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9817A" w14:textId="1B5C5550" w:rsidR="004235AB" w:rsidRPr="00C33343" w:rsidRDefault="004235AB" w:rsidP="004235AB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</w:t>
      </w:r>
      <w:r w:rsidR="00062002">
        <w:rPr>
          <w:rFonts w:cs="Arial"/>
          <w:bCs/>
          <w:sz w:val="24"/>
          <w:szCs w:val="24"/>
        </w:rPr>
        <w:t>3</w:t>
      </w:r>
      <w:r>
        <w:rPr>
          <w:rFonts w:cs="Arial"/>
          <w:bCs/>
          <w:sz w:val="24"/>
          <w:szCs w:val="24"/>
        </w:rPr>
        <w:t>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="001D4D13" w:rsidRPr="001D4D13">
        <w:rPr>
          <w:rFonts w:cs="Arial"/>
          <w:bCs/>
          <w:i/>
          <w:sz w:val="28"/>
          <w:szCs w:val="24"/>
        </w:rPr>
        <w:t>S2-2102068</w:t>
      </w:r>
    </w:p>
    <w:p w14:paraId="19E90C80" w14:textId="77777777" w:rsidR="004235AB" w:rsidRPr="004235AB" w:rsidRDefault="00062002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February 24 – March 09</w:t>
      </w:r>
      <w:r w:rsidR="004235AB" w:rsidRPr="00B62027">
        <w:rPr>
          <w:rFonts w:cs="Arial"/>
          <w:bCs/>
          <w:sz w:val="24"/>
          <w:szCs w:val="24"/>
        </w:rPr>
        <w:t>, 202</w:t>
      </w:r>
      <w:r>
        <w:rPr>
          <w:rFonts w:cs="Arial"/>
          <w:bCs/>
          <w:sz w:val="24"/>
          <w:szCs w:val="24"/>
        </w:rPr>
        <w:t>1, Online</w:t>
      </w:r>
      <w:r w:rsidR="004235AB">
        <w:rPr>
          <w:rFonts w:cs="Arial"/>
          <w:bCs/>
          <w:sz w:val="24"/>
          <w:szCs w:val="24"/>
        </w:rPr>
        <w:tab/>
      </w:r>
    </w:p>
    <w:p w14:paraId="1C91428D" w14:textId="48E31214" w:rsidR="004235AB" w:rsidRPr="000F4E43" w:rsidRDefault="004235AB" w:rsidP="004235AB">
      <w:pPr>
        <w:pStyle w:val="Title"/>
      </w:pPr>
      <w:r w:rsidRPr="000F4E43">
        <w:t>Title:</w:t>
      </w:r>
      <w:r w:rsidR="00D422B9" w:rsidRPr="00D422B9">
        <w:t xml:space="preserve"> </w:t>
      </w:r>
      <w:r w:rsidR="00C02165">
        <w:tab/>
      </w:r>
      <w:r w:rsidR="00C02165">
        <w:tab/>
      </w:r>
      <w:r w:rsidR="00D422B9" w:rsidRPr="00D422B9">
        <w:t>Reply LS on feedback on RAN WG3 service continuity solutions</w:t>
      </w:r>
      <w:r w:rsidR="00D422B9" w:rsidRPr="00D422B9" w:rsidDel="00D422B9">
        <w:t xml:space="preserve"> </w:t>
      </w:r>
    </w:p>
    <w:p w14:paraId="688AC53D" w14:textId="1D62F77D" w:rsidR="00D422B9" w:rsidRPr="00F8043E" w:rsidRDefault="00D422B9" w:rsidP="00C02165">
      <w:pPr>
        <w:spacing w:after="60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="00C02165">
        <w:rPr>
          <w:rFonts w:ascii="Arial" w:hAnsi="Arial" w:cs="Arial"/>
          <w:b/>
        </w:rPr>
        <w:tab/>
      </w:r>
      <w:r w:rsidR="00C02165">
        <w:rPr>
          <w:rFonts w:ascii="Arial" w:hAnsi="Arial" w:cs="Arial"/>
          <w:b/>
        </w:rPr>
        <w:tab/>
      </w:r>
      <w:r w:rsidRPr="00CF6025">
        <w:rPr>
          <w:rFonts w:ascii="Arial" w:hAnsi="Arial" w:cs="Arial"/>
          <w:bCs/>
        </w:rPr>
        <w:t>Response to LS Reply on Enhancement of RAN Slicing</w:t>
      </w:r>
      <w:r w:rsidRPr="00F8043E">
        <w:rPr>
          <w:rFonts w:ascii="Arial" w:hAnsi="Arial" w:cs="Arial"/>
        </w:rPr>
        <w:t xml:space="preserve"> (</w:t>
      </w:r>
      <w:r w:rsidRPr="00914934">
        <w:rPr>
          <w:rFonts w:ascii="Arial" w:hAnsi="Arial" w:cs="Arial"/>
          <w:color w:val="0000FF"/>
        </w:rPr>
        <w:t>S2-2100019</w:t>
      </w:r>
      <w:r w:rsidRPr="00F8043E">
        <w:rPr>
          <w:rFonts w:ascii="Arial" w:hAnsi="Arial" w:cs="Arial"/>
          <w:color w:val="0000FF"/>
        </w:rPr>
        <w:t xml:space="preserve"> / </w:t>
      </w:r>
      <w:r w:rsidRPr="004E7F31">
        <w:rPr>
          <w:rFonts w:ascii="Arial" w:hAnsi="Arial" w:cs="Arial"/>
          <w:color w:val="0000FF"/>
        </w:rPr>
        <w:t>R3-207236</w:t>
      </w:r>
      <w:r w:rsidRPr="00F8043E">
        <w:rPr>
          <w:rFonts w:ascii="Arial" w:hAnsi="Arial" w:cs="Arial"/>
        </w:rPr>
        <w:t>)</w:t>
      </w:r>
    </w:p>
    <w:p w14:paraId="0BB2C99B" w14:textId="78BD2D7B" w:rsidR="004235AB" w:rsidRDefault="004235AB" w:rsidP="004235AB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="00C02165">
        <w:tab/>
      </w:r>
      <w:r w:rsidRPr="00B85390">
        <w:rPr>
          <w:color w:val="000000"/>
        </w:rPr>
        <w:t>Release 17</w:t>
      </w:r>
    </w:p>
    <w:p w14:paraId="64ED037E" w14:textId="0C86B4EF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 w:rsidR="00C02165">
        <w:tab/>
      </w:r>
      <w:r w:rsidR="00062002" w:rsidRPr="008B7D7F">
        <w:rPr>
          <w:bCs w:val="0"/>
          <w:sz w:val="22"/>
          <w:szCs w:val="22"/>
        </w:rPr>
        <w:t>FS_NR_Slice</w:t>
      </w:r>
    </w:p>
    <w:p w14:paraId="73ABDDD9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36ACF4F" w14:textId="26D7E202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Source:</w:t>
      </w:r>
      <w:r w:rsidRPr="000D78BA">
        <w:rPr>
          <w:lang w:val="en-IE"/>
        </w:rPr>
        <w:tab/>
      </w:r>
      <w:r w:rsidR="00C02165">
        <w:rPr>
          <w:lang w:val="en-IE"/>
        </w:rPr>
        <w:tab/>
      </w:r>
      <w:r w:rsidRPr="000D78BA">
        <w:rPr>
          <w:b w:val="0"/>
          <w:lang w:val="en-IE"/>
        </w:rPr>
        <w:t>SA2</w:t>
      </w:r>
    </w:p>
    <w:p w14:paraId="539FDEBE" w14:textId="43062E82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To:</w:t>
      </w:r>
      <w:r w:rsidRPr="000D78BA">
        <w:rPr>
          <w:lang w:val="en-IE"/>
        </w:rPr>
        <w:tab/>
      </w:r>
      <w:r w:rsidR="00C02165">
        <w:rPr>
          <w:lang w:val="en-IE"/>
        </w:rPr>
        <w:tab/>
      </w:r>
      <w:r w:rsidRPr="000D78BA">
        <w:rPr>
          <w:b w:val="0"/>
          <w:lang w:val="en-IE" w:eastAsia="zh-CN"/>
        </w:rPr>
        <w:t>RAN3</w:t>
      </w:r>
    </w:p>
    <w:p w14:paraId="3730FF15" w14:textId="5F330B83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Cc:</w:t>
      </w:r>
      <w:r w:rsidRPr="000D78BA">
        <w:rPr>
          <w:lang w:val="en-IE"/>
        </w:rPr>
        <w:tab/>
      </w:r>
    </w:p>
    <w:p w14:paraId="6DB69D38" w14:textId="77777777" w:rsidR="004235AB" w:rsidRPr="00F73CAA" w:rsidRDefault="004235AB" w:rsidP="004235AB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11BA7052" w14:textId="77777777" w:rsidR="004235AB" w:rsidRPr="00F73CAA" w:rsidRDefault="000D78BA" w:rsidP="004235AB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0D78BA">
        <w:rPr>
          <w:rFonts w:ascii="Arial" w:hAnsi="Arial" w:cs="Arial"/>
          <w:b/>
          <w:lang w:val="en-IE"/>
        </w:rPr>
        <w:t>Contact Person:</w:t>
      </w:r>
      <w:r w:rsidRPr="000D78BA">
        <w:rPr>
          <w:rFonts w:ascii="Arial" w:hAnsi="Arial" w:cs="Arial"/>
          <w:bCs/>
          <w:lang w:val="en-IE"/>
        </w:rPr>
        <w:tab/>
      </w:r>
    </w:p>
    <w:p w14:paraId="3873C0BF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62002">
        <w:rPr>
          <w:b w:val="0"/>
          <w:bCs/>
          <w:lang w:eastAsia="zh-CN"/>
        </w:rPr>
        <w:t>alessio.casati</w:t>
      </w:r>
    </w:p>
    <w:p w14:paraId="4BB639C0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14:paraId="28D256D7" w14:textId="77777777" w:rsidR="004235AB" w:rsidRPr="00EF29C8" w:rsidRDefault="000D78BA" w:rsidP="004235AB">
      <w:pPr>
        <w:pStyle w:val="Contact"/>
        <w:tabs>
          <w:tab w:val="clear" w:pos="2268"/>
        </w:tabs>
        <w:rPr>
          <w:bCs/>
          <w:color w:val="0000FF"/>
          <w:lang w:val="en-IE"/>
        </w:rPr>
      </w:pPr>
      <w:r w:rsidRPr="000D78BA">
        <w:rPr>
          <w:color w:val="0000FF"/>
          <w:lang w:val="en-IE"/>
        </w:rPr>
        <w:t>E-mail Address:</w:t>
      </w:r>
      <w:r w:rsidRPr="000D78BA">
        <w:rPr>
          <w:bCs/>
          <w:color w:val="0000FF"/>
          <w:lang w:val="en-IE"/>
        </w:rPr>
        <w:tab/>
      </w:r>
      <w:r w:rsidRPr="000D78BA">
        <w:rPr>
          <w:b w:val="0"/>
          <w:bCs/>
          <w:lang w:val="en-IE"/>
        </w:rPr>
        <w:t>alessio.casati@nokia.com</w:t>
      </w:r>
    </w:p>
    <w:p w14:paraId="285A32A6" w14:textId="77777777" w:rsidR="004235AB" w:rsidRPr="00EF29C8" w:rsidRDefault="004235AB" w:rsidP="004235AB">
      <w:pPr>
        <w:spacing w:after="60"/>
        <w:ind w:left="1985" w:hanging="1985"/>
        <w:rPr>
          <w:rFonts w:ascii="Arial" w:hAnsi="Arial" w:cs="Arial"/>
          <w:b/>
          <w:lang w:val="en-IE"/>
        </w:rPr>
      </w:pPr>
    </w:p>
    <w:p w14:paraId="2755DB27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3C540A2" w14:textId="61E781BA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  <w:r w:rsidR="00D422B9" w:rsidRPr="00C02165">
        <w:t>None</w:t>
      </w:r>
      <w:bookmarkStart w:id="0" w:name="_GoBack"/>
      <w:bookmarkEnd w:id="0"/>
    </w:p>
    <w:p w14:paraId="614D5C0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D0FFFD" w14:textId="77777777" w:rsidR="00062002" w:rsidRDefault="00062002" w:rsidP="001820FD">
      <w:pPr>
        <w:rPr>
          <w:lang w:eastAsia="zh-CN"/>
        </w:rPr>
      </w:pPr>
      <w:r>
        <w:t>SA2 has examined the candidate solutions</w:t>
      </w:r>
      <w:r w:rsidR="00FF0620">
        <w:t xml:space="preserve"> described in RAN3 TR 38.832 for slice service continuity from a feasibility and preference standpoint and would like to give the following feedback:</w:t>
      </w:r>
    </w:p>
    <w:p w14:paraId="3FF97FA0" w14:textId="77777777" w:rsidR="00BE7731" w:rsidRDefault="00BE7731" w:rsidP="001820FD">
      <w:pPr>
        <w:rPr>
          <w:lang w:eastAsia="zh-CN"/>
        </w:rPr>
      </w:pPr>
      <w:r w:rsidRPr="00BE7731">
        <w:rPr>
          <w:lang w:eastAsia="zh-CN"/>
        </w:rPr>
        <w:t>The scenarios described in the TR are valid.</w:t>
      </w:r>
    </w:p>
    <w:p w14:paraId="61A1FA8F" w14:textId="6CEDD6BD" w:rsidR="00FF0620" w:rsidRDefault="00FF3062" w:rsidP="001820FD">
      <w:r>
        <w:t>F</w:t>
      </w:r>
      <w:r w:rsidR="00FF0620">
        <w:t>rom SA2 standpoint</w:t>
      </w:r>
      <w:r w:rsidR="00F73CAA">
        <w:t>,</w:t>
      </w:r>
      <w:r>
        <w:t xml:space="preserve"> solutions</w:t>
      </w:r>
      <w:r w:rsidR="00056A0C">
        <w:rPr>
          <w:rFonts w:hint="eastAsia"/>
          <w:lang w:eastAsia="zh-CN"/>
        </w:rPr>
        <w:t xml:space="preserve"> </w:t>
      </w:r>
      <w:r w:rsidR="005959E7">
        <w:rPr>
          <w:rFonts w:hint="eastAsia"/>
          <w:lang w:eastAsia="zh-CN"/>
        </w:rPr>
        <w:t>w</w:t>
      </w:r>
      <w:r w:rsidR="005959E7">
        <w:rPr>
          <w:lang w:eastAsia="zh-CN"/>
        </w:rPr>
        <w:t xml:space="preserve">ith </w:t>
      </w:r>
      <w:r w:rsidR="0060133F">
        <w:rPr>
          <w:lang w:eastAsia="zh-CN"/>
        </w:rPr>
        <w:t xml:space="preserve">no </w:t>
      </w:r>
      <w:r w:rsidR="00056A0C">
        <w:t>C</w:t>
      </w:r>
      <w:r w:rsidR="005959E7">
        <w:t>N</w:t>
      </w:r>
      <w:r w:rsidR="0017367B">
        <w:t xml:space="preserve"> and UE</w:t>
      </w:r>
      <w:r w:rsidR="005959E7">
        <w:t xml:space="preserve"> impact</w:t>
      </w:r>
      <w:r w:rsidR="0060133F">
        <w:t xml:space="preserve"> </w:t>
      </w:r>
      <w:r>
        <w:t>are feasible,</w:t>
      </w:r>
      <w:r w:rsidR="00FF0620">
        <w:t xml:space="preserve"> </w:t>
      </w:r>
      <w:r w:rsidR="00056A0C">
        <w:rPr>
          <w:rFonts w:hint="eastAsia"/>
          <w:lang w:eastAsia="zh-CN"/>
        </w:rPr>
        <w:t>and can</w:t>
      </w:r>
      <w:r w:rsidR="00FF0620">
        <w:t xml:space="preserve"> address scenarios 1,</w:t>
      </w:r>
      <w:r w:rsidR="00EF29C8">
        <w:t xml:space="preserve"> </w:t>
      </w:r>
      <w:r w:rsidR="00FF0620">
        <w:t>3,</w:t>
      </w:r>
      <w:r w:rsidR="00EF29C8">
        <w:t xml:space="preserve"> </w:t>
      </w:r>
      <w:r w:rsidR="00FF0620">
        <w:t>5,</w:t>
      </w:r>
      <w:r w:rsidR="00EF29C8">
        <w:t xml:space="preserve"> </w:t>
      </w:r>
      <w:r w:rsidR="00FF0620">
        <w:t xml:space="preserve">6. </w:t>
      </w:r>
    </w:p>
    <w:p w14:paraId="53D0AA8F" w14:textId="5541FA74" w:rsidR="00FF0620" w:rsidRDefault="005311E4" w:rsidP="00E61127">
      <w:bookmarkStart w:id="1" w:name="_Hlk66011647"/>
      <w:r w:rsidRPr="00C02165">
        <w:rPr>
          <w:lang w:eastAsia="zh-CN"/>
        </w:rPr>
        <w:t>Regarding</w:t>
      </w:r>
      <w:r w:rsidR="0017367B" w:rsidRPr="00C02165">
        <w:rPr>
          <w:lang w:eastAsia="zh-CN"/>
        </w:rPr>
        <w:t xml:space="preserve"> CN/UE impacting solutions addressing any scenario</w:t>
      </w:r>
      <w:r w:rsidR="00D422B9" w:rsidRPr="00C02165">
        <w:rPr>
          <w:lang w:eastAsia="zh-CN"/>
        </w:rPr>
        <w:t xml:space="preserve"> </w:t>
      </w:r>
      <w:r w:rsidR="00FF3062" w:rsidRPr="00C02165">
        <w:t>would require</w:t>
      </w:r>
      <w:r w:rsidR="00056A0C" w:rsidRPr="00C02165">
        <w:rPr>
          <w:rFonts w:hint="eastAsia"/>
          <w:lang w:eastAsia="zh-CN"/>
        </w:rPr>
        <w:t xml:space="preserve"> </w:t>
      </w:r>
      <w:r w:rsidR="00D422B9" w:rsidRPr="00C02165">
        <w:rPr>
          <w:lang w:eastAsia="zh-CN"/>
        </w:rPr>
        <w:t xml:space="preserve">SA2 </w:t>
      </w:r>
      <w:r w:rsidR="00F73CAA" w:rsidRPr="00C02165">
        <w:t>study</w:t>
      </w:r>
      <w:r w:rsidR="0017367B" w:rsidRPr="00C02165">
        <w:t xml:space="preserve"> and specification</w:t>
      </w:r>
      <w:r w:rsidR="00056A0C" w:rsidRPr="00C02165">
        <w:rPr>
          <w:rFonts w:hint="eastAsia"/>
          <w:lang w:eastAsia="zh-CN"/>
        </w:rPr>
        <w:t xml:space="preserve"> for the end to end solutions</w:t>
      </w:r>
      <w:r w:rsidR="00F73CAA" w:rsidRPr="00C02165">
        <w:t>.</w:t>
      </w:r>
      <w:bookmarkEnd w:id="1"/>
      <w:r w:rsidR="00FF3062" w:rsidRPr="00C02165">
        <w:t xml:space="preserve"> </w:t>
      </w:r>
      <w:r w:rsidRPr="00C02165">
        <w:t xml:space="preserve">RAN3 is encouraged to find alternative solutions without </w:t>
      </w:r>
      <w:r w:rsidR="00E61127" w:rsidRPr="00C02165">
        <w:t xml:space="preserve">or limiting </w:t>
      </w:r>
      <w:r w:rsidRPr="00C02165">
        <w:t>such impacts</w:t>
      </w:r>
      <w:r w:rsidR="0017367B" w:rsidRPr="00C02165">
        <w:t>.</w:t>
      </w:r>
      <w:r w:rsidRPr="00C02165">
        <w:t xml:space="preserve"> </w:t>
      </w:r>
      <w:r w:rsidR="00F73CAA" w:rsidRPr="00C02165">
        <w:t xml:space="preserve">Any further </w:t>
      </w:r>
      <w:r w:rsidR="00E61127" w:rsidRPr="00C02165">
        <w:t xml:space="preserve">progress in RAN3 </w:t>
      </w:r>
      <w:r w:rsidR="00FF3062" w:rsidRPr="00C02165">
        <w:t xml:space="preserve">for </w:t>
      </w:r>
      <w:r w:rsidR="0017367B" w:rsidRPr="00C02165">
        <w:t>CN and UE impacting solutions</w:t>
      </w:r>
      <w:r w:rsidR="00F73CAA" w:rsidRPr="00C02165">
        <w:t xml:space="preserve"> w</w:t>
      </w:r>
      <w:r w:rsidR="00FF3062" w:rsidRPr="00C02165">
        <w:t xml:space="preserve">ould </w:t>
      </w:r>
      <w:r w:rsidR="00F73CAA" w:rsidRPr="00C02165">
        <w:t xml:space="preserve">need to </w:t>
      </w:r>
      <w:r w:rsidR="00FF3062" w:rsidRPr="00C02165">
        <w:t xml:space="preserve">be </w:t>
      </w:r>
      <w:r w:rsidR="00E61127" w:rsidRPr="00C02165">
        <w:t xml:space="preserve">coordinated with </w:t>
      </w:r>
      <w:r w:rsidR="00FF3062" w:rsidRPr="00C02165">
        <w:t>SA2</w:t>
      </w:r>
      <w:r w:rsidR="00F73CAA" w:rsidRPr="00C02165">
        <w:t>.</w:t>
      </w:r>
    </w:p>
    <w:p w14:paraId="072C102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074B11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57B9872E" w14:textId="77777777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requests RAN3 </w:t>
      </w:r>
      <w:r w:rsidR="00FF0620">
        <w:rPr>
          <w:rFonts w:ascii="Arial" w:hAnsi="Arial" w:cs="Arial"/>
          <w:b/>
          <w:color w:val="000000" w:themeColor="text1"/>
        </w:rPr>
        <w:t>to take the above feedback into account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14:paraId="0383DDC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197CF9E" w14:textId="77777777" w:rsidR="00D422B9" w:rsidRDefault="00D422B9" w:rsidP="00D422B9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144E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  <w:t>12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16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April 2021</w:t>
      </w:r>
      <w:r w:rsidRPr="00505AA6">
        <w:rPr>
          <w:rFonts w:ascii="Arial" w:hAnsi="Arial" w:cs="Arial"/>
        </w:rPr>
        <w:tab/>
        <w:t>Electronic meeting</w:t>
      </w:r>
    </w:p>
    <w:p w14:paraId="5804AF39" w14:textId="77777777" w:rsidR="00D422B9" w:rsidRPr="00F8043E" w:rsidRDefault="00D422B9" w:rsidP="00D422B9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>
        <w:rPr>
          <w:rFonts w:ascii="Arial" w:hAnsi="Arial" w:cs="Arial"/>
        </w:rPr>
        <w:t>5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  <w:t>1</w:t>
      </w:r>
      <w:r>
        <w:rPr>
          <w:rFonts w:ascii="Arial" w:hAnsi="Arial" w:cs="Arial"/>
        </w:rPr>
        <w:t>7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28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p w14:paraId="446217EF" w14:textId="5F320583" w:rsidR="00D422B9" w:rsidRPr="00F8043E" w:rsidRDefault="00D422B9" w:rsidP="00D422B9">
      <w:pPr>
        <w:rPr>
          <w:rFonts w:ascii="Arial" w:hAnsi="Arial" w:cs="Arial"/>
        </w:rPr>
      </w:pPr>
    </w:p>
    <w:p w14:paraId="77DF1629" w14:textId="77777777" w:rsidR="00D422B9" w:rsidRDefault="00D422B9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</w:p>
    <w:p w14:paraId="5391940F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E9EA2E" w14:textId="77777777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 w:rsidSect="00774F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E691E" w14:textId="77777777" w:rsidR="004B6B03" w:rsidRDefault="004B6B03">
      <w:pPr>
        <w:spacing w:after="0"/>
      </w:pPr>
      <w:r>
        <w:separator/>
      </w:r>
    </w:p>
  </w:endnote>
  <w:endnote w:type="continuationSeparator" w:id="0">
    <w:p w14:paraId="716FDC43" w14:textId="77777777" w:rsidR="004B6B03" w:rsidRDefault="004B6B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A1294" w14:textId="77777777" w:rsidR="004B6B03" w:rsidRDefault="004B6B03">
      <w:pPr>
        <w:spacing w:after="0"/>
      </w:pPr>
      <w:r>
        <w:separator/>
      </w:r>
    </w:p>
  </w:footnote>
  <w:footnote w:type="continuationSeparator" w:id="0">
    <w:p w14:paraId="3F8AE366" w14:textId="77777777" w:rsidR="004B6B03" w:rsidRDefault="004B6B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56A0C"/>
    <w:rsid w:val="000602B2"/>
    <w:rsid w:val="00061333"/>
    <w:rsid w:val="00062002"/>
    <w:rsid w:val="00071681"/>
    <w:rsid w:val="000870D6"/>
    <w:rsid w:val="000B7DC8"/>
    <w:rsid w:val="000D0BD4"/>
    <w:rsid w:val="000D5EE9"/>
    <w:rsid w:val="000D78BA"/>
    <w:rsid w:val="000E3EE3"/>
    <w:rsid w:val="000E6C2F"/>
    <w:rsid w:val="000F487A"/>
    <w:rsid w:val="000F6242"/>
    <w:rsid w:val="000F6F47"/>
    <w:rsid w:val="00143575"/>
    <w:rsid w:val="0016083D"/>
    <w:rsid w:val="0017367B"/>
    <w:rsid w:val="00173FC7"/>
    <w:rsid w:val="001820FD"/>
    <w:rsid w:val="00185F6E"/>
    <w:rsid w:val="00194BAD"/>
    <w:rsid w:val="001B6594"/>
    <w:rsid w:val="001C3CC1"/>
    <w:rsid w:val="001C726D"/>
    <w:rsid w:val="001C76A7"/>
    <w:rsid w:val="001D4D13"/>
    <w:rsid w:val="001F4C8D"/>
    <w:rsid w:val="0022282F"/>
    <w:rsid w:val="00224CEB"/>
    <w:rsid w:val="0025450E"/>
    <w:rsid w:val="00261BE1"/>
    <w:rsid w:val="00294B0A"/>
    <w:rsid w:val="002A41A6"/>
    <w:rsid w:val="002A5710"/>
    <w:rsid w:val="002A6E64"/>
    <w:rsid w:val="002C7DF2"/>
    <w:rsid w:val="002D1371"/>
    <w:rsid w:val="002F1940"/>
    <w:rsid w:val="002F4426"/>
    <w:rsid w:val="00310091"/>
    <w:rsid w:val="003332D0"/>
    <w:rsid w:val="003432D1"/>
    <w:rsid w:val="00344CD0"/>
    <w:rsid w:val="00352094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B6B03"/>
    <w:rsid w:val="004C5EE3"/>
    <w:rsid w:val="004D41FC"/>
    <w:rsid w:val="004D4729"/>
    <w:rsid w:val="004E3939"/>
    <w:rsid w:val="005004EF"/>
    <w:rsid w:val="00504125"/>
    <w:rsid w:val="00526544"/>
    <w:rsid w:val="005311E4"/>
    <w:rsid w:val="00533863"/>
    <w:rsid w:val="0055397D"/>
    <w:rsid w:val="00571E5B"/>
    <w:rsid w:val="00574C5C"/>
    <w:rsid w:val="00581B02"/>
    <w:rsid w:val="005959E7"/>
    <w:rsid w:val="005C05EE"/>
    <w:rsid w:val="005E7533"/>
    <w:rsid w:val="005F43B8"/>
    <w:rsid w:val="0060133F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74F3A"/>
    <w:rsid w:val="007B6800"/>
    <w:rsid w:val="007C24D9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13C2B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B1500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E7731"/>
    <w:rsid w:val="00BF4ECC"/>
    <w:rsid w:val="00BF691D"/>
    <w:rsid w:val="00C02165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0469"/>
    <w:rsid w:val="00D25515"/>
    <w:rsid w:val="00D410A4"/>
    <w:rsid w:val="00D422B9"/>
    <w:rsid w:val="00D44133"/>
    <w:rsid w:val="00D552F6"/>
    <w:rsid w:val="00DA6369"/>
    <w:rsid w:val="00DC3912"/>
    <w:rsid w:val="00DC53F2"/>
    <w:rsid w:val="00DD09BE"/>
    <w:rsid w:val="00DD609C"/>
    <w:rsid w:val="00E22941"/>
    <w:rsid w:val="00E2497E"/>
    <w:rsid w:val="00E61127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29C8"/>
    <w:rsid w:val="00EF4E71"/>
    <w:rsid w:val="00F32239"/>
    <w:rsid w:val="00F40B8A"/>
    <w:rsid w:val="00F422DE"/>
    <w:rsid w:val="00F50967"/>
    <w:rsid w:val="00F6127D"/>
    <w:rsid w:val="00F73CAA"/>
    <w:rsid w:val="00F834E0"/>
    <w:rsid w:val="00F8584B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C17722A"/>
  <w15:docId w15:val="{BEF34DCD-9D8A-4359-B5F1-D3F1D1CB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774F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74F3A"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rsid w:val="00774F3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774F3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74F3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74F3A"/>
    <w:rPr>
      <w:sz w:val="16"/>
    </w:rPr>
  </w:style>
  <w:style w:type="paragraph" w:customStyle="1" w:styleId="DECISION">
    <w:name w:val="DECISION"/>
    <w:basedOn w:val="Normal"/>
    <w:rsid w:val="00774F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774F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74F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4F3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74F3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6A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6A0C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5</cp:revision>
  <cp:lastPrinted>2002-04-23T14:10:00Z</cp:lastPrinted>
  <dcterms:created xsi:type="dcterms:W3CDTF">2021-03-07T11:12:00Z</dcterms:created>
  <dcterms:modified xsi:type="dcterms:W3CDTF">2021-03-09T16:30:00Z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6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1614619491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etDate">
    <vt:lpwstr>2021-03-09T15:48:31Z</vt:lpwstr>
  </property>
  <property fmtid="{D5CDD505-2E9C-101B-9397-08002B2CF9AE}" pid="13" name="MSIP_Label_b1aa2129-79ec-42c0-bfac-e5b7a0374572_Method">
    <vt:lpwstr>Privileged</vt:lpwstr>
  </property>
  <property fmtid="{D5CDD505-2E9C-101B-9397-08002B2CF9AE}" pid="14" name="MSIP_Label_b1aa2129-79ec-42c0-bfac-e5b7a0374572_Name">
    <vt:lpwstr>b1aa2129-79ec-42c0-bfac-e5b7a0374572</vt:lpwstr>
  </property>
  <property fmtid="{D5CDD505-2E9C-101B-9397-08002B2CF9AE}" pid="15" name="MSIP_Label_b1aa2129-79ec-42c0-bfac-e5b7a0374572_SiteId">
    <vt:lpwstr>5d471751-9675-428d-917b-70f44f9630b0</vt:lpwstr>
  </property>
  <property fmtid="{D5CDD505-2E9C-101B-9397-08002B2CF9AE}" pid="16" name="MSIP_Label_b1aa2129-79ec-42c0-bfac-e5b7a0374572_ActionId">
    <vt:lpwstr>2a43e713-926c-4df3-b26f-1859da0a5e5f</vt:lpwstr>
  </property>
  <property fmtid="{D5CDD505-2E9C-101B-9397-08002B2CF9AE}" pid="17" name="MSIP_Label_b1aa2129-79ec-42c0-bfac-e5b7a0374572_ContentBits">
    <vt:lpwstr>0</vt:lpwstr>
  </property>
</Properties>
</file>