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4AC9F0B1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EF74AF">
        <w:rPr>
          <w:b/>
          <w:noProof/>
          <w:sz w:val="24"/>
        </w:rPr>
        <w:t>9251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03881BB6" w:rsidR="00B13F14" w:rsidRPr="001E336D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r w:rsidR="002B3D5C">
        <w:rPr>
          <w:rFonts w:ascii="Arial" w:hAnsi="Arial" w:hint="eastAsia"/>
          <w:b/>
          <w:lang w:val="en-US" w:eastAsia="zh-CN"/>
        </w:rPr>
        <w:t>,</w:t>
      </w:r>
      <w:r w:rsidR="002B3D5C">
        <w:rPr>
          <w:rFonts w:ascii="Arial" w:hAnsi="Arial"/>
          <w:b/>
          <w:lang w:val="en-US" w:eastAsia="zh-CN"/>
        </w:rPr>
        <w:t xml:space="preserve"> Huawei, HiSilicon</w:t>
      </w:r>
      <w:r w:rsidR="008D2B3E">
        <w:rPr>
          <w:rFonts w:ascii="Arial" w:hAnsi="Arial"/>
          <w:b/>
          <w:lang w:val="en-US" w:eastAsia="zh-CN"/>
        </w:rPr>
        <w:t>, ETRI</w:t>
      </w:r>
      <w:r w:rsidR="00AC7D4F">
        <w:rPr>
          <w:rFonts w:ascii="Arial" w:hAnsi="Arial"/>
          <w:b/>
          <w:lang w:val="en-US" w:eastAsia="zh-CN"/>
        </w:rPr>
        <w:t xml:space="preserve">, </w:t>
      </w:r>
      <w:r w:rsidR="00AC7D4F" w:rsidRPr="00AC7D4F">
        <w:rPr>
          <w:rFonts w:ascii="Arial" w:hAnsi="Arial"/>
          <w:b/>
          <w:lang w:val="en-US" w:eastAsia="zh-CN"/>
        </w:rPr>
        <w:t>Samsung, China Telecom, KDDI, Futurewei, DOCOMO, Spreadtrum Communications, China Mobile</w:t>
      </w:r>
      <w:r w:rsidR="00325AA8">
        <w:rPr>
          <w:rFonts w:ascii="Arial" w:hAnsi="Arial"/>
          <w:b/>
          <w:lang w:val="en-US" w:eastAsia="zh-CN"/>
        </w:rPr>
        <w:t xml:space="preserve">, </w:t>
      </w:r>
      <w:r w:rsidR="00325AA8" w:rsidRPr="00325AA8">
        <w:rPr>
          <w:rFonts w:ascii="Arial" w:hAnsi="Arial"/>
          <w:b/>
          <w:lang w:val="en-US" w:eastAsia="zh-CN"/>
        </w:rPr>
        <w:t>LG Electronics</w:t>
      </w:r>
      <w:r w:rsidR="007D529D">
        <w:rPr>
          <w:rFonts w:ascii="Arial" w:hAnsi="Arial"/>
          <w:b/>
          <w:lang w:val="en-US" w:eastAsia="zh-CN"/>
        </w:rPr>
        <w:t>, ZTE</w:t>
      </w:r>
      <w:r w:rsidR="005E15F8">
        <w:rPr>
          <w:rFonts w:ascii="Arial" w:hAnsi="Arial"/>
          <w:b/>
          <w:lang w:val="en-US" w:eastAsia="zh-CN"/>
        </w:rPr>
        <w:t xml:space="preserve">, Nokia, Nokia Shanghai Bell, </w:t>
      </w:r>
      <w:r w:rsidR="00385AF1" w:rsidRPr="00385AF1">
        <w:rPr>
          <w:rFonts w:ascii="Arial" w:hAnsi="Arial"/>
          <w:b/>
          <w:lang w:val="en-US" w:eastAsia="zh-CN"/>
        </w:rPr>
        <w:t>MediaTek Inc</w:t>
      </w:r>
      <w:r w:rsidR="00A0689D">
        <w:rPr>
          <w:rFonts w:ascii="Arial" w:hAnsi="Arial"/>
          <w:b/>
          <w:lang w:val="en-US" w:eastAsia="zh-CN"/>
        </w:rPr>
        <w:t>, Matrixx</w:t>
      </w:r>
      <w:r w:rsidR="002E03F6">
        <w:rPr>
          <w:rFonts w:ascii="Arial" w:hAnsi="Arial"/>
          <w:b/>
          <w:lang w:val="en-US" w:eastAsia="zh-CN"/>
        </w:rPr>
        <w:t>, Cisco</w:t>
      </w:r>
      <w:r w:rsidR="00260918">
        <w:rPr>
          <w:rFonts w:ascii="Arial" w:hAnsi="Arial"/>
          <w:b/>
          <w:lang w:val="en-US" w:eastAsia="zh-CN"/>
        </w:rPr>
        <w:t xml:space="preserve">, </w:t>
      </w:r>
      <w:r w:rsidR="00260918" w:rsidRPr="00260918">
        <w:rPr>
          <w:rFonts w:ascii="Arial" w:hAnsi="Arial"/>
          <w:b/>
          <w:lang w:val="en-US" w:eastAsia="zh-CN"/>
        </w:rPr>
        <w:t>Xiaomi</w:t>
      </w:r>
      <w:r w:rsidR="00EF74AF">
        <w:rPr>
          <w:rFonts w:ascii="Arial" w:hAnsi="Arial"/>
          <w:b/>
          <w:lang w:val="en-US" w:eastAsia="zh-CN"/>
        </w:rPr>
        <w:t>, Telefonica</w:t>
      </w:r>
      <w:r w:rsidR="00085CF7">
        <w:rPr>
          <w:rFonts w:ascii="Arial" w:hAnsi="Arial"/>
          <w:b/>
          <w:lang w:val="en-US" w:eastAsia="zh-CN"/>
        </w:rPr>
        <w:t xml:space="preserve">, </w:t>
      </w:r>
      <w:r w:rsidR="00085CF7" w:rsidRPr="00085CF7">
        <w:rPr>
          <w:rFonts w:ascii="Arial" w:hAnsi="Arial"/>
          <w:b/>
          <w:lang w:val="en-US" w:eastAsia="zh-CN"/>
        </w:rPr>
        <w:t>Broadcom</w:t>
      </w:r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3ABCE251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EF74AF">
        <w:t>E</w:t>
      </w:r>
      <w:r w:rsidRPr="00016C2E">
        <w:t>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  <w:bookmarkStart w:id="0" w:name="_GoBack"/>
      <w:bookmarkEnd w:id="0"/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r w:rsidR="0031101E">
        <w:t xml:space="preserve">voice and </w:t>
      </w:r>
      <w:r w:rsidRPr="00302226">
        <w:t>emergency support for SNPN</w:t>
      </w:r>
      <w:r w:rsidR="00CD1AEF" w:rsidRPr="00CD1AEF">
        <w:t>, as concluded by the Study on enhanced support of Non-Public Networks</w:t>
      </w:r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1BA4F982" w14:textId="77777777" w:rsidR="00B13F14" w:rsidRPr="00260918" w:rsidRDefault="00B13F14" w:rsidP="00B13F14">
      <w:pPr>
        <w:pStyle w:val="B1"/>
      </w:pPr>
      <w:r w:rsidRPr="00260918">
        <w:t>-</w:t>
      </w:r>
      <w:r w:rsidRPr="00260918">
        <w:tab/>
        <w:t>Enhancements to Support SNPN along with credentials owned by an entity separate from the SNPN</w:t>
      </w:r>
      <w:r w:rsidR="0028609C" w:rsidRPr="00260918">
        <w:t xml:space="preserve"> (KI#1)</w:t>
      </w:r>
    </w:p>
    <w:p w14:paraId="5A01801A" w14:textId="3ACE8FA1" w:rsidR="00B00D11" w:rsidRPr="00260918" w:rsidRDefault="00C07FDA" w:rsidP="00C07FDA">
      <w:pPr>
        <w:pStyle w:val="B2"/>
      </w:pPr>
      <w:r w:rsidRPr="00260918">
        <w:t>-</w:t>
      </w:r>
      <w:r w:rsidRPr="00260918">
        <w:tab/>
      </w:r>
      <w:r w:rsidR="00B00D11" w:rsidRPr="00260918">
        <w:t xml:space="preserve">To support SNPN selection for UEs with an SNPN subscription </w:t>
      </w:r>
      <w:r w:rsidR="00400721" w:rsidRPr="001E336D">
        <w:t>of a Separate Entity</w:t>
      </w:r>
      <w:r w:rsidR="00B00D11" w:rsidRPr="00260918">
        <w:t xml:space="preserve"> </w:t>
      </w:r>
    </w:p>
    <w:p w14:paraId="71228F8D" w14:textId="2168D68D" w:rsidR="001773D5" w:rsidRPr="00260918" w:rsidRDefault="001773D5" w:rsidP="001773D5">
      <w:pPr>
        <w:pStyle w:val="B2"/>
      </w:pPr>
      <w:r w:rsidRPr="00260918">
        <w:t>-</w:t>
      </w:r>
      <w:r w:rsidRPr="00260918">
        <w:tab/>
        <w:t xml:space="preserve">To support SNPN selection for UEs with a PLMN subscription </w:t>
      </w:r>
    </w:p>
    <w:p w14:paraId="2304C220" w14:textId="147B42A3" w:rsidR="00C07FDA" w:rsidRPr="00260918" w:rsidRDefault="00B00D11" w:rsidP="00C07FDA">
      <w:pPr>
        <w:pStyle w:val="B2"/>
      </w:pPr>
      <w:r w:rsidRPr="00260918">
        <w:t>-</w:t>
      </w:r>
      <w:r w:rsidRPr="00260918">
        <w:tab/>
      </w:r>
      <w:r w:rsidR="00C07FDA" w:rsidRPr="00260918">
        <w:t>To enable scenarios when UE is using a</w:t>
      </w:r>
      <w:r w:rsidRPr="00260918">
        <w:t>n</w:t>
      </w:r>
      <w:r w:rsidR="00C07FDA" w:rsidRPr="00260918">
        <w:t xml:space="preserve"> SNPN subscription</w:t>
      </w:r>
      <w:r w:rsidRPr="00260918">
        <w:t xml:space="preserve"> when the separate entity is offering a UDM/AUSF</w:t>
      </w:r>
    </w:p>
    <w:p w14:paraId="4C4CE8D0" w14:textId="5E247466" w:rsidR="00C07FDA" w:rsidRPr="00260918" w:rsidRDefault="00C07FDA" w:rsidP="00C07FDA">
      <w:pPr>
        <w:pStyle w:val="B2"/>
      </w:pPr>
      <w:r w:rsidRPr="00260918">
        <w:t>-</w:t>
      </w:r>
      <w:r w:rsidRPr="00260918">
        <w:tab/>
        <w:t>To enable scenarios when UE is using a PLMN subscription</w:t>
      </w:r>
      <w:r w:rsidR="00B00D11" w:rsidRPr="00260918">
        <w:t xml:space="preserve"> when the separate entity is offering a UDM/AUSF</w:t>
      </w:r>
    </w:p>
    <w:p w14:paraId="4890F077" w14:textId="274E4AB3" w:rsidR="00C07FDA" w:rsidRPr="00260918" w:rsidRDefault="00C07FDA" w:rsidP="00B13F14">
      <w:pPr>
        <w:pStyle w:val="B2"/>
      </w:pPr>
      <w:r w:rsidRPr="00260918">
        <w:t>-</w:t>
      </w:r>
      <w:r w:rsidRPr="00260918">
        <w:tab/>
        <w:t xml:space="preserve">To enable the scenario </w:t>
      </w:r>
      <w:r w:rsidR="00B00D11" w:rsidRPr="00260918">
        <w:t xml:space="preserve">UE is using an SNPN subscription </w:t>
      </w:r>
      <w:r w:rsidRPr="00260918">
        <w:t>when separate entity is offering a AAA server as per conclusions in clause 8.1.1</w:t>
      </w:r>
    </w:p>
    <w:p w14:paraId="78CD8D19" w14:textId="0F40DE55" w:rsidR="00FD6FC7" w:rsidRPr="001E336D" w:rsidRDefault="00FD6FC7" w:rsidP="001E336D">
      <w:pPr>
        <w:pStyle w:val="NO"/>
        <w:rPr>
          <w:lang w:val="en-US"/>
        </w:rPr>
      </w:pPr>
      <w:r w:rsidRPr="00260918">
        <w:rPr>
          <w:lang w:val="en-US"/>
        </w:rPr>
        <w:t xml:space="preserve">NOTE </w:t>
      </w:r>
      <w:r w:rsidR="00EF74AF">
        <w:rPr>
          <w:lang w:val="en-US"/>
        </w:rPr>
        <w:t>1</w:t>
      </w:r>
      <w:r w:rsidRPr="00260918">
        <w:rPr>
          <w:lang w:val="en-US"/>
        </w:rPr>
        <w:t>:</w:t>
      </w:r>
      <w:r w:rsidR="002E03F6" w:rsidRPr="00260918">
        <w:rPr>
          <w:lang w:val="en-US"/>
        </w:rPr>
        <w:tab/>
        <w:t>For this objective normative work will start after feedback from SA3 is received on whether new NF or existing AUSF is enhanced</w:t>
      </w:r>
      <w:r w:rsidR="005C09F0" w:rsidRPr="00260918">
        <w:rPr>
          <w:lang w:val="en-US"/>
        </w:rPr>
        <w:t>.</w:t>
      </w:r>
    </w:p>
    <w:p w14:paraId="71D9E796" w14:textId="32D59B7F" w:rsidR="00C205B6" w:rsidRDefault="00C07FDA" w:rsidP="00B13F14">
      <w:pPr>
        <w:pStyle w:val="B2"/>
      </w:pPr>
      <w:r w:rsidRPr="00260918">
        <w:t>-</w:t>
      </w:r>
      <w:r w:rsidRPr="00260918">
        <w:tab/>
        <w:t>To enable mobility between networks as per conclusions in clause 8.1.2</w:t>
      </w:r>
    </w:p>
    <w:p w14:paraId="397BBBD6" w14:textId="1ED55BD7" w:rsidR="0026642C" w:rsidRDefault="0026642C" w:rsidP="00B13F14">
      <w:pPr>
        <w:pStyle w:val="B2"/>
      </w:pPr>
      <w:r>
        <w:t>-</w:t>
      </w:r>
      <w:r>
        <w:tab/>
        <w:t xml:space="preserve">To enable update of </w:t>
      </w:r>
      <w:r w:rsidRPr="0026642C">
        <w:t>prioritized list of preferred SNPNs</w:t>
      </w:r>
      <w:r>
        <w:t xml:space="preserve"> </w:t>
      </w:r>
      <w:r w:rsidR="00FD6FC7">
        <w:t xml:space="preserve">and Group IDs </w:t>
      </w:r>
      <w:r>
        <w:t>to the UE</w:t>
      </w:r>
      <w:r w:rsidR="00D91C6C">
        <w:t xml:space="preserve"> </w:t>
      </w:r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r w:rsidR="00B00D11">
        <w:t>enhancements to enable</w:t>
      </w:r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2A6240FD" w14:textId="446828F0" w:rsidR="00EF74AF" w:rsidRDefault="00C77E1D" w:rsidP="00C77E1D">
      <w:pPr>
        <w:pStyle w:val="B3"/>
      </w:pPr>
      <w:r>
        <w:t>-</w:t>
      </w:r>
      <w:r>
        <w:tab/>
        <w:t>I</w:t>
      </w:r>
      <w:r w:rsidRPr="00C77E1D">
        <w:t>nformative guideline</w:t>
      </w:r>
      <w:r>
        <w:t xml:space="preserve"> for how to use existing Rel-16 mechanisms and information to support VIAPA services</w:t>
      </w:r>
    </w:p>
    <w:p w14:paraId="2EAD8520" w14:textId="2EACDBAA" w:rsidR="00C77E1D" w:rsidRDefault="00C77E1D" w:rsidP="001E336D">
      <w:pPr>
        <w:pStyle w:val="B3"/>
      </w:pPr>
      <w:r>
        <w:t>-</w:t>
      </w:r>
      <w:r>
        <w:tab/>
        <w:t>I</w:t>
      </w:r>
      <w:r w:rsidRPr="00C77E1D">
        <w:t>nformative guideline for mapping between standardized 5QI/ARP and DSCP</w:t>
      </w:r>
      <w:r w:rsidR="00B00D11">
        <w:t xml:space="preserve"> </w:t>
      </w:r>
      <w:r w:rsidR="00B00D11" w:rsidRPr="005505BD">
        <w:t>marking</w:t>
      </w:r>
      <w:r w:rsidR="00B00D11">
        <w:t xml:space="preserve"> to enable </w:t>
      </w:r>
      <w:r w:rsidR="00B00D11" w:rsidRPr="005505BD">
        <w:t xml:space="preserve">the PLMN and SNPN </w:t>
      </w:r>
      <w:r w:rsidR="00B00D11">
        <w:t xml:space="preserve">to </w:t>
      </w:r>
      <w:r w:rsidR="00B00D11" w:rsidRPr="005505BD">
        <w:t>use the same mapping values for UL and DL user plane traffic within SNPN and PLMN</w:t>
      </w:r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 w:rsidP="001E336D">
      <w:pPr>
        <w:pStyle w:val="B2"/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</w:pPr>
      <w:r>
        <w:t>-</w:t>
      </w:r>
      <w:r>
        <w:tab/>
        <w:t xml:space="preserve">Use of IMC </w:t>
      </w:r>
      <w:r w:rsidRPr="00C77E1D">
        <w:t>when USIM or ISIM is not available in UEs accessing IMS via an SNPN</w:t>
      </w:r>
    </w:p>
    <w:p w14:paraId="7A1D48CE" w14:textId="76B2188E" w:rsidR="00C77E1D" w:rsidRDefault="00C77E1D" w:rsidP="0062509E">
      <w:pPr>
        <w:pStyle w:val="B3"/>
      </w:pPr>
      <w:r>
        <w:t>-</w:t>
      </w:r>
      <w:r>
        <w:tab/>
      </w:r>
      <w:r w:rsidR="00E21FE1">
        <w:t>R</w:t>
      </w:r>
      <w:r w:rsidR="00E21FE1" w:rsidRPr="00E21FE1">
        <w:t>euse of USIM credentials for IMS AKA shall be possible when USIM is available in UEs accessing IMS via an SNPN</w:t>
      </w:r>
    </w:p>
    <w:p w14:paraId="2964E56A" w14:textId="3B3264A3" w:rsidR="00E21FE1" w:rsidRDefault="00E21FE1" w:rsidP="0062509E">
      <w:pPr>
        <w:pStyle w:val="B3"/>
      </w:pPr>
      <w:r>
        <w:t>-</w:t>
      </w:r>
      <w:r>
        <w:tab/>
        <w:t xml:space="preserve">Functionality for </w:t>
      </w:r>
      <w:r w:rsidRPr="00E21FE1">
        <w:t xml:space="preserve">support </w:t>
      </w:r>
      <w:r>
        <w:t xml:space="preserve">of </w:t>
      </w:r>
      <w:r w:rsidRPr="00E21FE1">
        <w:t>voice and emergency services with SNPN</w:t>
      </w:r>
      <w:r>
        <w:t xml:space="preserve">, excluding </w:t>
      </w:r>
      <w:r w:rsidRPr="00E21FE1">
        <w:t>EPS fallback and T-ADS</w:t>
      </w:r>
      <w:r>
        <w:t>.</w:t>
      </w:r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r w:rsidR="00B00D11">
        <w:t xml:space="preserve">Support for </w:t>
      </w:r>
      <w:r w:rsidRPr="00302226">
        <w:t>UE Onboarding and remote provisioning</w:t>
      </w:r>
      <w:r w:rsidR="004E242F">
        <w:t xml:space="preserve"> (KI#4)</w:t>
      </w:r>
    </w:p>
    <w:p w14:paraId="31224065" w14:textId="785D011C" w:rsidR="00D15D6D" w:rsidRDefault="00B16EEF" w:rsidP="00B16EEF">
      <w:pPr>
        <w:pStyle w:val="B2"/>
      </w:pPr>
      <w:r>
        <w:lastRenderedPageBreak/>
        <w:t>-</w:t>
      </w:r>
      <w:r>
        <w:tab/>
        <w:t xml:space="preserve">To enable </w:t>
      </w:r>
      <w:r w:rsidR="0028502F" w:rsidRPr="0028502F">
        <w:t xml:space="preserve">UE onboarding </w:t>
      </w:r>
      <w:r w:rsidR="00B00D11">
        <w:t xml:space="preserve">over an Onboarding Network (ON) (O-SNPN or PLMN) </w:t>
      </w:r>
      <w:r w:rsidR="0028502F">
        <w:t xml:space="preserve">and </w:t>
      </w:r>
      <w:r w:rsidR="00B00D11">
        <w:t xml:space="preserve">remote </w:t>
      </w:r>
      <w:r w:rsidR="0028502F">
        <w:t xml:space="preserve">provisioning </w:t>
      </w:r>
      <w:r w:rsidR="00B00D11">
        <w:t xml:space="preserve">using user plane mechanisms </w:t>
      </w:r>
      <w:r w:rsidR="0028502F" w:rsidRPr="0028502F">
        <w:t>for SNPN</w:t>
      </w:r>
      <w:r w:rsidR="004D5842">
        <w:t xml:space="preserve"> </w:t>
      </w:r>
      <w:r w:rsidR="00B00D11">
        <w:t xml:space="preserve">credentials </w:t>
      </w:r>
      <w:r w:rsidR="004D5842">
        <w:t>as per conclusions in clause 8.4.1.</w:t>
      </w:r>
    </w:p>
    <w:p w14:paraId="23009778" w14:textId="1C0FBFAB" w:rsidR="00B00D11" w:rsidRDefault="00B00D11" w:rsidP="00B00D11">
      <w:pPr>
        <w:pStyle w:val="NO"/>
      </w:pPr>
      <w:r>
        <w:t xml:space="preserve">NOTE </w:t>
      </w:r>
      <w:r w:rsidR="00EF74AF">
        <w:t>2</w:t>
      </w:r>
      <w:r>
        <w:t>:</w:t>
      </w:r>
      <w:r>
        <w:tab/>
      </w:r>
      <w:r w:rsidRPr="00226CBF">
        <w:t>Using PLMN credentials for UE onboarding and PLMN as Onboarding Network (ON) is already possible</w:t>
      </w:r>
      <w:r>
        <w:t xml:space="preserve">. </w:t>
      </w:r>
      <w:r w:rsidRPr="00CB517B">
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</w:r>
    </w:p>
    <w:p w14:paraId="30BA6601" w14:textId="6E78FFFE" w:rsidR="00EB61A2" w:rsidRDefault="00E21FE1">
      <w:pPr>
        <w:pStyle w:val="B3"/>
      </w:pPr>
      <w:r>
        <w:t>-</w:t>
      </w:r>
      <w:r>
        <w:tab/>
      </w:r>
      <w:r w:rsidR="00F11A93" w:rsidRPr="00F11A93">
        <w:t>UE Onboarding</w:t>
      </w:r>
      <w:r w:rsidR="00F11A93">
        <w:t xml:space="preserve"> i.e. e</w:t>
      </w:r>
      <w:r w:rsidR="00F11A93" w:rsidRPr="00F11A93">
        <w:t>nabling 3GPP connectivity for UE to realize remote provisioning</w:t>
      </w:r>
    </w:p>
    <w:p w14:paraId="49408880" w14:textId="776E56A8" w:rsidR="00E21FE1" w:rsidRDefault="00EB61A2" w:rsidP="001E336D">
      <w:pPr>
        <w:pStyle w:val="B3"/>
      </w:pPr>
      <w:r>
        <w:t>-</w:t>
      </w:r>
      <w:r>
        <w:tab/>
      </w:r>
      <w:r w:rsidR="00BC325E">
        <w:t xml:space="preserve">Enabling restricted </w:t>
      </w:r>
      <w:r w:rsidR="00E26060">
        <w:t xml:space="preserve">PDU Session for </w:t>
      </w:r>
      <w:r w:rsidR="00C821FB">
        <w:t>UP provisioning</w:t>
      </w:r>
    </w:p>
    <w:p w14:paraId="17E0DD22" w14:textId="54ACBEB9" w:rsidR="0028502F" w:rsidRDefault="00F12FE2" w:rsidP="0062509E">
      <w:pPr>
        <w:pStyle w:val="B2"/>
      </w:pPr>
      <w:r>
        <w:t>-</w:t>
      </w:r>
      <w:r>
        <w:tab/>
        <w:t xml:space="preserve">To enable </w:t>
      </w:r>
      <w:r w:rsidRPr="0028502F">
        <w:t xml:space="preserve">UE onboarding </w:t>
      </w:r>
      <w:r w:rsidR="00B00D11">
        <w:t xml:space="preserve">with PLMN credentials </w:t>
      </w:r>
      <w:r>
        <w:t xml:space="preserve">and </w:t>
      </w:r>
      <w:r w:rsidR="00B00D11">
        <w:t xml:space="preserve">remote </w:t>
      </w:r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r w:rsidR="00385749">
        <w:t xml:space="preserve">credentials using control and user plane mechanisms </w:t>
      </w:r>
      <w:r w:rsidR="004D5842">
        <w:t>as per conclusions in clause 8.4.2.</w:t>
      </w:r>
    </w:p>
    <w:p w14:paraId="0F1DA4E1" w14:textId="556AF318" w:rsidR="0082781D" w:rsidRDefault="00385749" w:rsidP="00EE19E9">
      <w:pPr>
        <w:pStyle w:val="NO"/>
      </w:pPr>
      <w:r>
        <w:t xml:space="preserve">NOTE </w:t>
      </w:r>
      <w:r w:rsidR="00EF74AF">
        <w:t>3</w:t>
      </w:r>
      <w:r>
        <w:t>:</w:t>
      </w:r>
      <w:r w:rsidR="00D16DD3">
        <w:tab/>
      </w:r>
      <w:r w:rsidRPr="000509A1">
        <w:t>No enhancement for the UE onboarding with PLMN credentials used for primary authentication and PLMN network selection are needed for the case of PNI-NPN credentials provisioning</w:t>
      </w:r>
      <w:r w:rsidR="002C3358">
        <w:t>.</w:t>
      </w:r>
    </w:p>
    <w:p w14:paraId="7D279C72" w14:textId="312725B9" w:rsidR="00C821FB" w:rsidRDefault="0083301D" w:rsidP="001E336D">
      <w:pPr>
        <w:pStyle w:val="NO"/>
      </w:pPr>
      <w:r w:rsidRPr="0083301D">
        <w:t xml:space="preserve">Coordination with RAN WGs </w:t>
      </w:r>
      <w:r>
        <w:t xml:space="preserve">and SA3 </w:t>
      </w:r>
      <w:r w:rsidR="000D6863">
        <w:t xml:space="preserve">will be done to meet </w:t>
      </w:r>
      <w:r w:rsidRPr="0083301D">
        <w:t>the objectives of this WID.</w:t>
      </w:r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1663E9D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20E1B2C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42352074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B2AE832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081A88C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</w:t>
            </w:r>
            <w:r w:rsidR="00EF74AF">
              <w:t>e</w:t>
            </w:r>
            <w:r>
              <w:t xml:space="preserve">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r w:rsidR="00A0689D">
        <w:t xml:space="preserve">and Charging </w:t>
      </w:r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085CF7" w:rsidRPr="00DA4A63" w14:paraId="5D47DA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38C0C3" w14:textId="19AE373C" w:rsidR="00085CF7" w:rsidRPr="00DA4A63" w:rsidRDefault="00085CF7" w:rsidP="00085CF7">
            <w:pPr>
              <w:pStyle w:val="TAL"/>
            </w:pPr>
            <w:r w:rsidRPr="003F5D52">
              <w:t>Broadcom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45DEE8FF" w:rsidR="00B13F14" w:rsidRPr="00DA4A63" w:rsidRDefault="00B13F14" w:rsidP="00D92847">
            <w:pPr>
              <w:pStyle w:val="TAL"/>
            </w:pPr>
            <w:r w:rsidRPr="00DA4A63">
              <w:t>China Mobile</w:t>
            </w:r>
          </w:p>
        </w:tc>
      </w:tr>
      <w:tr w:rsidR="00AC7D4F" w:rsidRPr="00DA4A63" w14:paraId="53D885B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</w:pPr>
            <w:r w:rsidRPr="0092555D">
              <w:t>China Telecom</w:t>
            </w:r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2E03F6" w:rsidRPr="00DA4A63" w14:paraId="381A628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0BC050C" w14:textId="26CFA10B" w:rsidR="002E03F6" w:rsidRPr="00DA4A63" w:rsidRDefault="002E03F6" w:rsidP="00D92847">
            <w:pPr>
              <w:pStyle w:val="TAL"/>
            </w:pPr>
            <w:r>
              <w:t>Cisco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AC7D4F" w:rsidRPr="00DA4A63" w14:paraId="4AEC97B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</w:pPr>
            <w:r>
              <w:t>DOCOMO</w:t>
            </w:r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139D60B9" w:rsidR="00B13F14" w:rsidRPr="00DA4A63" w:rsidRDefault="00B13F14" w:rsidP="00D92847">
            <w:pPr>
              <w:pStyle w:val="TAL"/>
            </w:pPr>
            <w:r w:rsidRPr="00DA4A63">
              <w:t>ETRI</w:t>
            </w:r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179443C5" w:rsidR="00B13F14" w:rsidRPr="00DA4A63" w:rsidRDefault="00B13F14" w:rsidP="00D92847">
            <w:pPr>
              <w:pStyle w:val="TAL"/>
            </w:pPr>
            <w:r>
              <w:t>Futurewei</w:t>
            </w:r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2DF896A3" w:rsidR="00B13F14" w:rsidRPr="00DA4A63" w:rsidRDefault="00B13F14" w:rsidP="00D92847">
            <w:pPr>
              <w:pStyle w:val="TAL"/>
            </w:pPr>
            <w:r w:rsidRPr="00584E26">
              <w:t>HiSilicon</w:t>
            </w:r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34B7BC4A" w:rsidR="00B13F14" w:rsidRPr="00DA4A63" w:rsidRDefault="00B13F14" w:rsidP="00D92847">
            <w:pPr>
              <w:pStyle w:val="TAL"/>
            </w:pPr>
            <w:r w:rsidRPr="00584E26">
              <w:t>Huawei</w:t>
            </w:r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07BF2AE5" w:rsidR="00B13F14" w:rsidRPr="00DA4A63" w:rsidRDefault="00B13F14" w:rsidP="00D92847">
            <w:pPr>
              <w:pStyle w:val="TAL"/>
            </w:pPr>
            <w:r w:rsidRPr="00DA4A63">
              <w:t>KDDI</w:t>
            </w:r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4BDD35A8" w:rsidR="00B13F14" w:rsidRPr="00DA4A63" w:rsidRDefault="00B13F14" w:rsidP="00D92847">
            <w:pPr>
              <w:pStyle w:val="TAL"/>
            </w:pPr>
            <w:bookmarkStart w:id="1" w:name="_Hlk56757074"/>
            <w:bookmarkStart w:id="2" w:name="_Hlk56757055"/>
            <w:r w:rsidRPr="00C51409">
              <w:t>LG Electronics</w:t>
            </w:r>
            <w:bookmarkEnd w:id="1"/>
          </w:p>
        </w:tc>
      </w:tr>
      <w:tr w:rsidR="00A0689D" w:rsidRPr="00DA4A63" w14:paraId="02AA0B4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</w:pPr>
            <w:r>
              <w:t>Matrixx</w:t>
            </w:r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00605D27" w:rsidR="00B13F14" w:rsidRPr="00DA4A63" w:rsidRDefault="00B13F14" w:rsidP="00D92847">
            <w:pPr>
              <w:pStyle w:val="TAL"/>
            </w:pPr>
            <w:bookmarkStart w:id="3" w:name="_Hlk56757085"/>
            <w:r w:rsidRPr="00DA4A63">
              <w:t>MediaTek Inc</w:t>
            </w:r>
            <w:bookmarkEnd w:id="3"/>
          </w:p>
        </w:tc>
      </w:tr>
      <w:bookmarkEnd w:id="2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69AAE2EA" w:rsidR="00B13F14" w:rsidRPr="00DA4A63" w:rsidRDefault="00B13F14" w:rsidP="00D92847">
            <w:pPr>
              <w:pStyle w:val="TAL"/>
            </w:pPr>
            <w:bookmarkStart w:id="4" w:name="_Hlk56757095"/>
            <w:r>
              <w:t>Nokia</w:t>
            </w:r>
            <w:bookmarkEnd w:id="4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5FE0FDF3" w:rsidR="00B13F14" w:rsidRDefault="00B13F14" w:rsidP="00D92847">
            <w:pPr>
              <w:pStyle w:val="TAL"/>
            </w:pPr>
            <w:bookmarkStart w:id="5" w:name="_Hlk56757104"/>
            <w:r>
              <w:t>Nokia Shanghai Bell</w:t>
            </w:r>
            <w:bookmarkEnd w:id="5"/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33EA60E7" w:rsidR="00B13F14" w:rsidRPr="00DA4A63" w:rsidRDefault="00B13F14" w:rsidP="00D92847">
            <w:pPr>
              <w:pStyle w:val="TAL"/>
            </w:pPr>
            <w:bookmarkStart w:id="6" w:name="_Hlk56757114"/>
            <w:r w:rsidRPr="00DA4A63">
              <w:t>Qualcomm Incorporated</w:t>
            </w:r>
            <w:bookmarkEnd w:id="6"/>
          </w:p>
        </w:tc>
      </w:tr>
      <w:tr w:rsidR="00AC7D4F" w:rsidRPr="00DA4A63" w14:paraId="05AC008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</w:pPr>
            <w:r>
              <w:t>Samsung</w:t>
            </w:r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2135543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</w:p>
        </w:tc>
      </w:tr>
      <w:tr w:rsidR="00EF74AF" w:rsidRPr="00DA4A63" w14:paraId="5FB33C5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C7A6CF8" w14:textId="10AD3220" w:rsidR="00EF74AF" w:rsidRPr="009F1C44" w:rsidRDefault="00EF74AF" w:rsidP="00D92847">
            <w:pPr>
              <w:pStyle w:val="TAL"/>
            </w:pPr>
            <w:r>
              <w:t>Telefonica</w:t>
            </w:r>
          </w:p>
        </w:tc>
      </w:tr>
      <w:tr w:rsidR="00260918" w:rsidRPr="00DA4A63" w14:paraId="7D68237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F3AE06" w14:textId="7C36AED9" w:rsidR="00260918" w:rsidRPr="00B5781C" w:rsidRDefault="00260918" w:rsidP="00D92847">
            <w:pPr>
              <w:pStyle w:val="TAL"/>
            </w:pPr>
            <w:r w:rsidRPr="00260918">
              <w:t>Xiaomi</w:t>
            </w:r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61B993D5" w:rsidR="00B13F14" w:rsidRPr="002A1938" w:rsidRDefault="00B13F14" w:rsidP="00D92847">
            <w:pPr>
              <w:pStyle w:val="TAL"/>
            </w:pPr>
            <w:bookmarkStart w:id="7" w:name="_Hlk56757179"/>
            <w:r w:rsidRPr="00DA4A63">
              <w:t>ZTE</w:t>
            </w:r>
            <w:bookmarkEnd w:id="7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63AE16" w14:textId="77777777" w:rsidR="00145C8E" w:rsidRDefault="00145C8E">
      <w:r>
        <w:separator/>
      </w:r>
    </w:p>
  </w:endnote>
  <w:endnote w:type="continuationSeparator" w:id="0">
    <w:p w14:paraId="25DAD33D" w14:textId="77777777" w:rsidR="00145C8E" w:rsidRDefault="00145C8E">
      <w:r>
        <w:continuationSeparator/>
      </w:r>
    </w:p>
  </w:endnote>
  <w:endnote w:type="continuationNotice" w:id="1">
    <w:p w14:paraId="66AB8152" w14:textId="77777777" w:rsidR="00145C8E" w:rsidRDefault="00145C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86138" w14:textId="77777777" w:rsidR="00145C8E" w:rsidRDefault="00145C8E">
      <w:r>
        <w:separator/>
      </w:r>
    </w:p>
  </w:footnote>
  <w:footnote w:type="continuationSeparator" w:id="0">
    <w:p w14:paraId="73B8EF5E" w14:textId="77777777" w:rsidR="00145C8E" w:rsidRDefault="00145C8E">
      <w:r>
        <w:continuationSeparator/>
      </w:r>
    </w:p>
  </w:footnote>
  <w:footnote w:type="continuationNotice" w:id="1">
    <w:p w14:paraId="2C32B22B" w14:textId="77777777" w:rsidR="00145C8E" w:rsidRDefault="00145C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85CF7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6863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45C8E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773D5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E336D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0918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D7B14"/>
    <w:rsid w:val="002E03F6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03B6B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2E"/>
    <w:rsid w:val="003F7142"/>
    <w:rsid w:val="003F7B3D"/>
    <w:rsid w:val="00400721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C46"/>
    <w:rsid w:val="00507D88"/>
    <w:rsid w:val="005149CF"/>
    <w:rsid w:val="00514B3F"/>
    <w:rsid w:val="0051788E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9F0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4743B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82782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34EF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261C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43496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0376"/>
    <w:rsid w:val="00BB1AE0"/>
    <w:rsid w:val="00BB44A9"/>
    <w:rsid w:val="00BB486A"/>
    <w:rsid w:val="00BB5856"/>
    <w:rsid w:val="00BB5EBF"/>
    <w:rsid w:val="00BC325E"/>
    <w:rsid w:val="00BC642A"/>
    <w:rsid w:val="00BE3E13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044F"/>
    <w:rsid w:val="00D2239C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20BF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024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B7E23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EF4D7D"/>
    <w:rsid w:val="00EF74AF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865CE"/>
    <w:rsid w:val="00F9096E"/>
    <w:rsid w:val="00F921F1"/>
    <w:rsid w:val="00F952AF"/>
    <w:rsid w:val="00FB127E"/>
    <w:rsid w:val="00FC0804"/>
    <w:rsid w:val="00FC3B6D"/>
    <w:rsid w:val="00FD3A4E"/>
    <w:rsid w:val="00FD6FC7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C490C70896FE44B585B27042C1902E" ma:contentTypeVersion="13" ma:contentTypeDescription="Create a new document." ma:contentTypeScope="" ma:versionID="89fd5134854c3124b46e07a248ba911e">
  <xsd:schema xmlns:xsd="http://www.w3.org/2001/XMLSchema" xmlns:xs="http://www.w3.org/2001/XMLSchema" xmlns:p="http://schemas.microsoft.com/office/2006/metadata/properties" xmlns:ns3="0a7eee33-d5a7-4cb2-80c8-11a0b9466fa1" xmlns:ns4="01a3db25-9c56-43f5-a31f-91ff564fea28" targetNamespace="http://schemas.microsoft.com/office/2006/metadata/properties" ma:root="true" ma:fieldsID="54e9a8e35552a83ef142af76a76b992c" ns3:_="" ns4:_="">
    <xsd:import namespace="0a7eee33-d5a7-4cb2-80c8-11a0b9466fa1"/>
    <xsd:import namespace="01a3db25-9c56-43f5-a31f-91ff564fea2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7eee33-d5a7-4cb2-80c8-11a0b9466f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a3db25-9c56-43f5-a31f-91ff564fea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802F6-AFF0-4000-B3B8-9F18562D6F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7eee33-d5a7-4cb2-80c8-11a0b9466fa1"/>
    <ds:schemaRef ds:uri="01a3db25-9c56-43f5-a31f-91ff564fea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A169A4-49F2-43EC-A4EC-88D451E9735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1093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6878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Change-14</cp:lastModifiedBy>
  <cp:revision>3</cp:revision>
  <cp:lastPrinted>2000-02-29T10:31:00Z</cp:lastPrinted>
  <dcterms:created xsi:type="dcterms:W3CDTF">2020-11-24T16:44:00Z</dcterms:created>
  <dcterms:modified xsi:type="dcterms:W3CDTF">2020-11-24T16:45:00Z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0x010100EDC490C70896FE44B585B27042C1902E</vt:lpwstr>
  </property>
</Properties>
</file>