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D4D005" w14:textId="59078AB5" w:rsidR="00AB2FF9" w:rsidRPr="00602CFF" w:rsidRDefault="00AB2FF9" w:rsidP="00AB2FF9">
      <w:pPr>
        <w:pStyle w:val="Header"/>
        <w:tabs>
          <w:tab w:val="right" w:pos="9638"/>
        </w:tabs>
        <w:ind w:right="-57"/>
        <w:rPr>
          <w:rFonts w:eastAsia="Arial Unicode MS" w:cs="Arial"/>
          <w:bCs/>
          <w:sz w:val="24"/>
        </w:rPr>
      </w:pPr>
      <w:r w:rsidRPr="00C70B98">
        <w:rPr>
          <w:rFonts w:eastAsia="Arial Unicode MS" w:cs="Arial"/>
          <w:bCs/>
          <w:sz w:val="24"/>
        </w:rPr>
        <w:t>SA WG2 Meeting #1</w:t>
      </w:r>
      <w:r>
        <w:rPr>
          <w:rFonts w:eastAsia="Arial Unicode MS" w:cs="Arial"/>
          <w:bCs/>
          <w:sz w:val="24"/>
        </w:rPr>
        <w:t>41</w:t>
      </w:r>
      <w:r w:rsidRPr="00C70B98">
        <w:rPr>
          <w:rFonts w:eastAsia="Arial Unicode MS" w:cs="Arial"/>
          <w:bCs/>
          <w:sz w:val="24"/>
        </w:rPr>
        <w:t>E (e-meeting)</w:t>
      </w:r>
      <w:r>
        <w:rPr>
          <w:rFonts w:eastAsia="Arial Unicode MS" w:cs="Arial"/>
          <w:bCs/>
          <w:sz w:val="24"/>
        </w:rPr>
        <w:tab/>
      </w:r>
      <w:r w:rsidRPr="00E27700">
        <w:rPr>
          <w:rFonts w:eastAsia="Arial Unicode MS" w:cs="Arial"/>
          <w:bCs/>
          <w:sz w:val="24"/>
        </w:rPr>
        <w:t>S2-200</w:t>
      </w:r>
      <w:r w:rsidR="00B275A3">
        <w:rPr>
          <w:rFonts w:eastAsia="Arial Unicode MS" w:cs="Arial"/>
          <w:bCs/>
          <w:sz w:val="24"/>
        </w:rPr>
        <w:t>8319</w:t>
      </w:r>
    </w:p>
    <w:p w14:paraId="293D1799" w14:textId="54240E6B" w:rsidR="00AB2FF9" w:rsidRPr="00602CFF" w:rsidRDefault="00AB2FF9" w:rsidP="00AB2FF9">
      <w:pPr>
        <w:pStyle w:val="Header"/>
        <w:pBdr>
          <w:bottom w:val="single" w:sz="4" w:space="1" w:color="auto"/>
        </w:pBdr>
        <w:tabs>
          <w:tab w:val="right" w:pos="9638"/>
        </w:tabs>
        <w:ind w:right="-57"/>
        <w:rPr>
          <w:rFonts w:eastAsia="Arial Unicode MS" w:cs="Arial"/>
          <w:bCs/>
          <w:sz w:val="24"/>
        </w:rPr>
      </w:pPr>
      <w:r w:rsidRPr="00C70B98">
        <w:rPr>
          <w:rFonts w:eastAsia="Arial Unicode MS" w:cs="Arial"/>
          <w:bCs/>
          <w:sz w:val="24"/>
        </w:rPr>
        <w:t xml:space="preserve">Elbonia, </w:t>
      </w:r>
      <w:r w:rsidRPr="005D6E8B">
        <w:rPr>
          <w:rFonts w:eastAsia="Arial Unicode MS" w:cs="Arial"/>
          <w:bCs/>
          <w:sz w:val="24"/>
        </w:rPr>
        <w:t>October 12 – 23, 2020</w:t>
      </w:r>
      <w:r w:rsidRPr="00602CFF">
        <w:rPr>
          <w:rFonts w:eastAsia="Arial Unicode MS" w:cs="Arial"/>
          <w:bCs/>
        </w:rPr>
        <w:tab/>
      </w:r>
      <w:r w:rsidR="00B275A3" w:rsidRPr="00E27700">
        <w:rPr>
          <w:rFonts w:eastAsia="Arial Unicode MS" w:cs="Arial"/>
          <w:bCs/>
          <w:sz w:val="24"/>
        </w:rPr>
        <w:t>S2-200</w:t>
      </w:r>
      <w:r w:rsidR="00B275A3">
        <w:rPr>
          <w:rFonts w:eastAsia="Arial Unicode MS" w:cs="Arial"/>
          <w:bCs/>
          <w:sz w:val="24"/>
        </w:rPr>
        <w:t>7715r02</w:t>
      </w:r>
    </w:p>
    <w:p w14:paraId="27BF22DF" w14:textId="77777777" w:rsidR="00AB2FF9" w:rsidRDefault="00AB2FF9" w:rsidP="00AB2FF9">
      <w:pPr>
        <w:rPr>
          <w:rFonts w:ascii="Arial" w:hAnsi="Arial" w:cs="Arial"/>
        </w:rPr>
      </w:pPr>
    </w:p>
    <w:p w14:paraId="6AA99A21" w14:textId="77777777" w:rsidR="00AB2FF9" w:rsidRDefault="00AB2FF9" w:rsidP="00AB2FF9">
      <w:pPr>
        <w:ind w:left="2127" w:hanging="2127"/>
        <w:rPr>
          <w:rFonts w:ascii="Arial" w:hAnsi="Arial" w:cs="Arial"/>
          <w:b/>
        </w:rPr>
      </w:pPr>
      <w:r>
        <w:rPr>
          <w:rFonts w:ascii="Arial" w:hAnsi="Arial" w:cs="Arial"/>
          <w:b/>
        </w:rPr>
        <w:t>Source:</w:t>
      </w:r>
      <w:r>
        <w:rPr>
          <w:rFonts w:ascii="Arial" w:hAnsi="Arial" w:cs="Arial"/>
          <w:b/>
        </w:rPr>
        <w:tab/>
        <w:t>vivo Mobile Communications Ltd</w:t>
      </w:r>
    </w:p>
    <w:p w14:paraId="078ACB05" w14:textId="6CC3D6B9" w:rsidR="00AB2FF9" w:rsidRDefault="004D7EA7" w:rsidP="00AB2FF9">
      <w:pPr>
        <w:ind w:left="2127" w:hanging="2127"/>
        <w:rPr>
          <w:rFonts w:ascii="Arial" w:hAnsi="Arial" w:cs="Arial"/>
          <w:b/>
        </w:rPr>
      </w:pPr>
      <w:r>
        <w:rPr>
          <w:rFonts w:ascii="Arial" w:hAnsi="Arial" w:cs="Arial"/>
          <w:b/>
        </w:rPr>
        <w:t>Title:</w:t>
      </w:r>
      <w:r>
        <w:rPr>
          <w:rFonts w:ascii="Arial" w:hAnsi="Arial" w:cs="Arial"/>
          <w:b/>
        </w:rPr>
        <w:tab/>
        <w:t>Solution #2</w:t>
      </w:r>
      <w:r w:rsidR="00AB2FF9">
        <w:rPr>
          <w:rFonts w:ascii="Arial" w:hAnsi="Arial" w:cs="Arial"/>
          <w:b/>
        </w:rPr>
        <w:t xml:space="preserve"> update – add use broad/</w:t>
      </w:r>
      <w:proofErr w:type="spellStart"/>
      <w:r w:rsidR="00AB2FF9">
        <w:rPr>
          <w:rFonts w:ascii="Arial" w:hAnsi="Arial" w:cs="Arial"/>
          <w:b/>
        </w:rPr>
        <w:t>groupcast</w:t>
      </w:r>
      <w:proofErr w:type="spellEnd"/>
      <w:r w:rsidR="00AB2FF9">
        <w:rPr>
          <w:rFonts w:ascii="Arial" w:hAnsi="Arial" w:cs="Arial"/>
          <w:b/>
        </w:rPr>
        <w:t xml:space="preserve"> </w:t>
      </w:r>
      <w:r>
        <w:rPr>
          <w:rFonts w:ascii="Arial" w:hAnsi="Arial" w:cs="Arial"/>
          <w:b/>
        </w:rPr>
        <w:t>to “impact on other entities”</w:t>
      </w:r>
    </w:p>
    <w:p w14:paraId="729B28EC" w14:textId="77777777" w:rsidR="00AB2FF9" w:rsidRDefault="00AB2FF9" w:rsidP="00AB2FF9">
      <w:pPr>
        <w:ind w:left="2127" w:hanging="2127"/>
        <w:rPr>
          <w:rFonts w:ascii="Arial" w:hAnsi="Arial" w:cs="Arial"/>
          <w:b/>
        </w:rPr>
      </w:pPr>
      <w:r>
        <w:rPr>
          <w:rFonts w:ascii="Arial" w:hAnsi="Arial" w:cs="Arial"/>
          <w:b/>
        </w:rPr>
        <w:t>Document for:</w:t>
      </w:r>
      <w:r>
        <w:rPr>
          <w:rFonts w:ascii="Arial" w:hAnsi="Arial" w:cs="Arial"/>
          <w:b/>
        </w:rPr>
        <w:tab/>
        <w:t>Discussion/Approval</w:t>
      </w:r>
    </w:p>
    <w:p w14:paraId="457DE915" w14:textId="77777777" w:rsidR="00AB2FF9" w:rsidRDefault="00AB2FF9" w:rsidP="00AB2FF9">
      <w:pPr>
        <w:ind w:left="2127" w:hanging="2127"/>
        <w:rPr>
          <w:rFonts w:ascii="Arial" w:hAnsi="Arial" w:cs="Arial"/>
          <w:b/>
        </w:rPr>
      </w:pPr>
      <w:r>
        <w:rPr>
          <w:rFonts w:ascii="Arial" w:hAnsi="Arial" w:cs="Arial"/>
          <w:b/>
        </w:rPr>
        <w:t>Agenda Item:</w:t>
      </w:r>
      <w:r>
        <w:rPr>
          <w:rFonts w:ascii="Arial" w:hAnsi="Arial" w:cs="Arial"/>
          <w:b/>
        </w:rPr>
        <w:tab/>
        <w:t>8.12</w:t>
      </w:r>
    </w:p>
    <w:p w14:paraId="0A63B482" w14:textId="50279CA5" w:rsidR="00AB2FF9" w:rsidRDefault="00283AB1" w:rsidP="00AB2FF9">
      <w:pPr>
        <w:ind w:left="2127" w:hanging="2127"/>
        <w:rPr>
          <w:rFonts w:ascii="Arial" w:hAnsi="Arial" w:cs="Arial"/>
          <w:b/>
        </w:rPr>
      </w:pPr>
      <w:r>
        <w:rPr>
          <w:rFonts w:ascii="Arial" w:hAnsi="Arial" w:cs="Arial"/>
          <w:b/>
        </w:rPr>
        <w:t>Work Item / Release:</w:t>
      </w:r>
      <w:r>
        <w:rPr>
          <w:rFonts w:ascii="Arial" w:hAnsi="Arial" w:cs="Arial"/>
          <w:b/>
        </w:rPr>
        <w:tab/>
        <w:t>FS_eV2XAR</w:t>
      </w:r>
      <w:r w:rsidR="00AB2FF9">
        <w:rPr>
          <w:rFonts w:ascii="Arial" w:hAnsi="Arial" w:cs="Arial"/>
          <w:b/>
        </w:rPr>
        <w:t>/Rel.17</w:t>
      </w:r>
    </w:p>
    <w:p w14:paraId="2E108597" w14:textId="428771CA" w:rsidR="00AB2FF9" w:rsidRDefault="00AB2FF9" w:rsidP="00AB2FF9">
      <w:pPr>
        <w:rPr>
          <w:rFonts w:ascii="Arial" w:hAnsi="Arial" w:cs="Arial"/>
          <w:i/>
        </w:rPr>
      </w:pPr>
      <w:r>
        <w:rPr>
          <w:rFonts w:ascii="Arial" w:hAnsi="Arial" w:cs="Arial"/>
          <w:i/>
        </w:rPr>
        <w:t>Abstract of the contribution: This contribution adds ability to use broad/</w:t>
      </w:r>
      <w:proofErr w:type="spellStart"/>
      <w:r>
        <w:rPr>
          <w:rFonts w:ascii="Arial" w:hAnsi="Arial" w:cs="Arial"/>
          <w:i/>
        </w:rPr>
        <w:t>groupcast</w:t>
      </w:r>
      <w:proofErr w:type="spellEnd"/>
      <w:r>
        <w:rPr>
          <w:rFonts w:ascii="Arial" w:hAnsi="Arial" w:cs="Arial"/>
          <w:i/>
        </w:rPr>
        <w:t xml:space="preserve"> to send DRX offset to other UEs.</w:t>
      </w:r>
      <w:r w:rsidR="00663962">
        <w:rPr>
          <w:rFonts w:ascii="Arial" w:hAnsi="Arial" w:cs="Arial"/>
          <w:i/>
        </w:rPr>
        <w:t xml:space="preserve">  Also fix some terminology issues.</w:t>
      </w:r>
    </w:p>
    <w:p w14:paraId="4AE1CBB2" w14:textId="77777777" w:rsidR="00AB2FF9" w:rsidRPr="00305BD8" w:rsidRDefault="00AB2FF9" w:rsidP="00AB2FF9">
      <w:pPr>
        <w:pStyle w:val="CRCoverPage"/>
        <w:pBdr>
          <w:bottom w:val="single" w:sz="12" w:space="1" w:color="auto"/>
        </w:pBdr>
        <w:outlineLvl w:val="0"/>
        <w:rPr>
          <w:rFonts w:cs="Arial"/>
          <w:b/>
          <w:noProof/>
          <w:lang w:eastAsia="ko-KR"/>
        </w:rPr>
      </w:pPr>
    </w:p>
    <w:p w14:paraId="53503D56" w14:textId="77777777" w:rsidR="00AB2FF9" w:rsidRDefault="00AB2FF9" w:rsidP="00AB2FF9">
      <w:pPr>
        <w:pStyle w:val="Heading1"/>
        <w:numPr>
          <w:ilvl w:val="0"/>
          <w:numId w:val="7"/>
        </w:numPr>
        <w:pBdr>
          <w:top w:val="none" w:sz="0" w:space="0" w:color="auto"/>
        </w:pBdr>
        <w:spacing w:before="120"/>
        <w:rPr>
          <w:noProof/>
          <w:lang w:eastAsia="ko-KR"/>
        </w:rPr>
      </w:pPr>
      <w:r>
        <w:rPr>
          <w:noProof/>
          <w:lang w:eastAsia="ko-KR"/>
        </w:rPr>
        <w:t>Background</w:t>
      </w:r>
    </w:p>
    <w:p w14:paraId="1AE03905" w14:textId="6227ADCC" w:rsidR="00AB2FF9" w:rsidRDefault="00AB2FF9" w:rsidP="00AB2FF9">
      <w:pPr>
        <w:rPr>
          <w:lang w:val="en-US"/>
        </w:rPr>
      </w:pPr>
      <w:r>
        <w:rPr>
          <w:lang w:val="en-US"/>
        </w:rPr>
        <w:t xml:space="preserve">The procedure, in step 7 indicates that broadcast and </w:t>
      </w:r>
      <w:proofErr w:type="spellStart"/>
      <w:r>
        <w:rPr>
          <w:lang w:val="en-US"/>
        </w:rPr>
        <w:t>groupcast</w:t>
      </w:r>
      <w:proofErr w:type="spellEnd"/>
      <w:r>
        <w:rPr>
          <w:lang w:val="en-US"/>
        </w:rPr>
        <w:t xml:space="preserve"> are suitable mechanisms for updating other UEs of the </w:t>
      </w:r>
      <w:proofErr w:type="spellStart"/>
      <w:r>
        <w:rPr>
          <w:lang w:val="en-US"/>
        </w:rPr>
        <w:t>the</w:t>
      </w:r>
      <w:proofErr w:type="spellEnd"/>
      <w:r>
        <w:rPr>
          <w:lang w:val="en-US"/>
        </w:rPr>
        <w:t xml:space="preserve"> DRX pattern, however this is missing from the “impact on other entities” </w:t>
      </w:r>
      <w:proofErr w:type="spellStart"/>
      <w:r>
        <w:rPr>
          <w:lang w:val="en-US"/>
        </w:rPr>
        <w:t>subclause</w:t>
      </w:r>
      <w:proofErr w:type="spellEnd"/>
      <w:r>
        <w:rPr>
          <w:lang w:val="en-US"/>
        </w:rPr>
        <w:t>.</w:t>
      </w:r>
    </w:p>
    <w:p w14:paraId="26F840DF" w14:textId="0BEB1FAC" w:rsidR="00AB2FF9" w:rsidRDefault="00AB2FF9" w:rsidP="00AB2FF9">
      <w:pPr>
        <w:pStyle w:val="B1"/>
        <w:rPr>
          <w:lang w:val="en-US"/>
        </w:rPr>
      </w:pPr>
      <w:r>
        <w:rPr>
          <w:lang w:val="en-US"/>
        </w:rPr>
        <w:t>a)</w:t>
      </w:r>
      <w:r>
        <w:rPr>
          <w:lang w:val="en-US"/>
        </w:rPr>
        <w:tab/>
        <w:t xml:space="preserve">add the capability to “impact on other entities” </w:t>
      </w:r>
      <w:proofErr w:type="spellStart"/>
      <w:r>
        <w:rPr>
          <w:lang w:val="en-US"/>
        </w:rPr>
        <w:t>subclause</w:t>
      </w:r>
      <w:proofErr w:type="spellEnd"/>
      <w:r>
        <w:rPr>
          <w:lang w:val="en-US"/>
        </w:rPr>
        <w:t>.</w:t>
      </w:r>
    </w:p>
    <w:p w14:paraId="1CDD6C80" w14:textId="3DF12123" w:rsidR="00AB2FF9" w:rsidRDefault="00AB2FF9" w:rsidP="00AB2FF9">
      <w:pPr>
        <w:rPr>
          <w:lang w:val="en-US"/>
        </w:rPr>
      </w:pPr>
      <w:r>
        <w:rPr>
          <w:lang w:val="en-US"/>
        </w:rPr>
        <w:t>The solution uses the term V2X application however V2X service types are the only entities that communication from the V2X application layer to the V2X layer.</w:t>
      </w:r>
    </w:p>
    <w:p w14:paraId="75983AE5" w14:textId="04524EC1" w:rsidR="00AB2FF9" w:rsidRDefault="00AB2FF9" w:rsidP="00AB2FF9">
      <w:pPr>
        <w:pStyle w:val="B1"/>
        <w:rPr>
          <w:lang w:val="en-US"/>
        </w:rPr>
      </w:pPr>
      <w:r>
        <w:rPr>
          <w:lang w:val="en-US"/>
        </w:rPr>
        <w:t>b)</w:t>
      </w:r>
      <w:r>
        <w:rPr>
          <w:lang w:val="en-US"/>
        </w:rPr>
        <w:tab/>
        <w:t>change V2X application to V2X service type or deleted where both occurred.</w:t>
      </w:r>
    </w:p>
    <w:p w14:paraId="005BFA2E" w14:textId="77777777" w:rsidR="00AB2FF9" w:rsidRDefault="00AB2FF9" w:rsidP="00AB2FF9">
      <w:pPr>
        <w:jc w:val="center"/>
        <w:rPr>
          <w:rFonts w:ascii="Arial" w:hAnsi="Arial" w:cs="Arial"/>
          <w:b/>
          <w:color w:val="FF0000"/>
          <w:lang w:eastAsia="ko-KR"/>
        </w:rPr>
      </w:pPr>
      <w:r w:rsidRPr="008E4BD9">
        <w:rPr>
          <w:rFonts w:ascii="Arial" w:hAnsi="Arial" w:cs="Arial"/>
          <w:b/>
          <w:color w:val="FF0000"/>
          <w:lang w:eastAsia="ko-KR"/>
        </w:rPr>
        <w:t>&gt;&gt;&gt;&gt;Start Changes&lt;&lt;&lt;&lt;</w:t>
      </w:r>
    </w:p>
    <w:p w14:paraId="3CEA4D03" w14:textId="42E70C5F" w:rsidR="00027E85" w:rsidRDefault="00027E85" w:rsidP="00AB2FF9">
      <w:pPr>
        <w:pStyle w:val="EditorsNote"/>
        <w:ind w:left="0" w:firstLine="0"/>
      </w:pPr>
    </w:p>
    <w:p w14:paraId="03994E06" w14:textId="3A5DB234" w:rsidR="006329A1" w:rsidRPr="00E32C57" w:rsidRDefault="006329A1" w:rsidP="006329A1">
      <w:pPr>
        <w:pStyle w:val="Heading2"/>
        <w:rPr>
          <w:lang w:val="en-US"/>
        </w:rPr>
      </w:pPr>
      <w:bookmarkStart w:id="0" w:name="_Toc26520138"/>
      <w:bookmarkStart w:id="1" w:name="_Toc26530876"/>
      <w:bookmarkStart w:id="2" w:name="_Toc26530926"/>
      <w:bookmarkStart w:id="3" w:name="_Toc26530975"/>
      <w:bookmarkStart w:id="4" w:name="_Toc49965121"/>
      <w:bookmarkStart w:id="5" w:name="_Toc50025206"/>
      <w:bookmarkStart w:id="6" w:name="_Hlk41000168"/>
      <w:r w:rsidRPr="00E32C57">
        <w:rPr>
          <w:lang w:val="en-US" w:eastAsia="zh-CN"/>
        </w:rPr>
        <w:t>6.</w:t>
      </w:r>
      <w:r w:rsidR="00C71EE0">
        <w:rPr>
          <w:lang w:val="en-US" w:eastAsia="zh-CN"/>
        </w:rPr>
        <w:t>2</w:t>
      </w:r>
      <w:r w:rsidRPr="00E32C57">
        <w:rPr>
          <w:rFonts w:hint="eastAsia"/>
          <w:lang w:val="en-US" w:eastAsia="ko-KR"/>
        </w:rPr>
        <w:tab/>
      </w:r>
      <w:r w:rsidRPr="00E32C57">
        <w:rPr>
          <w:lang w:val="en-US"/>
        </w:rPr>
        <w:t>Solution</w:t>
      </w:r>
      <w:r w:rsidRPr="00E32C57">
        <w:rPr>
          <w:lang w:val="en-US" w:eastAsia="zh-CN"/>
        </w:rPr>
        <w:t xml:space="preserve"> #</w:t>
      </w:r>
      <w:r w:rsidR="00C71EE0">
        <w:rPr>
          <w:lang w:val="en-US" w:eastAsia="zh-CN"/>
        </w:rPr>
        <w:t>2</w:t>
      </w:r>
      <w:r w:rsidRPr="00E32C57">
        <w:rPr>
          <w:lang w:val="en-US"/>
        </w:rPr>
        <w:t xml:space="preserve">: </w:t>
      </w:r>
      <w:bookmarkEnd w:id="0"/>
      <w:bookmarkEnd w:id="1"/>
      <w:bookmarkEnd w:id="2"/>
      <w:bookmarkEnd w:id="3"/>
      <w:r w:rsidRPr="00E32C57">
        <w:rPr>
          <w:lang w:val="en-US" w:eastAsia="zh-CN"/>
        </w:rPr>
        <w:t xml:space="preserve">PC5 DRX configuration for </w:t>
      </w:r>
      <w:proofErr w:type="spellStart"/>
      <w:r w:rsidRPr="00E32C57">
        <w:rPr>
          <w:lang w:val="en-US" w:eastAsia="zh-CN"/>
        </w:rPr>
        <w:t>QoS</w:t>
      </w:r>
      <w:proofErr w:type="spellEnd"/>
      <w:r w:rsidRPr="00E32C57">
        <w:rPr>
          <w:lang w:val="en-US" w:eastAsia="zh-CN"/>
        </w:rPr>
        <w:t>-aware and power-efficient communication of Pedestrian UEs</w:t>
      </w:r>
      <w:bookmarkEnd w:id="4"/>
      <w:bookmarkEnd w:id="5"/>
    </w:p>
    <w:p w14:paraId="2B52FF2B" w14:textId="7971D0D4" w:rsidR="006329A1" w:rsidRPr="00E32C57" w:rsidRDefault="006329A1" w:rsidP="006329A1">
      <w:pPr>
        <w:pStyle w:val="Heading3"/>
      </w:pPr>
      <w:bookmarkStart w:id="7" w:name="_Toc26173047"/>
      <w:bookmarkStart w:id="8" w:name="_Toc26516367"/>
      <w:bookmarkStart w:id="9" w:name="_Toc31037102"/>
      <w:bookmarkStart w:id="10" w:name="_Toc31270500"/>
      <w:bookmarkStart w:id="11" w:name="_Toc31270528"/>
      <w:bookmarkStart w:id="12" w:name="_Toc31270556"/>
      <w:bookmarkStart w:id="13" w:name="_Toc49965122"/>
      <w:bookmarkStart w:id="14" w:name="_Toc50025207"/>
      <w:r w:rsidRPr="00E32C57">
        <w:t>6.</w:t>
      </w:r>
      <w:r w:rsidR="00C71EE0">
        <w:t>2</w:t>
      </w:r>
      <w:r w:rsidRPr="00E32C57">
        <w:t>.1</w:t>
      </w:r>
      <w:r w:rsidRPr="00E32C57">
        <w:tab/>
        <w:t>Functional Description</w:t>
      </w:r>
      <w:bookmarkEnd w:id="7"/>
      <w:bookmarkEnd w:id="8"/>
      <w:bookmarkEnd w:id="9"/>
      <w:bookmarkEnd w:id="10"/>
      <w:bookmarkEnd w:id="11"/>
      <w:bookmarkEnd w:id="12"/>
      <w:bookmarkEnd w:id="13"/>
      <w:bookmarkEnd w:id="14"/>
    </w:p>
    <w:bookmarkEnd w:id="6"/>
    <w:p w14:paraId="2A13D6EF" w14:textId="77777777" w:rsidR="006329A1" w:rsidRPr="00E32C57" w:rsidRDefault="006329A1" w:rsidP="001304C3">
      <w:r w:rsidRPr="00E32C57">
        <w:rPr>
          <w:rFonts w:hint="eastAsia"/>
          <w:lang w:eastAsia="ko-KR"/>
        </w:rPr>
        <w:t>T</w:t>
      </w:r>
      <w:r w:rsidRPr="00E32C57">
        <w:rPr>
          <w:lang w:eastAsia="ko-KR"/>
        </w:rPr>
        <w:t xml:space="preserve">his solution is for </w:t>
      </w:r>
      <w:r w:rsidRPr="00E32C57">
        <w:t xml:space="preserve">"Key Issue #1: Support of </w:t>
      </w:r>
      <w:proofErr w:type="spellStart"/>
      <w:r w:rsidRPr="00E32C57">
        <w:t>QoS</w:t>
      </w:r>
      <w:proofErr w:type="spellEnd"/>
      <w:r w:rsidRPr="00E32C57">
        <w:t xml:space="preserve"> aware NR PC5 power efficiency for pedestrian UEs".</w:t>
      </w:r>
    </w:p>
    <w:p w14:paraId="56295F25" w14:textId="77777777" w:rsidR="006329A1" w:rsidRPr="00796E12" w:rsidRDefault="006329A1" w:rsidP="001304C3">
      <w:r w:rsidRPr="00796E12">
        <w:t xml:space="preserve">In road safety as well as public safety use cases, Pedestrian UEs are often involved in PC5 </w:t>
      </w:r>
      <w:proofErr w:type="spellStart"/>
      <w:r w:rsidRPr="00796E12">
        <w:t>groupcast</w:t>
      </w:r>
      <w:proofErr w:type="spellEnd"/>
      <w:r w:rsidRPr="00796E12">
        <w:t xml:space="preserve"> or broadcast communication in connectionless manner. One pedestrian UE may need to listen to various PC5 </w:t>
      </w:r>
      <w:proofErr w:type="spellStart"/>
      <w:r w:rsidRPr="00796E12">
        <w:t>Tx</w:t>
      </w:r>
      <w:proofErr w:type="spellEnd"/>
      <w:r w:rsidRPr="00796E12">
        <w:t xml:space="preserve"> UEs in proximity without knowing about </w:t>
      </w:r>
      <w:proofErr w:type="spellStart"/>
      <w:r w:rsidRPr="00796E12">
        <w:t>Tx</w:t>
      </w:r>
      <w:proofErr w:type="spellEnd"/>
      <w:r w:rsidRPr="00796E12">
        <w:t xml:space="preserve"> UEs in advance. Thus, possible DRX operation for PC5 Rx UE needs to cope with various and random </w:t>
      </w:r>
      <w:proofErr w:type="spellStart"/>
      <w:r w:rsidRPr="00796E12">
        <w:t>Tx</w:t>
      </w:r>
      <w:proofErr w:type="spellEnd"/>
      <w:r w:rsidRPr="00796E12">
        <w:t xml:space="preserve"> UEs present in proximity. PC5 </w:t>
      </w:r>
      <w:proofErr w:type="spellStart"/>
      <w:r w:rsidRPr="00796E12">
        <w:t>Tx</w:t>
      </w:r>
      <w:proofErr w:type="spellEnd"/>
      <w:r w:rsidRPr="00796E12">
        <w:t xml:space="preserve"> UE, on the other hand, may not know or care about presence of any particular Rx UE in proximity. This makes PC5 DRX operation specific to each pair of PC5 </w:t>
      </w:r>
      <w:proofErr w:type="spellStart"/>
      <w:r w:rsidRPr="00796E12">
        <w:t>Tx</w:t>
      </w:r>
      <w:proofErr w:type="spellEnd"/>
      <w:r w:rsidRPr="00796E12">
        <w:t xml:space="preserve"> UE and Rx UE rather impractical, especially for PC5 </w:t>
      </w:r>
      <w:proofErr w:type="spellStart"/>
      <w:r w:rsidRPr="00796E12">
        <w:t>groupcast</w:t>
      </w:r>
      <w:proofErr w:type="spellEnd"/>
      <w:r w:rsidRPr="00796E12">
        <w:t xml:space="preserve"> and broadcast.</w:t>
      </w:r>
    </w:p>
    <w:p w14:paraId="0C3403DC" w14:textId="77777777" w:rsidR="006329A1" w:rsidRPr="00E32C57" w:rsidRDefault="006329A1" w:rsidP="001304C3">
      <w:r w:rsidRPr="00E32C57">
        <w:t xml:space="preserve">In connection-oriented PC5 unicast case, DRX operation specific to a pair of </w:t>
      </w:r>
      <w:proofErr w:type="spellStart"/>
      <w:r w:rsidRPr="00E32C57">
        <w:t>Tx</w:t>
      </w:r>
      <w:proofErr w:type="spellEnd"/>
      <w:r w:rsidRPr="00E32C57">
        <w:t xml:space="preserve"> UE and Rx UE over PC5 may be agreed beforehand between Rx UE and </w:t>
      </w:r>
      <w:proofErr w:type="spellStart"/>
      <w:r w:rsidRPr="00E32C57">
        <w:t>Tx</w:t>
      </w:r>
      <w:proofErr w:type="spellEnd"/>
      <w:r w:rsidRPr="00E32C57">
        <w:t xml:space="preserve"> UE. However, if the PC5 unicast </w:t>
      </w:r>
      <w:proofErr w:type="spellStart"/>
      <w:r w:rsidRPr="00E32C57">
        <w:t>Tx</w:t>
      </w:r>
      <w:proofErr w:type="spellEnd"/>
      <w:r w:rsidRPr="00E32C57">
        <w:t xml:space="preserve"> UE or Rx UE has other PC5 unicast/</w:t>
      </w:r>
      <w:proofErr w:type="spellStart"/>
      <w:r w:rsidRPr="00E32C57">
        <w:t>groupcast</w:t>
      </w:r>
      <w:proofErr w:type="spellEnd"/>
      <w:r w:rsidRPr="00E32C57">
        <w:t xml:space="preserve">/broadcast communication services with the same or different peer UEs in addition to the PC5 unicast in question, uncoordinated PC5 DRX configuration for each PC5 unicast communication may lead to </w:t>
      </w:r>
      <w:proofErr w:type="spellStart"/>
      <w:r w:rsidRPr="00E32C57">
        <w:t>mis</w:t>
      </w:r>
      <w:proofErr w:type="spellEnd"/>
      <w:r w:rsidRPr="00E32C57">
        <w:t>-aligned PC5 DRX patterns. This makes PC5 DRX overall less effective in terms of power saving.</w:t>
      </w:r>
    </w:p>
    <w:p w14:paraId="4284B43D" w14:textId="5DE8066E" w:rsidR="006329A1" w:rsidRDefault="006329A1" w:rsidP="001304C3">
      <w:r w:rsidRPr="00E32C57">
        <w:t xml:space="preserve">To coordinate PC5 DRX configurations not only between the peered PC5 </w:t>
      </w:r>
      <w:proofErr w:type="spellStart"/>
      <w:r w:rsidRPr="00E32C57">
        <w:t>Tx</w:t>
      </w:r>
      <w:proofErr w:type="spellEnd"/>
      <w:r w:rsidRPr="00E32C57">
        <w:t xml:space="preserve"> UE and Rx UEs for one SL application/service but also among a number of PC5 UEs involved in multiple PC5 communications in proximity, this solution is based on having a common set of PC5 DRX patterns configured in PC5 UEs by the serving network for in-coverage operation or pre-configured for out-of-coverage operation. A PC5 DRX pattern includes information about the ON/OFF periods that shall be used in the (AS-layer) PC5 DRX schedule and each PC5 DRX pattern may be associated with one or more V2X service</w:t>
      </w:r>
      <w:bookmarkStart w:id="15" w:name="_GoBack"/>
      <w:ins w:id="16" w:author="admin" w:date="2020-09-25T18:00:00Z">
        <w:r w:rsidR="00AB2FF9">
          <w:t xml:space="preserve"> type</w:t>
        </w:r>
      </w:ins>
      <w:bookmarkEnd w:id="15"/>
      <w:r w:rsidRPr="00E32C57">
        <w:t xml:space="preserve">s. Note that there may be PC5 DRX patterns that would rather fit combinations of services, therefore probably using longer ON periods than patterns associated with only one of these services. Thus, the (pre-)configured set of PC5 DRX patterns may be corresponding to supported combinations of different use cases, </w:t>
      </w:r>
      <w:r w:rsidRPr="00E32C57">
        <w:lastRenderedPageBreak/>
        <w:t>service profiles, status or classes of PC5 UEs. The (pre-)configured set of PC5 DRX patterns can be also in line with resource pool configurations, because the patterns can be known to the AS layer when the resource pools are configured (or the other way round), so that the V2X layer does not need to deal with or understand resource pool configurations. However, the resource pool configuration does not need to be performed in a way that guarantees dedicated radio resources for specific V2X service</w:t>
      </w:r>
      <w:ins w:id="17" w:author="admin" w:date="2020-09-25T18:00:00Z">
        <w:r w:rsidR="00AB2FF9">
          <w:t xml:space="preserve"> type</w:t>
        </w:r>
      </w:ins>
      <w:r w:rsidRPr="00E32C57">
        <w:t>s. In this way, the extensive coordination between relevant PC5 UEs in proximity to determine and agree on the PC5 DRX patterns can be avoided. The relevant PC5 UEs only needs to select one or more PC5 DRX pattern(s) from the limited set of configured PC5 DRX patterns and adapt SL transmissions and receptions to the selected pattern(s) of their own and other PC5 UEs in proximity.</w:t>
      </w:r>
    </w:p>
    <w:p w14:paraId="78034D2B" w14:textId="77777777" w:rsidR="006329A1" w:rsidRPr="00E32C57" w:rsidRDefault="006329A1" w:rsidP="006329A1">
      <w:pPr>
        <w:pStyle w:val="NO"/>
      </w:pPr>
      <w:r>
        <w:t>NOTE:</w:t>
      </w:r>
      <w:r>
        <w:tab/>
      </w:r>
      <w:r w:rsidRPr="00E32C57">
        <w:t>The solution applies to the management of a single AS-layer DRX schedule on a UE, which is applied for all communication modes and all V2X services. In case a UE can have multiple different DRX schedules active at the same time (e.g., for broadcast and unicast), then the entire procedure is applicable separately and independently for each DRX schedule, i.e., there are different pattern sets for each schedule etc.</w:t>
      </w:r>
    </w:p>
    <w:p w14:paraId="31B44FA0" w14:textId="77777777" w:rsidR="006329A1" w:rsidRDefault="006329A1" w:rsidP="006329A1">
      <w:pPr>
        <w:pStyle w:val="EditorsNote"/>
      </w:pPr>
      <w:r w:rsidRPr="00E32C57">
        <w:t>Editor's note:</w:t>
      </w:r>
      <w:r>
        <w:tab/>
      </w:r>
      <w:r w:rsidRPr="00E32C57">
        <w:t xml:space="preserve">The question of having a single or two separate DRX schedules for </w:t>
      </w:r>
      <w:proofErr w:type="spellStart"/>
      <w:r w:rsidRPr="00E32C57">
        <w:t>Uu</w:t>
      </w:r>
      <w:proofErr w:type="spellEnd"/>
      <w:r w:rsidRPr="00E32C57">
        <w:t xml:space="preserve"> and PC5 is still open also in RAN WG.</w:t>
      </w:r>
    </w:p>
    <w:p w14:paraId="6D5F8144" w14:textId="4BA1F901" w:rsidR="006329A1" w:rsidRPr="00E32C57" w:rsidRDefault="006329A1" w:rsidP="006329A1">
      <w:pPr>
        <w:pStyle w:val="Heading3"/>
      </w:pPr>
      <w:bookmarkStart w:id="18" w:name="_Toc49965123"/>
      <w:bookmarkStart w:id="19" w:name="_Toc50025208"/>
      <w:r w:rsidRPr="00E32C57">
        <w:t>6.</w:t>
      </w:r>
      <w:r w:rsidR="00C71EE0">
        <w:t>2</w:t>
      </w:r>
      <w:r w:rsidRPr="00E32C57">
        <w:t>.2</w:t>
      </w:r>
      <w:r w:rsidRPr="00E32C57">
        <w:tab/>
        <w:t>Procedures</w:t>
      </w:r>
      <w:bookmarkEnd w:id="18"/>
      <w:bookmarkEnd w:id="19"/>
    </w:p>
    <w:p w14:paraId="03EF0D3C" w14:textId="3BF6120B" w:rsidR="006329A1" w:rsidRPr="00E32C57" w:rsidRDefault="006329A1" w:rsidP="006329A1">
      <w:r w:rsidRPr="00E32C57">
        <w:t>Figure 6.</w:t>
      </w:r>
      <w:r w:rsidR="00C71EE0">
        <w:t>2</w:t>
      </w:r>
      <w:r w:rsidRPr="00E32C57">
        <w:t>.2-1 illustrates an example operation of the solution for power efficient PC5 communication for Pedestrian UEs based on pre-defined PC5 DRX patterns.</w:t>
      </w:r>
    </w:p>
    <w:bookmarkStart w:id="20" w:name="_MON_1587198493"/>
    <w:bookmarkEnd w:id="20"/>
    <w:p w14:paraId="7FF691F4" w14:textId="1020E71D" w:rsidR="00796E12" w:rsidRDefault="00796E12" w:rsidP="00371A63">
      <w:pPr>
        <w:pStyle w:val="TH"/>
      </w:pPr>
      <w:r>
        <w:object w:dxaOrig="8931" w:dyaOrig="7935" w14:anchorId="3557AF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15pt;height:395.15pt" o:ole="">
            <v:imagedata r:id="rId9" o:title=""/>
          </v:shape>
          <o:OLEObject Type="Embed" ProgID="Word.Picture.8" ShapeID="_x0000_i1025" DrawAspect="Content" ObjectID="_1664801027" r:id="rId10"/>
        </w:object>
      </w:r>
    </w:p>
    <w:p w14:paraId="716EC6C1" w14:textId="7D07290B" w:rsidR="006329A1" w:rsidRPr="00E32C57" w:rsidRDefault="006329A1" w:rsidP="006329A1">
      <w:pPr>
        <w:pStyle w:val="TF"/>
      </w:pPr>
      <w:r w:rsidRPr="00E32C57">
        <w:t>Figure 6.</w:t>
      </w:r>
      <w:r w:rsidR="00C71EE0">
        <w:t>2</w:t>
      </w:r>
      <w:r w:rsidRPr="00E32C57">
        <w:t>.2-1: PC5 DRX configuration procedure for QoS-aware and power-efficient communication of Pedestrian UEs</w:t>
      </w:r>
    </w:p>
    <w:p w14:paraId="41CBC317" w14:textId="73E78B70" w:rsidR="006329A1" w:rsidRPr="00E32C57" w:rsidRDefault="006329A1" w:rsidP="00796E12">
      <w:pPr>
        <w:pStyle w:val="B1"/>
      </w:pPr>
      <w:r w:rsidRPr="00E32C57">
        <w:t>1a.</w:t>
      </w:r>
      <w:r w:rsidR="001304C3">
        <w:tab/>
      </w:r>
      <w:r w:rsidRPr="00E32C57">
        <w:t xml:space="preserve">UEs are (pre-)configured with the PC5 DRX related parameters including a set of applicable PC5 DRX patterns from which UEs can select. The PC5 DRX configuration may be either provided by the PCF (or by the AF via </w:t>
      </w:r>
      <w:r w:rsidRPr="00E32C57">
        <w:lastRenderedPageBreak/>
        <w:t xml:space="preserve">NEF/PCF) using the procedure specified in </w:t>
      </w:r>
      <w:r w:rsidR="00796E12" w:rsidRPr="00E32C57">
        <w:t>TS</w:t>
      </w:r>
      <w:r w:rsidR="00796E12">
        <w:t> </w:t>
      </w:r>
      <w:r w:rsidR="00796E12" w:rsidRPr="00E32C57">
        <w:t>23.287</w:t>
      </w:r>
      <w:r w:rsidR="00796E12">
        <w:t> </w:t>
      </w:r>
      <w:r w:rsidR="00796E12" w:rsidRPr="00E32C57">
        <w:t>[</w:t>
      </w:r>
      <w:r w:rsidRPr="00E32C57">
        <w:t>5] clause</w:t>
      </w:r>
      <w:r w:rsidR="00CF1371" w:rsidRPr="00E32C57">
        <w:t> </w:t>
      </w:r>
      <w:r w:rsidRPr="00E32C57">
        <w:t xml:space="preserve">6.2, or pre-configured as specified in </w:t>
      </w:r>
      <w:r w:rsidR="00796E12" w:rsidRPr="00E32C57">
        <w:t>TS</w:t>
      </w:r>
      <w:r w:rsidR="00796E12">
        <w:t> </w:t>
      </w:r>
      <w:r w:rsidR="00796E12" w:rsidRPr="00E32C57">
        <w:t>23.287</w:t>
      </w:r>
      <w:r w:rsidR="00796E12">
        <w:t> </w:t>
      </w:r>
      <w:r w:rsidR="00796E12" w:rsidRPr="00E32C57">
        <w:t>[</w:t>
      </w:r>
      <w:r w:rsidRPr="00E32C57">
        <w:t xml:space="preserve">5] clause 5.1.1. </w:t>
      </w:r>
    </w:p>
    <w:p w14:paraId="41080F44" w14:textId="215AF8AA" w:rsidR="006329A1" w:rsidRPr="00E32C57" w:rsidRDefault="006329A1" w:rsidP="00796E12">
      <w:pPr>
        <w:pStyle w:val="B1"/>
      </w:pPr>
      <w:r w:rsidRPr="00E32C57">
        <w:t>1b.</w:t>
      </w:r>
      <w:r w:rsidR="001304C3">
        <w:tab/>
      </w:r>
      <w:r w:rsidRPr="00E32C57">
        <w:t xml:space="preserve">If the UE is </w:t>
      </w:r>
      <w:r w:rsidR="00CF1371">
        <w:t>"</w:t>
      </w:r>
      <w:r w:rsidRPr="00E32C57">
        <w:t>served by NR</w:t>
      </w:r>
      <w:r w:rsidR="00CF1371">
        <w:t>"</w:t>
      </w:r>
      <w:r w:rsidRPr="00E32C57">
        <w:t xml:space="preserve"> (as defined in </w:t>
      </w:r>
      <w:r w:rsidR="00796E12" w:rsidRPr="00E32C57">
        <w:t>TS</w:t>
      </w:r>
      <w:r w:rsidR="00796E12">
        <w:t> </w:t>
      </w:r>
      <w:r w:rsidR="00796E12" w:rsidRPr="00E32C57">
        <w:t>23.287</w:t>
      </w:r>
      <w:r w:rsidR="00796E12">
        <w:t> </w:t>
      </w:r>
      <w:r w:rsidR="00796E12" w:rsidRPr="00E32C57">
        <w:t>[</w:t>
      </w:r>
      <w:r w:rsidRPr="00E32C57">
        <w:t>5]), the PC5 DRX configuration may be alternatively provided by the NG-RAN, either broadcasted or with dedicated RRC signalling. In this option, the AS layer may indicate the relevant configured PC5 DRX parameters to the V2X layer or apply PC5 DRX configuration on the AS layer (see also the description of step 5).</w:t>
      </w:r>
    </w:p>
    <w:p w14:paraId="6D3E693C" w14:textId="77777777" w:rsidR="006329A1" w:rsidRPr="00E32C57" w:rsidRDefault="006329A1" w:rsidP="006329A1">
      <w:pPr>
        <w:pStyle w:val="EditorsNote"/>
      </w:pPr>
      <w:r w:rsidRPr="00E32C57">
        <w:t>Editor's note:</w:t>
      </w:r>
      <w:r w:rsidR="00CF1371">
        <w:tab/>
      </w:r>
      <w:r w:rsidRPr="00E32C57">
        <w:t>Whether and how the NG-RAN provides the PC5 DRX configuration to the UE is up to RAN WGs to decide.</w:t>
      </w:r>
    </w:p>
    <w:p w14:paraId="0E581238" w14:textId="2DA44C6B" w:rsidR="006329A1" w:rsidRPr="00E32C57" w:rsidRDefault="00CF1371" w:rsidP="00796E12">
      <w:pPr>
        <w:pStyle w:val="B1"/>
      </w:pPr>
      <w:r>
        <w:t>2.</w:t>
      </w:r>
      <w:r>
        <w:tab/>
      </w:r>
      <w:ins w:id="21" w:author="Papageorgiou, Apostolos (Nokia - DE/Munich)" w:date="2020-10-14T11:37:00Z">
        <w:r w:rsidR="005E3B01">
          <w:t xml:space="preserve">The </w:t>
        </w:r>
      </w:ins>
      <w:r w:rsidR="006329A1" w:rsidRPr="00E32C57">
        <w:t>V2X application</w:t>
      </w:r>
      <w:ins w:id="22" w:author="admin" w:date="2020-10-01T13:32:00Z">
        <w:r w:rsidR="00BF192B">
          <w:t xml:space="preserve"> layer</w:t>
        </w:r>
      </w:ins>
      <w:del w:id="23" w:author="admin" w:date="2020-10-01T13:32:00Z">
        <w:r w:rsidR="006329A1" w:rsidRPr="00E32C57" w:rsidDel="00BF192B">
          <w:delText>s</w:delText>
        </w:r>
      </w:del>
      <w:r w:rsidR="006329A1" w:rsidRPr="00E32C57">
        <w:t xml:space="preserve"> provide</w:t>
      </w:r>
      <w:ins w:id="24" w:author="Papageorgiou, Apostolos (Nokia - DE/Munich)" w:date="2020-10-14T11:37:00Z">
        <w:r w:rsidR="005E3B01">
          <w:t>s</w:t>
        </w:r>
      </w:ins>
      <w:r w:rsidR="006329A1" w:rsidRPr="00E32C57">
        <w:t xml:space="preserve"> the</w:t>
      </w:r>
      <w:del w:id="25" w:author="admin" w:date="2020-10-01T13:32:00Z">
        <w:r w:rsidR="006329A1" w:rsidRPr="00E32C57" w:rsidDel="00BF192B">
          <w:delText>ir</w:delText>
        </w:r>
      </w:del>
      <w:r w:rsidR="006329A1" w:rsidRPr="00E32C57">
        <w:t xml:space="preserve"> </w:t>
      </w:r>
      <w:ins w:id="26" w:author="Papageorgiou, Apostolos (Nokia - DE/Munich)" w:date="2020-10-14T11:37:00Z">
        <w:r w:rsidR="005E3B01">
          <w:t>Application R</w:t>
        </w:r>
      </w:ins>
      <w:del w:id="27" w:author="Papageorgiou, Apostolos (Nokia - DE/Munich)" w:date="2020-10-14T11:37:00Z">
        <w:r w:rsidR="006329A1" w:rsidRPr="00E32C57" w:rsidDel="005E3B01">
          <w:delText>r</w:delText>
        </w:r>
      </w:del>
      <w:r w:rsidR="006329A1" w:rsidRPr="00E32C57">
        <w:t xml:space="preserve">equirements to the V2X layer as defined in </w:t>
      </w:r>
      <w:r w:rsidR="00796E12" w:rsidRPr="00E32C57">
        <w:t>TS</w:t>
      </w:r>
      <w:r w:rsidR="00796E12">
        <w:t> </w:t>
      </w:r>
      <w:r w:rsidR="00796E12" w:rsidRPr="00E32C57">
        <w:t>23.287</w:t>
      </w:r>
      <w:r w:rsidR="00796E12">
        <w:t> </w:t>
      </w:r>
      <w:r w:rsidR="00796E12" w:rsidRPr="00E32C57">
        <w:t>[</w:t>
      </w:r>
      <w:r w:rsidR="006329A1" w:rsidRPr="00E32C57">
        <w:t>5] clause</w:t>
      </w:r>
      <w:r w:rsidRPr="00E32C57">
        <w:t> </w:t>
      </w:r>
      <w:r w:rsidR="006329A1" w:rsidRPr="00E32C57">
        <w:t>5.4.1.1.</w:t>
      </w:r>
    </w:p>
    <w:p w14:paraId="63BFA5B7" w14:textId="347176C1" w:rsidR="006329A1" w:rsidRPr="00E32C57" w:rsidRDefault="00CF1371" w:rsidP="00796E12">
      <w:pPr>
        <w:pStyle w:val="B1"/>
      </w:pPr>
      <w:r>
        <w:t>3.</w:t>
      </w:r>
      <w:r>
        <w:tab/>
      </w:r>
      <w:r w:rsidR="006329A1" w:rsidRPr="00E32C57">
        <w:t xml:space="preserve">The V2X layer of UE1 selects at least one PC5 DRX pattern from the (pre-)configured set. If more than one PC5 DRX patterns are selected, this means that the V2X layer can accept the application of any of them. The selection takes into account i) the PC5 DRX pattern parameters provided in the pattern set, ii) the requirements of all active </w:t>
      </w:r>
      <w:del w:id="28" w:author="admin" w:date="2020-09-25T18:02:00Z">
        <w:r w:rsidR="006329A1" w:rsidRPr="00E32C57" w:rsidDel="00AB2FF9">
          <w:delText xml:space="preserve">PC5 </w:delText>
        </w:r>
      </w:del>
      <w:ins w:id="29" w:author="admin" w:date="2020-09-25T18:02:00Z">
        <w:r w:rsidR="00AB2FF9">
          <w:t>V2X service types</w:t>
        </w:r>
        <w:r w:rsidR="00AB2FF9" w:rsidRPr="00E32C57">
          <w:t xml:space="preserve"> </w:t>
        </w:r>
      </w:ins>
      <w:del w:id="30" w:author="admin" w:date="2020-09-25T18:02:00Z">
        <w:r w:rsidR="006329A1" w:rsidRPr="00E32C57" w:rsidDel="00AB2FF9">
          <w:delText xml:space="preserve">applications </w:delText>
        </w:r>
      </w:del>
      <w:ins w:id="31" w:author="admin" w:date="2020-09-25T18:02:00Z">
        <w:r w:rsidR="00AB2FF9">
          <w:t>\</w:t>
        </w:r>
      </w:ins>
      <w:r w:rsidR="006329A1" w:rsidRPr="00E32C57">
        <w:t>that the UE1 currently has, iii) the Uu DRX configurations received by the NG-RAN (if any), and iv) the selected PC5 DRX patterns that other relevant UEs have applied and indicated.</w:t>
      </w:r>
    </w:p>
    <w:p w14:paraId="4A45403C" w14:textId="333FAB97" w:rsidR="006329A1" w:rsidRPr="00E32C57" w:rsidRDefault="00CF1371" w:rsidP="00CF1371">
      <w:pPr>
        <w:pStyle w:val="NO"/>
      </w:pPr>
      <w:r>
        <w:t>NOTE</w:t>
      </w:r>
      <w:r w:rsidR="00C71EE0" w:rsidRPr="00E32C57">
        <w:t> </w:t>
      </w:r>
      <w:r w:rsidR="00C71EE0">
        <w:t>1</w:t>
      </w:r>
      <w:r>
        <w:t>:</w:t>
      </w:r>
      <w:r>
        <w:tab/>
      </w:r>
      <w:r w:rsidR="006329A1" w:rsidRPr="00E32C57">
        <w:t xml:space="preserve">The triggering of the selection of the PC5 DRX pattern(s) at the V2X Layer, e.g. upon expiration of a timer, upon changes of the V2X </w:t>
      </w:r>
      <w:del w:id="32" w:author="admin" w:date="2020-09-30T11:13:00Z">
        <w:r w:rsidR="006329A1" w:rsidRPr="00E32C57" w:rsidDel="00543659">
          <w:delText>a</w:delText>
        </w:r>
      </w:del>
      <w:ins w:id="33" w:author="admin" w:date="2020-09-30T11:13:00Z">
        <w:r w:rsidR="00543659">
          <w:t>A</w:t>
        </w:r>
      </w:ins>
      <w:r w:rsidR="006329A1" w:rsidRPr="00E32C57">
        <w:t xml:space="preserve">pplication </w:t>
      </w:r>
      <w:ins w:id="34" w:author="admin" w:date="2020-09-30T11:13:00Z">
        <w:del w:id="35" w:author="Papageorgiou, Apostolos (Nokia - DE/Munich)" w:date="2020-10-14T11:36:00Z">
          <w:r w:rsidR="00543659" w:rsidDel="00327856">
            <w:delText xml:space="preserve">Layer </w:delText>
          </w:r>
        </w:del>
      </w:ins>
      <w:del w:id="36" w:author="admin" w:date="2020-09-30T11:13:00Z">
        <w:r w:rsidR="006329A1" w:rsidRPr="00E32C57" w:rsidDel="00543659">
          <w:delText>r</w:delText>
        </w:r>
      </w:del>
      <w:ins w:id="37" w:author="admin" w:date="2020-09-30T11:13:00Z">
        <w:r w:rsidR="00543659">
          <w:t>R</w:t>
        </w:r>
      </w:ins>
      <w:r w:rsidR="006329A1" w:rsidRPr="00E32C57">
        <w:t xml:space="preserve">equirements </w:t>
      </w:r>
      <w:ins w:id="38" w:author="admin" w:date="2020-09-30T11:13:00Z">
        <w:r w:rsidR="00543659">
          <w:t xml:space="preserve">as defined in TS 23.287 [5] </w:t>
        </w:r>
      </w:ins>
      <w:r w:rsidR="006329A1" w:rsidRPr="00E32C57">
        <w:t>or the DRX-related information about other UEs, or similar, is up to implementation.</w:t>
      </w:r>
    </w:p>
    <w:p w14:paraId="5DBE2712" w14:textId="77777777" w:rsidR="006329A1" w:rsidRPr="00E32C57" w:rsidRDefault="00CF1371" w:rsidP="00796E12">
      <w:pPr>
        <w:pStyle w:val="B1"/>
      </w:pPr>
      <w:r>
        <w:t>4.</w:t>
      </w:r>
      <w:r>
        <w:tab/>
      </w:r>
      <w:r w:rsidR="006329A1" w:rsidRPr="00E32C57">
        <w:t>The V2X layer of UE1 requests applying (one of) the selected PC5 DRX pattern(s) to the AS layer for control of PC5 transmission and reception according to the selected PC5 DRX pattern.</w:t>
      </w:r>
    </w:p>
    <w:p w14:paraId="62EDBF3E" w14:textId="77777777" w:rsidR="006329A1" w:rsidRPr="00E32C57" w:rsidRDefault="00CF1371" w:rsidP="00796E12">
      <w:pPr>
        <w:pStyle w:val="B1"/>
      </w:pPr>
      <w:r>
        <w:t>5.</w:t>
      </w:r>
      <w:r>
        <w:tab/>
      </w:r>
      <w:r w:rsidR="006329A1" w:rsidRPr="00E32C57">
        <w:t>The AS layer of UE1 decides to apply or not the requested PC5 DRX pattern (or one of the requested PC5 DRX patterns), i.e., it configures the (AS-layer) PC5 DRX schedule based on the ON/OFF periods indicated in the PC5 DRX pattern.</w:t>
      </w:r>
    </w:p>
    <w:p w14:paraId="55CEA854" w14:textId="1573D31F" w:rsidR="006329A1" w:rsidRPr="00E32C57" w:rsidRDefault="006329A1" w:rsidP="006329A1">
      <w:pPr>
        <w:pStyle w:val="NO"/>
      </w:pPr>
      <w:bookmarkStart w:id="39" w:name="_Hlk49324676"/>
      <w:r w:rsidRPr="00E32C57">
        <w:t>NOTE</w:t>
      </w:r>
      <w:r w:rsidR="00C71EE0" w:rsidRPr="00E32C57">
        <w:t> </w:t>
      </w:r>
      <w:r w:rsidR="00C71EE0">
        <w:t>2</w:t>
      </w:r>
      <w:r w:rsidRPr="00E32C57">
        <w:t>:</w:t>
      </w:r>
      <w:r w:rsidRPr="00E32C57">
        <w:tab/>
        <w:t>The sel</w:t>
      </w:r>
      <w:bookmarkEnd w:id="39"/>
      <w:r w:rsidRPr="00E32C57">
        <w:t xml:space="preserve">ection and request of PC5 DRX patterns at the V2X layer is optional and the PC5 DRX schedule (and further related configuration) might be decided on the AS layer only, though ideally based on knowledge about V2X </w:t>
      </w:r>
      <w:del w:id="40" w:author="admin" w:date="2020-09-30T11:14:00Z">
        <w:r w:rsidRPr="00E32C57" w:rsidDel="00543659">
          <w:delText>a</w:delText>
        </w:r>
      </w:del>
      <w:ins w:id="41" w:author="admin" w:date="2020-09-30T11:14:00Z">
        <w:r w:rsidR="00543659">
          <w:t>A</w:t>
        </w:r>
      </w:ins>
      <w:r w:rsidRPr="00E32C57">
        <w:t xml:space="preserve">pplication </w:t>
      </w:r>
      <w:ins w:id="42" w:author="admin" w:date="2020-09-30T11:14:00Z">
        <w:del w:id="43" w:author="Papageorgiou, Apostolos (Nokia - DE/Munich)" w:date="2020-10-14T11:36:00Z">
          <w:r w:rsidR="00543659" w:rsidDel="00327856">
            <w:delText xml:space="preserve">Layer </w:delText>
          </w:r>
        </w:del>
      </w:ins>
      <w:del w:id="44" w:author="admin" w:date="2020-09-30T11:14:00Z">
        <w:r w:rsidRPr="00E32C57" w:rsidDel="00543659">
          <w:delText>r</w:delText>
        </w:r>
      </w:del>
      <w:ins w:id="45" w:author="admin" w:date="2020-09-30T11:14:00Z">
        <w:r w:rsidR="00543659">
          <w:t>R</w:t>
        </w:r>
      </w:ins>
      <w:r w:rsidRPr="00E32C57">
        <w:t xml:space="preserve">equirements </w:t>
      </w:r>
      <w:ins w:id="46" w:author="admin" w:date="2020-09-30T11:14:00Z">
        <w:r w:rsidR="00543659">
          <w:t xml:space="preserve">as defined in TS 23.287 [5] </w:t>
        </w:r>
      </w:ins>
      <w:r w:rsidRPr="00E32C57">
        <w:t>and traffic patterns. RAN WG will have a final confirmation on the criteria used in this case. In this case the AS layer may know the set of applicable PC5 DRX patterns (as well as all further inputs that it requires) and send indications about the applied PC5 DRX schedule to other UEs using mechanisms specified by the RAN WG.</w:t>
      </w:r>
    </w:p>
    <w:p w14:paraId="741C938D" w14:textId="77777777" w:rsidR="006329A1" w:rsidRPr="00E32C57" w:rsidRDefault="00CF1371" w:rsidP="00796E12">
      <w:pPr>
        <w:pStyle w:val="B1"/>
      </w:pPr>
      <w:r>
        <w:t>6.</w:t>
      </w:r>
      <w:r>
        <w:tab/>
      </w:r>
      <w:r w:rsidR="006329A1" w:rsidRPr="00E32C57">
        <w:t>The AS layer informs the V2X layer about the success or failure of the application of the requested PC5 DRX pattern(s), indicating which pattern was selected if multiple were provided in the request.</w:t>
      </w:r>
    </w:p>
    <w:p w14:paraId="07557DCA" w14:textId="77777777" w:rsidR="006329A1" w:rsidRPr="00E32C57" w:rsidRDefault="00CF1371" w:rsidP="00796E12">
      <w:pPr>
        <w:pStyle w:val="B1"/>
      </w:pPr>
      <w:r>
        <w:t>7.</w:t>
      </w:r>
      <w:r>
        <w:tab/>
      </w:r>
      <w:r w:rsidR="006329A1" w:rsidRPr="00E32C57">
        <w:t>The V2X layer of UE1 indicates (using broadcast or groupcast communication over the PC5 interface) the applied PC5 DRX pattern to other relevant UE(s) (e.g. UE2) to allow UE2 to select its PC5 DRX pattern in a coordinated manner.</w:t>
      </w:r>
    </w:p>
    <w:p w14:paraId="75C761B5" w14:textId="77777777" w:rsidR="006329A1" w:rsidRPr="00E32C57" w:rsidRDefault="00CF1371" w:rsidP="00796E12">
      <w:pPr>
        <w:pStyle w:val="B1"/>
      </w:pPr>
      <w:r>
        <w:t>8.</w:t>
      </w:r>
      <w:r>
        <w:tab/>
      </w:r>
      <w:r w:rsidR="006329A1" w:rsidRPr="00E32C57">
        <w:t>The V2X applications of UE2 may retrieve from the V2X layer information about the PC5 DRX patterns applied by one or more related UEs and adjust their communication schedule.</w:t>
      </w:r>
    </w:p>
    <w:p w14:paraId="7CFC46D9" w14:textId="77777777" w:rsidR="006329A1" w:rsidRPr="00E32C57" w:rsidRDefault="00CF1371" w:rsidP="00796E12">
      <w:pPr>
        <w:pStyle w:val="B1"/>
      </w:pPr>
      <w:r>
        <w:t>9.</w:t>
      </w:r>
      <w:r>
        <w:tab/>
      </w:r>
      <w:r w:rsidR="006329A1" w:rsidRPr="00E32C57">
        <w:t>The V2X layer of UE2 may provide the V2X layer information about the PC5 DRX patterns applied by one or more related UEs to the AS layer and the AS layer adapts the PC5 transmission schedule accordingly.</w:t>
      </w:r>
    </w:p>
    <w:p w14:paraId="7536FAD3" w14:textId="30D17EDA" w:rsidR="006329A1" w:rsidRPr="00E32C57" w:rsidRDefault="006329A1" w:rsidP="00CF1371">
      <w:pPr>
        <w:pStyle w:val="Heading3"/>
      </w:pPr>
      <w:bookmarkStart w:id="47" w:name="_Toc49965124"/>
      <w:bookmarkStart w:id="48" w:name="_Toc50025209"/>
      <w:r w:rsidRPr="00E32C57">
        <w:t>6.</w:t>
      </w:r>
      <w:r w:rsidR="00AE6151">
        <w:t>2</w:t>
      </w:r>
      <w:r w:rsidRPr="00E32C57">
        <w:t>.3</w:t>
      </w:r>
      <w:r w:rsidRPr="00E32C57">
        <w:tab/>
        <w:t>Impacts on services, entities and interfaces</w:t>
      </w:r>
      <w:bookmarkEnd w:id="47"/>
      <w:bookmarkEnd w:id="48"/>
    </w:p>
    <w:p w14:paraId="59416491" w14:textId="77777777" w:rsidR="006329A1" w:rsidRPr="00E32C57" w:rsidRDefault="006329A1" w:rsidP="006329A1">
      <w:r w:rsidRPr="00E32C57">
        <w:t>The solution has the following impacts to the existing entities:</w:t>
      </w:r>
    </w:p>
    <w:p w14:paraId="3CBBE884" w14:textId="77777777" w:rsidR="006329A1" w:rsidRPr="00E32C57" w:rsidRDefault="006329A1" w:rsidP="00796E12">
      <w:pPr>
        <w:pStyle w:val="B1"/>
      </w:pPr>
      <w:r w:rsidRPr="00E32C57">
        <w:t>-</w:t>
      </w:r>
      <w:r w:rsidRPr="00E32C57">
        <w:tab/>
        <w:t>AF:</w:t>
      </w:r>
    </w:p>
    <w:p w14:paraId="0FD3E1A1" w14:textId="77777777" w:rsidR="006329A1" w:rsidRPr="00E32C57" w:rsidRDefault="006329A1" w:rsidP="00851CC9">
      <w:pPr>
        <w:pStyle w:val="B2"/>
      </w:pPr>
      <w:r w:rsidRPr="00E32C57">
        <w:t>-</w:t>
      </w:r>
      <w:r w:rsidR="00851CC9">
        <w:tab/>
      </w:r>
      <w:r w:rsidRPr="00E32C57">
        <w:t>Needs to perform the provisioning of PC5 DRX related configuration including the set of applicable PC5 DRX patterns (if V2X layer procedure is applied for PC5 DRX parameter configuration).</w:t>
      </w:r>
    </w:p>
    <w:p w14:paraId="4E839084" w14:textId="77777777" w:rsidR="006329A1" w:rsidRPr="00E32C57" w:rsidRDefault="006329A1" w:rsidP="00796E12">
      <w:pPr>
        <w:pStyle w:val="B1"/>
      </w:pPr>
      <w:r w:rsidRPr="00E32C57">
        <w:t>-</w:t>
      </w:r>
      <w:r w:rsidRPr="00E32C57">
        <w:tab/>
        <w:t>NEF:</w:t>
      </w:r>
    </w:p>
    <w:p w14:paraId="284BE62E" w14:textId="77777777" w:rsidR="006329A1" w:rsidRPr="00E32C57" w:rsidRDefault="006329A1" w:rsidP="00851CC9">
      <w:pPr>
        <w:pStyle w:val="B2"/>
      </w:pPr>
      <w:r w:rsidRPr="00E32C57">
        <w:lastRenderedPageBreak/>
        <w:t>-</w:t>
      </w:r>
      <w:r w:rsidR="00851CC9">
        <w:tab/>
      </w:r>
      <w:r w:rsidRPr="00E32C57">
        <w:t>Needs to expose an API that can receive the AF-provided configurations mentioned above (if V2X layer procedure is applied for PC5 DRX parameter configuration).</w:t>
      </w:r>
    </w:p>
    <w:p w14:paraId="02CA3E78" w14:textId="77777777" w:rsidR="006329A1" w:rsidRPr="00E32C57" w:rsidRDefault="006329A1" w:rsidP="00796E12">
      <w:pPr>
        <w:pStyle w:val="B1"/>
      </w:pPr>
      <w:r w:rsidRPr="00E32C57">
        <w:t>-</w:t>
      </w:r>
      <w:r w:rsidRPr="00E32C57">
        <w:tab/>
        <w:t>PCF:</w:t>
      </w:r>
    </w:p>
    <w:p w14:paraId="23CB2736" w14:textId="77777777" w:rsidR="006329A1" w:rsidRPr="00E32C57" w:rsidRDefault="006329A1" w:rsidP="00851CC9">
      <w:pPr>
        <w:pStyle w:val="B2"/>
      </w:pPr>
      <w:r w:rsidRPr="00E32C57">
        <w:t>-</w:t>
      </w:r>
      <w:r w:rsidR="00851CC9">
        <w:tab/>
      </w:r>
      <w:r w:rsidRPr="00E32C57">
        <w:t>Needs to support, handle, and V2X Policies that include the set of applicable PC5 DRX patterns (if V2X layer procedure is applied for PC5 DRX parameter configuration).</w:t>
      </w:r>
    </w:p>
    <w:p w14:paraId="43ABFD23" w14:textId="77777777" w:rsidR="006329A1" w:rsidRPr="00E32C57" w:rsidRDefault="006329A1" w:rsidP="00796E12">
      <w:pPr>
        <w:pStyle w:val="B1"/>
      </w:pPr>
      <w:r w:rsidRPr="00E32C57">
        <w:t>-</w:t>
      </w:r>
      <w:r w:rsidRPr="00E32C57">
        <w:tab/>
        <w:t>NG-RAN:</w:t>
      </w:r>
    </w:p>
    <w:p w14:paraId="381B133D" w14:textId="77777777" w:rsidR="006329A1" w:rsidRPr="00E32C57" w:rsidRDefault="006329A1" w:rsidP="00851CC9">
      <w:pPr>
        <w:pStyle w:val="B2"/>
      </w:pPr>
      <w:r w:rsidRPr="00E32C57">
        <w:t>-</w:t>
      </w:r>
      <w:r w:rsidR="00851CC9">
        <w:tab/>
      </w:r>
      <w:r w:rsidRPr="00E32C57">
        <w:t>If AS layer procedure for PC5 DRX parameter configuration is to be supported, then the NG-RAN needs to support the signalling for PC5 (and Uu) DRX related configuration including the set of PC5 DRX patterns.</w:t>
      </w:r>
    </w:p>
    <w:p w14:paraId="01BDD7BE" w14:textId="77777777" w:rsidR="006329A1" w:rsidRPr="00E32C57" w:rsidRDefault="006329A1" w:rsidP="006329A1">
      <w:pPr>
        <w:pStyle w:val="EditorsNote"/>
      </w:pPr>
      <w:r w:rsidRPr="00E32C57">
        <w:t>Editor's note:</w:t>
      </w:r>
      <w:r w:rsidR="00C72BF4">
        <w:tab/>
      </w:r>
      <w:r w:rsidRPr="00E32C57">
        <w:t>Whether AS layer procedure for PC5 DRX parameter configuration shall be supported is up to RAN WGs to decide.</w:t>
      </w:r>
    </w:p>
    <w:p w14:paraId="6B0A398F" w14:textId="77777777" w:rsidR="006329A1" w:rsidRPr="00E32C57" w:rsidRDefault="006329A1" w:rsidP="00796E12">
      <w:pPr>
        <w:pStyle w:val="B1"/>
      </w:pPr>
      <w:r w:rsidRPr="00E32C57">
        <w:t>-</w:t>
      </w:r>
      <w:r w:rsidRPr="00E32C57">
        <w:tab/>
        <w:t>UE:</w:t>
      </w:r>
    </w:p>
    <w:p w14:paraId="024F233C" w14:textId="77777777" w:rsidR="006329A1" w:rsidRPr="00E32C57" w:rsidRDefault="006329A1" w:rsidP="00CA0B7B">
      <w:pPr>
        <w:pStyle w:val="B2"/>
      </w:pPr>
      <w:r w:rsidRPr="00E32C57">
        <w:t>-</w:t>
      </w:r>
      <w:r w:rsidR="00851CC9">
        <w:tab/>
      </w:r>
      <w:r w:rsidRPr="00E32C57">
        <w:t>the V2X layer of UE needs to be able to select a PC5 DRX pattern from a (pre-)configured set based on inputs included in V2X Policies.</w:t>
      </w:r>
    </w:p>
    <w:p w14:paraId="310757CA" w14:textId="4022504E" w:rsidR="006329A1" w:rsidRDefault="006329A1" w:rsidP="00CA0B7B">
      <w:pPr>
        <w:pStyle w:val="B2"/>
        <w:rPr>
          <w:ins w:id="49" w:author="admin" w:date="2020-09-25T18:04:00Z"/>
        </w:rPr>
      </w:pPr>
      <w:r w:rsidRPr="00E32C57">
        <w:t>-</w:t>
      </w:r>
      <w:r w:rsidR="00851CC9">
        <w:tab/>
      </w:r>
      <w:r w:rsidRPr="00E32C57">
        <w:t>the AS layer of UE needs to adapt its PC5 transmissions and receptions according to the selected PC5 DRX pattern</w:t>
      </w:r>
      <w:r w:rsidR="00AE6151">
        <w:t>.</w:t>
      </w:r>
    </w:p>
    <w:p w14:paraId="7F6F97EC" w14:textId="15E79DFB" w:rsidR="00AB2FF9" w:rsidRDefault="00AB2FF9" w:rsidP="00543659">
      <w:pPr>
        <w:pStyle w:val="B2"/>
      </w:pPr>
      <w:ins w:id="50" w:author="admin" w:date="2020-09-25T18:04:00Z">
        <w:r>
          <w:rPr>
            <w:lang w:eastAsia="zh-CN"/>
          </w:rPr>
          <w:t>-</w:t>
        </w:r>
        <w:r>
          <w:rPr>
            <w:lang w:eastAsia="zh-CN"/>
          </w:rPr>
          <w:tab/>
          <w:t>being able to transmit and receive a</w:t>
        </w:r>
      </w:ins>
      <w:ins w:id="51" w:author="rev01" w:date="2020-10-13T10:51:00Z">
        <w:r w:rsidR="0081798E">
          <w:rPr>
            <w:lang w:eastAsia="zh-CN"/>
          </w:rPr>
          <w:t>n applied PC5</w:t>
        </w:r>
      </w:ins>
      <w:ins w:id="52" w:author="admin" w:date="2020-09-25T18:04:00Z">
        <w:r>
          <w:rPr>
            <w:lang w:eastAsia="zh-CN"/>
          </w:rPr>
          <w:t xml:space="preserve"> DRX </w:t>
        </w:r>
        <w:del w:id="53" w:author="rev01" w:date="2020-10-13T10:51:00Z">
          <w:r w:rsidDel="0081798E">
            <w:rPr>
              <w:lang w:eastAsia="zh-CN"/>
            </w:rPr>
            <w:delText>offset</w:delText>
          </w:r>
        </w:del>
      </w:ins>
      <w:ins w:id="54" w:author="rev01" w:date="2020-10-13T10:51:00Z">
        <w:r w:rsidR="0081798E">
          <w:rPr>
            <w:lang w:eastAsia="zh-CN"/>
          </w:rPr>
          <w:t>configuration</w:t>
        </w:r>
      </w:ins>
      <w:ins w:id="55" w:author="admin" w:date="2020-09-25T18:04:00Z">
        <w:r>
          <w:rPr>
            <w:lang w:eastAsia="zh-CN"/>
          </w:rPr>
          <w:t xml:space="preserve"> to/from other UEs using unicast, broadcast or groupcast.</w:t>
        </w:r>
      </w:ins>
    </w:p>
    <w:p w14:paraId="325F39E0" w14:textId="77777777" w:rsidR="003C3971" w:rsidRPr="00235394" w:rsidRDefault="003C3971" w:rsidP="00AB2FF9">
      <w:pPr>
        <w:pStyle w:val="Heading2"/>
      </w:pPr>
    </w:p>
    <w:sectPr w:rsidR="003C3971" w:rsidRPr="0023539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80EF40" w14:textId="77777777" w:rsidR="00E25942" w:rsidRDefault="00E25942">
      <w:r>
        <w:separator/>
      </w:r>
    </w:p>
  </w:endnote>
  <w:endnote w:type="continuationSeparator" w:id="0">
    <w:p w14:paraId="6EAC4F0B" w14:textId="77777777" w:rsidR="00E25942" w:rsidRDefault="00E259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FAA616"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1E5624" w14:textId="77777777" w:rsidR="00E25942" w:rsidRDefault="00E25942">
      <w:r>
        <w:separator/>
      </w:r>
    </w:p>
  </w:footnote>
  <w:footnote w:type="continuationSeparator" w:id="0">
    <w:p w14:paraId="55F949C0" w14:textId="77777777" w:rsidR="00E25942" w:rsidRDefault="00E2594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9D749A" w14:textId="41FFEA5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275A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A8F07E6" w14:textId="306FDC40"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275A3">
      <w:rPr>
        <w:rFonts w:ascii="Arial" w:hAnsi="Arial" w:cs="Arial"/>
        <w:b/>
        <w:noProof/>
        <w:sz w:val="18"/>
        <w:szCs w:val="18"/>
      </w:rPr>
      <w:t>4</w:t>
    </w:r>
    <w:r>
      <w:rPr>
        <w:rFonts w:ascii="Arial" w:hAnsi="Arial" w:cs="Arial"/>
        <w:b/>
        <w:sz w:val="18"/>
        <w:szCs w:val="18"/>
      </w:rPr>
      <w:fldChar w:fldCharType="end"/>
    </w:r>
  </w:p>
  <w:p w14:paraId="2C2EAEC4" w14:textId="4B133E6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275A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5F34F20"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F73A2A"/>
    <w:multiLevelType w:val="hybridMultilevel"/>
    <w:tmpl w:val="EAB00128"/>
    <w:lvl w:ilvl="0" w:tplc="CB5C075E">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1C866E79"/>
    <w:multiLevelType w:val="hybridMultilevel"/>
    <w:tmpl w:val="9B0476DE"/>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B1C567A"/>
    <w:multiLevelType w:val="hybridMultilevel"/>
    <w:tmpl w:val="B054FB28"/>
    <w:lvl w:ilvl="0" w:tplc="8870C39C">
      <w:start w:val="18"/>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4"/>
  </w:num>
  <w:num w:numId="7">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dmin">
    <w15:presenceInfo w15:providerId="None" w15:userId="admin"/>
  </w15:person>
  <w15:person w15:author="Papageorgiou, Apostolos (Nokia - DE/Munich)">
    <w15:presenceInfo w15:providerId="AD" w15:userId="S::apostolos.papageorgiou@nokia.com::585adeb6-1ffb-408c-b725-0350c7d27723"/>
  </w15:person>
  <w15:person w15:author="rev01">
    <w15:presenceInfo w15:providerId="None" w15:userId="re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1B0"/>
    <w:rsid w:val="0001626F"/>
    <w:rsid w:val="000178F5"/>
    <w:rsid w:val="0002645A"/>
    <w:rsid w:val="00026BE7"/>
    <w:rsid w:val="00027E85"/>
    <w:rsid w:val="00032FF6"/>
    <w:rsid w:val="00033397"/>
    <w:rsid w:val="00040095"/>
    <w:rsid w:val="0005056B"/>
    <w:rsid w:val="00051834"/>
    <w:rsid w:val="00054A22"/>
    <w:rsid w:val="000615D6"/>
    <w:rsid w:val="00062023"/>
    <w:rsid w:val="000655A6"/>
    <w:rsid w:val="00077524"/>
    <w:rsid w:val="00080512"/>
    <w:rsid w:val="0008737E"/>
    <w:rsid w:val="000A0490"/>
    <w:rsid w:val="000A413A"/>
    <w:rsid w:val="000B3D88"/>
    <w:rsid w:val="000B4FFE"/>
    <w:rsid w:val="000C47C3"/>
    <w:rsid w:val="000C5F96"/>
    <w:rsid w:val="000C7A07"/>
    <w:rsid w:val="000D40CF"/>
    <w:rsid w:val="000D58AB"/>
    <w:rsid w:val="000D6185"/>
    <w:rsid w:val="000E50E2"/>
    <w:rsid w:val="000E7DB5"/>
    <w:rsid w:val="001034D7"/>
    <w:rsid w:val="001149B3"/>
    <w:rsid w:val="001304C3"/>
    <w:rsid w:val="001325AD"/>
    <w:rsid w:val="00133525"/>
    <w:rsid w:val="00160277"/>
    <w:rsid w:val="001752FA"/>
    <w:rsid w:val="00177E04"/>
    <w:rsid w:val="00194233"/>
    <w:rsid w:val="001A2A57"/>
    <w:rsid w:val="001A4C42"/>
    <w:rsid w:val="001A7420"/>
    <w:rsid w:val="001B6637"/>
    <w:rsid w:val="001C003F"/>
    <w:rsid w:val="001C21C3"/>
    <w:rsid w:val="001C4A99"/>
    <w:rsid w:val="001D02C2"/>
    <w:rsid w:val="001D51A4"/>
    <w:rsid w:val="001E5D9B"/>
    <w:rsid w:val="001F0C1D"/>
    <w:rsid w:val="001F1132"/>
    <w:rsid w:val="001F168B"/>
    <w:rsid w:val="001F31D8"/>
    <w:rsid w:val="001F3CFC"/>
    <w:rsid w:val="002013B6"/>
    <w:rsid w:val="00207917"/>
    <w:rsid w:val="00214F2F"/>
    <w:rsid w:val="002214F2"/>
    <w:rsid w:val="0022588C"/>
    <w:rsid w:val="00232C30"/>
    <w:rsid w:val="00233436"/>
    <w:rsid w:val="002347A2"/>
    <w:rsid w:val="00245CA2"/>
    <w:rsid w:val="00246F6C"/>
    <w:rsid w:val="002518A2"/>
    <w:rsid w:val="00263C2A"/>
    <w:rsid w:val="002675F0"/>
    <w:rsid w:val="00267B0D"/>
    <w:rsid w:val="00281DCC"/>
    <w:rsid w:val="00283AB1"/>
    <w:rsid w:val="002951E5"/>
    <w:rsid w:val="002A5ED2"/>
    <w:rsid w:val="002B0D6D"/>
    <w:rsid w:val="002B310C"/>
    <w:rsid w:val="002B6339"/>
    <w:rsid w:val="002C0FE7"/>
    <w:rsid w:val="002C51D4"/>
    <w:rsid w:val="002E00EE"/>
    <w:rsid w:val="002E2F83"/>
    <w:rsid w:val="002F2A89"/>
    <w:rsid w:val="002F4460"/>
    <w:rsid w:val="00302D7F"/>
    <w:rsid w:val="003172DC"/>
    <w:rsid w:val="00327856"/>
    <w:rsid w:val="003329C6"/>
    <w:rsid w:val="0035462D"/>
    <w:rsid w:val="00364C04"/>
    <w:rsid w:val="003765B8"/>
    <w:rsid w:val="003A1FBD"/>
    <w:rsid w:val="003B5EB0"/>
    <w:rsid w:val="003C0B2B"/>
    <w:rsid w:val="003C3971"/>
    <w:rsid w:val="003C469B"/>
    <w:rsid w:val="003C6A20"/>
    <w:rsid w:val="003D68A5"/>
    <w:rsid w:val="003E284A"/>
    <w:rsid w:val="00411653"/>
    <w:rsid w:val="00412959"/>
    <w:rsid w:val="00415E62"/>
    <w:rsid w:val="00423334"/>
    <w:rsid w:val="004345EC"/>
    <w:rsid w:val="00435FB6"/>
    <w:rsid w:val="0044005E"/>
    <w:rsid w:val="004552B4"/>
    <w:rsid w:val="00460103"/>
    <w:rsid w:val="00465515"/>
    <w:rsid w:val="00473583"/>
    <w:rsid w:val="00483041"/>
    <w:rsid w:val="00484940"/>
    <w:rsid w:val="00485EA7"/>
    <w:rsid w:val="00487551"/>
    <w:rsid w:val="004931B2"/>
    <w:rsid w:val="004A3CAC"/>
    <w:rsid w:val="004C6E3B"/>
    <w:rsid w:val="004D3578"/>
    <w:rsid w:val="004D3B65"/>
    <w:rsid w:val="004D52CE"/>
    <w:rsid w:val="004D56D5"/>
    <w:rsid w:val="004D7EA7"/>
    <w:rsid w:val="004E196A"/>
    <w:rsid w:val="004E213A"/>
    <w:rsid w:val="004E2C1E"/>
    <w:rsid w:val="004F0988"/>
    <w:rsid w:val="004F3340"/>
    <w:rsid w:val="00504EA3"/>
    <w:rsid w:val="005060E6"/>
    <w:rsid w:val="00506F78"/>
    <w:rsid w:val="00513608"/>
    <w:rsid w:val="0052419C"/>
    <w:rsid w:val="0053388B"/>
    <w:rsid w:val="00535773"/>
    <w:rsid w:val="00535C90"/>
    <w:rsid w:val="00543659"/>
    <w:rsid w:val="00543E6C"/>
    <w:rsid w:val="005457C6"/>
    <w:rsid w:val="0056201D"/>
    <w:rsid w:val="00565087"/>
    <w:rsid w:val="0057092A"/>
    <w:rsid w:val="00597B11"/>
    <w:rsid w:val="00597FA3"/>
    <w:rsid w:val="005C0A71"/>
    <w:rsid w:val="005D2E01"/>
    <w:rsid w:val="005D52DE"/>
    <w:rsid w:val="005D7526"/>
    <w:rsid w:val="005E3A17"/>
    <w:rsid w:val="005E3B01"/>
    <w:rsid w:val="005E4BB2"/>
    <w:rsid w:val="005E58BE"/>
    <w:rsid w:val="005F10BC"/>
    <w:rsid w:val="005F5B83"/>
    <w:rsid w:val="00602AEA"/>
    <w:rsid w:val="00605B70"/>
    <w:rsid w:val="0060636E"/>
    <w:rsid w:val="00614FDF"/>
    <w:rsid w:val="00625015"/>
    <w:rsid w:val="00626BD6"/>
    <w:rsid w:val="00630195"/>
    <w:rsid w:val="00632189"/>
    <w:rsid w:val="006329A1"/>
    <w:rsid w:val="0063543D"/>
    <w:rsid w:val="00647114"/>
    <w:rsid w:val="006523FB"/>
    <w:rsid w:val="00653F25"/>
    <w:rsid w:val="006577EB"/>
    <w:rsid w:val="00663962"/>
    <w:rsid w:val="00697DB6"/>
    <w:rsid w:val="006A323F"/>
    <w:rsid w:val="006A33F1"/>
    <w:rsid w:val="006B30D0"/>
    <w:rsid w:val="006B39D7"/>
    <w:rsid w:val="006B758D"/>
    <w:rsid w:val="006C3D95"/>
    <w:rsid w:val="006D4D6E"/>
    <w:rsid w:val="006E5C86"/>
    <w:rsid w:val="006E7C84"/>
    <w:rsid w:val="006F101B"/>
    <w:rsid w:val="00701116"/>
    <w:rsid w:val="007054D3"/>
    <w:rsid w:val="00710822"/>
    <w:rsid w:val="00713C44"/>
    <w:rsid w:val="00716CD0"/>
    <w:rsid w:val="00734A5B"/>
    <w:rsid w:val="0074026F"/>
    <w:rsid w:val="007429F6"/>
    <w:rsid w:val="00744E76"/>
    <w:rsid w:val="00745EDE"/>
    <w:rsid w:val="007539DB"/>
    <w:rsid w:val="00757983"/>
    <w:rsid w:val="0076510F"/>
    <w:rsid w:val="007670C2"/>
    <w:rsid w:val="007703D1"/>
    <w:rsid w:val="00774DA4"/>
    <w:rsid w:val="00781F0F"/>
    <w:rsid w:val="00786096"/>
    <w:rsid w:val="00796E12"/>
    <w:rsid w:val="007B600E"/>
    <w:rsid w:val="007B6816"/>
    <w:rsid w:val="007C5F16"/>
    <w:rsid w:val="007E6220"/>
    <w:rsid w:val="007F0F4A"/>
    <w:rsid w:val="008028A4"/>
    <w:rsid w:val="008112C6"/>
    <w:rsid w:val="0081798E"/>
    <w:rsid w:val="00820F20"/>
    <w:rsid w:val="00830747"/>
    <w:rsid w:val="0083217D"/>
    <w:rsid w:val="00851CC9"/>
    <w:rsid w:val="008768CA"/>
    <w:rsid w:val="008914A3"/>
    <w:rsid w:val="008915D7"/>
    <w:rsid w:val="008C384C"/>
    <w:rsid w:val="008D4294"/>
    <w:rsid w:val="008E67DA"/>
    <w:rsid w:val="008E71B3"/>
    <w:rsid w:val="008F7D42"/>
    <w:rsid w:val="0090271F"/>
    <w:rsid w:val="00902E23"/>
    <w:rsid w:val="009114D7"/>
    <w:rsid w:val="0091348E"/>
    <w:rsid w:val="009153AA"/>
    <w:rsid w:val="009160FD"/>
    <w:rsid w:val="00916FF8"/>
    <w:rsid w:val="00917CCB"/>
    <w:rsid w:val="009306CA"/>
    <w:rsid w:val="00942EC2"/>
    <w:rsid w:val="00950BB0"/>
    <w:rsid w:val="009869DD"/>
    <w:rsid w:val="00992029"/>
    <w:rsid w:val="009A75FB"/>
    <w:rsid w:val="009C1938"/>
    <w:rsid w:val="009C35F9"/>
    <w:rsid w:val="009D5237"/>
    <w:rsid w:val="009D705C"/>
    <w:rsid w:val="009F1F8F"/>
    <w:rsid w:val="009F37B7"/>
    <w:rsid w:val="009F45DC"/>
    <w:rsid w:val="009F751B"/>
    <w:rsid w:val="00A10F02"/>
    <w:rsid w:val="00A164B4"/>
    <w:rsid w:val="00A26034"/>
    <w:rsid w:val="00A26956"/>
    <w:rsid w:val="00A27486"/>
    <w:rsid w:val="00A37EAC"/>
    <w:rsid w:val="00A40AF7"/>
    <w:rsid w:val="00A44EC6"/>
    <w:rsid w:val="00A53724"/>
    <w:rsid w:val="00A56066"/>
    <w:rsid w:val="00A62308"/>
    <w:rsid w:val="00A73129"/>
    <w:rsid w:val="00A82346"/>
    <w:rsid w:val="00A92BA1"/>
    <w:rsid w:val="00A952B5"/>
    <w:rsid w:val="00AA2B88"/>
    <w:rsid w:val="00AB0B0F"/>
    <w:rsid w:val="00AB1098"/>
    <w:rsid w:val="00AB1F27"/>
    <w:rsid w:val="00AB2FF9"/>
    <w:rsid w:val="00AC6BC6"/>
    <w:rsid w:val="00AD0495"/>
    <w:rsid w:val="00AE29B7"/>
    <w:rsid w:val="00AE6151"/>
    <w:rsid w:val="00AE65E2"/>
    <w:rsid w:val="00AF6D61"/>
    <w:rsid w:val="00B1310B"/>
    <w:rsid w:val="00B15449"/>
    <w:rsid w:val="00B268DA"/>
    <w:rsid w:val="00B275A3"/>
    <w:rsid w:val="00B5135D"/>
    <w:rsid w:val="00B55E41"/>
    <w:rsid w:val="00B61420"/>
    <w:rsid w:val="00B75D8A"/>
    <w:rsid w:val="00B83F0C"/>
    <w:rsid w:val="00B92CBA"/>
    <w:rsid w:val="00B93086"/>
    <w:rsid w:val="00B9630E"/>
    <w:rsid w:val="00BA19ED"/>
    <w:rsid w:val="00BA4B8D"/>
    <w:rsid w:val="00BC0F7D"/>
    <w:rsid w:val="00BC2CA9"/>
    <w:rsid w:val="00BC4A83"/>
    <w:rsid w:val="00BD7D31"/>
    <w:rsid w:val="00BE3255"/>
    <w:rsid w:val="00BE5AA5"/>
    <w:rsid w:val="00BF128E"/>
    <w:rsid w:val="00BF192B"/>
    <w:rsid w:val="00BF4CEA"/>
    <w:rsid w:val="00C074DD"/>
    <w:rsid w:val="00C0754B"/>
    <w:rsid w:val="00C1496A"/>
    <w:rsid w:val="00C20460"/>
    <w:rsid w:val="00C2723A"/>
    <w:rsid w:val="00C32C58"/>
    <w:rsid w:val="00C33079"/>
    <w:rsid w:val="00C45231"/>
    <w:rsid w:val="00C67E95"/>
    <w:rsid w:val="00C70493"/>
    <w:rsid w:val="00C71EE0"/>
    <w:rsid w:val="00C72833"/>
    <w:rsid w:val="00C72BF4"/>
    <w:rsid w:val="00C72D75"/>
    <w:rsid w:val="00C80F1D"/>
    <w:rsid w:val="00C93F40"/>
    <w:rsid w:val="00CA0B7B"/>
    <w:rsid w:val="00CA3D0C"/>
    <w:rsid w:val="00CB2DF2"/>
    <w:rsid w:val="00CB4714"/>
    <w:rsid w:val="00CB7BEA"/>
    <w:rsid w:val="00CC4199"/>
    <w:rsid w:val="00CC7482"/>
    <w:rsid w:val="00CD47A7"/>
    <w:rsid w:val="00CD5E48"/>
    <w:rsid w:val="00CF1371"/>
    <w:rsid w:val="00D12C7F"/>
    <w:rsid w:val="00D416C6"/>
    <w:rsid w:val="00D57972"/>
    <w:rsid w:val="00D63C55"/>
    <w:rsid w:val="00D64464"/>
    <w:rsid w:val="00D644E9"/>
    <w:rsid w:val="00D675A9"/>
    <w:rsid w:val="00D733AC"/>
    <w:rsid w:val="00D738D6"/>
    <w:rsid w:val="00D73D57"/>
    <w:rsid w:val="00D755EB"/>
    <w:rsid w:val="00D76048"/>
    <w:rsid w:val="00D80BD5"/>
    <w:rsid w:val="00D87E00"/>
    <w:rsid w:val="00D9134D"/>
    <w:rsid w:val="00DA48C2"/>
    <w:rsid w:val="00DA62D8"/>
    <w:rsid w:val="00DA7A03"/>
    <w:rsid w:val="00DB1818"/>
    <w:rsid w:val="00DB4FF3"/>
    <w:rsid w:val="00DC309B"/>
    <w:rsid w:val="00DC4DA2"/>
    <w:rsid w:val="00DD4C17"/>
    <w:rsid w:val="00DD72B9"/>
    <w:rsid w:val="00DD74A5"/>
    <w:rsid w:val="00DE088F"/>
    <w:rsid w:val="00DF2B1F"/>
    <w:rsid w:val="00DF62CD"/>
    <w:rsid w:val="00E01D89"/>
    <w:rsid w:val="00E03EC6"/>
    <w:rsid w:val="00E057E2"/>
    <w:rsid w:val="00E16509"/>
    <w:rsid w:val="00E25942"/>
    <w:rsid w:val="00E35EBB"/>
    <w:rsid w:val="00E36947"/>
    <w:rsid w:val="00E44582"/>
    <w:rsid w:val="00E5033B"/>
    <w:rsid w:val="00E51B40"/>
    <w:rsid w:val="00E52553"/>
    <w:rsid w:val="00E559BA"/>
    <w:rsid w:val="00E77645"/>
    <w:rsid w:val="00E83727"/>
    <w:rsid w:val="00E97623"/>
    <w:rsid w:val="00EA15B0"/>
    <w:rsid w:val="00EA5EA7"/>
    <w:rsid w:val="00EB2A3C"/>
    <w:rsid w:val="00EC4A25"/>
    <w:rsid w:val="00EC7781"/>
    <w:rsid w:val="00EE1DC9"/>
    <w:rsid w:val="00EE5C6A"/>
    <w:rsid w:val="00EF21CD"/>
    <w:rsid w:val="00EF2DAD"/>
    <w:rsid w:val="00F0137E"/>
    <w:rsid w:val="00F025A2"/>
    <w:rsid w:val="00F04712"/>
    <w:rsid w:val="00F064F7"/>
    <w:rsid w:val="00F13360"/>
    <w:rsid w:val="00F1662F"/>
    <w:rsid w:val="00F22EC7"/>
    <w:rsid w:val="00F30615"/>
    <w:rsid w:val="00F31AA0"/>
    <w:rsid w:val="00F325C8"/>
    <w:rsid w:val="00F4000F"/>
    <w:rsid w:val="00F4027C"/>
    <w:rsid w:val="00F413CE"/>
    <w:rsid w:val="00F51A97"/>
    <w:rsid w:val="00F61FE9"/>
    <w:rsid w:val="00F653B8"/>
    <w:rsid w:val="00F74F30"/>
    <w:rsid w:val="00F76552"/>
    <w:rsid w:val="00F77D10"/>
    <w:rsid w:val="00F83991"/>
    <w:rsid w:val="00F84D5C"/>
    <w:rsid w:val="00F85FF0"/>
    <w:rsid w:val="00F9008D"/>
    <w:rsid w:val="00F90A82"/>
    <w:rsid w:val="00F93FB8"/>
    <w:rsid w:val="00F966D2"/>
    <w:rsid w:val="00F96950"/>
    <w:rsid w:val="00FA1266"/>
    <w:rsid w:val="00FA20A7"/>
    <w:rsid w:val="00FC1192"/>
    <w:rsid w:val="00FC1878"/>
    <w:rsid w:val="00FC2810"/>
    <w:rsid w:val="00FF3EE5"/>
    <w:rsid w:val="00FF5EBF"/>
    <w:rsid w:val="00FF6C2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4F995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6523FB"/>
    <w:pPr>
      <w:ind w:left="1560" w:hanging="1276"/>
    </w:pPr>
    <w:rPr>
      <w:color w:val="FF0000"/>
      <w:lang w:eastAsia="ko-KR"/>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link w:val="EditorsNote"/>
    <w:rsid w:val="006523FB"/>
    <w:rPr>
      <w:color w:val="FF0000"/>
      <w:lang w:val="en-GB"/>
    </w:rPr>
  </w:style>
  <w:style w:type="character" w:customStyle="1" w:styleId="TAHCar">
    <w:name w:val="TAH Car"/>
    <w:link w:val="TAH"/>
    <w:qFormat/>
    <w:rsid w:val="009F1F8F"/>
    <w:rPr>
      <w:rFonts w:ascii="Arial" w:hAnsi="Arial"/>
      <w:b/>
      <w:sz w:val="18"/>
      <w:lang w:eastAsia="en-US"/>
    </w:rPr>
  </w:style>
  <w:style w:type="character" w:customStyle="1" w:styleId="THChar">
    <w:name w:val="TH Char"/>
    <w:link w:val="TH"/>
    <w:qFormat/>
    <w:rsid w:val="009F1F8F"/>
    <w:rPr>
      <w:rFonts w:ascii="Arial" w:hAnsi="Arial"/>
      <w:b/>
      <w:lang w:eastAsia="en-US"/>
    </w:rPr>
  </w:style>
  <w:style w:type="character" w:customStyle="1" w:styleId="Heading2Char">
    <w:name w:val="Heading 2 Char"/>
    <w:link w:val="Heading2"/>
    <w:rsid w:val="009F1F8F"/>
    <w:rPr>
      <w:rFonts w:ascii="Arial" w:hAnsi="Arial"/>
      <w:sz w:val="32"/>
      <w:lang w:eastAsia="en-US"/>
    </w:rPr>
  </w:style>
  <w:style w:type="character" w:customStyle="1" w:styleId="TALChar">
    <w:name w:val="TAL Char"/>
    <w:link w:val="TAL"/>
    <w:rsid w:val="009F45DC"/>
    <w:rPr>
      <w:rFonts w:ascii="Arial" w:hAnsi="Arial"/>
      <w:sz w:val="18"/>
      <w:lang w:eastAsia="en-US"/>
    </w:rPr>
  </w:style>
  <w:style w:type="paragraph" w:customStyle="1" w:styleId="HO">
    <w:name w:val="HO"/>
    <w:basedOn w:val="Normal"/>
    <w:rsid w:val="00177E04"/>
    <w:pPr>
      <w:overflowPunct w:val="0"/>
      <w:autoSpaceDE w:val="0"/>
      <w:autoSpaceDN w:val="0"/>
      <w:adjustRightInd w:val="0"/>
      <w:jc w:val="right"/>
      <w:textAlignment w:val="baseline"/>
    </w:pPr>
    <w:rPr>
      <w:rFonts w:eastAsia="Times New Roman"/>
      <w:b/>
      <w:color w:val="000000"/>
    </w:rPr>
  </w:style>
  <w:style w:type="character" w:customStyle="1" w:styleId="EXChar">
    <w:name w:val="EX Char"/>
    <w:link w:val="EX"/>
    <w:locked/>
    <w:rsid w:val="00177E04"/>
    <w:rPr>
      <w:lang w:val="en-GB" w:eastAsia="en-US"/>
    </w:rPr>
  </w:style>
  <w:style w:type="character" w:customStyle="1" w:styleId="B1Char">
    <w:name w:val="B1 Char"/>
    <w:link w:val="B1"/>
    <w:rsid w:val="00CC7482"/>
    <w:rPr>
      <w:lang w:val="en-GB" w:eastAsia="en-US"/>
    </w:rPr>
  </w:style>
  <w:style w:type="character" w:customStyle="1" w:styleId="B2Char">
    <w:name w:val="B2 Char"/>
    <w:link w:val="B2"/>
    <w:rsid w:val="00CC7482"/>
    <w:rPr>
      <w:lang w:val="en-GB" w:eastAsia="en-US"/>
    </w:rPr>
  </w:style>
  <w:style w:type="character" w:customStyle="1" w:styleId="TFChar">
    <w:name w:val="TF Char"/>
    <w:link w:val="TF"/>
    <w:rsid w:val="007670C2"/>
    <w:rPr>
      <w:rFonts w:ascii="Arial" w:hAnsi="Arial"/>
      <w:b/>
      <w:lang w:val="en-GB" w:eastAsia="en-US"/>
    </w:rPr>
  </w:style>
  <w:style w:type="character" w:customStyle="1" w:styleId="UnresolvedMention2">
    <w:name w:val="Unresolved Mention2"/>
    <w:basedOn w:val="DefaultParagraphFont"/>
    <w:uiPriority w:val="99"/>
    <w:semiHidden/>
    <w:unhideWhenUsed/>
    <w:rsid w:val="00796E12"/>
    <w:rPr>
      <w:color w:val="605E5C"/>
      <w:shd w:val="clear" w:color="auto" w:fill="E1DFDD"/>
    </w:rPr>
  </w:style>
  <w:style w:type="character" w:customStyle="1" w:styleId="B3Car">
    <w:name w:val="B3 Car"/>
    <w:link w:val="B3"/>
    <w:rsid w:val="007670C2"/>
    <w:rPr>
      <w:lang w:val="en-GB" w:eastAsia="en-US"/>
    </w:rPr>
  </w:style>
  <w:style w:type="character" w:customStyle="1" w:styleId="TACChar">
    <w:name w:val="TAC Char"/>
    <w:link w:val="TAC"/>
    <w:rsid w:val="00FF6C25"/>
    <w:rPr>
      <w:rFonts w:ascii="Arial" w:hAnsi="Arial"/>
      <w:sz w:val="18"/>
      <w:lang w:val="en-GB" w:eastAsia="en-US"/>
    </w:rPr>
  </w:style>
  <w:style w:type="character" w:customStyle="1" w:styleId="NOChar">
    <w:name w:val="NO Char"/>
    <w:link w:val="NO"/>
    <w:rsid w:val="006329A1"/>
    <w:rPr>
      <w:lang w:val="en-GB" w:eastAsia="en-US"/>
    </w:rPr>
  </w:style>
  <w:style w:type="paragraph" w:customStyle="1" w:styleId="HE">
    <w:name w:val="HE"/>
    <w:basedOn w:val="Normal"/>
    <w:rsid w:val="006329A1"/>
    <w:pPr>
      <w:overflowPunct w:val="0"/>
      <w:autoSpaceDE w:val="0"/>
      <w:autoSpaceDN w:val="0"/>
      <w:adjustRightInd w:val="0"/>
      <w:textAlignment w:val="baseline"/>
    </w:pPr>
    <w:rPr>
      <w:rFonts w:eastAsiaTheme="minorEastAsia"/>
      <w:b/>
      <w:color w:val="000000"/>
    </w:rPr>
  </w:style>
  <w:style w:type="paragraph" w:styleId="ListParagraph">
    <w:name w:val="List Paragraph"/>
    <w:basedOn w:val="Normal"/>
    <w:uiPriority w:val="34"/>
    <w:qFormat/>
    <w:rsid w:val="003D68A5"/>
    <w:pPr>
      <w:overflowPunct w:val="0"/>
      <w:autoSpaceDE w:val="0"/>
      <w:autoSpaceDN w:val="0"/>
      <w:adjustRightInd w:val="0"/>
      <w:ind w:left="720"/>
      <w:textAlignment w:val="baseline"/>
    </w:pPr>
    <w:rPr>
      <w:color w:val="000000"/>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B2FF9"/>
    <w:rPr>
      <w:rFonts w:ascii="Arial" w:hAnsi="Arial"/>
      <w:b/>
      <w:noProof/>
      <w:sz w:val="18"/>
      <w:lang w:val="en-GB" w:eastAsia="ja-JP"/>
    </w:rPr>
  </w:style>
  <w:style w:type="paragraph" w:customStyle="1" w:styleId="CRCoverPage">
    <w:name w:val="CR Cover Page"/>
    <w:rsid w:val="00AB2FF9"/>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EF0AB1-34BF-43A9-83B0-8CEF1DA82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1507</Words>
  <Characters>8593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TR 23.776</vt:lpstr>
    </vt:vector>
  </TitlesOfParts>
  <Manager/>
  <Company/>
  <LinksUpToDate>false</LinksUpToDate>
  <CharactersWithSpaces>10080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23.776</dc:title>
  <dc:subject>Study on architecture enhancements for 3GPP support of advanced Vehicle-to-Everything (V2X) services; Phase 2 (Release 17)</dc:subject>
  <dc:creator>MCC Support</dc:creator>
  <cp:keywords/>
  <dc:description/>
  <cp:lastModifiedBy>206476r01</cp:lastModifiedBy>
  <cp:revision>3</cp:revision>
  <cp:lastPrinted>2019-02-25T14:05:00Z</cp:lastPrinted>
  <dcterms:created xsi:type="dcterms:W3CDTF">2020-10-21T21:05:00Z</dcterms:created>
  <dcterms:modified xsi:type="dcterms:W3CDTF">2020-10-21T22:57:00Z</dcterms:modified>
</cp:coreProperties>
</file>