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187DC" w14:textId="4BBAD946" w:rsidR="00AD728B" w:rsidRDefault="00AD728B" w:rsidP="00AD728B">
      <w:pPr>
        <w:tabs>
          <w:tab w:val="right" w:pos="9638"/>
        </w:tabs>
      </w:pPr>
      <w:bookmarkStart w:id="0" w:name="_Hlk31871541"/>
      <w:bookmarkStart w:id="1" w:name="_Toc31114308"/>
      <w:bookmarkStart w:id="2" w:name="_Toc31120331"/>
      <w:bookmarkStart w:id="3" w:name="_Toc16839382"/>
      <w:bookmarkStart w:id="4" w:name="_Toc21087541"/>
      <w:bookmarkStart w:id="5" w:name="_Toc23326075"/>
      <w:bookmarkStart w:id="6" w:name="_Toc25934681"/>
      <w:bookmarkStart w:id="7" w:name="_Toc26337061"/>
      <w:r>
        <w:rPr>
          <w:rFonts w:cs="Arial"/>
          <w:b/>
          <w:bCs/>
          <w:sz w:val="24"/>
        </w:rPr>
        <w:t>SA WG2 Meeting #1</w:t>
      </w:r>
      <w:r w:rsidR="00FE7292">
        <w:rPr>
          <w:rFonts w:cs="Arial"/>
          <w:b/>
          <w:bCs/>
          <w:sz w:val="24"/>
        </w:rPr>
        <w:t>41</w:t>
      </w:r>
      <w:r>
        <w:rPr>
          <w:rFonts w:cs="Arial"/>
          <w:b/>
          <w:bCs/>
          <w:sz w:val="24"/>
        </w:rPr>
        <w:t>E (e-meeting)</w:t>
      </w:r>
      <w:r>
        <w:rPr>
          <w:rFonts w:cs="Arial"/>
          <w:b/>
          <w:bCs/>
          <w:sz w:val="24"/>
        </w:rPr>
        <w:tab/>
      </w:r>
      <w:r>
        <w:rPr>
          <w:rFonts w:cs="Arial"/>
          <w:b/>
          <w:noProof/>
          <w:sz w:val="24"/>
        </w:rPr>
        <w:t>S2-200</w:t>
      </w:r>
      <w:r w:rsidR="00ED66A5">
        <w:rPr>
          <w:rFonts w:cs="Arial"/>
          <w:b/>
          <w:noProof/>
          <w:sz w:val="24"/>
        </w:rPr>
        <w:t>7757</w:t>
      </w:r>
      <w:bookmarkStart w:id="8" w:name="_GoBack"/>
      <w:bookmarkEnd w:id="8"/>
    </w:p>
    <w:p w14:paraId="63C5E05B" w14:textId="1B307862" w:rsidR="00AD728B" w:rsidRDefault="00FE7292" w:rsidP="00AD728B">
      <w:pPr>
        <w:pStyle w:val="CRCoverPage"/>
        <w:outlineLvl w:val="0"/>
        <w:rPr>
          <w:b/>
          <w:noProof/>
          <w:sz w:val="24"/>
        </w:rPr>
      </w:pPr>
      <w:r w:rsidRPr="00FE7292">
        <w:rPr>
          <w:rFonts w:cs="Arial"/>
          <w:b/>
          <w:bCs/>
          <w:sz w:val="24"/>
        </w:rPr>
        <w:t>12 – 23 October, 2020, Electronic, Elbonia</w:t>
      </w:r>
      <w:r w:rsidR="00AD728B">
        <w:rPr>
          <w:rFonts w:cs="Arial"/>
          <w:b/>
          <w:noProof/>
          <w:color w:val="3333FF"/>
          <w:sz w:val="24"/>
        </w:rPr>
        <w:t xml:space="preserve">                                 </w:t>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p>
    <w:bookmarkEnd w:id="0"/>
    <w:p w14:paraId="393CF04E" w14:textId="77777777" w:rsidR="00AD728B" w:rsidRPr="00471B80" w:rsidRDefault="00AD728B" w:rsidP="00AD728B">
      <w:pPr>
        <w:pBdr>
          <w:bottom w:val="single" w:sz="4" w:space="1" w:color="auto"/>
        </w:pBdr>
        <w:tabs>
          <w:tab w:val="right" w:pos="9781"/>
        </w:tabs>
        <w:rPr>
          <w:rFonts w:cs="Arial"/>
          <w:b/>
          <w:noProof/>
          <w:sz w:val="24"/>
          <w:szCs w:val="24"/>
        </w:rPr>
      </w:pPr>
      <w:r w:rsidRPr="00A4380C">
        <w:rPr>
          <w:rFonts w:cs="Arial"/>
          <w:b/>
          <w:noProof/>
          <w:color w:val="0000FF"/>
        </w:rPr>
        <w:tab/>
      </w:r>
    </w:p>
    <w:p w14:paraId="148AED25" w14:textId="77777777" w:rsidR="00AD728B" w:rsidRDefault="00AD728B" w:rsidP="00AD728B">
      <w:pPr>
        <w:ind w:left="2127" w:hanging="2127"/>
        <w:rPr>
          <w:rFonts w:cs="Arial"/>
          <w:b/>
        </w:rPr>
      </w:pPr>
      <w:r>
        <w:rPr>
          <w:rFonts w:cs="Arial"/>
          <w:b/>
        </w:rPr>
        <w:t xml:space="preserve">Source: </w:t>
      </w:r>
      <w:r>
        <w:rPr>
          <w:rFonts w:cs="Arial"/>
          <w:b/>
        </w:rPr>
        <w:tab/>
      </w:r>
      <w:r w:rsidRPr="005C7C83">
        <w:rPr>
          <w:rFonts w:cs="Arial"/>
          <w:b/>
        </w:rPr>
        <w:t>Nokia, Nokia Shanghai Bell</w:t>
      </w:r>
      <w:r>
        <w:rPr>
          <w:rFonts w:cs="Arial"/>
          <w:b/>
        </w:rPr>
        <w:tab/>
      </w:r>
    </w:p>
    <w:p w14:paraId="30B8609C" w14:textId="5B6B0F74" w:rsidR="00AD728B" w:rsidRPr="006033B1" w:rsidRDefault="00AD728B" w:rsidP="00AD728B">
      <w:pPr>
        <w:ind w:left="2127" w:hanging="2127"/>
        <w:rPr>
          <w:rFonts w:cs="Arial"/>
          <w:b/>
        </w:rPr>
      </w:pPr>
      <w:r>
        <w:rPr>
          <w:rFonts w:cs="Arial"/>
          <w:b/>
        </w:rPr>
        <w:t xml:space="preserve">Title: </w:t>
      </w:r>
      <w:r>
        <w:rPr>
          <w:rFonts w:cs="Arial"/>
          <w:b/>
        </w:rPr>
        <w:tab/>
      </w:r>
      <w:r w:rsidR="00FE7292" w:rsidRPr="00FE7292">
        <w:rPr>
          <w:rFonts w:cs="Arial"/>
          <w:b/>
        </w:rPr>
        <w:t>KI#</w:t>
      </w:r>
      <w:r w:rsidR="00A11E2A">
        <w:rPr>
          <w:rFonts w:cs="Arial"/>
          <w:b/>
        </w:rPr>
        <w:t>1</w:t>
      </w:r>
      <w:r w:rsidR="00FE7292" w:rsidRPr="00FE7292">
        <w:rPr>
          <w:rFonts w:cs="Arial"/>
          <w:b/>
        </w:rPr>
        <w:t xml:space="preserve">, </w:t>
      </w:r>
      <w:r w:rsidR="00D51918">
        <w:rPr>
          <w:rFonts w:cs="Arial"/>
          <w:b/>
        </w:rPr>
        <w:t>C</w:t>
      </w:r>
      <w:r w:rsidR="00FE7292" w:rsidRPr="00FE7292">
        <w:rPr>
          <w:rFonts w:cs="Arial"/>
          <w:b/>
        </w:rPr>
        <w:t>onclusion</w:t>
      </w:r>
      <w:r w:rsidR="00D51918">
        <w:rPr>
          <w:rFonts w:cs="Arial"/>
          <w:b/>
        </w:rPr>
        <w:t xml:space="preserve"> </w:t>
      </w:r>
      <w:r w:rsidR="00FE5AA4">
        <w:rPr>
          <w:rFonts w:cs="Arial"/>
          <w:b/>
        </w:rPr>
        <w:t>– architecture approach for AAA support</w:t>
      </w:r>
    </w:p>
    <w:p w14:paraId="2C5F150B" w14:textId="77777777" w:rsidR="00AD728B" w:rsidRDefault="00AD728B" w:rsidP="00AD728B">
      <w:pPr>
        <w:ind w:left="2127" w:hanging="2127"/>
        <w:rPr>
          <w:rFonts w:cs="Arial"/>
          <w:b/>
        </w:rPr>
      </w:pPr>
      <w:r>
        <w:rPr>
          <w:rFonts w:cs="Arial"/>
          <w:b/>
        </w:rPr>
        <w:t>Document for:</w:t>
      </w:r>
      <w:r w:rsidRPr="00D176E3">
        <w:rPr>
          <w:rFonts w:cs="Arial"/>
          <w:b/>
        </w:rPr>
        <w:t xml:space="preserve"> </w:t>
      </w:r>
      <w:r>
        <w:rPr>
          <w:rFonts w:cs="Arial"/>
          <w:b/>
        </w:rPr>
        <w:tab/>
        <w:t>Agreement (P-CR)</w:t>
      </w:r>
      <w:r>
        <w:rPr>
          <w:rFonts w:cs="Arial"/>
          <w:b/>
        </w:rPr>
        <w:tab/>
      </w:r>
    </w:p>
    <w:p w14:paraId="56B70EB4" w14:textId="77777777" w:rsidR="00AD728B" w:rsidRDefault="00AD728B" w:rsidP="00AD728B">
      <w:pPr>
        <w:ind w:left="2127" w:hanging="2127"/>
        <w:rPr>
          <w:rFonts w:cs="Arial"/>
          <w:b/>
        </w:rPr>
      </w:pPr>
      <w:r>
        <w:rPr>
          <w:rFonts w:cs="Arial"/>
          <w:b/>
        </w:rPr>
        <w:t xml:space="preserve">Agenda Item: </w:t>
      </w:r>
      <w:r>
        <w:rPr>
          <w:rFonts w:cs="Arial"/>
          <w:b/>
        </w:rPr>
        <w:tab/>
        <w:t>8.3</w:t>
      </w:r>
      <w:r>
        <w:rPr>
          <w:rFonts w:cs="Arial"/>
          <w:b/>
        </w:rPr>
        <w:tab/>
      </w:r>
    </w:p>
    <w:p w14:paraId="47BBE2B6" w14:textId="77777777" w:rsidR="00AD728B" w:rsidRDefault="00AD728B" w:rsidP="00AD728B">
      <w:pPr>
        <w:ind w:left="2127" w:hanging="2127"/>
        <w:rPr>
          <w:rFonts w:cs="Arial"/>
          <w:b/>
        </w:rPr>
      </w:pPr>
      <w:r>
        <w:rPr>
          <w:rFonts w:cs="Arial"/>
          <w:b/>
        </w:rPr>
        <w:t>Work Item / Release:</w:t>
      </w:r>
      <w:r>
        <w:rPr>
          <w:rFonts w:cs="Arial"/>
          <w:b/>
        </w:rPr>
        <w:tab/>
      </w:r>
      <w:r w:rsidRPr="0099367F">
        <w:rPr>
          <w:rFonts w:cs="Arial"/>
          <w:b/>
        </w:rPr>
        <w:t>FS_eNPN</w:t>
      </w:r>
      <w:r w:rsidRPr="00F63666">
        <w:rPr>
          <w:rFonts w:cs="Arial"/>
          <w:sz w:val="16"/>
          <w:szCs w:val="16"/>
        </w:rPr>
        <w:t xml:space="preserve"> </w:t>
      </w:r>
      <w:r>
        <w:rPr>
          <w:rFonts w:cs="Arial"/>
          <w:b/>
        </w:rPr>
        <w:t>/ Rel-17</w:t>
      </w:r>
    </w:p>
    <w:p w14:paraId="0DF5395C" w14:textId="06A6A329" w:rsidR="00AD728B" w:rsidRDefault="00AD728B" w:rsidP="00AD728B">
      <w:pPr>
        <w:rPr>
          <w:rFonts w:cs="Arial"/>
          <w:i/>
        </w:rPr>
      </w:pPr>
      <w:r>
        <w:rPr>
          <w:rFonts w:cs="Arial"/>
          <w:i/>
        </w:rPr>
        <w:t xml:space="preserve">Abstract </w:t>
      </w:r>
      <w:r w:rsidRPr="00DB0F98">
        <w:rPr>
          <w:rFonts w:cs="Arial"/>
          <w:i/>
        </w:rPr>
        <w:t>of</w:t>
      </w:r>
      <w:r>
        <w:rPr>
          <w:rFonts w:cs="Arial"/>
          <w:i/>
        </w:rPr>
        <w:t xml:space="preserve"> the contribution: This contribution proposes </w:t>
      </w:r>
      <w:r w:rsidR="00D51918">
        <w:rPr>
          <w:rFonts w:cs="Arial"/>
          <w:i/>
        </w:rPr>
        <w:t xml:space="preserve">to </w:t>
      </w:r>
      <w:r w:rsidR="00FE7292" w:rsidRPr="00FE7292">
        <w:rPr>
          <w:rFonts w:cs="Arial"/>
          <w:i/>
        </w:rPr>
        <w:t>update the KI#</w:t>
      </w:r>
      <w:r w:rsidR="00A11E2A">
        <w:rPr>
          <w:rFonts w:cs="Arial"/>
          <w:i/>
        </w:rPr>
        <w:t>1</w:t>
      </w:r>
      <w:r w:rsidR="00FE7292" w:rsidRPr="00FE7292">
        <w:rPr>
          <w:rFonts w:cs="Arial"/>
          <w:i/>
        </w:rPr>
        <w:t xml:space="preserve"> conclusions</w:t>
      </w:r>
      <w:r w:rsidR="00C71A1C">
        <w:rPr>
          <w:rFonts w:cs="Arial"/>
          <w:i/>
        </w:rPr>
        <w:t xml:space="preserve"> on </w:t>
      </w:r>
      <w:r w:rsidR="2FCB21C7" w:rsidRPr="4B583460">
        <w:rPr>
          <w:rFonts w:cs="Arial"/>
          <w:i/>
          <w:iCs/>
        </w:rPr>
        <w:t xml:space="preserve">Enhancements </w:t>
      </w:r>
      <w:r w:rsidR="004B0D8C" w:rsidRPr="004B0D8C">
        <w:rPr>
          <w:rFonts w:cs="Arial"/>
          <w:i/>
        </w:rPr>
        <w:t>to Support SNPN along with credentials owned by an entity separate from the SNPN</w:t>
      </w:r>
      <w:r>
        <w:rPr>
          <w:rFonts w:cs="Arial"/>
          <w:i/>
        </w:rPr>
        <w:t>.</w:t>
      </w:r>
    </w:p>
    <w:p w14:paraId="13A63EB7" w14:textId="5B1AFF1C" w:rsidR="00AD728B" w:rsidRDefault="00AD728B" w:rsidP="00AD728B">
      <w:pPr>
        <w:pStyle w:val="Heading1"/>
      </w:pPr>
      <w:r>
        <w:t>1 Discussion</w:t>
      </w:r>
    </w:p>
    <w:p w14:paraId="35B9BA1A" w14:textId="10C195C4" w:rsidR="005E047E" w:rsidRDefault="005E047E" w:rsidP="005E047E">
      <w:r>
        <w:t>As part of the Ki#1 solutions also the deployment of a AAA has been considered. This point raises some general questions related the impact on existing 5G NFs.</w:t>
      </w:r>
    </w:p>
    <w:p w14:paraId="70BAB3BB" w14:textId="77777777" w:rsidR="009E67C4" w:rsidRPr="00BE6DDC" w:rsidRDefault="009E67C4" w:rsidP="009E67C4">
      <w:pPr>
        <w:rPr>
          <w:rFonts w:cs="Arial"/>
        </w:rPr>
      </w:pPr>
      <w:r w:rsidRPr="00BE6DDC">
        <w:rPr>
          <w:rFonts w:cs="Arial"/>
        </w:rPr>
        <w:t>In the framework of Ki#1 also deployment variants have been discussed, in which the entity separate from the SNPN wants to utilize a AAA server for UE authentication.</w:t>
      </w:r>
    </w:p>
    <w:p w14:paraId="458E11EE" w14:textId="77777777" w:rsidR="009E67C4" w:rsidRPr="00BE6DDC" w:rsidRDefault="009E67C4" w:rsidP="009E67C4">
      <w:pPr>
        <w:rPr>
          <w:rFonts w:cs="Arial"/>
        </w:rPr>
      </w:pPr>
      <w:r w:rsidRPr="00BE6DDC">
        <w:rPr>
          <w:rFonts w:cs="Arial"/>
        </w:rPr>
        <w:t>In this context the following issues need to be considered:</w:t>
      </w:r>
    </w:p>
    <w:p w14:paraId="7652C12F" w14:textId="77777777" w:rsidR="009E67C4" w:rsidRDefault="009E67C4" w:rsidP="009E67C4">
      <w:pPr>
        <w:pStyle w:val="ListParagraph"/>
        <w:numPr>
          <w:ilvl w:val="0"/>
          <w:numId w:val="58"/>
        </w:numPr>
        <w:rPr>
          <w:rFonts w:cs="Arial"/>
          <w:sz w:val="20"/>
        </w:rPr>
      </w:pPr>
      <w:r w:rsidRPr="00BE6DDC">
        <w:rPr>
          <w:rFonts w:cs="Arial"/>
          <w:sz w:val="20"/>
        </w:rPr>
        <w:t xml:space="preserve">In a 5GS subscription related functionality includes </w:t>
      </w:r>
      <w:r>
        <w:rPr>
          <w:rFonts w:cs="Arial"/>
          <w:sz w:val="20"/>
        </w:rPr>
        <w:t>Authentication, Subscriber Data Management and Context Management</w:t>
      </w:r>
    </w:p>
    <w:p w14:paraId="5FCA0D3A" w14:textId="77777777" w:rsidR="009E67C4" w:rsidRDefault="009E67C4" w:rsidP="009E67C4">
      <w:pPr>
        <w:pStyle w:val="ListParagraph"/>
        <w:numPr>
          <w:ilvl w:val="0"/>
          <w:numId w:val="58"/>
        </w:numPr>
        <w:rPr>
          <w:rFonts w:cs="Arial"/>
          <w:sz w:val="20"/>
        </w:rPr>
      </w:pPr>
      <w:r>
        <w:rPr>
          <w:rFonts w:cs="Arial"/>
          <w:sz w:val="20"/>
        </w:rPr>
        <w:t>By intention (e.g. different from LTE legacy) the 5G architecture distributes this functionality on two 5G NFs. While AUSF offers authentication-based functions, UDM takes care about Subscriber Data and Context Management.</w:t>
      </w:r>
    </w:p>
    <w:p w14:paraId="656A4C4D" w14:textId="77777777" w:rsidR="009E67C4" w:rsidRDefault="009E67C4" w:rsidP="009E67C4">
      <w:pPr>
        <w:pStyle w:val="ListParagraph"/>
        <w:numPr>
          <w:ilvl w:val="0"/>
          <w:numId w:val="58"/>
        </w:numPr>
        <w:rPr>
          <w:rFonts w:cs="Arial"/>
          <w:sz w:val="20"/>
        </w:rPr>
      </w:pPr>
      <w:r>
        <w:rPr>
          <w:rFonts w:cs="Arial"/>
          <w:sz w:val="20"/>
        </w:rPr>
        <w:t>A AAA server is per se used only for authentication purposes</w:t>
      </w:r>
    </w:p>
    <w:p w14:paraId="39FE04D5" w14:textId="77777777" w:rsidR="009E67C4" w:rsidRDefault="009E67C4" w:rsidP="009E67C4">
      <w:pPr>
        <w:rPr>
          <w:rFonts w:cs="Arial"/>
        </w:rPr>
      </w:pPr>
    </w:p>
    <w:p w14:paraId="610C3791" w14:textId="77777777" w:rsidR="009E67C4" w:rsidRDefault="009E67C4" w:rsidP="009E67C4">
      <w:r>
        <w:t>Different approaches have in discussed related to the realization of Subscriber Data and Context Management in combination with a AAA server.</w:t>
      </w:r>
    </w:p>
    <w:p w14:paraId="2CBCADDD" w14:textId="4787199C" w:rsidR="009E67C4" w:rsidRDefault="009E67C4" w:rsidP="009E67C4">
      <w:pPr>
        <w:rPr>
          <w:rFonts w:cs="Arial"/>
        </w:rPr>
      </w:pPr>
      <w:r>
        <w:rPr>
          <w:rFonts w:cs="Arial"/>
        </w:rPr>
        <w:t>Sol#4 proposes two different architectural approaches for the handling of subscription related functionality.</w:t>
      </w:r>
    </w:p>
    <w:p w14:paraId="5D66B83F" w14:textId="7EDC135C" w:rsidR="009E67C4" w:rsidRDefault="009E67C4" w:rsidP="009E67C4">
      <w:pPr>
        <w:rPr>
          <w:rFonts w:cs="Arial"/>
        </w:rPr>
      </w:pPr>
      <w:r>
        <w:rPr>
          <w:rFonts w:cs="Arial"/>
        </w:rPr>
        <w:t>In the first architectural approach, called "</w:t>
      </w:r>
      <w:r>
        <w:t xml:space="preserve">AMF triggered </w:t>
      </w:r>
      <w:r>
        <w:rPr>
          <w:rFonts w:eastAsia="SimSun"/>
          <w:lang w:eastAsia="zh-CN"/>
        </w:rPr>
        <w:t xml:space="preserve">EAA of UEs </w:t>
      </w:r>
      <w:r>
        <w:rPr>
          <w:rFonts w:eastAsia="SimSun"/>
          <w:lang w:val="en-US" w:eastAsia="zh-CN"/>
        </w:rPr>
        <w:t>with E-Sub" (cf. Figure 6.4.3.1) 5G Authentication, Subscriber Data Management and Context Management functions are provided by a new NF, called AAA-P. The AAA-P acts as a proxy towards the AAA server with regard to all three interfaces.</w:t>
      </w:r>
    </w:p>
    <w:p w14:paraId="48B7353C" w14:textId="728ACEED" w:rsidR="009E67C4" w:rsidRPr="003C41C1" w:rsidRDefault="009E67C4" w:rsidP="009E67C4">
      <w:r>
        <w:t xml:space="preserve">In the second </w:t>
      </w:r>
      <w:r>
        <w:rPr>
          <w:rFonts w:cs="Arial"/>
        </w:rPr>
        <w:t xml:space="preserve">architectural </w:t>
      </w:r>
      <w:r>
        <w:t xml:space="preserve">approach, called "UDM triggered </w:t>
      </w:r>
      <w:r>
        <w:rPr>
          <w:rFonts w:eastAsia="SimSun"/>
          <w:lang w:eastAsia="zh-CN"/>
        </w:rPr>
        <w:t xml:space="preserve">EAA of UEs </w:t>
      </w:r>
      <w:r>
        <w:rPr>
          <w:rFonts w:eastAsia="SimSun"/>
          <w:lang w:val="en-US" w:eastAsia="zh-CN"/>
        </w:rPr>
        <w:t xml:space="preserve">with E-Sub" (cf. Figure 6.4.3.2) the AUSF provides 5G Authentication function. </w:t>
      </w:r>
      <w:r>
        <w:t>In case of a subscriber identity, which is associated with the AAA server, the AUSF forwards the EAP messages to the AAA server, which is acting as the EAP server. 5G Subscriber Data and Context Management functions are handled by a 5G UDM NF.</w:t>
      </w:r>
    </w:p>
    <w:p w14:paraId="37820B4D" w14:textId="77777777" w:rsidR="009E67C4" w:rsidRDefault="009E67C4" w:rsidP="009E67C4">
      <w:pPr>
        <w:rPr>
          <w:rFonts w:cs="Arial"/>
        </w:rPr>
      </w:pPr>
      <w:r>
        <w:rPr>
          <w:rFonts w:cs="Arial"/>
        </w:rPr>
        <w:t>Sol#8 is similar to the second approach in Slo#4 in the sense that 5G Authentication function is handled by AUSF (which forwards EAP messages to AAA, if necessary), whereas Subscriber Data and Context Management are handled by UDM.</w:t>
      </w:r>
    </w:p>
    <w:p w14:paraId="12F84DE9" w14:textId="77777777" w:rsidR="009E67C4" w:rsidRDefault="009E67C4" w:rsidP="009E67C4">
      <w:pPr>
        <w:rPr>
          <w:rFonts w:cs="Arial"/>
        </w:rPr>
      </w:pPr>
      <w:r w:rsidRPr="089277E9">
        <w:rPr>
          <w:rFonts w:cs="Arial"/>
        </w:rPr>
        <w:t>We believe that integration of a AAA server should have minimal impact on the 5GS. This means that, if possible, no new NFs should be introduced and that also changes on interfaces between existing NFs should be minimized.</w:t>
      </w:r>
    </w:p>
    <w:p w14:paraId="5AD19B51" w14:textId="0F382558" w:rsidR="009E67C4" w:rsidRDefault="009E67C4" w:rsidP="009E67C4">
      <w:pPr>
        <w:rPr>
          <w:rFonts w:cs="Arial"/>
        </w:rPr>
      </w:pPr>
      <w:r w:rsidRPr="089277E9">
        <w:rPr>
          <w:rFonts w:cs="Arial"/>
        </w:rPr>
        <w:t xml:space="preserve">This paradigm is fulfilled in case of the </w:t>
      </w:r>
      <w:r>
        <w:rPr>
          <w:rFonts w:cs="Arial"/>
        </w:rPr>
        <w:t>second</w:t>
      </w:r>
      <w:r w:rsidRPr="089277E9">
        <w:rPr>
          <w:rFonts w:cs="Arial"/>
        </w:rPr>
        <w:t xml:space="preserve"> approach in Sol#4 and in Sol#8.</w:t>
      </w:r>
    </w:p>
    <w:p w14:paraId="6707884C" w14:textId="77777777" w:rsidR="00AD728B" w:rsidRDefault="00AD728B" w:rsidP="00AD728B">
      <w:pPr>
        <w:pStyle w:val="Heading1"/>
      </w:pPr>
      <w:r>
        <w:lastRenderedPageBreak/>
        <w:t>2 Proposal</w:t>
      </w:r>
    </w:p>
    <w:p w14:paraId="2704ACB8" w14:textId="1D0E395A" w:rsidR="00AD728B" w:rsidRPr="002576EB" w:rsidRDefault="00AD728B" w:rsidP="00AD728B">
      <w:pPr>
        <w:rPr>
          <w:rFonts w:cs="Arial"/>
          <w:bCs/>
        </w:rPr>
      </w:pPr>
      <w:bookmarkStart w:id="9" w:name="_Hlk513714389"/>
      <w:r w:rsidRPr="002576EB">
        <w:rPr>
          <w:rFonts w:cs="Arial"/>
          <w:bCs/>
        </w:rPr>
        <w:t xml:space="preserve">It is proposed to update </w:t>
      </w:r>
      <w:r w:rsidR="009E67C4">
        <w:rPr>
          <w:rFonts w:cs="Arial"/>
          <w:bCs/>
        </w:rPr>
        <w:t>Conclusion</w:t>
      </w:r>
      <w:r w:rsidR="00CC4E6C">
        <w:rPr>
          <w:rFonts w:cs="Arial"/>
          <w:bCs/>
        </w:rPr>
        <w:t xml:space="preserve"> Section of </w:t>
      </w:r>
      <w:r w:rsidRPr="002576EB">
        <w:rPr>
          <w:rFonts w:cs="Arial"/>
          <w:bCs/>
        </w:rPr>
        <w:t>TR 23.700</w:t>
      </w:r>
      <w:r w:rsidR="00CC4E6C">
        <w:rPr>
          <w:rFonts w:cs="Arial"/>
          <w:bCs/>
        </w:rPr>
        <w:t>-07</w:t>
      </w:r>
      <w:r w:rsidRPr="002576EB">
        <w:rPr>
          <w:rFonts w:cs="Arial"/>
          <w:bCs/>
        </w:rPr>
        <w:t xml:space="preserve"> as follows</w:t>
      </w:r>
    </w:p>
    <w:p w14:paraId="7962D1E7" w14:textId="77777777" w:rsidR="00AD728B" w:rsidRDefault="00AD728B" w:rsidP="00AD728B">
      <w:pPr>
        <w:jc w:val="center"/>
        <w:rPr>
          <w:color w:val="FF0000"/>
          <w:sz w:val="32"/>
        </w:rPr>
      </w:pPr>
      <w:bookmarkStart w:id="10" w:name="_Hlk520730635"/>
      <w:bookmarkEnd w:id="9"/>
      <w:r>
        <w:rPr>
          <w:color w:val="FF0000"/>
          <w:sz w:val="32"/>
        </w:rPr>
        <w:t xml:space="preserve">*** Start </w:t>
      </w:r>
      <w:r w:rsidRPr="00194C9A">
        <w:rPr>
          <w:color w:val="FF0000"/>
          <w:sz w:val="32"/>
        </w:rPr>
        <w:t>Change</w:t>
      </w:r>
      <w:r>
        <w:rPr>
          <w:color w:val="FF0000"/>
          <w:sz w:val="32"/>
        </w:rPr>
        <w:t xml:space="preserve"> ***</w:t>
      </w:r>
    </w:p>
    <w:p w14:paraId="07FB014E" w14:textId="313562FD" w:rsidR="00FE7292" w:rsidRDefault="00CC4E6C" w:rsidP="00FE7292">
      <w:pPr>
        <w:pStyle w:val="Heading2"/>
      </w:pPr>
      <w:bookmarkStart w:id="11" w:name="_Toc50566270"/>
      <w:bookmarkStart w:id="12" w:name="_Toc50559374"/>
      <w:bookmarkEnd w:id="1"/>
      <w:bookmarkEnd w:id="2"/>
      <w:bookmarkEnd w:id="3"/>
      <w:bookmarkEnd w:id="4"/>
      <w:bookmarkEnd w:id="5"/>
      <w:bookmarkEnd w:id="6"/>
      <w:bookmarkEnd w:id="7"/>
      <w:bookmarkEnd w:id="10"/>
      <w:r>
        <w:t>7</w:t>
      </w:r>
      <w:r w:rsidR="00FE7292">
        <w:t>.</w:t>
      </w:r>
      <w:r w:rsidR="00A11E2A">
        <w:t>1</w:t>
      </w:r>
      <w:r w:rsidR="00FE7292">
        <w:tab/>
        <w:t>Key Issue #</w:t>
      </w:r>
      <w:r w:rsidR="00A11E2A">
        <w:t>1</w:t>
      </w:r>
      <w:r w:rsidR="00FE7292">
        <w:t xml:space="preserve">: </w:t>
      </w:r>
      <w:bookmarkEnd w:id="11"/>
      <w:bookmarkEnd w:id="12"/>
      <w:r w:rsidR="00A11E2A">
        <w:t xml:space="preserve">Enhancements </w:t>
      </w:r>
      <w:bookmarkStart w:id="13" w:name="_Hlk52467633"/>
      <w:r w:rsidR="00A11E2A">
        <w:t>to Support SNPN along with credentials owned by an entity separate from the SNPN</w:t>
      </w:r>
      <w:bookmarkEnd w:id="13"/>
    </w:p>
    <w:p w14:paraId="436DB99E" w14:textId="142A31E8" w:rsidR="00FE7292" w:rsidRDefault="00FE7292" w:rsidP="00FE7292">
      <w:pPr>
        <w:pStyle w:val="EditorsNote"/>
      </w:pPr>
    </w:p>
    <w:p w14:paraId="3EF57700" w14:textId="3C26B2F7" w:rsidR="005E047E" w:rsidRDefault="009E67C4" w:rsidP="005E047E">
      <w:pPr>
        <w:rPr>
          <w:rFonts w:cs="Arial"/>
        </w:rPr>
      </w:pPr>
      <w:r>
        <w:rPr>
          <w:rFonts w:cs="Arial"/>
        </w:rPr>
        <w:t>It is proposed to adopt the following conclusion principles</w:t>
      </w:r>
      <w:r w:rsidR="005E047E">
        <w:rPr>
          <w:rFonts w:cs="Arial"/>
        </w:rPr>
        <w:t>:</w:t>
      </w:r>
    </w:p>
    <w:p w14:paraId="44B22FA9" w14:textId="159046A2" w:rsidR="005E047E" w:rsidRDefault="005E047E" w:rsidP="005E047E">
      <w:pPr>
        <w:pStyle w:val="ListParagraph"/>
        <w:numPr>
          <w:ilvl w:val="0"/>
          <w:numId w:val="62"/>
        </w:numPr>
        <w:rPr>
          <w:rFonts w:cs="Arial"/>
          <w:sz w:val="20"/>
        </w:rPr>
      </w:pPr>
      <w:r>
        <w:rPr>
          <w:rFonts w:cs="Arial"/>
          <w:sz w:val="20"/>
        </w:rPr>
        <w:t>The AUSF forward</w:t>
      </w:r>
      <w:r w:rsidR="009E67C4">
        <w:rPr>
          <w:rFonts w:cs="Arial"/>
          <w:sz w:val="20"/>
        </w:rPr>
        <w:t>s</w:t>
      </w:r>
      <w:r>
        <w:rPr>
          <w:rFonts w:cs="Arial"/>
          <w:sz w:val="20"/>
        </w:rPr>
        <w:t xml:space="preserve"> EAP messages to a AAA server, </w:t>
      </w:r>
      <w:r w:rsidR="009E67C4">
        <w:rPr>
          <w:rFonts w:cs="Arial"/>
          <w:sz w:val="20"/>
        </w:rPr>
        <w:t>that</w:t>
      </w:r>
      <w:r>
        <w:rPr>
          <w:rFonts w:cs="Arial"/>
          <w:sz w:val="20"/>
        </w:rPr>
        <w:t xml:space="preserve"> is acting as the EAP Server</w:t>
      </w:r>
      <w:r w:rsidR="009E67C4">
        <w:rPr>
          <w:rFonts w:cs="Arial"/>
          <w:sz w:val="20"/>
        </w:rPr>
        <w:t xml:space="preserve"> for the purpose of primary authentication</w:t>
      </w:r>
      <w:r>
        <w:rPr>
          <w:rFonts w:cs="Arial"/>
          <w:sz w:val="20"/>
        </w:rPr>
        <w:t>.</w:t>
      </w:r>
    </w:p>
    <w:p w14:paraId="0E9701F8" w14:textId="6523EEF1" w:rsidR="009E67C4" w:rsidRDefault="009E67C4" w:rsidP="005E047E">
      <w:pPr>
        <w:pStyle w:val="ListParagraph"/>
        <w:numPr>
          <w:ilvl w:val="0"/>
          <w:numId w:val="62"/>
        </w:numPr>
        <w:rPr>
          <w:rFonts w:cs="Arial"/>
          <w:sz w:val="20"/>
        </w:rPr>
      </w:pPr>
      <w:r>
        <w:rPr>
          <w:rFonts w:cs="Arial"/>
          <w:sz w:val="20"/>
        </w:rPr>
        <w:t>The UDM supports common subscription, mobility management and session management subscription information that is needed at the time of Registration and Session Management procedure.</w:t>
      </w:r>
    </w:p>
    <w:p w14:paraId="02DB4555" w14:textId="77777777" w:rsidR="005E047E" w:rsidRDefault="005E047E" w:rsidP="005E047E">
      <w:pPr>
        <w:rPr>
          <w:rFonts w:cs="Arial"/>
        </w:rPr>
      </w:pPr>
    </w:p>
    <w:p w14:paraId="30FF86AD" w14:textId="0B4D7295" w:rsidR="005E047E" w:rsidRPr="005E047E" w:rsidRDefault="005E047E" w:rsidP="009E67C4">
      <w:pPr>
        <w:pStyle w:val="EditorsNote"/>
      </w:pPr>
      <w:r>
        <w:t>Editor's Note: Furthermore, SA2 should decide, if interfaces between existing AUSF and AAA server should be in scope of SA2.</w:t>
      </w:r>
    </w:p>
    <w:p w14:paraId="0EB075DD" w14:textId="77777777" w:rsidR="00024B40" w:rsidRPr="005E047E" w:rsidRDefault="00024B40" w:rsidP="00AC6765">
      <w:pPr>
        <w:pStyle w:val="EditorsNote"/>
        <w:ind w:left="284" w:firstLine="0"/>
        <w:rPr>
          <w:rFonts w:cs="Arial"/>
          <w:color w:val="auto"/>
        </w:rPr>
      </w:pPr>
    </w:p>
    <w:sectPr w:rsidR="00024B40" w:rsidRPr="005E047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5F5D4B9" w16cex:dateUtc="2020-10-02T08:07:55.6Z"/>
  <w16cex:commentExtensible w16cex:durableId="4B30469B" w16cex:dateUtc="2020-10-02T08:10:11.747Z"/>
  <w16cex:commentExtensible w16cex:durableId="3BA548EA" w16cex:dateUtc="2020-10-02T08:11:04.446Z"/>
  <w16cex:commentExtensible w16cex:durableId="138C5C90" w16cex:dateUtc="2020-10-02T08:15:33.42Z"/>
  <w16cex:commentExtensible w16cex:durableId="37A3E92B" w16cex:dateUtc="2020-10-02T08:17:36.777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F0770C" w14:textId="77777777" w:rsidR="009B4D8B" w:rsidRDefault="009B4D8B">
      <w:r>
        <w:separator/>
      </w:r>
    </w:p>
  </w:endnote>
  <w:endnote w:type="continuationSeparator" w:id="0">
    <w:p w14:paraId="2070281E" w14:textId="77777777" w:rsidR="009B4D8B" w:rsidRDefault="009B4D8B">
      <w:r>
        <w:continuationSeparator/>
      </w:r>
    </w:p>
  </w:endnote>
  <w:endnote w:type="continuationNotice" w:id="1">
    <w:p w14:paraId="204E8DA5" w14:textId="77777777" w:rsidR="009B4D8B" w:rsidRDefault="009B4D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28F41" w14:textId="77777777" w:rsidR="009B4D8B" w:rsidRDefault="009B4D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9B4D8B" w:rsidRDefault="009B4D8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73770" w14:textId="77777777" w:rsidR="009B4D8B" w:rsidRDefault="009B4D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22628" w14:textId="77777777" w:rsidR="009B4D8B" w:rsidRDefault="009B4D8B">
      <w:r>
        <w:separator/>
      </w:r>
    </w:p>
  </w:footnote>
  <w:footnote w:type="continuationSeparator" w:id="0">
    <w:p w14:paraId="4F136467" w14:textId="77777777" w:rsidR="009B4D8B" w:rsidRDefault="009B4D8B">
      <w:r>
        <w:continuationSeparator/>
      </w:r>
    </w:p>
  </w:footnote>
  <w:footnote w:type="continuationNotice" w:id="1">
    <w:p w14:paraId="2C884466" w14:textId="77777777" w:rsidR="009B4D8B" w:rsidRDefault="009B4D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B9D93" w14:textId="77777777" w:rsidR="009B4D8B" w:rsidRDefault="009B4D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08CFE5BC" w:rsidR="009B4D8B" w:rsidRDefault="009B4D8B">
    <w:pPr>
      <w:framePr w:h="284" w:hRule="exact" w:wrap="around" w:vAnchor="text" w:hAnchor="margin" w:xAlign="right" w:y="1"/>
      <w:rPr>
        <w:rFonts w:cs="Arial"/>
        <w:b/>
        <w:sz w:val="18"/>
        <w:szCs w:val="18"/>
      </w:rPr>
    </w:pPr>
    <w:r>
      <w:rPr>
        <w:rFonts w:cs="Arial"/>
        <w:b/>
        <w:sz w:val="18"/>
        <w:szCs w:val="18"/>
      </w:rPr>
      <w:fldChar w:fldCharType="begin"/>
    </w:r>
    <w:r>
      <w:rPr>
        <w:rFonts w:cs="Arial"/>
        <w:b/>
        <w:sz w:val="18"/>
        <w:szCs w:val="18"/>
      </w:rPr>
      <w:instrText xml:space="preserve"> STYLEREF ZA </w:instrText>
    </w:r>
    <w:r>
      <w:rPr>
        <w:rFonts w:cs="Arial"/>
        <w:b/>
        <w:sz w:val="18"/>
        <w:szCs w:val="18"/>
      </w:rPr>
      <w:fldChar w:fldCharType="separate"/>
    </w:r>
    <w:r w:rsidR="00ED66A5">
      <w:rPr>
        <w:rFonts w:cs="Arial"/>
        <w:bCs/>
        <w:noProof/>
        <w:sz w:val="18"/>
        <w:szCs w:val="18"/>
        <w:lang w:val="en-US"/>
      </w:rPr>
      <w:t>Error! No text of specified style in document.</w:t>
    </w:r>
    <w:r>
      <w:rPr>
        <w:rFonts w:cs="Arial"/>
        <w:b/>
        <w:sz w:val="18"/>
        <w:szCs w:val="18"/>
      </w:rPr>
      <w:fldChar w:fldCharType="end"/>
    </w:r>
  </w:p>
  <w:p w14:paraId="02A1EAB6" w14:textId="77777777" w:rsidR="009B4D8B" w:rsidRDefault="009B4D8B">
    <w:pPr>
      <w:framePr w:h="284" w:hRule="exact" w:wrap="around" w:vAnchor="text" w:hAnchor="margin" w:xAlign="center" w:y="7"/>
      <w:rPr>
        <w:rFonts w:cs="Arial"/>
        <w:b/>
        <w:sz w:val="18"/>
        <w:szCs w:val="18"/>
      </w:rPr>
    </w:pPr>
    <w:r>
      <w:rPr>
        <w:rFonts w:cs="Arial"/>
        <w:b/>
        <w:sz w:val="18"/>
        <w:szCs w:val="18"/>
      </w:rPr>
      <w:fldChar w:fldCharType="begin"/>
    </w:r>
    <w:r>
      <w:rPr>
        <w:rFonts w:cs="Arial"/>
        <w:b/>
        <w:sz w:val="18"/>
        <w:szCs w:val="18"/>
      </w:rPr>
      <w:instrText xml:space="preserve"> PAGE </w:instrText>
    </w:r>
    <w:r>
      <w:rPr>
        <w:rFonts w:cs="Arial"/>
        <w:b/>
        <w:sz w:val="18"/>
        <w:szCs w:val="18"/>
      </w:rPr>
      <w:fldChar w:fldCharType="separate"/>
    </w:r>
    <w:r>
      <w:rPr>
        <w:rFonts w:cs="Arial"/>
        <w:b/>
        <w:noProof/>
        <w:sz w:val="18"/>
        <w:szCs w:val="18"/>
      </w:rPr>
      <w:t>14</w:t>
    </w:r>
    <w:r>
      <w:rPr>
        <w:rFonts w:cs="Arial"/>
        <w:b/>
        <w:sz w:val="18"/>
        <w:szCs w:val="18"/>
      </w:rPr>
      <w:fldChar w:fldCharType="end"/>
    </w:r>
  </w:p>
  <w:p w14:paraId="18B5F41A" w14:textId="1A6C4816" w:rsidR="009B4D8B" w:rsidRDefault="009B4D8B">
    <w:pPr>
      <w:framePr w:h="284" w:hRule="exact" w:wrap="around" w:vAnchor="text" w:hAnchor="margin" w:y="7"/>
      <w:rPr>
        <w:rFonts w:cs="Arial"/>
        <w:b/>
        <w:sz w:val="18"/>
        <w:szCs w:val="18"/>
      </w:rPr>
    </w:pPr>
    <w:r>
      <w:rPr>
        <w:rFonts w:cs="Arial"/>
        <w:b/>
        <w:sz w:val="18"/>
        <w:szCs w:val="18"/>
      </w:rPr>
      <w:fldChar w:fldCharType="begin"/>
    </w:r>
    <w:r>
      <w:rPr>
        <w:rFonts w:cs="Arial"/>
        <w:b/>
        <w:sz w:val="18"/>
        <w:szCs w:val="18"/>
      </w:rPr>
      <w:instrText xml:space="preserve"> STYLEREF ZGSM </w:instrText>
    </w:r>
    <w:r>
      <w:rPr>
        <w:rFonts w:cs="Arial"/>
        <w:b/>
        <w:sz w:val="18"/>
        <w:szCs w:val="18"/>
      </w:rPr>
      <w:fldChar w:fldCharType="separate"/>
    </w:r>
    <w:r w:rsidR="00ED66A5">
      <w:rPr>
        <w:rFonts w:cs="Arial"/>
        <w:bCs/>
        <w:noProof/>
        <w:sz w:val="18"/>
        <w:szCs w:val="18"/>
        <w:lang w:val="en-US"/>
      </w:rPr>
      <w:t>Error! No text of specified style in document.</w:t>
    </w:r>
    <w:r>
      <w:rPr>
        <w:rFonts w:cs="Arial"/>
        <w:b/>
        <w:sz w:val="18"/>
        <w:szCs w:val="18"/>
      </w:rPr>
      <w:fldChar w:fldCharType="end"/>
    </w:r>
  </w:p>
  <w:p w14:paraId="176254D4" w14:textId="77777777" w:rsidR="009B4D8B" w:rsidRDefault="009B4D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9F86B" w14:textId="77777777" w:rsidR="009B4D8B" w:rsidRDefault="009B4D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32568C"/>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2F16B32C"/>
    <w:lvl w:ilvl="0" w:tplc="344CBE3C">
      <w:start w:val="1"/>
      <w:numFmt w:val="decimal"/>
      <w:lvlText w:val="%1."/>
      <w:lvlJc w:val="left"/>
      <w:pPr>
        <w:tabs>
          <w:tab w:val="num" w:pos="1209"/>
        </w:tabs>
        <w:ind w:left="1209" w:hanging="360"/>
      </w:pPr>
    </w:lvl>
    <w:lvl w:ilvl="1" w:tplc="84461656">
      <w:numFmt w:val="decimal"/>
      <w:lvlText w:val=""/>
      <w:lvlJc w:val="left"/>
    </w:lvl>
    <w:lvl w:ilvl="2" w:tplc="52668222">
      <w:numFmt w:val="decimal"/>
      <w:lvlText w:val=""/>
      <w:lvlJc w:val="left"/>
    </w:lvl>
    <w:lvl w:ilvl="3" w:tplc="F46C7C6A">
      <w:numFmt w:val="decimal"/>
      <w:lvlText w:val=""/>
      <w:lvlJc w:val="left"/>
    </w:lvl>
    <w:lvl w:ilvl="4" w:tplc="8F88DAD0">
      <w:numFmt w:val="decimal"/>
      <w:lvlText w:val=""/>
      <w:lvlJc w:val="left"/>
    </w:lvl>
    <w:lvl w:ilvl="5" w:tplc="E6DAC47E">
      <w:numFmt w:val="decimal"/>
      <w:lvlText w:val=""/>
      <w:lvlJc w:val="left"/>
    </w:lvl>
    <w:lvl w:ilvl="6" w:tplc="AF7CA2AE">
      <w:numFmt w:val="decimal"/>
      <w:lvlText w:val=""/>
      <w:lvlJc w:val="left"/>
    </w:lvl>
    <w:lvl w:ilvl="7" w:tplc="A06CD178">
      <w:numFmt w:val="decimal"/>
      <w:lvlText w:val=""/>
      <w:lvlJc w:val="left"/>
    </w:lvl>
    <w:lvl w:ilvl="8" w:tplc="967486F8">
      <w:numFmt w:val="decimal"/>
      <w:lvlText w:val=""/>
      <w:lvlJc w:val="left"/>
    </w:lvl>
  </w:abstractNum>
  <w:abstractNum w:abstractNumId="2" w15:restartNumberingAfterBreak="0">
    <w:nsid w:val="FFFFFF7E"/>
    <w:multiLevelType w:val="hybridMultilevel"/>
    <w:tmpl w:val="317CBF4A"/>
    <w:lvl w:ilvl="0" w:tplc="4B2A0B88">
      <w:start w:val="1"/>
      <w:numFmt w:val="decimal"/>
      <w:lvlText w:val="%1."/>
      <w:lvlJc w:val="left"/>
      <w:pPr>
        <w:tabs>
          <w:tab w:val="num" w:pos="926"/>
        </w:tabs>
        <w:ind w:left="926" w:hanging="360"/>
      </w:pPr>
    </w:lvl>
    <w:lvl w:ilvl="1" w:tplc="BD32B0EC">
      <w:numFmt w:val="decimal"/>
      <w:lvlText w:val=""/>
      <w:lvlJc w:val="left"/>
    </w:lvl>
    <w:lvl w:ilvl="2" w:tplc="FEBC1CA6">
      <w:numFmt w:val="decimal"/>
      <w:lvlText w:val=""/>
      <w:lvlJc w:val="left"/>
    </w:lvl>
    <w:lvl w:ilvl="3" w:tplc="4B42A422">
      <w:numFmt w:val="decimal"/>
      <w:lvlText w:val=""/>
      <w:lvlJc w:val="left"/>
    </w:lvl>
    <w:lvl w:ilvl="4" w:tplc="25546B5E">
      <w:numFmt w:val="decimal"/>
      <w:lvlText w:val=""/>
      <w:lvlJc w:val="left"/>
    </w:lvl>
    <w:lvl w:ilvl="5" w:tplc="9008F5C4">
      <w:numFmt w:val="decimal"/>
      <w:lvlText w:val=""/>
      <w:lvlJc w:val="left"/>
    </w:lvl>
    <w:lvl w:ilvl="6" w:tplc="288E495E">
      <w:numFmt w:val="decimal"/>
      <w:lvlText w:val=""/>
      <w:lvlJc w:val="left"/>
    </w:lvl>
    <w:lvl w:ilvl="7" w:tplc="2DF2F7D8">
      <w:numFmt w:val="decimal"/>
      <w:lvlText w:val=""/>
      <w:lvlJc w:val="left"/>
    </w:lvl>
    <w:lvl w:ilvl="8" w:tplc="D3E46B38">
      <w:numFmt w:val="decimal"/>
      <w:lvlText w:val=""/>
      <w:lvlJc w:val="left"/>
    </w:lvl>
  </w:abstractNum>
  <w:abstractNum w:abstractNumId="3" w15:restartNumberingAfterBreak="0">
    <w:nsid w:val="FFFFFF7F"/>
    <w:multiLevelType w:val="hybridMultilevel"/>
    <w:tmpl w:val="81A66482"/>
    <w:lvl w:ilvl="0" w:tplc="B94405BE">
      <w:start w:val="1"/>
      <w:numFmt w:val="decimal"/>
      <w:lvlText w:val="%1."/>
      <w:lvlJc w:val="left"/>
      <w:pPr>
        <w:tabs>
          <w:tab w:val="num" w:pos="643"/>
        </w:tabs>
        <w:ind w:left="643" w:hanging="360"/>
      </w:pPr>
    </w:lvl>
    <w:lvl w:ilvl="1" w:tplc="B1B4B61A">
      <w:numFmt w:val="decimal"/>
      <w:lvlText w:val=""/>
      <w:lvlJc w:val="left"/>
    </w:lvl>
    <w:lvl w:ilvl="2" w:tplc="AE94ECC2">
      <w:numFmt w:val="decimal"/>
      <w:lvlText w:val=""/>
      <w:lvlJc w:val="left"/>
    </w:lvl>
    <w:lvl w:ilvl="3" w:tplc="5810F798">
      <w:numFmt w:val="decimal"/>
      <w:lvlText w:val=""/>
      <w:lvlJc w:val="left"/>
    </w:lvl>
    <w:lvl w:ilvl="4" w:tplc="48EA8CB6">
      <w:numFmt w:val="decimal"/>
      <w:lvlText w:val=""/>
      <w:lvlJc w:val="left"/>
    </w:lvl>
    <w:lvl w:ilvl="5" w:tplc="9984D414">
      <w:numFmt w:val="decimal"/>
      <w:lvlText w:val=""/>
      <w:lvlJc w:val="left"/>
    </w:lvl>
    <w:lvl w:ilvl="6" w:tplc="A53EBC94">
      <w:numFmt w:val="decimal"/>
      <w:lvlText w:val=""/>
      <w:lvlJc w:val="left"/>
    </w:lvl>
    <w:lvl w:ilvl="7" w:tplc="1068AE74">
      <w:numFmt w:val="decimal"/>
      <w:lvlText w:val=""/>
      <w:lvlJc w:val="left"/>
    </w:lvl>
    <w:lvl w:ilvl="8" w:tplc="03A2B814">
      <w:numFmt w:val="decimal"/>
      <w:lvlText w:val=""/>
      <w:lvlJc w:val="left"/>
    </w:lvl>
  </w:abstractNum>
  <w:abstractNum w:abstractNumId="4" w15:restartNumberingAfterBreak="0">
    <w:nsid w:val="FFFFFF80"/>
    <w:multiLevelType w:val="hybridMultilevel"/>
    <w:tmpl w:val="F5AC78CE"/>
    <w:lvl w:ilvl="0" w:tplc="D4AEAB7A">
      <w:start w:val="1"/>
      <w:numFmt w:val="bullet"/>
      <w:lvlText w:val=""/>
      <w:lvlJc w:val="left"/>
      <w:pPr>
        <w:tabs>
          <w:tab w:val="num" w:pos="1492"/>
        </w:tabs>
        <w:ind w:left="1492" w:hanging="360"/>
      </w:pPr>
      <w:rPr>
        <w:rFonts w:ascii="Symbol" w:hAnsi="Symbol" w:hint="default"/>
      </w:rPr>
    </w:lvl>
    <w:lvl w:ilvl="1" w:tplc="F6EA2F6E">
      <w:numFmt w:val="decimal"/>
      <w:lvlText w:val=""/>
      <w:lvlJc w:val="left"/>
    </w:lvl>
    <w:lvl w:ilvl="2" w:tplc="0FDA7F20">
      <w:numFmt w:val="decimal"/>
      <w:lvlText w:val=""/>
      <w:lvlJc w:val="left"/>
    </w:lvl>
    <w:lvl w:ilvl="3" w:tplc="807ED2BA">
      <w:numFmt w:val="decimal"/>
      <w:lvlText w:val=""/>
      <w:lvlJc w:val="left"/>
    </w:lvl>
    <w:lvl w:ilvl="4" w:tplc="AC3AA3D6">
      <w:numFmt w:val="decimal"/>
      <w:lvlText w:val=""/>
      <w:lvlJc w:val="left"/>
    </w:lvl>
    <w:lvl w:ilvl="5" w:tplc="D5885672">
      <w:numFmt w:val="decimal"/>
      <w:lvlText w:val=""/>
      <w:lvlJc w:val="left"/>
    </w:lvl>
    <w:lvl w:ilvl="6" w:tplc="B7F85408">
      <w:numFmt w:val="decimal"/>
      <w:lvlText w:val=""/>
      <w:lvlJc w:val="left"/>
    </w:lvl>
    <w:lvl w:ilvl="7" w:tplc="1D1059A2">
      <w:numFmt w:val="decimal"/>
      <w:lvlText w:val=""/>
      <w:lvlJc w:val="left"/>
    </w:lvl>
    <w:lvl w:ilvl="8" w:tplc="24C8716A">
      <w:numFmt w:val="decimal"/>
      <w:lvlText w:val=""/>
      <w:lvlJc w:val="left"/>
    </w:lvl>
  </w:abstractNum>
  <w:abstractNum w:abstractNumId="5" w15:restartNumberingAfterBreak="0">
    <w:nsid w:val="FFFFFF81"/>
    <w:multiLevelType w:val="hybridMultilevel"/>
    <w:tmpl w:val="BB1A4CF0"/>
    <w:lvl w:ilvl="0" w:tplc="0172EC38">
      <w:start w:val="1"/>
      <w:numFmt w:val="bullet"/>
      <w:lvlText w:val=""/>
      <w:lvlJc w:val="left"/>
      <w:pPr>
        <w:tabs>
          <w:tab w:val="num" w:pos="1209"/>
        </w:tabs>
        <w:ind w:left="1209" w:hanging="360"/>
      </w:pPr>
      <w:rPr>
        <w:rFonts w:ascii="Symbol" w:hAnsi="Symbol" w:hint="default"/>
      </w:rPr>
    </w:lvl>
    <w:lvl w:ilvl="1" w:tplc="D0F030E4">
      <w:numFmt w:val="decimal"/>
      <w:lvlText w:val=""/>
      <w:lvlJc w:val="left"/>
    </w:lvl>
    <w:lvl w:ilvl="2" w:tplc="F1B0AEE6">
      <w:numFmt w:val="decimal"/>
      <w:lvlText w:val=""/>
      <w:lvlJc w:val="left"/>
    </w:lvl>
    <w:lvl w:ilvl="3" w:tplc="5636B374">
      <w:numFmt w:val="decimal"/>
      <w:lvlText w:val=""/>
      <w:lvlJc w:val="left"/>
    </w:lvl>
    <w:lvl w:ilvl="4" w:tplc="FB44094C">
      <w:numFmt w:val="decimal"/>
      <w:lvlText w:val=""/>
      <w:lvlJc w:val="left"/>
    </w:lvl>
    <w:lvl w:ilvl="5" w:tplc="2CA64028">
      <w:numFmt w:val="decimal"/>
      <w:lvlText w:val=""/>
      <w:lvlJc w:val="left"/>
    </w:lvl>
    <w:lvl w:ilvl="6" w:tplc="C584DAFA">
      <w:numFmt w:val="decimal"/>
      <w:lvlText w:val=""/>
      <w:lvlJc w:val="left"/>
    </w:lvl>
    <w:lvl w:ilvl="7" w:tplc="4C4666F6">
      <w:numFmt w:val="decimal"/>
      <w:lvlText w:val=""/>
      <w:lvlJc w:val="left"/>
    </w:lvl>
    <w:lvl w:ilvl="8" w:tplc="611CEBF0">
      <w:numFmt w:val="decimal"/>
      <w:lvlText w:val=""/>
      <w:lvlJc w:val="left"/>
    </w:lvl>
  </w:abstractNum>
  <w:abstractNum w:abstractNumId="6" w15:restartNumberingAfterBreak="0">
    <w:nsid w:val="FFFFFF82"/>
    <w:multiLevelType w:val="hybridMultilevel"/>
    <w:tmpl w:val="79727D9E"/>
    <w:lvl w:ilvl="0" w:tplc="59B0189A">
      <w:start w:val="1"/>
      <w:numFmt w:val="bullet"/>
      <w:lvlText w:val=""/>
      <w:lvlJc w:val="left"/>
      <w:pPr>
        <w:tabs>
          <w:tab w:val="num" w:pos="926"/>
        </w:tabs>
        <w:ind w:left="926" w:hanging="360"/>
      </w:pPr>
      <w:rPr>
        <w:rFonts w:ascii="Symbol" w:hAnsi="Symbol" w:hint="default"/>
      </w:rPr>
    </w:lvl>
    <w:lvl w:ilvl="1" w:tplc="0D420190">
      <w:numFmt w:val="decimal"/>
      <w:lvlText w:val=""/>
      <w:lvlJc w:val="left"/>
    </w:lvl>
    <w:lvl w:ilvl="2" w:tplc="586C9DA4">
      <w:numFmt w:val="decimal"/>
      <w:lvlText w:val=""/>
      <w:lvlJc w:val="left"/>
    </w:lvl>
    <w:lvl w:ilvl="3" w:tplc="02723898">
      <w:numFmt w:val="decimal"/>
      <w:lvlText w:val=""/>
      <w:lvlJc w:val="left"/>
    </w:lvl>
    <w:lvl w:ilvl="4" w:tplc="75383EF4">
      <w:numFmt w:val="decimal"/>
      <w:lvlText w:val=""/>
      <w:lvlJc w:val="left"/>
    </w:lvl>
    <w:lvl w:ilvl="5" w:tplc="8F7E3CBA">
      <w:numFmt w:val="decimal"/>
      <w:lvlText w:val=""/>
      <w:lvlJc w:val="left"/>
    </w:lvl>
    <w:lvl w:ilvl="6" w:tplc="3EAE0496">
      <w:numFmt w:val="decimal"/>
      <w:lvlText w:val=""/>
      <w:lvlJc w:val="left"/>
    </w:lvl>
    <w:lvl w:ilvl="7" w:tplc="6320507E">
      <w:numFmt w:val="decimal"/>
      <w:lvlText w:val=""/>
      <w:lvlJc w:val="left"/>
    </w:lvl>
    <w:lvl w:ilvl="8" w:tplc="6CB0FE04">
      <w:numFmt w:val="decimal"/>
      <w:lvlText w:val=""/>
      <w:lvlJc w:val="left"/>
    </w:lvl>
  </w:abstractNum>
  <w:abstractNum w:abstractNumId="7" w15:restartNumberingAfterBreak="0">
    <w:nsid w:val="FFFFFF83"/>
    <w:multiLevelType w:val="hybridMultilevel"/>
    <w:tmpl w:val="65FA9BB8"/>
    <w:lvl w:ilvl="0" w:tplc="39C22398">
      <w:start w:val="1"/>
      <w:numFmt w:val="bullet"/>
      <w:lvlText w:val=""/>
      <w:lvlJc w:val="left"/>
      <w:pPr>
        <w:tabs>
          <w:tab w:val="num" w:pos="643"/>
        </w:tabs>
        <w:ind w:left="643" w:hanging="360"/>
      </w:pPr>
      <w:rPr>
        <w:rFonts w:ascii="Symbol" w:hAnsi="Symbol" w:hint="default"/>
      </w:rPr>
    </w:lvl>
    <w:lvl w:ilvl="1" w:tplc="0548FF28">
      <w:numFmt w:val="decimal"/>
      <w:lvlText w:val=""/>
      <w:lvlJc w:val="left"/>
    </w:lvl>
    <w:lvl w:ilvl="2" w:tplc="34E807F8">
      <w:numFmt w:val="decimal"/>
      <w:lvlText w:val=""/>
      <w:lvlJc w:val="left"/>
    </w:lvl>
    <w:lvl w:ilvl="3" w:tplc="36B66268">
      <w:numFmt w:val="decimal"/>
      <w:lvlText w:val=""/>
      <w:lvlJc w:val="left"/>
    </w:lvl>
    <w:lvl w:ilvl="4" w:tplc="9738ECD4">
      <w:numFmt w:val="decimal"/>
      <w:lvlText w:val=""/>
      <w:lvlJc w:val="left"/>
    </w:lvl>
    <w:lvl w:ilvl="5" w:tplc="0EB6C886">
      <w:numFmt w:val="decimal"/>
      <w:lvlText w:val=""/>
      <w:lvlJc w:val="left"/>
    </w:lvl>
    <w:lvl w:ilvl="6" w:tplc="4B9040D2">
      <w:numFmt w:val="decimal"/>
      <w:lvlText w:val=""/>
      <w:lvlJc w:val="left"/>
    </w:lvl>
    <w:lvl w:ilvl="7" w:tplc="03ECDA5E">
      <w:numFmt w:val="decimal"/>
      <w:lvlText w:val=""/>
      <w:lvlJc w:val="left"/>
    </w:lvl>
    <w:lvl w:ilvl="8" w:tplc="F71A6B46">
      <w:numFmt w:val="decimal"/>
      <w:lvlText w:val=""/>
      <w:lvlJc w:val="left"/>
    </w:lvl>
  </w:abstractNum>
  <w:abstractNum w:abstractNumId="8" w15:restartNumberingAfterBreak="0">
    <w:nsid w:val="FFFFFF88"/>
    <w:multiLevelType w:val="hybridMultilevel"/>
    <w:tmpl w:val="D9EE2504"/>
    <w:lvl w:ilvl="0" w:tplc="08F88652">
      <w:start w:val="1"/>
      <w:numFmt w:val="decimal"/>
      <w:lvlText w:val="%1."/>
      <w:lvlJc w:val="left"/>
      <w:pPr>
        <w:tabs>
          <w:tab w:val="num" w:pos="360"/>
        </w:tabs>
        <w:ind w:left="360" w:hanging="360"/>
      </w:pPr>
    </w:lvl>
    <w:lvl w:ilvl="1" w:tplc="5EB26A96">
      <w:numFmt w:val="decimal"/>
      <w:lvlText w:val=""/>
      <w:lvlJc w:val="left"/>
    </w:lvl>
    <w:lvl w:ilvl="2" w:tplc="887A3C3A">
      <w:numFmt w:val="decimal"/>
      <w:lvlText w:val=""/>
      <w:lvlJc w:val="left"/>
    </w:lvl>
    <w:lvl w:ilvl="3" w:tplc="DE980F10">
      <w:numFmt w:val="decimal"/>
      <w:lvlText w:val=""/>
      <w:lvlJc w:val="left"/>
    </w:lvl>
    <w:lvl w:ilvl="4" w:tplc="3D7E6666">
      <w:numFmt w:val="decimal"/>
      <w:lvlText w:val=""/>
      <w:lvlJc w:val="left"/>
    </w:lvl>
    <w:lvl w:ilvl="5" w:tplc="F75E9878">
      <w:numFmt w:val="decimal"/>
      <w:lvlText w:val=""/>
      <w:lvlJc w:val="left"/>
    </w:lvl>
    <w:lvl w:ilvl="6" w:tplc="C4F69E72">
      <w:numFmt w:val="decimal"/>
      <w:lvlText w:val=""/>
      <w:lvlJc w:val="left"/>
    </w:lvl>
    <w:lvl w:ilvl="7" w:tplc="044ADD5C">
      <w:numFmt w:val="decimal"/>
      <w:lvlText w:val=""/>
      <w:lvlJc w:val="left"/>
    </w:lvl>
    <w:lvl w:ilvl="8" w:tplc="AC90B388">
      <w:numFmt w:val="decimal"/>
      <w:lvlText w:val=""/>
      <w:lvlJc w:val="left"/>
    </w:lvl>
  </w:abstractNum>
  <w:abstractNum w:abstractNumId="9" w15:restartNumberingAfterBreak="0">
    <w:nsid w:val="FFFFFF89"/>
    <w:multiLevelType w:val="hybridMultilevel"/>
    <w:tmpl w:val="5C8CEDA4"/>
    <w:lvl w:ilvl="0" w:tplc="BBDA502E">
      <w:start w:val="1"/>
      <w:numFmt w:val="bullet"/>
      <w:lvlText w:val=""/>
      <w:lvlJc w:val="left"/>
      <w:pPr>
        <w:tabs>
          <w:tab w:val="num" w:pos="360"/>
        </w:tabs>
        <w:ind w:left="360" w:hanging="360"/>
      </w:pPr>
      <w:rPr>
        <w:rFonts w:ascii="Symbol" w:hAnsi="Symbol" w:hint="default"/>
      </w:rPr>
    </w:lvl>
    <w:lvl w:ilvl="1" w:tplc="69BE2136">
      <w:numFmt w:val="decimal"/>
      <w:lvlText w:val=""/>
      <w:lvlJc w:val="left"/>
    </w:lvl>
    <w:lvl w:ilvl="2" w:tplc="83364A12">
      <w:numFmt w:val="decimal"/>
      <w:lvlText w:val=""/>
      <w:lvlJc w:val="left"/>
    </w:lvl>
    <w:lvl w:ilvl="3" w:tplc="23B06B86">
      <w:numFmt w:val="decimal"/>
      <w:lvlText w:val=""/>
      <w:lvlJc w:val="left"/>
    </w:lvl>
    <w:lvl w:ilvl="4" w:tplc="8C287F2E">
      <w:numFmt w:val="decimal"/>
      <w:lvlText w:val=""/>
      <w:lvlJc w:val="left"/>
    </w:lvl>
    <w:lvl w:ilvl="5" w:tplc="A8AC5152">
      <w:numFmt w:val="decimal"/>
      <w:lvlText w:val=""/>
      <w:lvlJc w:val="left"/>
    </w:lvl>
    <w:lvl w:ilvl="6" w:tplc="112883D8">
      <w:numFmt w:val="decimal"/>
      <w:lvlText w:val=""/>
      <w:lvlJc w:val="left"/>
    </w:lvl>
    <w:lvl w:ilvl="7" w:tplc="8D383F6E">
      <w:numFmt w:val="decimal"/>
      <w:lvlText w:val=""/>
      <w:lvlJc w:val="left"/>
    </w:lvl>
    <w:lvl w:ilvl="8" w:tplc="F2821C16">
      <w:numFmt w:val="decimal"/>
      <w:lvlText w:val=""/>
      <w:lvlJc w:val="left"/>
    </w:lvl>
  </w:abstractNum>
  <w:abstractNum w:abstractNumId="10" w15:restartNumberingAfterBreak="0">
    <w:nsid w:val="FFFFFFFE"/>
    <w:multiLevelType w:val="hybridMultilevel"/>
    <w:tmpl w:val="FFFFFFFF"/>
    <w:lvl w:ilvl="0" w:tplc="9DCACDD0">
      <w:numFmt w:val="decimal"/>
      <w:lvlText w:val="*"/>
      <w:lvlJc w:val="left"/>
    </w:lvl>
    <w:lvl w:ilvl="1" w:tplc="1EF876DA">
      <w:numFmt w:val="decimal"/>
      <w:lvlText w:val=""/>
      <w:lvlJc w:val="left"/>
    </w:lvl>
    <w:lvl w:ilvl="2" w:tplc="E6E47320">
      <w:numFmt w:val="decimal"/>
      <w:lvlText w:val=""/>
      <w:lvlJc w:val="left"/>
    </w:lvl>
    <w:lvl w:ilvl="3" w:tplc="35A44B9A">
      <w:numFmt w:val="decimal"/>
      <w:lvlText w:val=""/>
      <w:lvlJc w:val="left"/>
    </w:lvl>
    <w:lvl w:ilvl="4" w:tplc="C68A4BB4">
      <w:numFmt w:val="decimal"/>
      <w:lvlText w:val=""/>
      <w:lvlJc w:val="left"/>
    </w:lvl>
    <w:lvl w:ilvl="5" w:tplc="C0AAC554">
      <w:numFmt w:val="decimal"/>
      <w:lvlText w:val=""/>
      <w:lvlJc w:val="left"/>
    </w:lvl>
    <w:lvl w:ilvl="6" w:tplc="A44CA17A">
      <w:numFmt w:val="decimal"/>
      <w:lvlText w:val=""/>
      <w:lvlJc w:val="left"/>
    </w:lvl>
    <w:lvl w:ilvl="7" w:tplc="42B0D02C">
      <w:numFmt w:val="decimal"/>
      <w:lvlText w:val=""/>
      <w:lvlJc w:val="left"/>
    </w:lvl>
    <w:lvl w:ilvl="8" w:tplc="C8C81B32">
      <w:numFmt w:val="decimal"/>
      <w:lvlText w:val=""/>
      <w:lvlJc w:val="left"/>
    </w:lvl>
  </w:abstractNum>
  <w:abstractNum w:abstractNumId="11" w15:restartNumberingAfterBreak="0">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5165DBB"/>
    <w:multiLevelType w:val="hybridMultilevel"/>
    <w:tmpl w:val="1142907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A522A23"/>
    <w:multiLevelType w:val="hybridMultilevel"/>
    <w:tmpl w:val="38C09C5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20"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1FA11DC3"/>
    <w:multiLevelType w:val="hybridMultilevel"/>
    <w:tmpl w:val="CBDAFC68"/>
    <w:lvl w:ilvl="0" w:tplc="B2D8A7A0">
      <w:start w:val="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1" w15:restartNumberingAfterBreak="0">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3FF42CB2"/>
    <w:multiLevelType w:val="hybridMultilevel"/>
    <w:tmpl w:val="B2A88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D8535A7"/>
    <w:multiLevelType w:val="hybridMultilevel"/>
    <w:tmpl w:val="2D78B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5"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7"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94C4A0E"/>
    <w:multiLevelType w:val="multilevel"/>
    <w:tmpl w:val="32FA17DC"/>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6EF86772"/>
    <w:multiLevelType w:val="multilevel"/>
    <w:tmpl w:val="D8E8CFCC"/>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4" w15:restartNumberingAfterBreak="0">
    <w:nsid w:val="7131430A"/>
    <w:multiLevelType w:val="hybridMultilevel"/>
    <w:tmpl w:val="2BF0F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7" w15:restartNumberingAfterBreak="0">
    <w:nsid w:val="78686ED7"/>
    <w:multiLevelType w:val="hybridMultilevel"/>
    <w:tmpl w:val="DAD25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tplc="9DCACDD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tplc="9DCACDD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9"/>
  </w:num>
  <w:num w:numId="5">
    <w:abstractNumId w:val="28"/>
  </w:num>
  <w:num w:numId="6">
    <w:abstractNumId w:val="47"/>
  </w:num>
  <w:num w:numId="7">
    <w:abstractNumId w:val="45"/>
  </w:num>
  <w:num w:numId="8">
    <w:abstractNumId w:val="51"/>
  </w:num>
  <w:num w:numId="9">
    <w:abstractNumId w:val="40"/>
  </w:num>
  <w:num w:numId="10">
    <w:abstractNumId w:val="30"/>
  </w:num>
  <w:num w:numId="11">
    <w:abstractNumId w:val="48"/>
  </w:num>
  <w:num w:numId="12">
    <w:abstractNumId w:val="48"/>
  </w:num>
  <w:num w:numId="13">
    <w:abstractNumId w:val="43"/>
  </w:num>
  <w:num w:numId="14">
    <w:abstractNumId w:val="52"/>
  </w:num>
  <w:num w:numId="15">
    <w:abstractNumId w:val="32"/>
  </w:num>
  <w:num w:numId="16">
    <w:abstractNumId w:val="36"/>
  </w:num>
  <w:num w:numId="17">
    <w:abstractNumId w:val="33"/>
  </w:num>
  <w:num w:numId="18">
    <w:abstractNumId w:val="18"/>
  </w:num>
  <w:num w:numId="19">
    <w:abstractNumId w:val="27"/>
  </w:num>
  <w:num w:numId="20">
    <w:abstractNumId w:val="20"/>
  </w:num>
  <w:num w:numId="21">
    <w:abstractNumId w:val="23"/>
  </w:num>
  <w:num w:numId="22">
    <w:abstractNumId w:val="19"/>
  </w:num>
  <w:num w:numId="23">
    <w:abstractNumId w:val="46"/>
  </w:num>
  <w:num w:numId="24">
    <w:abstractNumId w:val="38"/>
  </w:num>
  <w:num w:numId="25">
    <w:abstractNumId w:val="29"/>
  </w:num>
  <w:num w:numId="26">
    <w:abstractNumId w:val="39"/>
  </w:num>
  <w:num w:numId="27">
    <w:abstractNumId w:val="16"/>
  </w:num>
  <w:num w:numId="28">
    <w:abstractNumId w:val="55"/>
  </w:num>
  <w:num w:numId="29">
    <w:abstractNumId w:val="22"/>
  </w:num>
  <w:num w:numId="30">
    <w:abstractNumId w:val="26"/>
  </w:num>
  <w:num w:numId="31">
    <w:abstractNumId w:val="53"/>
  </w:num>
  <w:num w:numId="32">
    <w:abstractNumId w:val="21"/>
  </w:num>
  <w:num w:numId="33">
    <w:abstractNumId w:val="50"/>
  </w:num>
  <w:num w:numId="34">
    <w:abstractNumId w:val="25"/>
  </w:num>
  <w:num w:numId="35">
    <w:abstractNumId w:val="56"/>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4"/>
  </w:num>
  <w:num w:numId="47">
    <w:abstractNumId w:val="13"/>
  </w:num>
  <w:num w:numId="48">
    <w:abstractNumId w:val="24"/>
  </w:num>
  <w:num w:numId="49">
    <w:abstractNumId w:val="15"/>
  </w:num>
  <w:num w:numId="50">
    <w:abstractNumId w:val="41"/>
  </w:num>
  <w:num w:numId="51">
    <w:abstractNumId w:val="34"/>
  </w:num>
  <w:num w:numId="52">
    <w:abstractNumId w:val="11"/>
  </w:num>
  <w:num w:numId="53">
    <w:abstractNumId w:val="35"/>
  </w:num>
  <w:num w:numId="54">
    <w:abstractNumId w:val="58"/>
  </w:num>
  <w:num w:numId="55">
    <w:abstractNumId w:val="31"/>
  </w:num>
  <w:num w:numId="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7"/>
  </w:num>
  <w:num w:numId="58">
    <w:abstractNumId w:val="14"/>
  </w:num>
  <w:num w:numId="59">
    <w:abstractNumId w:val="57"/>
  </w:num>
  <w:num w:numId="60">
    <w:abstractNumId w:val="42"/>
  </w:num>
  <w:num w:numId="61">
    <w:abstractNumId w:val="37"/>
  </w:num>
  <w:num w:numId="62">
    <w:abstractNumId w:val="5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84"/>
    <w:rsid w:val="00024717"/>
    <w:rsid w:val="00024B40"/>
    <w:rsid w:val="00025968"/>
    <w:rsid w:val="0002649B"/>
    <w:rsid w:val="00033397"/>
    <w:rsid w:val="00040095"/>
    <w:rsid w:val="00050BC1"/>
    <w:rsid w:val="00051834"/>
    <w:rsid w:val="00054913"/>
    <w:rsid w:val="00054A22"/>
    <w:rsid w:val="00055517"/>
    <w:rsid w:val="00060D47"/>
    <w:rsid w:val="00062023"/>
    <w:rsid w:val="000655A6"/>
    <w:rsid w:val="00065DC0"/>
    <w:rsid w:val="00067537"/>
    <w:rsid w:val="00071281"/>
    <w:rsid w:val="00080512"/>
    <w:rsid w:val="000830BE"/>
    <w:rsid w:val="000916A4"/>
    <w:rsid w:val="00094AE7"/>
    <w:rsid w:val="00096D4F"/>
    <w:rsid w:val="000A334B"/>
    <w:rsid w:val="000B06C3"/>
    <w:rsid w:val="000B6796"/>
    <w:rsid w:val="000B78FC"/>
    <w:rsid w:val="000C15CE"/>
    <w:rsid w:val="000C17D1"/>
    <w:rsid w:val="000C47C3"/>
    <w:rsid w:val="000D3277"/>
    <w:rsid w:val="000D58AB"/>
    <w:rsid w:val="000D6D95"/>
    <w:rsid w:val="000F7130"/>
    <w:rsid w:val="00103D08"/>
    <w:rsid w:val="00105B1C"/>
    <w:rsid w:val="001116D5"/>
    <w:rsid w:val="00112C34"/>
    <w:rsid w:val="00114804"/>
    <w:rsid w:val="00116588"/>
    <w:rsid w:val="0011666D"/>
    <w:rsid w:val="00120671"/>
    <w:rsid w:val="00133525"/>
    <w:rsid w:val="00136FE1"/>
    <w:rsid w:val="001410EA"/>
    <w:rsid w:val="00143450"/>
    <w:rsid w:val="0015504B"/>
    <w:rsid w:val="00171886"/>
    <w:rsid w:val="001763C0"/>
    <w:rsid w:val="0017712F"/>
    <w:rsid w:val="001779CC"/>
    <w:rsid w:val="0018144D"/>
    <w:rsid w:val="00193C54"/>
    <w:rsid w:val="00197962"/>
    <w:rsid w:val="001A4C42"/>
    <w:rsid w:val="001A7420"/>
    <w:rsid w:val="001B6637"/>
    <w:rsid w:val="001C07AF"/>
    <w:rsid w:val="001C21C3"/>
    <w:rsid w:val="001C28A2"/>
    <w:rsid w:val="001C4A90"/>
    <w:rsid w:val="001D02C2"/>
    <w:rsid w:val="001D2975"/>
    <w:rsid w:val="001E0FF3"/>
    <w:rsid w:val="001E7F60"/>
    <w:rsid w:val="001F0C1D"/>
    <w:rsid w:val="001F1132"/>
    <w:rsid w:val="001F168B"/>
    <w:rsid w:val="001F6216"/>
    <w:rsid w:val="00204485"/>
    <w:rsid w:val="00215826"/>
    <w:rsid w:val="00224195"/>
    <w:rsid w:val="00226FF7"/>
    <w:rsid w:val="00230F6E"/>
    <w:rsid w:val="00233843"/>
    <w:rsid w:val="002347A2"/>
    <w:rsid w:val="002351F8"/>
    <w:rsid w:val="00241711"/>
    <w:rsid w:val="00252570"/>
    <w:rsid w:val="00253A41"/>
    <w:rsid w:val="00260498"/>
    <w:rsid w:val="00263403"/>
    <w:rsid w:val="002675F0"/>
    <w:rsid w:val="002746F2"/>
    <w:rsid w:val="002A75FE"/>
    <w:rsid w:val="002B293E"/>
    <w:rsid w:val="002B6339"/>
    <w:rsid w:val="002C1487"/>
    <w:rsid w:val="002D39FB"/>
    <w:rsid w:val="002D3A2E"/>
    <w:rsid w:val="002E00EE"/>
    <w:rsid w:val="002F7374"/>
    <w:rsid w:val="00311430"/>
    <w:rsid w:val="0031260C"/>
    <w:rsid w:val="003140C2"/>
    <w:rsid w:val="003154B0"/>
    <w:rsid w:val="00316ED9"/>
    <w:rsid w:val="003172DC"/>
    <w:rsid w:val="00337D7D"/>
    <w:rsid w:val="00341E75"/>
    <w:rsid w:val="003446B5"/>
    <w:rsid w:val="00346240"/>
    <w:rsid w:val="00347196"/>
    <w:rsid w:val="00347342"/>
    <w:rsid w:val="00350F52"/>
    <w:rsid w:val="0035462D"/>
    <w:rsid w:val="00361938"/>
    <w:rsid w:val="003675D7"/>
    <w:rsid w:val="00372FC7"/>
    <w:rsid w:val="00374ED5"/>
    <w:rsid w:val="003765B8"/>
    <w:rsid w:val="003916B9"/>
    <w:rsid w:val="00394CBC"/>
    <w:rsid w:val="003B2823"/>
    <w:rsid w:val="003C3971"/>
    <w:rsid w:val="003C41C1"/>
    <w:rsid w:val="003C5C81"/>
    <w:rsid w:val="003C7592"/>
    <w:rsid w:val="003D05CF"/>
    <w:rsid w:val="003D0D3F"/>
    <w:rsid w:val="003E1A57"/>
    <w:rsid w:val="003E1E07"/>
    <w:rsid w:val="003E3045"/>
    <w:rsid w:val="003E376E"/>
    <w:rsid w:val="003F0996"/>
    <w:rsid w:val="003F6813"/>
    <w:rsid w:val="00422B35"/>
    <w:rsid w:val="00423334"/>
    <w:rsid w:val="004329A8"/>
    <w:rsid w:val="004345EC"/>
    <w:rsid w:val="0045366A"/>
    <w:rsid w:val="00453A92"/>
    <w:rsid w:val="00465515"/>
    <w:rsid w:val="00474966"/>
    <w:rsid w:val="00482EA7"/>
    <w:rsid w:val="00496AA9"/>
    <w:rsid w:val="004A6DBB"/>
    <w:rsid w:val="004A6EB1"/>
    <w:rsid w:val="004A6ECC"/>
    <w:rsid w:val="004B0D8C"/>
    <w:rsid w:val="004B0FCA"/>
    <w:rsid w:val="004B47C7"/>
    <w:rsid w:val="004B4A61"/>
    <w:rsid w:val="004B7118"/>
    <w:rsid w:val="004C0C32"/>
    <w:rsid w:val="004C40C8"/>
    <w:rsid w:val="004D3578"/>
    <w:rsid w:val="004D3A31"/>
    <w:rsid w:val="004D59D2"/>
    <w:rsid w:val="004D5A05"/>
    <w:rsid w:val="004E0CD0"/>
    <w:rsid w:val="004E213A"/>
    <w:rsid w:val="004F0988"/>
    <w:rsid w:val="004F1BAB"/>
    <w:rsid w:val="004F3340"/>
    <w:rsid w:val="0050039C"/>
    <w:rsid w:val="0050664C"/>
    <w:rsid w:val="0051228E"/>
    <w:rsid w:val="0053388B"/>
    <w:rsid w:val="00535773"/>
    <w:rsid w:val="00537CAE"/>
    <w:rsid w:val="00543912"/>
    <w:rsid w:val="00543E6C"/>
    <w:rsid w:val="00551577"/>
    <w:rsid w:val="005566B7"/>
    <w:rsid w:val="00565087"/>
    <w:rsid w:val="005962F3"/>
    <w:rsid w:val="00597B11"/>
    <w:rsid w:val="005D2E01"/>
    <w:rsid w:val="005D4FD0"/>
    <w:rsid w:val="005D7096"/>
    <w:rsid w:val="005D7526"/>
    <w:rsid w:val="005E047E"/>
    <w:rsid w:val="005E4BB2"/>
    <w:rsid w:val="005E5F66"/>
    <w:rsid w:val="005F473A"/>
    <w:rsid w:val="005F5BDF"/>
    <w:rsid w:val="005F7690"/>
    <w:rsid w:val="00602AEA"/>
    <w:rsid w:val="00605BA3"/>
    <w:rsid w:val="00614FDF"/>
    <w:rsid w:val="00627546"/>
    <w:rsid w:val="006346FB"/>
    <w:rsid w:val="0063543D"/>
    <w:rsid w:val="00636F89"/>
    <w:rsid w:val="006415A0"/>
    <w:rsid w:val="006451F7"/>
    <w:rsid w:val="00647114"/>
    <w:rsid w:val="0065571C"/>
    <w:rsid w:val="0066441B"/>
    <w:rsid w:val="006730DD"/>
    <w:rsid w:val="006806C1"/>
    <w:rsid w:val="00683F0B"/>
    <w:rsid w:val="006907A7"/>
    <w:rsid w:val="006961D1"/>
    <w:rsid w:val="006976D4"/>
    <w:rsid w:val="006A1BA9"/>
    <w:rsid w:val="006A323F"/>
    <w:rsid w:val="006B0C70"/>
    <w:rsid w:val="006B22BB"/>
    <w:rsid w:val="006B30D0"/>
    <w:rsid w:val="006B4AB8"/>
    <w:rsid w:val="006C3D95"/>
    <w:rsid w:val="006C59EB"/>
    <w:rsid w:val="006C5D7B"/>
    <w:rsid w:val="006D30AB"/>
    <w:rsid w:val="006D561C"/>
    <w:rsid w:val="006E5C86"/>
    <w:rsid w:val="006E5E82"/>
    <w:rsid w:val="00701116"/>
    <w:rsid w:val="00713C44"/>
    <w:rsid w:val="00723D2B"/>
    <w:rsid w:val="00732222"/>
    <w:rsid w:val="00734A5B"/>
    <w:rsid w:val="0073516E"/>
    <w:rsid w:val="0074026F"/>
    <w:rsid w:val="007429F6"/>
    <w:rsid w:val="007440C9"/>
    <w:rsid w:val="00744E76"/>
    <w:rsid w:val="00750BF8"/>
    <w:rsid w:val="00753C85"/>
    <w:rsid w:val="00757964"/>
    <w:rsid w:val="00757E1A"/>
    <w:rsid w:val="0077170E"/>
    <w:rsid w:val="00774DA4"/>
    <w:rsid w:val="0078007D"/>
    <w:rsid w:val="00780213"/>
    <w:rsid w:val="00780B89"/>
    <w:rsid w:val="00780C94"/>
    <w:rsid w:val="00781F0F"/>
    <w:rsid w:val="007843CB"/>
    <w:rsid w:val="00784D78"/>
    <w:rsid w:val="007860AB"/>
    <w:rsid w:val="00796CDA"/>
    <w:rsid w:val="007A2BE2"/>
    <w:rsid w:val="007A58CE"/>
    <w:rsid w:val="007A5CD5"/>
    <w:rsid w:val="007B600E"/>
    <w:rsid w:val="007C59E0"/>
    <w:rsid w:val="007C62FA"/>
    <w:rsid w:val="007E4BF7"/>
    <w:rsid w:val="007E7AAA"/>
    <w:rsid w:val="007F0F4A"/>
    <w:rsid w:val="007F2871"/>
    <w:rsid w:val="008011FE"/>
    <w:rsid w:val="008028A4"/>
    <w:rsid w:val="008078FF"/>
    <w:rsid w:val="00820E23"/>
    <w:rsid w:val="00823806"/>
    <w:rsid w:val="008242EB"/>
    <w:rsid w:val="00830747"/>
    <w:rsid w:val="00837EF8"/>
    <w:rsid w:val="00844C0B"/>
    <w:rsid w:val="00845C47"/>
    <w:rsid w:val="008511BA"/>
    <w:rsid w:val="00856668"/>
    <w:rsid w:val="008607A3"/>
    <w:rsid w:val="00863375"/>
    <w:rsid w:val="00870499"/>
    <w:rsid w:val="008768CA"/>
    <w:rsid w:val="008819E5"/>
    <w:rsid w:val="008868E8"/>
    <w:rsid w:val="00894171"/>
    <w:rsid w:val="008C384C"/>
    <w:rsid w:val="008C57B5"/>
    <w:rsid w:val="008D2760"/>
    <w:rsid w:val="008D4005"/>
    <w:rsid w:val="008E4715"/>
    <w:rsid w:val="008F2002"/>
    <w:rsid w:val="008F5DF7"/>
    <w:rsid w:val="008F6494"/>
    <w:rsid w:val="00902203"/>
    <w:rsid w:val="0090271F"/>
    <w:rsid w:val="00902E23"/>
    <w:rsid w:val="00904593"/>
    <w:rsid w:val="009048CC"/>
    <w:rsid w:val="009114D7"/>
    <w:rsid w:val="00913359"/>
    <w:rsid w:val="0091348E"/>
    <w:rsid w:val="00913CF9"/>
    <w:rsid w:val="0091699E"/>
    <w:rsid w:val="00917CCB"/>
    <w:rsid w:val="00923170"/>
    <w:rsid w:val="00930833"/>
    <w:rsid w:val="00930C27"/>
    <w:rsid w:val="009332DD"/>
    <w:rsid w:val="0093592D"/>
    <w:rsid w:val="00942EC2"/>
    <w:rsid w:val="00962E08"/>
    <w:rsid w:val="0097516A"/>
    <w:rsid w:val="009752E0"/>
    <w:rsid w:val="0097551E"/>
    <w:rsid w:val="009A47E7"/>
    <w:rsid w:val="009A65A8"/>
    <w:rsid w:val="009B1578"/>
    <w:rsid w:val="009B2F95"/>
    <w:rsid w:val="009B4D8B"/>
    <w:rsid w:val="009C18D0"/>
    <w:rsid w:val="009C50E8"/>
    <w:rsid w:val="009C74B0"/>
    <w:rsid w:val="009D164C"/>
    <w:rsid w:val="009D44FE"/>
    <w:rsid w:val="009E134D"/>
    <w:rsid w:val="009E4E3E"/>
    <w:rsid w:val="009E67C4"/>
    <w:rsid w:val="009F0085"/>
    <w:rsid w:val="009F37B7"/>
    <w:rsid w:val="00A01B48"/>
    <w:rsid w:val="00A07B1C"/>
    <w:rsid w:val="00A10434"/>
    <w:rsid w:val="00A10F02"/>
    <w:rsid w:val="00A11E2A"/>
    <w:rsid w:val="00A15A96"/>
    <w:rsid w:val="00A164B4"/>
    <w:rsid w:val="00A21700"/>
    <w:rsid w:val="00A26956"/>
    <w:rsid w:val="00A27486"/>
    <w:rsid w:val="00A3423D"/>
    <w:rsid w:val="00A34E1C"/>
    <w:rsid w:val="00A44B06"/>
    <w:rsid w:val="00A53724"/>
    <w:rsid w:val="00A56066"/>
    <w:rsid w:val="00A71F7F"/>
    <w:rsid w:val="00A73129"/>
    <w:rsid w:val="00A76FE9"/>
    <w:rsid w:val="00A80B90"/>
    <w:rsid w:val="00A82346"/>
    <w:rsid w:val="00A84E6A"/>
    <w:rsid w:val="00A900C9"/>
    <w:rsid w:val="00A901E9"/>
    <w:rsid w:val="00A9097E"/>
    <w:rsid w:val="00A92BA1"/>
    <w:rsid w:val="00A94B88"/>
    <w:rsid w:val="00AA024D"/>
    <w:rsid w:val="00AB5D1D"/>
    <w:rsid w:val="00AC29A6"/>
    <w:rsid w:val="00AC6765"/>
    <w:rsid w:val="00AC6BC6"/>
    <w:rsid w:val="00AD41E0"/>
    <w:rsid w:val="00AD611A"/>
    <w:rsid w:val="00AD71D9"/>
    <w:rsid w:val="00AD728B"/>
    <w:rsid w:val="00AD78D2"/>
    <w:rsid w:val="00AE3496"/>
    <w:rsid w:val="00AE65E2"/>
    <w:rsid w:val="00AF42E4"/>
    <w:rsid w:val="00AF6665"/>
    <w:rsid w:val="00B02987"/>
    <w:rsid w:val="00B052C5"/>
    <w:rsid w:val="00B07659"/>
    <w:rsid w:val="00B10146"/>
    <w:rsid w:val="00B13EB9"/>
    <w:rsid w:val="00B15449"/>
    <w:rsid w:val="00B30888"/>
    <w:rsid w:val="00B37555"/>
    <w:rsid w:val="00B4318E"/>
    <w:rsid w:val="00B43881"/>
    <w:rsid w:val="00B65E62"/>
    <w:rsid w:val="00B7213D"/>
    <w:rsid w:val="00B837C1"/>
    <w:rsid w:val="00B93086"/>
    <w:rsid w:val="00B9644C"/>
    <w:rsid w:val="00BA19ED"/>
    <w:rsid w:val="00BA3DF8"/>
    <w:rsid w:val="00BA4B8D"/>
    <w:rsid w:val="00BB1BE3"/>
    <w:rsid w:val="00BC0F7D"/>
    <w:rsid w:val="00BC76BB"/>
    <w:rsid w:val="00BD18AB"/>
    <w:rsid w:val="00BD2527"/>
    <w:rsid w:val="00BD5CDF"/>
    <w:rsid w:val="00BD6461"/>
    <w:rsid w:val="00BD7D31"/>
    <w:rsid w:val="00BE3255"/>
    <w:rsid w:val="00BE6B4F"/>
    <w:rsid w:val="00BE6DDC"/>
    <w:rsid w:val="00BF128E"/>
    <w:rsid w:val="00BF33F0"/>
    <w:rsid w:val="00BF45F7"/>
    <w:rsid w:val="00BF50E0"/>
    <w:rsid w:val="00C07047"/>
    <w:rsid w:val="00C074DD"/>
    <w:rsid w:val="00C1496A"/>
    <w:rsid w:val="00C20180"/>
    <w:rsid w:val="00C207AF"/>
    <w:rsid w:val="00C33079"/>
    <w:rsid w:val="00C35FE5"/>
    <w:rsid w:val="00C41AAF"/>
    <w:rsid w:val="00C45231"/>
    <w:rsid w:val="00C474CA"/>
    <w:rsid w:val="00C5420C"/>
    <w:rsid w:val="00C55D88"/>
    <w:rsid w:val="00C61CD6"/>
    <w:rsid w:val="00C621FB"/>
    <w:rsid w:val="00C66437"/>
    <w:rsid w:val="00C67D42"/>
    <w:rsid w:val="00C71A1C"/>
    <w:rsid w:val="00C72833"/>
    <w:rsid w:val="00C77AAD"/>
    <w:rsid w:val="00C80F1D"/>
    <w:rsid w:val="00C8669C"/>
    <w:rsid w:val="00C87B9A"/>
    <w:rsid w:val="00C93F40"/>
    <w:rsid w:val="00CA3D0C"/>
    <w:rsid w:val="00CC4E6C"/>
    <w:rsid w:val="00CC5A50"/>
    <w:rsid w:val="00CF1BB3"/>
    <w:rsid w:val="00CF284D"/>
    <w:rsid w:val="00CF2C6D"/>
    <w:rsid w:val="00CF4994"/>
    <w:rsid w:val="00D0373F"/>
    <w:rsid w:val="00D13ABA"/>
    <w:rsid w:val="00D37609"/>
    <w:rsid w:val="00D43449"/>
    <w:rsid w:val="00D47932"/>
    <w:rsid w:val="00D51918"/>
    <w:rsid w:val="00D51AE0"/>
    <w:rsid w:val="00D54ECD"/>
    <w:rsid w:val="00D56EC7"/>
    <w:rsid w:val="00D57972"/>
    <w:rsid w:val="00D64A45"/>
    <w:rsid w:val="00D668E7"/>
    <w:rsid w:val="00D675A9"/>
    <w:rsid w:val="00D738D6"/>
    <w:rsid w:val="00D755EB"/>
    <w:rsid w:val="00D76048"/>
    <w:rsid w:val="00D76F43"/>
    <w:rsid w:val="00D85C6C"/>
    <w:rsid w:val="00D85DD5"/>
    <w:rsid w:val="00D87E00"/>
    <w:rsid w:val="00D9134D"/>
    <w:rsid w:val="00DA7A03"/>
    <w:rsid w:val="00DB0A0F"/>
    <w:rsid w:val="00DB1818"/>
    <w:rsid w:val="00DC309B"/>
    <w:rsid w:val="00DC41B5"/>
    <w:rsid w:val="00DC4DA2"/>
    <w:rsid w:val="00DD4C17"/>
    <w:rsid w:val="00DD74A5"/>
    <w:rsid w:val="00DE2BA6"/>
    <w:rsid w:val="00DF1660"/>
    <w:rsid w:val="00DF2B1F"/>
    <w:rsid w:val="00DF62CD"/>
    <w:rsid w:val="00DF63A9"/>
    <w:rsid w:val="00E010F8"/>
    <w:rsid w:val="00E05CEA"/>
    <w:rsid w:val="00E07659"/>
    <w:rsid w:val="00E14211"/>
    <w:rsid w:val="00E16509"/>
    <w:rsid w:val="00E20B6B"/>
    <w:rsid w:val="00E25758"/>
    <w:rsid w:val="00E31168"/>
    <w:rsid w:val="00E31A56"/>
    <w:rsid w:val="00E359C0"/>
    <w:rsid w:val="00E44582"/>
    <w:rsid w:val="00E53870"/>
    <w:rsid w:val="00E56A80"/>
    <w:rsid w:val="00E56FDC"/>
    <w:rsid w:val="00E70A2E"/>
    <w:rsid w:val="00E72E79"/>
    <w:rsid w:val="00E77645"/>
    <w:rsid w:val="00E92B69"/>
    <w:rsid w:val="00E94904"/>
    <w:rsid w:val="00EA15B0"/>
    <w:rsid w:val="00EA1C6A"/>
    <w:rsid w:val="00EA56DA"/>
    <w:rsid w:val="00EA5EA7"/>
    <w:rsid w:val="00EC10DA"/>
    <w:rsid w:val="00EC4A25"/>
    <w:rsid w:val="00ED2512"/>
    <w:rsid w:val="00ED3D1C"/>
    <w:rsid w:val="00ED4185"/>
    <w:rsid w:val="00ED66A5"/>
    <w:rsid w:val="00EF1336"/>
    <w:rsid w:val="00F01260"/>
    <w:rsid w:val="00F024A4"/>
    <w:rsid w:val="00F025A2"/>
    <w:rsid w:val="00F04712"/>
    <w:rsid w:val="00F0529C"/>
    <w:rsid w:val="00F13360"/>
    <w:rsid w:val="00F16FF8"/>
    <w:rsid w:val="00F22EC7"/>
    <w:rsid w:val="00F265F5"/>
    <w:rsid w:val="00F325C8"/>
    <w:rsid w:val="00F4277B"/>
    <w:rsid w:val="00F63FCD"/>
    <w:rsid w:val="00F653B8"/>
    <w:rsid w:val="00F6630B"/>
    <w:rsid w:val="00F9008D"/>
    <w:rsid w:val="00FA1266"/>
    <w:rsid w:val="00FA34F2"/>
    <w:rsid w:val="00FA4221"/>
    <w:rsid w:val="00FA7934"/>
    <w:rsid w:val="00FB26A1"/>
    <w:rsid w:val="00FC1192"/>
    <w:rsid w:val="00FD4B14"/>
    <w:rsid w:val="00FE5AA4"/>
    <w:rsid w:val="00FE7292"/>
    <w:rsid w:val="01DA2E77"/>
    <w:rsid w:val="03843522"/>
    <w:rsid w:val="04E63E6F"/>
    <w:rsid w:val="073DD5D4"/>
    <w:rsid w:val="089277E9"/>
    <w:rsid w:val="0E55184B"/>
    <w:rsid w:val="0F426D5B"/>
    <w:rsid w:val="135FD782"/>
    <w:rsid w:val="1559AE74"/>
    <w:rsid w:val="169AFC33"/>
    <w:rsid w:val="16F23F6F"/>
    <w:rsid w:val="19B35B12"/>
    <w:rsid w:val="1A5E7292"/>
    <w:rsid w:val="1AC0D948"/>
    <w:rsid w:val="1AFED869"/>
    <w:rsid w:val="1B4E2F3B"/>
    <w:rsid w:val="1B743ECA"/>
    <w:rsid w:val="1D473E8D"/>
    <w:rsid w:val="1F3F9598"/>
    <w:rsid w:val="231C1AC3"/>
    <w:rsid w:val="26E46372"/>
    <w:rsid w:val="271C5EB1"/>
    <w:rsid w:val="2FCB21C7"/>
    <w:rsid w:val="303512E6"/>
    <w:rsid w:val="30AD9BDA"/>
    <w:rsid w:val="348482DD"/>
    <w:rsid w:val="3567D606"/>
    <w:rsid w:val="391F40C6"/>
    <w:rsid w:val="3F1B8A73"/>
    <w:rsid w:val="42BC50A5"/>
    <w:rsid w:val="430A4544"/>
    <w:rsid w:val="4341E323"/>
    <w:rsid w:val="4484014A"/>
    <w:rsid w:val="45437B55"/>
    <w:rsid w:val="49C95070"/>
    <w:rsid w:val="4AFA3019"/>
    <w:rsid w:val="4B583460"/>
    <w:rsid w:val="4CFAE4A2"/>
    <w:rsid w:val="53C47331"/>
    <w:rsid w:val="53D12221"/>
    <w:rsid w:val="564DB3B9"/>
    <w:rsid w:val="592439EF"/>
    <w:rsid w:val="5AFE6154"/>
    <w:rsid w:val="5E0EFB4C"/>
    <w:rsid w:val="5E8F2AAD"/>
    <w:rsid w:val="61BD5E0A"/>
    <w:rsid w:val="62D805AA"/>
    <w:rsid w:val="646DE3D9"/>
    <w:rsid w:val="64AA035B"/>
    <w:rsid w:val="65707D74"/>
    <w:rsid w:val="65A21BE6"/>
    <w:rsid w:val="67F4A979"/>
    <w:rsid w:val="67FDFA0E"/>
    <w:rsid w:val="6D29C98D"/>
    <w:rsid w:val="71762033"/>
    <w:rsid w:val="73246A83"/>
    <w:rsid w:val="741F5897"/>
    <w:rsid w:val="786448D2"/>
    <w:rsid w:val="789F42B5"/>
    <w:rsid w:val="795031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41C1"/>
    <w:pPr>
      <w:spacing w:after="180"/>
    </w:pPr>
    <w:rPr>
      <w:rFonts w:ascii="Arial" w:hAnsi="Arial"/>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paragraph" w:customStyle="1" w:styleId="TH">
    <w:name w:val="TH"/>
    <w:basedOn w:val="Normal"/>
    <w:link w:val="THChar"/>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A80B90"/>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HeaderChar">
    <w:name w:val="Header Char"/>
    <w:link w:val="Header"/>
    <w:rsid w:val="00120671"/>
    <w:rPr>
      <w:rFonts w:ascii="Arial" w:hAnsi="Arial"/>
      <w:b/>
      <w:noProof/>
      <w:sz w:val="18"/>
      <w:lang w:val="en-GB" w:eastAsia="ja-JP"/>
    </w:rPr>
  </w:style>
  <w:style w:type="character" w:styleId="CommentReference">
    <w:name w:val="annotation reference"/>
    <w:rsid w:val="00120671"/>
    <w:rPr>
      <w:sz w:val="16"/>
      <w:szCs w:val="16"/>
    </w:rPr>
  </w:style>
  <w:style w:type="paragraph" w:styleId="CommentText">
    <w:name w:val="annotation text"/>
    <w:basedOn w:val="Normal"/>
    <w:link w:val="CommentTextChar"/>
    <w:rsid w:val="00120671"/>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120671"/>
    <w:rPr>
      <w:color w:val="000000"/>
      <w:lang w:val="en-GB" w:eastAsia="ja-JP"/>
    </w:rPr>
  </w:style>
  <w:style w:type="paragraph" w:styleId="CommentSubject">
    <w:name w:val="annotation subject"/>
    <w:basedOn w:val="CommentText"/>
    <w:next w:val="CommentText"/>
    <w:link w:val="CommentSubjectChar"/>
    <w:rsid w:val="00120671"/>
    <w:rPr>
      <w:b/>
      <w:bCs/>
    </w:rPr>
  </w:style>
  <w:style w:type="character" w:customStyle="1" w:styleId="CommentSubjectChar">
    <w:name w:val="Comment Subject Char"/>
    <w:basedOn w:val="CommentTextChar"/>
    <w:link w:val="CommentSubject"/>
    <w:rsid w:val="00120671"/>
    <w:rPr>
      <w:b/>
      <w:bCs/>
      <w:color w:val="000000"/>
      <w:lang w:val="en-GB" w:eastAsia="ja-JP"/>
    </w:rPr>
  </w:style>
  <w:style w:type="paragraph" w:styleId="FootnoteText">
    <w:name w:val="footnote text"/>
    <w:basedOn w:val="Normal"/>
    <w:link w:val="FootnoteTextChar"/>
    <w:rsid w:val="00120671"/>
    <w:pPr>
      <w:overflowPunct w:val="0"/>
      <w:autoSpaceDE w:val="0"/>
      <w:autoSpaceDN w:val="0"/>
      <w:adjustRightInd w:val="0"/>
      <w:textAlignment w:val="baseline"/>
    </w:pPr>
    <w:rPr>
      <w:color w:val="000000"/>
      <w:lang w:eastAsia="ja-JP"/>
    </w:r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PlainText">
    <w:name w:val="Plain Text"/>
    <w:basedOn w:val="Normal"/>
    <w:link w:val="PlainTextChar"/>
    <w:rsid w:val="00120671"/>
    <w:rPr>
      <w:rFonts w:ascii="Courier New" w:hAnsi="Courier New"/>
      <w:lang w:val="nb-NO" w:eastAsia="x-none"/>
    </w:rPr>
  </w:style>
  <w:style w:type="character" w:customStyle="1" w:styleId="PlainTextChar">
    <w:name w:val="Plain Text Char"/>
    <w:basedOn w:val="DefaultParagraphFont"/>
    <w:link w:val="Plain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BalloonText">
    <w:name w:val="Balloon Text"/>
    <w:basedOn w:val="Normal"/>
    <w:link w:val="BalloonTextChar"/>
    <w:semiHidden/>
    <w:unhideWhenUsed/>
    <w:rsid w:val="00C474C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74CA"/>
    <w:rPr>
      <w:rFonts w:ascii="Segoe UI" w:hAnsi="Segoe UI" w:cs="Segoe UI"/>
      <w:sz w:val="18"/>
      <w:szCs w:val="18"/>
      <w:lang w:val="en-GB" w:eastAsia="en-US"/>
    </w:rPr>
  </w:style>
  <w:style w:type="character" w:customStyle="1" w:styleId="NOChar">
    <w:name w:val="NO Char"/>
    <w:rsid w:val="009B2F95"/>
    <w:rPr>
      <w:color w:val="000000"/>
      <w:lang w:val="en-GB" w:eastAsia="ja-JP"/>
    </w:rPr>
  </w:style>
  <w:style w:type="paragraph" w:styleId="ListParagraph">
    <w:name w:val="List Paragraph"/>
    <w:basedOn w:val="Normal"/>
    <w:uiPriority w:val="34"/>
    <w:qFormat/>
    <w:rsid w:val="00A11E2A"/>
    <w:pPr>
      <w:spacing w:after="0"/>
      <w:ind w:left="720"/>
      <w:contextualSpacing/>
      <w:jc w:val="both"/>
    </w:pPr>
    <w:rPr>
      <w:sz w:val="22"/>
      <w:lang w:val="en-US"/>
    </w:rPr>
  </w:style>
  <w:style w:type="paragraph" w:styleId="Caption">
    <w:name w:val="caption"/>
    <w:basedOn w:val="Normal"/>
    <w:next w:val="Normal"/>
    <w:unhideWhenUsed/>
    <w:qFormat/>
    <w:rsid w:val="00A11E2A"/>
    <w:pPr>
      <w:spacing w:after="200"/>
      <w:ind w:left="357"/>
      <w:jc w:val="both"/>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49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a1b734109368433d"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5AIRPNAIUNRU-2028481721-3577</_dlc_DocId>
    <_dlc_DocIdUrl xmlns="71c5aaf6-e6ce-465b-b873-5148d2a4c105">
      <Url>https://nokia.sharepoint.com/sites/c5g/e2earch/_layouts/15/DocIdRedir.aspx?ID=5AIRPNAIUNRU-2028481721-3577</Url>
      <Description>5AIRPNAIUNRU-2028481721-3577</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B5BA2-50D6-41E8-9120-DA628DE68115}">
  <ds:schemaRefs>
    <ds:schemaRef ds:uri="Microsoft.SharePoint.Taxonomy.ContentTypeSync"/>
  </ds:schemaRefs>
</ds:datastoreItem>
</file>

<file path=customXml/itemProps2.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3.xml><?xml version="1.0" encoding="utf-8"?>
<ds:datastoreItem xmlns:ds="http://schemas.openxmlformats.org/officeDocument/2006/customXml" ds:itemID="{5DA44ED3-DFF5-4B34-9722-54732DDF77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3BFC1F-C185-482F-AD77-EAFB93EACB9C}">
  <ds:schemaRefs>
    <ds:schemaRef ds:uri="http://schemas.microsoft.com/sharepoint/events"/>
  </ds:schemaRefs>
</ds:datastoreItem>
</file>

<file path=customXml/itemProps5.xml><?xml version="1.0" encoding="utf-8"?>
<ds:datastoreItem xmlns:ds="http://schemas.openxmlformats.org/officeDocument/2006/customXml" ds:itemID="{EEA09564-B36A-4013-9E4D-24893CDAFEE2}">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14DF881E-84BD-4B71-B57C-9440EE0EC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524</Words>
  <Characters>2989</Characters>
  <Application>Microsoft Office Word</Application>
  <DocSecurity>0</DocSecurity>
  <Lines>24</Lines>
  <Paragraphs>7</Paragraphs>
  <ScaleCrop>false</ScaleCrop>
  <Manager/>
  <Company/>
  <LinksUpToDate>false</LinksUpToDate>
  <CharactersWithSpaces>3506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Nokia</cp:lastModifiedBy>
  <cp:revision>7</cp:revision>
  <cp:lastPrinted>2019-02-25T14:05:00Z</cp:lastPrinted>
  <dcterms:created xsi:type="dcterms:W3CDTF">2020-10-02T16:45:00Z</dcterms:created>
  <dcterms:modified xsi:type="dcterms:W3CDTF">2020-10-02T20:46:00Z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45b568ab-8027-4432-be06-d759b6719ac4</vt:lpwstr>
  </property>
</Properties>
</file>