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A1D00" w14:textId="1B933112" w:rsidR="005A6F70" w:rsidRPr="003708EB" w:rsidRDefault="005A6F70" w:rsidP="005A6F70">
      <w:pPr>
        <w:pStyle w:val="CRCoverPage"/>
        <w:tabs>
          <w:tab w:val="right" w:pos="9639"/>
        </w:tabs>
        <w:spacing w:after="0"/>
        <w:rPr>
          <w:lang w:val="en-US"/>
        </w:rPr>
      </w:pPr>
      <w:bookmarkStart w:id="0" w:name="_Toc43317317"/>
      <w:bookmarkStart w:id="1" w:name="_Toc43374789"/>
      <w:bookmarkStart w:id="2" w:name="_Toc43375250"/>
      <w:bookmarkStart w:id="3" w:name="_Toc43801774"/>
      <w:bookmarkStart w:id="4" w:name="_Toc43806040"/>
      <w:bookmarkStart w:id="5" w:name="_Toc43806347"/>
      <w:bookmarkStart w:id="6" w:name="_Toc50466852"/>
      <w:bookmarkStart w:id="7" w:name="_Toc50468196"/>
      <w:bookmarkStart w:id="8" w:name="_Toc50468466"/>
      <w:bookmarkStart w:id="9" w:name="_Toc50468737"/>
      <w:bookmarkStart w:id="10" w:name="_Toc50630645"/>
      <w:bookmarkStart w:id="11" w:name="_Toc50631147"/>
      <w:bookmarkStart w:id="12" w:name="_Toc500949097"/>
      <w:bookmarkStart w:id="13" w:name="_Toc23255036"/>
      <w:bookmarkStart w:id="14" w:name="_Toc26346408"/>
      <w:bookmarkStart w:id="15" w:name="_Toc26346621"/>
      <w:bookmarkStart w:id="16" w:name="_Toc26773891"/>
      <w:bookmarkStart w:id="17" w:name="_Toc19026902"/>
      <w:bookmarkStart w:id="18" w:name="_Toc19034313"/>
      <w:bookmarkStart w:id="19" w:name="_Toc19036503"/>
      <w:bookmarkStart w:id="20" w:name="_Toc19037501"/>
      <w:bookmarkStart w:id="21" w:name="_Toc19048014"/>
      <w:r w:rsidRPr="19CA592D">
        <w:rPr>
          <w:b/>
          <w:sz w:val="24"/>
          <w:szCs w:val="24"/>
          <w:lang w:val="en-US"/>
        </w:rPr>
        <w:t>3GPP TSG-SA/WG2 Meeting #</w:t>
      </w:r>
      <w:r w:rsidRPr="19CA592D">
        <w:rPr>
          <w:b/>
          <w:bCs/>
          <w:noProof/>
          <w:sz w:val="24"/>
          <w:szCs w:val="24"/>
          <w:lang w:val="en-US"/>
        </w:rPr>
        <w:t>1</w:t>
      </w:r>
      <w:r>
        <w:rPr>
          <w:b/>
          <w:bCs/>
          <w:noProof/>
          <w:sz w:val="24"/>
          <w:szCs w:val="24"/>
          <w:lang w:val="en-US"/>
        </w:rPr>
        <w:t>41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682A16">
        <w:rPr>
          <w:b/>
          <w:bCs/>
          <w:i/>
          <w:iCs/>
          <w:noProof/>
          <w:sz w:val="28"/>
          <w:szCs w:val="28"/>
          <w:lang w:val="en-US"/>
        </w:rPr>
        <w:t>7134</w:t>
      </w:r>
    </w:p>
    <w:p w14:paraId="04676D1C" w14:textId="77777777" w:rsidR="005A6F70" w:rsidRDefault="005A6F70" w:rsidP="005A6F7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p>
    <w:p w14:paraId="0ED17210" w14:textId="77777777" w:rsidR="005A6F70" w:rsidRPr="008F1B1E" w:rsidRDefault="005A6F70" w:rsidP="005A6F70">
      <w:pPr>
        <w:ind w:left="2127" w:hanging="2127"/>
        <w:rPr>
          <w:rFonts w:ascii="Arial" w:hAnsi="Arial" w:cs="Arial"/>
          <w:b/>
        </w:rPr>
      </w:pPr>
      <w:r>
        <w:rPr>
          <w:rFonts w:ascii="Arial" w:hAnsi="Arial" w:cs="Arial"/>
          <w:b/>
        </w:rPr>
        <w:t>Source:</w:t>
      </w:r>
      <w:r>
        <w:rPr>
          <w:rFonts w:ascii="Arial" w:hAnsi="Arial" w:cs="Arial"/>
          <w:b/>
        </w:rPr>
        <w:tab/>
        <w:t>Ericsson</w:t>
      </w:r>
    </w:p>
    <w:p w14:paraId="14118DB5" w14:textId="0E4BC7BF" w:rsidR="005A6F70" w:rsidRPr="00660390" w:rsidRDefault="005A6F70" w:rsidP="005A6F70">
      <w:pPr>
        <w:ind w:left="2127" w:hanging="2127"/>
        <w:rPr>
          <w:rFonts w:ascii="Arial" w:hAnsi="Arial" w:cs="Arial"/>
          <w:b/>
        </w:rPr>
      </w:pPr>
      <w:r w:rsidRPr="00660390">
        <w:rPr>
          <w:rFonts w:ascii="Arial" w:hAnsi="Arial" w:cs="Arial"/>
          <w:b/>
        </w:rPr>
        <w:t>Title:</w:t>
      </w:r>
      <w:r>
        <w:rPr>
          <w:rFonts w:ascii="Arial" w:hAnsi="Arial" w:cs="Arial"/>
          <w:b/>
        </w:rPr>
        <w:tab/>
        <w:t>KI #1, Sol #1</w:t>
      </w:r>
      <w:r w:rsidR="008A50D5">
        <w:rPr>
          <w:rFonts w:ascii="Arial" w:hAnsi="Arial" w:cs="Arial"/>
          <w:b/>
        </w:rPr>
        <w:t>3</w:t>
      </w:r>
      <w:r>
        <w:rPr>
          <w:rFonts w:ascii="Arial" w:hAnsi="Arial" w:cs="Arial"/>
          <w:b/>
        </w:rPr>
        <w:t xml:space="preserve">: </w:t>
      </w:r>
      <w:r w:rsidRPr="004E3F83">
        <w:rPr>
          <w:rFonts w:ascii="Arial" w:hAnsi="Arial" w:cs="Arial"/>
          <w:b/>
        </w:rPr>
        <w:t>Updates to the solution</w:t>
      </w:r>
      <w:r>
        <w:rPr>
          <w:rFonts w:ascii="Arial" w:hAnsi="Arial" w:cs="Arial"/>
          <w:bCs/>
        </w:rPr>
        <w:t xml:space="preserve"> </w:t>
      </w:r>
    </w:p>
    <w:p w14:paraId="00760D95" w14:textId="77777777" w:rsidR="005A6F70" w:rsidRPr="00660390" w:rsidRDefault="005A6F70" w:rsidP="005A6F70">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4BF3C2C7" w14:textId="77777777" w:rsidR="005A6F70" w:rsidRPr="009E6DD9" w:rsidRDefault="005A6F70" w:rsidP="005A6F70">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6184283B" w14:textId="77777777" w:rsidR="005A6F70" w:rsidRPr="00660390" w:rsidRDefault="005A6F70" w:rsidP="005A6F70">
      <w:pPr>
        <w:ind w:left="2127" w:hanging="2127"/>
        <w:rPr>
          <w:rFonts w:ascii="Arial" w:hAnsi="Arial" w:cs="Arial"/>
          <w:b/>
        </w:rPr>
      </w:pPr>
      <w:r w:rsidRPr="00660390">
        <w:rPr>
          <w:rFonts w:ascii="Arial" w:hAnsi="Arial" w:cs="Arial"/>
          <w:b/>
        </w:rPr>
        <w:t>Work Item / Release:</w:t>
      </w:r>
      <w:r>
        <w:rPr>
          <w:rFonts w:ascii="Arial" w:hAnsi="Arial" w:cs="Arial"/>
          <w:b/>
        </w:rPr>
        <w:tab/>
      </w:r>
      <w:r>
        <w:rPr>
          <w:rFonts w:ascii="Arial" w:eastAsia="Batang" w:hAnsi="Arial" w:cs="Arial"/>
          <w:b/>
          <w:sz w:val="18"/>
          <w:szCs w:val="18"/>
          <w:lang w:eastAsia="ar-SA"/>
        </w:rPr>
        <w:t>FS_enh_EC</w:t>
      </w:r>
      <w:r w:rsidDel="005833A0">
        <w:rPr>
          <w:rFonts w:ascii="Arial" w:hAnsi="Arial" w:cs="Arial"/>
          <w:b/>
        </w:rPr>
        <w:t xml:space="preserve"> </w:t>
      </w:r>
      <w:r>
        <w:rPr>
          <w:rFonts w:ascii="Arial" w:hAnsi="Arial" w:cs="Arial"/>
          <w:b/>
        </w:rPr>
        <w:t>/ Rel-17</w:t>
      </w:r>
    </w:p>
    <w:p w14:paraId="26083FDE" w14:textId="29310221" w:rsidR="005A6F70" w:rsidRPr="00660390" w:rsidRDefault="005A6F70" w:rsidP="005A6F7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w:t>
      </w:r>
      <w:bookmarkStart w:id="22" w:name="_Toc462478989"/>
      <w:r>
        <w:rPr>
          <w:rFonts w:ascii="Arial" w:hAnsi="Arial" w:cs="Arial"/>
          <w:i/>
        </w:rPr>
        <w:t xml:space="preserve"> updates Solution #1</w:t>
      </w:r>
      <w:r w:rsidR="008A50D5">
        <w:rPr>
          <w:rFonts w:ascii="Arial" w:hAnsi="Arial" w:cs="Arial"/>
          <w:i/>
        </w:rPr>
        <w:t>3</w:t>
      </w:r>
      <w:r>
        <w:rPr>
          <w:rFonts w:ascii="Arial" w:hAnsi="Arial" w:cs="Arial"/>
          <w:i/>
        </w:rPr>
        <w:t xml:space="preserve">: </w:t>
      </w:r>
      <w:r w:rsidR="008A50D5">
        <w:rPr>
          <w:rFonts w:ascii="Arial" w:hAnsi="Arial" w:cs="Arial"/>
          <w:i/>
        </w:rPr>
        <w:t>adds clarification and missing impacts</w:t>
      </w:r>
    </w:p>
    <w:p w14:paraId="2586F8B9" w14:textId="77777777" w:rsidR="005A6F70" w:rsidRDefault="005A6F70" w:rsidP="005A6F70">
      <w:pPr>
        <w:pStyle w:val="Heading1"/>
      </w:pPr>
      <w:r>
        <w:t>1</w:t>
      </w:r>
      <w:r>
        <w:tab/>
        <w:t>Introduction</w:t>
      </w:r>
    </w:p>
    <w:p w14:paraId="77519C4E" w14:textId="7A601882" w:rsidR="00F041C8" w:rsidRPr="00683702" w:rsidRDefault="005A6F70" w:rsidP="008A50D5">
      <w:r w:rsidRPr="00CE02A8">
        <w:rPr>
          <w:rFonts w:ascii="Arial" w:hAnsi="Arial" w:cs="Arial"/>
          <w:iCs/>
        </w:rPr>
        <w:t xml:space="preserve">This </w:t>
      </w:r>
      <w:r w:rsidR="007257F2">
        <w:rPr>
          <w:rFonts w:ascii="Arial" w:hAnsi="Arial" w:cs="Arial"/>
          <w:iCs/>
        </w:rPr>
        <w:t xml:space="preserve">contribution </w:t>
      </w:r>
      <w:r w:rsidR="00462F03">
        <w:rPr>
          <w:rFonts w:ascii="Arial" w:hAnsi="Arial" w:cs="Arial"/>
          <w:iCs/>
        </w:rPr>
        <w:t xml:space="preserve">proposes </w:t>
      </w:r>
      <w:r w:rsidR="007257F2">
        <w:rPr>
          <w:rFonts w:ascii="Arial" w:hAnsi="Arial" w:cs="Arial"/>
          <w:iCs/>
        </w:rPr>
        <w:t xml:space="preserve">updates </w:t>
      </w:r>
      <w:r w:rsidR="00462F03">
        <w:rPr>
          <w:rFonts w:ascii="Arial" w:hAnsi="Arial" w:cs="Arial"/>
          <w:iCs/>
        </w:rPr>
        <w:t xml:space="preserve">to </w:t>
      </w:r>
      <w:r w:rsidR="008A50D5">
        <w:rPr>
          <w:rFonts w:ascii="Arial" w:hAnsi="Arial" w:cs="Arial"/>
          <w:iCs/>
        </w:rPr>
        <w:t>solution #13</w:t>
      </w:r>
      <w:r w:rsidR="00462F03">
        <w:rPr>
          <w:rFonts w:ascii="Arial" w:hAnsi="Arial" w:cs="Arial"/>
          <w:iCs/>
        </w:rPr>
        <w:t xml:space="preserve"> </w:t>
      </w:r>
      <w:r w:rsidR="00187D2D">
        <w:rPr>
          <w:rFonts w:ascii="Arial" w:hAnsi="Arial" w:cs="Arial"/>
          <w:iCs/>
        </w:rPr>
        <w:t>DNS and</w:t>
      </w:r>
      <w:r w:rsidR="007257F2">
        <w:rPr>
          <w:rFonts w:ascii="Arial" w:hAnsi="Arial" w:cs="Arial"/>
          <w:iCs/>
        </w:rPr>
        <w:t xml:space="preserve"> </w:t>
      </w:r>
      <w:r w:rsidR="00F041C8">
        <w:rPr>
          <w:rFonts w:ascii="Arial" w:hAnsi="Arial" w:cs="Arial"/>
          <w:iCs/>
        </w:rPr>
        <w:t>URSP alternative</w:t>
      </w:r>
      <w:r w:rsidR="00187D2D">
        <w:rPr>
          <w:rFonts w:ascii="Arial" w:hAnsi="Arial" w:cs="Arial"/>
          <w:iCs/>
        </w:rPr>
        <w:t>s</w:t>
      </w:r>
      <w:r w:rsidR="00462F03">
        <w:rPr>
          <w:rFonts w:ascii="Arial" w:hAnsi="Arial" w:cs="Arial"/>
          <w:iCs/>
        </w:rPr>
        <w:t xml:space="preserve"> intended to </w:t>
      </w:r>
      <w:r w:rsidR="007619B6">
        <w:rPr>
          <w:rFonts w:ascii="Arial" w:hAnsi="Arial" w:cs="Arial"/>
          <w:iCs/>
        </w:rPr>
        <w:t>further clarif</w:t>
      </w:r>
      <w:r w:rsidR="00772C42">
        <w:rPr>
          <w:rFonts w:ascii="Arial" w:hAnsi="Arial" w:cs="Arial"/>
          <w:iCs/>
        </w:rPr>
        <w:t>y</w:t>
      </w:r>
      <w:r w:rsidR="007619B6">
        <w:rPr>
          <w:rFonts w:ascii="Arial" w:hAnsi="Arial" w:cs="Arial"/>
          <w:iCs/>
        </w:rPr>
        <w:t xml:space="preserve"> </w:t>
      </w:r>
      <w:r w:rsidR="00772C42">
        <w:rPr>
          <w:rFonts w:ascii="Arial" w:hAnsi="Arial" w:cs="Arial"/>
          <w:iCs/>
        </w:rPr>
        <w:t xml:space="preserve">some of the </w:t>
      </w:r>
      <w:r w:rsidR="007619B6">
        <w:rPr>
          <w:rFonts w:ascii="Arial" w:hAnsi="Arial" w:cs="Arial"/>
          <w:iCs/>
        </w:rPr>
        <w:t xml:space="preserve">tasks </w:t>
      </w:r>
      <w:r w:rsidR="00772C42">
        <w:rPr>
          <w:rFonts w:ascii="Arial" w:hAnsi="Arial" w:cs="Arial"/>
          <w:iCs/>
        </w:rPr>
        <w:t>performed for</w:t>
      </w:r>
      <w:r w:rsidR="007619B6">
        <w:rPr>
          <w:rFonts w:ascii="Arial" w:hAnsi="Arial" w:cs="Arial"/>
          <w:iCs/>
        </w:rPr>
        <w:t xml:space="preserve"> the solutions</w:t>
      </w:r>
      <w:r w:rsidR="00772C42">
        <w:rPr>
          <w:rFonts w:ascii="Arial" w:hAnsi="Arial" w:cs="Arial"/>
          <w:iCs/>
        </w:rPr>
        <w:t>. It also</w:t>
      </w:r>
      <w:r w:rsidR="007619B6">
        <w:rPr>
          <w:rFonts w:ascii="Arial" w:hAnsi="Arial" w:cs="Arial"/>
          <w:iCs/>
        </w:rPr>
        <w:t xml:space="preserve"> </w:t>
      </w:r>
      <w:r w:rsidR="002E58FC">
        <w:rPr>
          <w:rFonts w:ascii="Arial" w:hAnsi="Arial" w:cs="Arial"/>
          <w:iCs/>
        </w:rPr>
        <w:t>adds</w:t>
      </w:r>
      <w:r w:rsidR="00B25908">
        <w:rPr>
          <w:rFonts w:ascii="Arial" w:hAnsi="Arial" w:cs="Arial"/>
          <w:iCs/>
        </w:rPr>
        <w:t xml:space="preserve"> </w:t>
      </w:r>
      <w:r w:rsidR="007619B6">
        <w:rPr>
          <w:rFonts w:ascii="Arial" w:hAnsi="Arial" w:cs="Arial"/>
          <w:iCs/>
        </w:rPr>
        <w:t xml:space="preserve">the </w:t>
      </w:r>
      <w:r w:rsidR="004657E2">
        <w:rPr>
          <w:rFonts w:ascii="Arial" w:hAnsi="Arial" w:cs="Arial"/>
          <w:iCs/>
        </w:rPr>
        <w:t>missing</w:t>
      </w:r>
      <w:r w:rsidR="00B25908">
        <w:rPr>
          <w:rFonts w:ascii="Arial" w:hAnsi="Arial" w:cs="Arial"/>
          <w:iCs/>
        </w:rPr>
        <w:t xml:space="preserve"> </w:t>
      </w:r>
      <w:r w:rsidR="007619B6">
        <w:rPr>
          <w:rFonts w:ascii="Arial" w:hAnsi="Arial" w:cs="Arial"/>
          <w:iCs/>
        </w:rPr>
        <w:t>impact on PCF of URSP Alternative.</w:t>
      </w:r>
    </w:p>
    <w:p w14:paraId="00E55D3E" w14:textId="7BD24099" w:rsidR="00F041C8" w:rsidRPr="00F041C8" w:rsidRDefault="005A6F70" w:rsidP="00A76523">
      <w:pPr>
        <w:pStyle w:val="Heading1"/>
      </w:pPr>
      <w:r>
        <w:t>2</w:t>
      </w:r>
      <w:r>
        <w:tab/>
        <w:t>Proposal</w:t>
      </w:r>
      <w:bookmarkEnd w:id="22"/>
    </w:p>
    <w:p w14:paraId="7ED845C1" w14:textId="08C1577A" w:rsidR="00A76523" w:rsidRDefault="00A76523" w:rsidP="004E3F83">
      <w:pPr>
        <w:rPr>
          <w:lang w:eastAsia="zh-CN"/>
        </w:rPr>
      </w:pPr>
      <w:r>
        <w:t>It is proposed to have the following changes in TR 23.748.</w:t>
      </w:r>
    </w:p>
    <w:p w14:paraId="1C681909" w14:textId="2CEB3598" w:rsidR="00B25908" w:rsidRDefault="00A76523" w:rsidP="00A76523">
      <w:pPr>
        <w:pStyle w:val="Heading2"/>
        <w:rPr>
          <w:rFonts w:eastAsia="MS Mincho"/>
        </w:rPr>
      </w:pPr>
      <w:r>
        <w:rPr>
          <w:lang w:eastAsia="zh-CN"/>
        </w:rPr>
        <w:t>**************************** Start Change ***************************</w:t>
      </w:r>
    </w:p>
    <w:p w14:paraId="6D57F3EF" w14:textId="77777777" w:rsidR="00520DE9" w:rsidRPr="00520DE9" w:rsidRDefault="00520DE9" w:rsidP="00520DE9">
      <w:pPr>
        <w:pStyle w:val="Heading2"/>
      </w:pPr>
      <w:r w:rsidRPr="00520DE9">
        <w:t>6.13</w:t>
      </w:r>
      <w:r w:rsidRPr="00520DE9">
        <w:rPr>
          <w:rFonts w:hint="eastAsia"/>
        </w:rPr>
        <w:tab/>
      </w:r>
      <w:r w:rsidRPr="00520DE9">
        <w:t>Solution</w:t>
      </w:r>
      <w:r w:rsidRPr="00520DE9">
        <w:rPr>
          <w:rFonts w:hint="eastAsia"/>
        </w:rPr>
        <w:t xml:space="preserve"> #</w:t>
      </w:r>
      <w:r w:rsidRPr="00520DE9">
        <w:t>13: 5GC support for UE selection of the DNS to use</w:t>
      </w:r>
      <w:bookmarkEnd w:id="0"/>
      <w:bookmarkEnd w:id="1"/>
      <w:bookmarkEnd w:id="2"/>
      <w:bookmarkEnd w:id="3"/>
      <w:bookmarkEnd w:id="4"/>
      <w:bookmarkEnd w:id="5"/>
      <w:bookmarkEnd w:id="6"/>
      <w:bookmarkEnd w:id="7"/>
      <w:bookmarkEnd w:id="8"/>
      <w:bookmarkEnd w:id="9"/>
      <w:bookmarkEnd w:id="10"/>
      <w:bookmarkEnd w:id="11"/>
    </w:p>
    <w:p w14:paraId="6235F6C2" w14:textId="77777777" w:rsidR="00520DE9" w:rsidRPr="00520DE9" w:rsidRDefault="00520DE9" w:rsidP="00520DE9">
      <w:pPr>
        <w:pStyle w:val="Heading3"/>
      </w:pPr>
      <w:bookmarkStart w:id="23" w:name="_Toc43317318"/>
      <w:bookmarkStart w:id="24" w:name="_Toc43374790"/>
      <w:bookmarkStart w:id="25" w:name="_Toc43375251"/>
      <w:bookmarkStart w:id="26" w:name="_Toc43801775"/>
      <w:bookmarkStart w:id="27" w:name="_Toc43806041"/>
      <w:bookmarkStart w:id="28" w:name="_Toc43806348"/>
      <w:bookmarkStart w:id="29" w:name="_Toc50466853"/>
      <w:bookmarkStart w:id="30" w:name="_Toc50468197"/>
      <w:bookmarkStart w:id="31" w:name="_Toc50468467"/>
      <w:bookmarkStart w:id="32" w:name="_Toc50468738"/>
      <w:bookmarkStart w:id="33" w:name="_Toc50630646"/>
      <w:bookmarkStart w:id="34" w:name="_Toc50631148"/>
      <w:r w:rsidRPr="00520DE9">
        <w:t>6.13.1</w:t>
      </w:r>
      <w:r w:rsidRPr="00520DE9">
        <w:rPr>
          <w:rFonts w:hint="eastAsia"/>
        </w:rPr>
        <w:tab/>
        <w:t>Description</w:t>
      </w:r>
      <w:bookmarkEnd w:id="23"/>
      <w:bookmarkEnd w:id="24"/>
      <w:bookmarkEnd w:id="25"/>
      <w:bookmarkEnd w:id="26"/>
      <w:bookmarkEnd w:id="27"/>
      <w:bookmarkEnd w:id="28"/>
      <w:bookmarkEnd w:id="29"/>
      <w:bookmarkEnd w:id="30"/>
      <w:bookmarkEnd w:id="31"/>
      <w:bookmarkEnd w:id="32"/>
      <w:bookmarkEnd w:id="33"/>
      <w:bookmarkEnd w:id="34"/>
    </w:p>
    <w:p w14:paraId="4B484FB6" w14:textId="77777777" w:rsidR="00BD496C" w:rsidRPr="00BD496C" w:rsidRDefault="00BD496C" w:rsidP="00BD496C">
      <w:pPr>
        <w:pStyle w:val="Heading4"/>
      </w:pPr>
      <w:bookmarkStart w:id="35" w:name="_Toc50630647"/>
      <w:bookmarkStart w:id="36" w:name="_Toc50631149"/>
      <w:r w:rsidRPr="00BD496C">
        <w:t>6.13.1.1</w:t>
      </w:r>
      <w:r w:rsidRPr="00BD496C">
        <w:tab/>
        <w:t>Overview</w:t>
      </w:r>
      <w:bookmarkEnd w:id="35"/>
      <w:bookmarkEnd w:id="36"/>
    </w:p>
    <w:p w14:paraId="3026CDCA" w14:textId="77777777" w:rsidR="00BD496C" w:rsidRPr="00596C07" w:rsidRDefault="00BD496C" w:rsidP="00BD496C">
      <w:r w:rsidRPr="00596C07">
        <w:t>The operator may negotiate with a Third party (typically a Corporate represented by an AF) dedicated DNN(s) and/or S-NSSAI(s) for the traffic of UE(s) of this third party. UE(s) of the third party may be identified by a group identifier.</w:t>
      </w:r>
    </w:p>
    <w:p w14:paraId="5BB17B99" w14:textId="77777777" w:rsidR="00BD496C" w:rsidRPr="00596C07" w:rsidRDefault="00BD496C" w:rsidP="00BD496C">
      <w:r w:rsidRPr="00596C07">
        <w:t>This solution addresses policies that the third party would want to get enforced for the traffic of UE(s) of this third party including for cases where traffic of UE(s) of this third party is subject to traffic offload.</w:t>
      </w:r>
    </w:p>
    <w:p w14:paraId="42DF85C8" w14:textId="1C68D162" w:rsidR="00BD496C" w:rsidRPr="00596C07" w:rsidRDefault="00BD496C" w:rsidP="00BD496C">
      <w:r w:rsidRPr="00596C07">
        <w:t>The applications (FQDN(s)) reached by UE(s) of this third party may correspond to:</w:t>
      </w:r>
    </w:p>
    <w:p w14:paraId="141C2466" w14:textId="6C52D6B9" w:rsidR="00BD496C" w:rsidRPr="00BD496C" w:rsidRDefault="00BD496C" w:rsidP="00BD496C">
      <w:pPr>
        <w:pStyle w:val="B1"/>
      </w:pPr>
      <w:r>
        <w:t>a)</w:t>
      </w:r>
      <w:r w:rsidR="00770EF6">
        <w:tab/>
      </w:r>
      <w:r w:rsidRPr="00BD496C">
        <w:t>corporate applications only reachable via a specific (DNN, S-NSSAI) negotiated with the operator ; corresponding URSP rules or usage of DNS server shall only point to this (DNN, S-NSSAI)</w:t>
      </w:r>
      <w:r w:rsidR="00355D16">
        <w:t>.</w:t>
      </w:r>
    </w:p>
    <w:p w14:paraId="16AD0F42" w14:textId="5122FAF8" w:rsidR="00BD496C" w:rsidRPr="00BD496C" w:rsidRDefault="00BD496C" w:rsidP="00BD496C">
      <w:pPr>
        <w:pStyle w:val="B1"/>
      </w:pPr>
      <w:r>
        <w:t>b)</w:t>
      </w:r>
      <w:r w:rsidR="00770EF6">
        <w:tab/>
      </w:r>
      <w:r w:rsidRPr="00BD496C">
        <w:t>corporate applications reachable via a general purpose (DNN, S-NSSAI) but only in some DNAI ; e.g. the corporate applications are only accessible when the UE is in some location corresponding to the corporate premises</w:t>
      </w:r>
      <w:r w:rsidR="00355D16">
        <w:t>.</w:t>
      </w:r>
    </w:p>
    <w:p w14:paraId="082F2548" w14:textId="16A0EC58" w:rsidR="00BD496C" w:rsidRPr="00BD496C" w:rsidRDefault="00BD496C" w:rsidP="00BD496C">
      <w:pPr>
        <w:pStyle w:val="B1"/>
      </w:pPr>
      <w:r>
        <w:t>b)</w:t>
      </w:r>
      <w:r w:rsidR="00770EF6">
        <w:tab/>
      </w:r>
      <w:r w:rsidRPr="00BD496C">
        <w:t>internet applications not reachable via a specific (DNN, S-NSSAI) negotiated with the operator but only reachable via a general purpose (DNN, S-NSSAI); e.g. traffic of UE(s) of this third party targeting Internet applications is not to be sent to a specific (DNN, S-NSSAI) negotiated with the operator as this traffic is not expected to cross the Intranet of the corporate</w:t>
      </w:r>
      <w:r w:rsidR="00355D16">
        <w:t>.</w:t>
      </w:r>
    </w:p>
    <w:p w14:paraId="13B5E784" w14:textId="7CE7F659" w:rsidR="00BD496C" w:rsidRPr="00BD496C" w:rsidRDefault="00BD496C" w:rsidP="00BD496C">
      <w:pPr>
        <w:pStyle w:val="B1"/>
      </w:pPr>
      <w:r>
        <w:t>d)</w:t>
      </w:r>
      <w:r w:rsidR="00770EF6">
        <w:tab/>
      </w:r>
      <w:r w:rsidRPr="00BD496C">
        <w:t>internet applications reachable via both a specific (DNN, S-NSSAI) negotiated with the operator and via a general purpose (DNN, S-NSSAI) for which the third party may want to set preferences between these 2 kinds of connectivity</w:t>
      </w:r>
      <w:r w:rsidR="00355D16">
        <w:t>.</w:t>
      </w:r>
    </w:p>
    <w:p w14:paraId="447F7ACF" w14:textId="405925D9" w:rsidR="00BD496C" w:rsidRPr="00BD496C" w:rsidRDefault="00BD496C" w:rsidP="00BD496C">
      <w:pPr>
        <w:pStyle w:val="B1"/>
      </w:pPr>
      <w:r>
        <w:lastRenderedPageBreak/>
        <w:t>e)</w:t>
      </w:r>
      <w:r w:rsidR="00770EF6">
        <w:tab/>
      </w:r>
      <w:r w:rsidRPr="00BD496C">
        <w:t>etc</w:t>
      </w:r>
      <w:r w:rsidR="00355D16">
        <w:t>.</w:t>
      </w:r>
    </w:p>
    <w:p w14:paraId="69973874" w14:textId="54A52920" w:rsidR="00BD496C" w:rsidRPr="00596C07" w:rsidRDefault="00BD496C" w:rsidP="00355D16">
      <w:r w:rsidRPr="00596C07">
        <w:t xml:space="preserve">The cases a), b), </w:t>
      </w:r>
      <w:r w:rsidR="00355D16">
        <w:t>etc.</w:t>
      </w:r>
      <w:r w:rsidRPr="00596C07">
        <w:t xml:space="preserve"> above may correspond to different corporate that have different policies.</w:t>
      </w:r>
    </w:p>
    <w:p w14:paraId="695DB180" w14:textId="3EB4A651" w:rsidR="00BD496C" w:rsidRPr="00596C07" w:rsidRDefault="00BD496C" w:rsidP="00BD496C">
      <w:r w:rsidRPr="00596C07">
        <w:t xml:space="preserve">Some configuration of URSP upon AF request is already (in </w:t>
      </w:r>
      <w:r w:rsidR="00355D16">
        <w:t>Rel-16</w:t>
      </w:r>
      <w:r w:rsidRPr="00596C07">
        <w:t>) possible for 5G VN group data but here the data configuration is not meant for 5G VN group members but to corporate users or users of a specific application that are not meant to only communicate with each other</w:t>
      </w:r>
      <w:r w:rsidR="00355D16">
        <w:t>.</w:t>
      </w:r>
    </w:p>
    <w:p w14:paraId="4A6F62E7" w14:textId="5CE5AC28" w:rsidR="00BD496C" w:rsidRPr="00596C07" w:rsidRDefault="00BD496C" w:rsidP="00BD496C">
      <w:pPr>
        <w:rPr>
          <w:lang w:eastAsia="ko-KR"/>
        </w:rPr>
      </w:pPr>
      <w:bookmarkStart w:id="37" w:name="_Toc43317319"/>
      <w:bookmarkStart w:id="38" w:name="_Toc43374791"/>
      <w:bookmarkStart w:id="39" w:name="_Toc43375252"/>
      <w:bookmarkStart w:id="40" w:name="_Toc43801776"/>
      <w:bookmarkStart w:id="41" w:name="_Toc43806042"/>
      <w:bookmarkStart w:id="42" w:name="_Toc43806349"/>
      <w:r w:rsidRPr="00596C07">
        <w:rPr>
          <w:lang w:eastAsia="ko-KR"/>
        </w:rPr>
        <w:t>The solution relates to KI 1 and addresses how an AF can provide the 5GC with information about the relative precedence of data (PDU) Sessions (e.g. relative precedence of (DNN, S-NSSAI)) to use to reach different domains (sets of FQDN) possibly depending on the DNAI where traffic of this PDU Session may be offloaded</w:t>
      </w:r>
      <w:r w:rsidR="00355D16">
        <w:rPr>
          <w:lang w:eastAsia="ko-KR"/>
        </w:rPr>
        <w:t>.</w:t>
      </w:r>
    </w:p>
    <w:p w14:paraId="5189289D" w14:textId="77777777" w:rsidR="00BD496C" w:rsidRPr="00596C07" w:rsidRDefault="00BD496C" w:rsidP="00BD496C">
      <w:r w:rsidRPr="00596C07">
        <w:t>The solution relies on:</w:t>
      </w:r>
    </w:p>
    <w:p w14:paraId="15E7E9B4" w14:textId="52D049E2" w:rsidR="00BD496C" w:rsidRPr="00596C07" w:rsidRDefault="00BD496C" w:rsidP="00BD496C">
      <w:pPr>
        <w:pStyle w:val="B1"/>
      </w:pPr>
      <w:r w:rsidRPr="00596C07">
        <w:t>-</w:t>
      </w:r>
      <w:r w:rsidRPr="00596C07">
        <w:tab/>
        <w:t xml:space="preserve">5GC can get from AF information on the domains (set of FQDN(s)) supported on a DN / local access to a DN (DNAI); these domains may be associated with a set of DN priority information. This information may be translated by NEF and is stored in UDR for further possible PCF consumption. This is further described in </w:t>
      </w:r>
      <w:r w:rsidR="004174B9">
        <w:t>clause </w:t>
      </w:r>
      <w:r w:rsidRPr="00596C07">
        <w:t>6.13.2.1; The DN priority information indicates the relative priority (DN priority value) of one or any (DNN, S-NSSAI) for the domains (set of FQDN(s)) indicated by the AF.</w:t>
      </w:r>
    </w:p>
    <w:p w14:paraId="7CFD499F" w14:textId="5FCCD63D" w:rsidR="00BD496C" w:rsidRPr="00596C07" w:rsidRDefault="00355D16" w:rsidP="00355D16">
      <w:pPr>
        <w:pStyle w:val="B1"/>
      </w:pPr>
      <w:r>
        <w:tab/>
      </w:r>
      <w:r w:rsidR="00BD496C" w:rsidRPr="00596C07">
        <w:t>The AF can associate the same set of FQDN(s) with different DN priority values for different (DNN, S-NSSAI)</w:t>
      </w:r>
      <w:r>
        <w:t>.</w:t>
      </w:r>
    </w:p>
    <w:p w14:paraId="1BFE518C" w14:textId="5CC23DFC" w:rsidR="00BD496C" w:rsidRPr="00596C07" w:rsidRDefault="00BD496C" w:rsidP="00BD496C">
      <w:pPr>
        <w:pStyle w:val="NO"/>
      </w:pPr>
      <w:r w:rsidRPr="00596C07">
        <w:t>NOTE</w:t>
      </w:r>
      <w:ins w:id="43" w:author="Ericsson_09_24" w:date="2020-10-02T11:27:00Z">
        <w:r w:rsidR="00E06B2D">
          <w:t xml:space="preserve"> x</w:t>
        </w:r>
      </w:ins>
      <w:r w:rsidRPr="00596C07">
        <w:t>:</w:t>
      </w:r>
      <w:r w:rsidR="00770EF6">
        <w:tab/>
      </w:r>
      <w:r w:rsidRPr="00596C07">
        <w:t>this is to cover case d) above where the AF of a corporate would try to configure the following for the UE(s) of this corporate: internet applications are reachable with lower priority via a specific corporate (DNN, S-NSSAI) negotiated with the operator and are reachable with Higher priority via a general purpose (DNN, S-NSSAI) (generic Internet access of the operator),</w:t>
      </w:r>
    </w:p>
    <w:p w14:paraId="38B7EC5A" w14:textId="21830437" w:rsidR="00BD496C" w:rsidRPr="00596C07" w:rsidRDefault="00BD496C" w:rsidP="00BD496C">
      <w:r w:rsidRPr="00596C07">
        <w:t>Information on the domains (set of FQDN(s)) supported on a DN / local access to a DN (DNAI) is later on called "DN priorities for appDomains". It consists of a list of rules that each associates a FQDN filter with DN priority information:</w:t>
      </w:r>
    </w:p>
    <w:p w14:paraId="02F307D3" w14:textId="77777777" w:rsidR="00BD496C" w:rsidRPr="00596C07" w:rsidRDefault="00BD496C" w:rsidP="00BD496C">
      <w:pPr>
        <w:pStyle w:val="B1"/>
      </w:pPr>
      <w:r w:rsidRPr="00596C07">
        <w:t>-</w:t>
      </w:r>
      <w:r w:rsidRPr="00596C07">
        <w:tab/>
        <w:t>A FQDN filter corresponds to a (possibly set of) FQDN (with possible wildcarding such as such as "*.example.com") and is associated with a filtering /rule priority.</w:t>
      </w:r>
    </w:p>
    <w:p w14:paraId="407FD5EF" w14:textId="144EFFCC" w:rsidR="00BD496C" w:rsidRPr="00596C07" w:rsidRDefault="00BD496C" w:rsidP="00BD496C">
      <w:pPr>
        <w:pStyle w:val="B1"/>
      </w:pPr>
      <w:r w:rsidRPr="00596C07">
        <w:t>-</w:t>
      </w:r>
      <w:r w:rsidRPr="00596C07">
        <w:tab/>
        <w:t>one or more set of DN priority information that each may correspond to:</w:t>
      </w:r>
    </w:p>
    <w:p w14:paraId="033F1915" w14:textId="77777777" w:rsidR="00BD496C" w:rsidRPr="00596C07" w:rsidRDefault="00BD496C" w:rsidP="00BD496C">
      <w:pPr>
        <w:pStyle w:val="B2"/>
      </w:pPr>
      <w:r w:rsidRPr="00596C07">
        <w:t>-</w:t>
      </w:r>
      <w:r w:rsidRPr="00596C07">
        <w:tab/>
        <w:t>a (DNN, S-NSSAI). This may be provided by the AF or determined by the NEF based on the AF identity when it is not provided by the AF and the AF provides only one instance of DN priority information.</w:t>
      </w:r>
    </w:p>
    <w:p w14:paraId="3DE3FD40" w14:textId="013490C7" w:rsidR="00F021CB" w:rsidRPr="00596C07" w:rsidRDefault="00BD496C" w:rsidP="00BD496C">
      <w:pPr>
        <w:pStyle w:val="B2"/>
      </w:pPr>
      <w:r w:rsidRPr="00596C07">
        <w:t>-</w:t>
      </w:r>
      <w:r w:rsidRPr="00596C07">
        <w:tab/>
        <w:t>a default DN priority value to be used for the FQDN(s) identified by the FQDN filter when DN priority for DNAI is not provided or does not apply.</w:t>
      </w:r>
    </w:p>
    <w:p w14:paraId="6F6D6172" w14:textId="41E2DA6C" w:rsidR="00C71C9B" w:rsidRDefault="00BD496C" w:rsidP="00BD496C">
      <w:pPr>
        <w:pStyle w:val="B2"/>
        <w:rPr>
          <w:ins w:id="44" w:author="Maria Luisa Mas" w:date="2020-09-11T18:49:00Z"/>
        </w:rPr>
      </w:pPr>
      <w:r w:rsidRPr="00596C07">
        <w:t>-</w:t>
      </w:r>
      <w:r w:rsidRPr="00596C07">
        <w:tab/>
        <w:t xml:space="preserve">a list of DN priority for DNAI that each associate a DN priority value and a DNAI for the FQDN(s) identified by the FQDN filter / rule </w:t>
      </w:r>
      <w:r w:rsidRPr="000F24A3">
        <w:t>when the DNAI applies to the PDU Session</w:t>
      </w:r>
      <w:r w:rsidRPr="00596C07">
        <w:t>.</w:t>
      </w:r>
    </w:p>
    <w:p w14:paraId="36E230BC" w14:textId="627B44D9" w:rsidR="00FD7902" w:rsidRPr="00596C07" w:rsidRDefault="00FD7902" w:rsidP="00BD496C">
      <w:pPr>
        <w:pStyle w:val="B2"/>
      </w:pPr>
      <w:ins w:id="45" w:author="Maria Luisa Mas" w:date="2020-09-11T18:49:00Z">
        <w:r>
          <w:t>NOTE</w:t>
        </w:r>
      </w:ins>
      <w:ins w:id="46" w:author="Ericsson_09_24" w:date="2020-10-02T11:27:00Z">
        <w:r w:rsidR="00E06B2D">
          <w:t xml:space="preserve"> y</w:t>
        </w:r>
      </w:ins>
      <w:ins w:id="47" w:author="Maria Luisa Mas" w:date="2020-09-11T18:49:00Z">
        <w:r>
          <w:t xml:space="preserve">: </w:t>
        </w:r>
      </w:ins>
      <w:ins w:id="48" w:author="Maria Luisa Mas" w:date="2020-09-14T10:18:00Z">
        <w:r w:rsidR="007B11C7">
          <w:t>the</w:t>
        </w:r>
        <w:r w:rsidR="00401CED">
          <w:t xml:space="preserve"> </w:t>
        </w:r>
      </w:ins>
      <w:ins w:id="49" w:author="Maria Luisa Mas" w:date="2020-09-11T18:54:00Z">
        <w:r w:rsidR="002E1F23">
          <w:t xml:space="preserve">DNAIs that apply to a session </w:t>
        </w:r>
      </w:ins>
      <w:ins w:id="50" w:author="Ericsson_09_24" w:date="2020-10-02T11:27:00Z">
        <w:r w:rsidR="00E06B2D">
          <w:t>can</w:t>
        </w:r>
      </w:ins>
      <w:ins w:id="51" w:author="Maria Luisa Mas" w:date="2020-09-14T10:18:00Z">
        <w:r w:rsidR="007B11C7">
          <w:t xml:space="preserve"> </w:t>
        </w:r>
      </w:ins>
      <w:ins w:id="52" w:author="Maria Luisa Mas" w:date="2020-09-11T18:54:00Z">
        <w:r w:rsidR="002E1F23">
          <w:t xml:space="preserve">depend among other on the </w:t>
        </w:r>
      </w:ins>
      <w:ins w:id="53" w:author="Maria Luisa Mas" w:date="2020-09-11T19:01:00Z">
        <w:r w:rsidR="00FA4190">
          <w:t>DNN</w:t>
        </w:r>
      </w:ins>
      <w:ins w:id="54" w:author="Maria Luisa Mas" w:date="2020-09-14T10:19:00Z">
        <w:r w:rsidR="007B11C7">
          <w:t xml:space="preserve"> and</w:t>
        </w:r>
      </w:ins>
      <w:ins w:id="55" w:author="Maria Luisa Mas" w:date="2020-09-11T19:01:00Z">
        <w:r w:rsidR="00FA4190">
          <w:t xml:space="preserve"> S-NSSAI, the </w:t>
        </w:r>
      </w:ins>
      <w:ins w:id="56" w:author="Maria Luisa Mas" w:date="2020-09-11T18:54:00Z">
        <w:r w:rsidR="002E1F23">
          <w:t>user location and network topology</w:t>
        </w:r>
      </w:ins>
      <w:ins w:id="57" w:author="Maria Luisa Mas" w:date="2020-09-11T18:55:00Z">
        <w:r w:rsidR="00B672A6">
          <w:t>.</w:t>
        </w:r>
      </w:ins>
      <w:ins w:id="58" w:author="Maria Luisa Mas" w:date="2020-09-11T19:14:00Z">
        <w:r w:rsidR="00A51F8D">
          <w:t xml:space="preserve"> </w:t>
        </w:r>
      </w:ins>
    </w:p>
    <w:p w14:paraId="49706DA7" w14:textId="62B9020F" w:rsidR="00BD496C" w:rsidRPr="00596C07" w:rsidRDefault="00BD496C" w:rsidP="00BD496C">
      <w:pPr>
        <w:pStyle w:val="B1"/>
      </w:pPr>
      <w:r w:rsidRPr="00596C07">
        <w:t>-</w:t>
      </w:r>
      <w:r w:rsidRPr="00596C07">
        <w:tab/>
      </w:r>
      <w:bookmarkStart w:id="59" w:name="_Hlk49493673"/>
      <w:r w:rsidRPr="00596C07">
        <w:t xml:space="preserve">An optional spatial Validity condition that indicate where the rule is to apply. This may correspond to a geographical area, a list of </w:t>
      </w:r>
      <w:r w:rsidRPr="000F24A3">
        <w:t>TAI or a (set of) DNAI</w:t>
      </w:r>
      <w:bookmarkEnd w:id="59"/>
    </w:p>
    <w:p w14:paraId="13AAA45C" w14:textId="7B33BE53" w:rsidR="00BD496C" w:rsidRPr="00596C07" w:rsidRDefault="00BD496C" w:rsidP="00BD496C">
      <w:pPr>
        <w:pStyle w:val="NO"/>
      </w:pPr>
      <w:r w:rsidRPr="00596C07">
        <w:t>NOTE</w:t>
      </w:r>
      <w:ins w:id="60" w:author="Ericsson_09_24" w:date="2020-10-02T11:27:00Z">
        <w:r w:rsidR="00E06B2D">
          <w:t xml:space="preserve"> z</w:t>
        </w:r>
      </w:ins>
      <w:r w:rsidRPr="00596C07">
        <w:t>:</w:t>
      </w:r>
      <w:r w:rsidRPr="00596C07">
        <w:tab/>
        <w:t>For example, for a DN related with corporate access, the FQDN(s) corresponding to corporate services can be associated with a higher DN priority value than FQDN(s) for internet-based services (when the corporate also has an access to the Internet thus allowing also access to internet based services). The AF(s) corresponding to different corporate or different services can</w:t>
      </w:r>
      <w:r w:rsidR="00770EF6">
        <w:t>'</w:t>
      </w:r>
      <w:r w:rsidRPr="00596C07">
        <w:t xml:space="preserve">t co-ordinate the DN priority values between themselves. The co-ordination between DN priority values set by different AF is done by the PCF as explained in </w:t>
      </w:r>
      <w:r w:rsidR="004174B9">
        <w:t>clause </w:t>
      </w:r>
      <w:r w:rsidRPr="00596C07">
        <w:t>6.13.2.1</w:t>
      </w:r>
    </w:p>
    <w:p w14:paraId="2A731729" w14:textId="77777777" w:rsidR="00BD496C" w:rsidRPr="00596C07" w:rsidRDefault="00BD496C" w:rsidP="00BD496C">
      <w:pPr>
        <w:rPr>
          <w:lang w:eastAsia="ko-KR"/>
        </w:rPr>
      </w:pPr>
      <w:r w:rsidRPr="00596C07">
        <w:rPr>
          <w:lang w:eastAsia="ko-KR"/>
        </w:rPr>
        <w:t xml:space="preserve">This </w:t>
      </w:r>
      <w:r w:rsidRPr="00596C07">
        <w:t xml:space="preserve">"DN priorities for appDomains" information </w:t>
      </w:r>
      <w:r w:rsidRPr="00596C07">
        <w:rPr>
          <w:lang w:eastAsia="ko-KR"/>
        </w:rPr>
        <w:t>may be used by 5GC at 2 levels:</w:t>
      </w:r>
    </w:p>
    <w:p w14:paraId="758003EC" w14:textId="344D2273" w:rsidR="00355D16" w:rsidRDefault="00355D16" w:rsidP="00355D16">
      <w:pPr>
        <w:pStyle w:val="B1"/>
      </w:pPr>
      <w:r>
        <w:t>1)</w:t>
      </w:r>
      <w:r>
        <w:tab/>
        <w:t>URSP alternative: to set the Rule Precedence of URSP rules whose Traffic descriptor / Domain descriptor corresponds to such domains (sets of FQDN). The solution uses the existing Rel-16 URSP rules without change for UE perspective. Only change is how the PCF derive the URSP rules based on "DN priorities for AppDomains". UE use URSP for matching a PDU Session, as defined in Rel-16.</w:t>
      </w:r>
    </w:p>
    <w:p w14:paraId="034C5798" w14:textId="77777777" w:rsidR="00355D16" w:rsidRDefault="00355D16" w:rsidP="00355D16">
      <w:pPr>
        <w:pStyle w:val="B1"/>
      </w:pPr>
      <w:r>
        <w:lastRenderedPageBreak/>
        <w:t>2)</w:t>
      </w:r>
      <w:r>
        <w:tab/>
        <w:t>DNS alternative: DNS configuration on the UE i.e. which DNS server a multi Homed UE will consider for a DNS look-up. This alternative is meant for Applications or Browser DNS clients for which USRP would not be applicable;</w:t>
      </w:r>
    </w:p>
    <w:p w14:paraId="706C1A5F" w14:textId="275BAEC4" w:rsidR="00BD496C" w:rsidRPr="00596C07" w:rsidRDefault="00BD496C" w:rsidP="00BD496C">
      <w:r w:rsidRPr="00596C07">
        <w:t>The solution addresses following Connectivity Models:</w:t>
      </w:r>
    </w:p>
    <w:p w14:paraId="7E3CB06F" w14:textId="77777777" w:rsidR="00BD496C" w:rsidRPr="00596C07" w:rsidRDefault="00BD496C" w:rsidP="00BD496C">
      <w:pPr>
        <w:pStyle w:val="B1"/>
      </w:pPr>
      <w:r w:rsidRPr="00596C07">
        <w:t>-</w:t>
      </w:r>
      <w:r w:rsidRPr="00596C07">
        <w:tab/>
        <w:t>Multiple PDU sessions including some more local PDU Sessions and PDU Sessions to corporate DN: the information on the domains (set of FQDN(s)) supported on a DN may then be received from a third party DN and has to be mapped with operator policies.</w:t>
      </w:r>
    </w:p>
    <w:p w14:paraId="79499153" w14:textId="77777777" w:rsidR="00BD496C" w:rsidRPr="00596C07" w:rsidRDefault="00BD496C" w:rsidP="00BD496C">
      <w:pPr>
        <w:pStyle w:val="B1"/>
      </w:pPr>
      <w:r w:rsidRPr="00596C07">
        <w:t>-</w:t>
      </w:r>
      <w:r w:rsidRPr="00596C07">
        <w:tab/>
        <w:t>Session Breakout.</w:t>
      </w:r>
    </w:p>
    <w:p w14:paraId="165918DD" w14:textId="01493CF6" w:rsidR="00BD496C" w:rsidRDefault="00BD496C" w:rsidP="00BD496C">
      <w:pPr>
        <w:pStyle w:val="Heading4"/>
      </w:pPr>
      <w:bookmarkStart w:id="61" w:name="_Toc50630648"/>
      <w:bookmarkStart w:id="62" w:name="_Toc50631150"/>
      <w:r w:rsidRPr="00596C07">
        <w:t>6.13.1.2</w:t>
      </w:r>
      <w:r w:rsidRPr="00596C07">
        <w:tab/>
        <w:t>URSP Alternative</w:t>
      </w:r>
      <w:bookmarkEnd w:id="61"/>
      <w:bookmarkEnd w:id="62"/>
    </w:p>
    <w:p w14:paraId="27F7126A" w14:textId="4EB2CFE3" w:rsidR="00691196" w:rsidRDefault="00770EF6" w:rsidP="00770EF6">
      <w:r>
        <w:t xml:space="preserve">On the UE interface this alternative reuses </w:t>
      </w:r>
      <w:r w:rsidR="00355D16">
        <w:t>Rel-16</w:t>
      </w:r>
      <w:r>
        <w:t xml:space="preserve"> interface (URSP configured by the PCF) without change for UE perspective. The difference with </w:t>
      </w:r>
      <w:r w:rsidR="00355D16">
        <w:t>Rel-16</w:t>
      </w:r>
      <w:r>
        <w:t xml:space="preserve"> lies on the fact that the AF API can provide guidance on URSP building</w:t>
      </w:r>
    </w:p>
    <w:p w14:paraId="22A822C6" w14:textId="1CEFEF4D" w:rsidR="00A34170" w:rsidRDefault="00770EF6" w:rsidP="004A50EA">
      <w:pPr>
        <w:pStyle w:val="B1"/>
      </w:pPr>
      <w:r>
        <w:t>-</w:t>
      </w:r>
      <w:r>
        <w:tab/>
        <w:t>is not related with 5G VN group,</w:t>
      </w:r>
    </w:p>
    <w:p w14:paraId="7DD47B74" w14:textId="77777777" w:rsidR="00770EF6" w:rsidRDefault="00770EF6" w:rsidP="00770EF6">
      <w:pPr>
        <w:pStyle w:val="B1"/>
      </w:pPr>
      <w:r>
        <w:t>-</w:t>
      </w:r>
      <w:r>
        <w:tab/>
        <w:t>allows the AF to provide different rules for the same domains (sets of FQDN(s)) with different DN priority values for different (DNN, S-NSSAI): typically a DN priority value for the (DNN, S-NSSAI) dedicated to the corporate that the AF represents and another DN priority value for any other (DNN, S-NSSAI)</w:t>
      </w:r>
    </w:p>
    <w:p w14:paraId="24271531" w14:textId="41F7FD00" w:rsidR="00B53619" w:rsidRDefault="002A67E4" w:rsidP="00770EF6">
      <w:pPr>
        <w:rPr>
          <w:ins w:id="63" w:author="Maria Luisa Mas" w:date="2020-09-11T18:48:00Z"/>
        </w:rPr>
      </w:pPr>
      <w:ins w:id="64" w:author="Maria Luisa Mas" w:date="2020-09-14T10:21:00Z">
        <w:r>
          <w:t xml:space="preserve">As described in 6.13.1.1, </w:t>
        </w:r>
      </w:ins>
      <w:ins w:id="65" w:author="Maria Luisa Mas" w:date="2020-09-14T10:20:00Z">
        <w:r>
          <w:t xml:space="preserve">AF may provide DN priority information specific to a DNAI. If so, PCF determines the DNAIs applicable for the PDU session </w:t>
        </w:r>
      </w:ins>
      <w:ins w:id="66" w:author="Maria Luisa Mas" w:date="2020-09-25T07:52:00Z">
        <w:r w:rsidR="00802C0D">
          <w:t>to build</w:t>
        </w:r>
      </w:ins>
      <w:ins w:id="67" w:author="Maria Luisa Mas" w:date="2020-09-14T10:20:00Z">
        <w:r>
          <w:t xml:space="preserve"> the URSPs. </w:t>
        </w:r>
      </w:ins>
      <w:ins w:id="68" w:author="Maria Luisa Mas" w:date="2020-09-25T07:56:00Z">
        <w:r w:rsidR="00071BDD">
          <w:t>Any</w:t>
        </w:r>
      </w:ins>
      <w:ins w:id="69" w:author="Maria Luisa Mas" w:date="2020-09-14T10:20:00Z">
        <w:r>
          <w:t xml:space="preserve"> Spatial Validity conditions in terms of a (set of) DNAIs</w:t>
        </w:r>
      </w:ins>
      <w:ins w:id="70" w:author="Maria Luisa Mas" w:date="2020-09-25T07:56:00Z">
        <w:r w:rsidR="00071BDD">
          <w:t xml:space="preserve"> provided by </w:t>
        </w:r>
      </w:ins>
      <w:ins w:id="71" w:author="Maria Luisa Mas" w:date="2020-09-25T07:57:00Z">
        <w:r w:rsidR="00A074D2">
          <w:t xml:space="preserve">AF </w:t>
        </w:r>
      </w:ins>
      <w:ins w:id="72" w:author="Maria Luisa Mas" w:date="2020-09-25T08:06:00Z">
        <w:r w:rsidR="00FF6C7E">
          <w:t>are</w:t>
        </w:r>
      </w:ins>
      <w:ins w:id="73" w:author="Maria Luisa Mas" w:date="2020-09-25T08:00:00Z">
        <w:r w:rsidR="008C2872">
          <w:t xml:space="preserve"> </w:t>
        </w:r>
      </w:ins>
      <w:ins w:id="74" w:author="Maria Luisa Mas" w:date="2020-09-25T08:07:00Z">
        <w:r w:rsidR="00FF6C7E">
          <w:t>adapted</w:t>
        </w:r>
      </w:ins>
      <w:ins w:id="75" w:author="Maria Luisa Mas" w:date="2020-09-25T07:56:00Z">
        <w:r w:rsidR="00071BDD">
          <w:t xml:space="preserve"> </w:t>
        </w:r>
      </w:ins>
      <w:ins w:id="76" w:author="Maria Luisa Mas" w:date="2020-09-25T07:59:00Z">
        <w:r w:rsidR="0060012E">
          <w:t xml:space="preserve">to fit </w:t>
        </w:r>
      </w:ins>
      <w:ins w:id="77" w:author="Maria Luisa Mas" w:date="2020-09-25T08:00:00Z">
        <w:r w:rsidR="001F4C4E">
          <w:t xml:space="preserve">the </w:t>
        </w:r>
      </w:ins>
      <w:ins w:id="78" w:author="Maria Luisa Mas" w:date="2020-09-25T07:59:00Z">
        <w:r w:rsidR="0060012E" w:rsidRPr="00520DE9">
          <w:t xml:space="preserve">Location Criteria in the RSD part </w:t>
        </w:r>
      </w:ins>
      <w:ins w:id="79" w:author="Maria Luisa Mas" w:date="2020-09-25T08:00:00Z">
        <w:r w:rsidR="001F4C4E">
          <w:t xml:space="preserve">supported </w:t>
        </w:r>
      </w:ins>
      <w:ins w:id="80" w:author="Maria Luisa Mas" w:date="2020-09-25T07:59:00Z">
        <w:r w:rsidR="0060012E" w:rsidRPr="00520DE9">
          <w:t xml:space="preserve">in </w:t>
        </w:r>
        <w:r w:rsidR="008C2872">
          <w:t>Rel</w:t>
        </w:r>
      </w:ins>
      <w:ins w:id="81" w:author="Ericsson_09_24" w:date="2020-10-02T11:28:00Z">
        <w:r w:rsidR="00CD4AC8">
          <w:t>-</w:t>
        </w:r>
      </w:ins>
      <w:ins w:id="82" w:author="Maria Luisa Mas" w:date="2020-09-25T07:59:00Z">
        <w:r w:rsidR="008C2872">
          <w:t>16</w:t>
        </w:r>
        <w:r w:rsidR="0060012E" w:rsidRPr="00520DE9">
          <w:t xml:space="preserve"> URSP rules</w:t>
        </w:r>
      </w:ins>
      <w:ins w:id="83" w:author="Maria Luisa Mas" w:date="2020-09-25T07:58:00Z">
        <w:r w:rsidR="00A074D2">
          <w:t>.</w:t>
        </w:r>
      </w:ins>
    </w:p>
    <w:p w14:paraId="66A3D6AD" w14:textId="17AEB374" w:rsidR="00770EF6" w:rsidRDefault="002E1ADD" w:rsidP="00770EF6">
      <w:ins w:id="84" w:author="Maria Luisa Mas" w:date="2020-09-11T18:38:00Z">
        <w:r>
          <w:t xml:space="preserve"> </w:t>
        </w:r>
      </w:ins>
      <w:r w:rsidR="00770EF6">
        <w:t>An example of How the DN priority per Appdomain can influence the URSP rule generation in PCF is the following:</w:t>
      </w:r>
    </w:p>
    <w:p w14:paraId="32554164" w14:textId="7878A5B3" w:rsidR="00770EF6" w:rsidRDefault="00770EF6" w:rsidP="00770EF6">
      <w:pPr>
        <w:pStyle w:val="B1"/>
      </w:pPr>
      <w:r>
        <w:tab/>
        <w:t>A corporate wishes for the UE its employees (members of a group for corporate users) that:</w:t>
      </w:r>
    </w:p>
    <w:p w14:paraId="09D2D674" w14:textId="76FAC415" w:rsidR="00770EF6" w:rsidRDefault="00770EF6" w:rsidP="00770EF6">
      <w:pPr>
        <w:pStyle w:val="B2"/>
      </w:pPr>
      <w:r>
        <w:t>-</w:t>
      </w:r>
      <w:r>
        <w:tab/>
        <w:t>They use a specific DNN "My-corporate" when the UE try reach *.corporate.com.</w:t>
      </w:r>
    </w:p>
    <w:p w14:paraId="4BB38D44" w14:textId="399A581B" w:rsidR="00770EF6" w:rsidRDefault="00770EF6" w:rsidP="00770EF6">
      <w:pPr>
        <w:pStyle w:val="B2"/>
      </w:pPr>
      <w:r>
        <w:t>-</w:t>
      </w:r>
      <w:r>
        <w:tab/>
        <w:t>They preferably use another DNN for other Internet applications: they can use the specific DNN "My-corporate" but with lower priority.</w:t>
      </w:r>
    </w:p>
    <w:p w14:paraId="37637075" w14:textId="360ECB54" w:rsidR="00770EF6" w:rsidRDefault="00770EF6" w:rsidP="00770EF6">
      <w:pPr>
        <w:pStyle w:val="B2"/>
      </w:pPr>
      <w:r>
        <w:t>-</w:t>
      </w:r>
      <w:r>
        <w:tab/>
        <w:t>With the exception that when traffic offload to DNAI xx takes place, the members of a group for corporate users should now use specific DNN "My-corporate" for all applications (this is because in this case a direct and cheaper connectivity to the Internet via the corporate Intranet is used).</w:t>
      </w:r>
    </w:p>
    <w:p w14:paraId="6F5B612A" w14:textId="5DCD9EA6" w:rsidR="00770EF6" w:rsidRDefault="00770EF6" w:rsidP="00770EF6">
      <w:pPr>
        <w:pStyle w:val="B1"/>
      </w:pPr>
      <w:r>
        <w:tab/>
        <w:t>The corporate via a NEF API associates following DN priorities for appDomains rules with the Group of corporate users:</w:t>
      </w:r>
    </w:p>
    <w:p w14:paraId="29301F31" w14:textId="17F9B64B" w:rsidR="00770EF6" w:rsidRDefault="00770EF6" w:rsidP="00770EF6">
      <w:pPr>
        <w:pStyle w:val="B2"/>
      </w:pPr>
      <w:r>
        <w:t>-</w:t>
      </w:r>
      <w:r>
        <w:tab/>
        <w:t>domain *.corporate.com is associated with DNN "My-corporate" with high default priority, and low priority for DNAI xx.</w:t>
      </w:r>
    </w:p>
    <w:p w14:paraId="3879C7B9" w14:textId="2B56FC0F" w:rsidR="00CC1119" w:rsidRDefault="00770EF6" w:rsidP="00770EF6">
      <w:pPr>
        <w:pStyle w:val="B2"/>
      </w:pPr>
      <w:r>
        <w:t>-</w:t>
      </w:r>
      <w:r>
        <w:tab/>
        <w:t>other domains is associated with DNN "My-corporate" with low priority.</w:t>
      </w:r>
    </w:p>
    <w:p w14:paraId="096327C1" w14:textId="77777777" w:rsidR="00BD496C" w:rsidRPr="00596C07" w:rsidRDefault="00BD496C" w:rsidP="00BD496C">
      <w:pPr>
        <w:pStyle w:val="Heading4"/>
      </w:pPr>
      <w:bookmarkStart w:id="85" w:name="_Toc50630649"/>
      <w:bookmarkStart w:id="86" w:name="_Toc50631151"/>
      <w:r w:rsidRPr="00596C07">
        <w:t>6.13.1.3</w:t>
      </w:r>
      <w:r w:rsidRPr="00596C07">
        <w:tab/>
        <w:t>DNS Alternative</w:t>
      </w:r>
      <w:bookmarkEnd w:id="85"/>
      <w:bookmarkEnd w:id="86"/>
    </w:p>
    <w:p w14:paraId="3EB053B6" w14:textId="77777777" w:rsidR="00BD496C" w:rsidRPr="00596C07" w:rsidRDefault="00BD496C" w:rsidP="00BD496C">
      <w:pPr>
        <w:rPr>
          <w:lang w:eastAsia="ko-KR"/>
        </w:rPr>
      </w:pPr>
      <w:r w:rsidRPr="00596C07">
        <w:t>A UE that has multiple PDU Sessions will receive multiple DNS server address and needs to know which of these DNS servers it needs to use to translate a target FQDN.</w:t>
      </w:r>
    </w:p>
    <w:p w14:paraId="0D883188" w14:textId="3D5C29EE" w:rsidR="00BD496C" w:rsidRPr="00596C07" w:rsidRDefault="00BD496C" w:rsidP="00BD496C">
      <w:pPr>
        <w:pStyle w:val="NO"/>
      </w:pPr>
      <w:r w:rsidRPr="00596C07">
        <w:t>NOTE 1:</w:t>
      </w:r>
      <w:r w:rsidRPr="00596C07">
        <w:tab/>
        <w:t xml:space="preserve">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w:t>
      </w:r>
      <w:r w:rsidR="004174B9">
        <w:t>clause </w:t>
      </w:r>
      <w:r w:rsidRPr="00596C07">
        <w:t xml:space="preserve">3). And 3GPP has not defined whether and how to use RFC 6731 [26] (for example considering Session Breakout and Multiple PDU sessions defined in </w:t>
      </w:r>
      <w:r w:rsidR="004174B9">
        <w:t>clause </w:t>
      </w:r>
      <w:r w:rsidRPr="00596C07">
        <w:t>4.2 of this TR).</w:t>
      </w:r>
    </w:p>
    <w:p w14:paraId="61354EEE" w14:textId="18D0D53A" w:rsidR="000F24A3" w:rsidRPr="00596C07" w:rsidRDefault="00BD496C" w:rsidP="000F24A3">
      <w:pPr>
        <w:pStyle w:val="NO"/>
        <w:rPr>
          <w:ins w:id="87" w:author="Maria Luisa Mas" w:date="2020-09-25T16:41:00Z"/>
        </w:rPr>
      </w:pPr>
      <w:r w:rsidRPr="00596C07">
        <w:lastRenderedPageBreak/>
        <w:t>NOTE 2:</w:t>
      </w:r>
      <w:r w:rsidRPr="00596C07">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88" w:author="Maria Luisa Mas" w:date="2020-09-11T19:56:00Z">
        <w:r w:rsidR="001E18A8">
          <w:t xml:space="preserve"> </w:t>
        </w:r>
      </w:ins>
      <w:ins w:id="89" w:author="Maria Luisa Mas" w:date="2020-09-25T16:41:00Z">
        <w:r w:rsidR="000F24A3">
          <w:t>Clause 7.1.4 further clarifies the procedure and includes recommendations that have been agreed for normative phase (as per clause 9.1).</w:t>
        </w:r>
      </w:ins>
    </w:p>
    <w:p w14:paraId="3CE0DBAA" w14:textId="5521FB31" w:rsidR="00BD496C" w:rsidRPr="00596C07" w:rsidRDefault="00BD496C" w:rsidP="00BD496C">
      <w:pPr>
        <w:pStyle w:val="NO"/>
      </w:pPr>
    </w:p>
    <w:p w14:paraId="1957D783" w14:textId="77777777" w:rsidR="00BD496C" w:rsidRPr="00596C07" w:rsidRDefault="00BD496C" w:rsidP="00BD496C">
      <w:r w:rsidRPr="00596C07">
        <w:t>At PDU Session establishment, the PCF transforms this DN priorities for appDomains information into PDU Session related Policy used by SMF to send DNS configuration information to the UE</w:t>
      </w:r>
    </w:p>
    <w:p w14:paraId="59F36C65" w14:textId="4E6146F9" w:rsidR="00BD496C" w:rsidRPr="00E71C5B" w:rsidRDefault="00BD496C" w:rsidP="00E71C5B">
      <w:r w:rsidRPr="00E71C5B">
        <w:t>UE applies the received DNS configuration (including DNS priorities) in a UE host-wide way: they are used by a UE that does not apply URSP to determine which DNS to use.</w:t>
      </w:r>
    </w:p>
    <w:p w14:paraId="6A92342F" w14:textId="77777777" w:rsidR="00BD496C" w:rsidRPr="00E71C5B" w:rsidRDefault="00BD496C" w:rsidP="00E71C5B">
      <w:r w:rsidRPr="00E71C5B">
        <w:t>The DNS configuration received from the SMF does not provide the trigger to establish PDU Sessions but it provides the DNS priorities after/during the PDU session establishment.</w:t>
      </w:r>
    </w:p>
    <w:p w14:paraId="05E8D295" w14:textId="1D8B4475" w:rsidR="00BD496C" w:rsidRPr="00596C07" w:rsidRDefault="00BD496C" w:rsidP="00BD496C">
      <w:r w:rsidRPr="00596C07">
        <w:t>The UE uses the DNS information received from the SMF (NAS, DHCP, etc…) to configure its IP stack.</w:t>
      </w:r>
    </w:p>
    <w:p w14:paraId="4FE359FF" w14:textId="38B1F5C7" w:rsidR="00BD496C" w:rsidRPr="00596C07" w:rsidRDefault="00BD496C" w:rsidP="00BD496C">
      <w:pPr>
        <w:pStyle w:val="NO"/>
      </w:pPr>
      <w:r w:rsidRPr="00596C07">
        <w:t>NOTE</w:t>
      </w:r>
      <w:r w:rsidR="00B85C39">
        <w:t xml:space="preserve"> 3</w:t>
      </w:r>
      <w:r w:rsidRPr="00596C07">
        <w:t>: whether the EAS information associated with the old DNS configuration needs be cleaned is to be solved as part of KI 2?</w:t>
      </w:r>
    </w:p>
    <w:p w14:paraId="60006A7F" w14:textId="090813FF" w:rsidR="00BD496C" w:rsidRPr="00596C07" w:rsidRDefault="00BD496C" w:rsidP="00BD496C">
      <w:bookmarkStart w:id="90" w:name="_Hlk49526912"/>
      <w:r w:rsidRPr="00596C07">
        <w:t>The DNS Alternative is specifically meant for a UE that has access to one DNN (one single PDU Session) but is multi-homed (per IPV6 multihoming) or because an UL CL has been inserted to the PDU Session.</w:t>
      </w:r>
    </w:p>
    <w:p w14:paraId="0B026255" w14:textId="77777777" w:rsidR="00520DE9" w:rsidRPr="00520DE9" w:rsidRDefault="00520DE9" w:rsidP="00520DE9">
      <w:pPr>
        <w:pStyle w:val="Heading3"/>
      </w:pPr>
      <w:bookmarkStart w:id="91" w:name="_Toc50466854"/>
      <w:bookmarkStart w:id="92" w:name="_Toc50468198"/>
      <w:bookmarkStart w:id="93" w:name="_Toc50468468"/>
      <w:bookmarkStart w:id="94" w:name="_Toc50468739"/>
      <w:bookmarkStart w:id="95" w:name="_Toc50630650"/>
      <w:bookmarkStart w:id="96" w:name="_Toc50631152"/>
      <w:bookmarkEnd w:id="90"/>
      <w:r w:rsidRPr="00520DE9">
        <w:t>6.13.2</w:t>
      </w:r>
      <w:r w:rsidRPr="00520DE9">
        <w:tab/>
        <w:t>Procedures</w:t>
      </w:r>
      <w:bookmarkEnd w:id="37"/>
      <w:bookmarkEnd w:id="38"/>
      <w:bookmarkEnd w:id="39"/>
      <w:bookmarkEnd w:id="40"/>
      <w:bookmarkEnd w:id="41"/>
      <w:bookmarkEnd w:id="42"/>
      <w:bookmarkEnd w:id="91"/>
      <w:bookmarkEnd w:id="92"/>
      <w:bookmarkEnd w:id="93"/>
      <w:bookmarkEnd w:id="94"/>
      <w:bookmarkEnd w:id="95"/>
      <w:bookmarkEnd w:id="96"/>
    </w:p>
    <w:p w14:paraId="75830256" w14:textId="77777777" w:rsidR="00520DE9" w:rsidRPr="00520DE9" w:rsidRDefault="00520DE9" w:rsidP="00520DE9">
      <w:pPr>
        <w:pStyle w:val="Heading4"/>
      </w:pPr>
      <w:bookmarkStart w:id="97" w:name="_Toc43317320"/>
      <w:bookmarkStart w:id="98" w:name="_Toc43374792"/>
      <w:bookmarkStart w:id="99" w:name="_Toc43375253"/>
      <w:bookmarkStart w:id="100" w:name="_Toc43801777"/>
      <w:bookmarkStart w:id="101" w:name="_Toc43806043"/>
      <w:bookmarkStart w:id="102" w:name="_Toc43806350"/>
      <w:bookmarkStart w:id="103" w:name="_Toc50630651"/>
      <w:bookmarkStart w:id="104" w:name="_Toc50631153"/>
      <w:r w:rsidRPr="00520DE9">
        <w:t>6.13.2.1</w:t>
      </w:r>
      <w:r w:rsidRPr="00520DE9">
        <w:tab/>
        <w:t>Configuring appDomain information on PCF</w:t>
      </w:r>
      <w:bookmarkEnd w:id="97"/>
      <w:bookmarkEnd w:id="98"/>
      <w:bookmarkEnd w:id="99"/>
      <w:bookmarkEnd w:id="100"/>
      <w:bookmarkEnd w:id="101"/>
      <w:bookmarkEnd w:id="102"/>
      <w:bookmarkEnd w:id="103"/>
      <w:bookmarkEnd w:id="104"/>
    </w:p>
    <w:bookmarkStart w:id="105" w:name="_MON_1659525731"/>
    <w:bookmarkEnd w:id="105"/>
    <w:p w14:paraId="3DFD8492" w14:textId="33333C2A" w:rsidR="00252BF9" w:rsidRDefault="00BD496C" w:rsidP="00010A55">
      <w:pPr>
        <w:pStyle w:val="TH"/>
      </w:pPr>
      <w:r w:rsidRPr="00596C07">
        <w:object w:dxaOrig="7607" w:dyaOrig="4418" w14:anchorId="1085B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219.5pt" o:ole="">
            <v:imagedata r:id="rId12" o:title=""/>
          </v:shape>
          <o:OLEObject Type="Embed" ProgID="Word.Picture.8" ShapeID="_x0000_i1025" DrawAspect="Content" ObjectID="_1663143422" r:id="rId13"/>
        </w:object>
      </w:r>
    </w:p>
    <w:p w14:paraId="41D39B19" w14:textId="4F97E089" w:rsidR="00BD496C" w:rsidRPr="00596C07" w:rsidRDefault="00BD496C" w:rsidP="00BD496C">
      <w:pPr>
        <w:pStyle w:val="TF"/>
      </w:pPr>
      <w:bookmarkStart w:id="106" w:name="_Toc43317323"/>
      <w:bookmarkStart w:id="107" w:name="_Toc43374795"/>
      <w:bookmarkStart w:id="108" w:name="_Toc43375256"/>
      <w:bookmarkStart w:id="109" w:name="_Toc43801780"/>
      <w:bookmarkStart w:id="110" w:name="_Toc43806046"/>
      <w:bookmarkStart w:id="111" w:name="_Toc43806353"/>
      <w:r w:rsidRPr="00596C07">
        <w:t>Figure 6.13.2.1-1: Configuring DN priorities for appDomains information on PCF</w:t>
      </w:r>
    </w:p>
    <w:p w14:paraId="5B60A456" w14:textId="7FE0F813" w:rsidR="00355D16" w:rsidRDefault="00355D16" w:rsidP="00355D16">
      <w:pPr>
        <w:pStyle w:val="B1"/>
      </w:pPr>
      <w:r>
        <w:t>1.</w:t>
      </w:r>
      <w:r>
        <w:tab/>
        <w:t xml:space="preserve">An Application Function (AF) invokes NEF API (e.g. Nnef_ServiceParameter API) to communicate DN priorities for appDomains (as defined in </w:t>
      </w:r>
      <w:r w:rsidR="004174B9">
        <w:t>clause </w:t>
      </w:r>
      <w:r>
        <w:t>6.13.1) to Network Exposure Function (NEF). This information may be associated ("target") with an individual UE or with a group of UE (for example all UE(s) of a corporate) or with any UE.</w:t>
      </w:r>
    </w:p>
    <w:p w14:paraId="516947AC" w14:textId="77777777" w:rsidR="00355D16" w:rsidRDefault="00355D16" w:rsidP="00355D16">
      <w:pPr>
        <w:pStyle w:val="B1"/>
      </w:pPr>
      <w:r>
        <w:t>2.</w:t>
      </w:r>
      <w:r>
        <w:tab/>
        <w:t>The NEF may translate the AF identity into a target (DNN, S-NSSAI). The NEF stores the information (after possible translation by NEF) including in the UDR (corresponding data set and subset are indicated in step 5).</w:t>
      </w:r>
    </w:p>
    <w:p w14:paraId="51B303CC" w14:textId="77777777" w:rsidR="00355D16" w:rsidRDefault="00355D16" w:rsidP="00355D16">
      <w:pPr>
        <w:pStyle w:val="B1"/>
      </w:pPr>
      <w:r>
        <w:t>3.</w:t>
      </w:r>
      <w:r>
        <w:tab/>
        <w:t>The UDR responds to NEF.</w:t>
      </w:r>
    </w:p>
    <w:p w14:paraId="7A40F78E" w14:textId="77777777" w:rsidR="00355D16" w:rsidRDefault="00355D16" w:rsidP="00355D16">
      <w:pPr>
        <w:pStyle w:val="B1"/>
      </w:pPr>
      <w:r>
        <w:t>4.</w:t>
      </w:r>
      <w:r>
        <w:tab/>
        <w:t>The NEF responds to the AF.</w:t>
      </w:r>
    </w:p>
    <w:p w14:paraId="480D41FF" w14:textId="77777777" w:rsidR="00355D16" w:rsidRDefault="00355D16" w:rsidP="00355D16">
      <w:pPr>
        <w:pStyle w:val="B1"/>
      </w:pPr>
      <w:r>
        <w:lastRenderedPageBreak/>
        <w:t>5.</w:t>
      </w:r>
      <w:r>
        <w:tab/>
        <w:t>The PCF may acquire (GET or SUBSCRIBE to notifications on change of) policy data from UDR including the DN priorities for appDomains information.</w:t>
      </w:r>
    </w:p>
    <w:p w14:paraId="3DD0A545" w14:textId="77777777" w:rsidR="00355D16" w:rsidRDefault="00355D16" w:rsidP="00355D16">
      <w:pPr>
        <w:pStyle w:val="B1"/>
      </w:pPr>
      <w:r>
        <w:tab/>
        <w:t>The PCF(s) that have subscribed to notification on modifications of AF requests (Data Set = Application Data; Data Subset = DN priorities for appDomains, Data Key = S-NSSAI and DNN) receive(s) a Nudr_DM_Notify notification of data change from the UDR. Potentially also Internal Group Identifier or SUPI may be used as Data Key if the AF requests "targets" the external identity of an individual UE or a group of UE.</w:t>
      </w:r>
    </w:p>
    <w:p w14:paraId="003D5DF4" w14:textId="26BB5D04" w:rsidR="00355D16" w:rsidRDefault="00355D16" w:rsidP="00355D16">
      <w:pPr>
        <w:pStyle w:val="B1"/>
      </w:pPr>
      <w:r>
        <w:t>6.</w:t>
      </w:r>
      <w:r>
        <w:tab/>
        <w:t xml:space="preserve">the </w:t>
      </w:r>
      <w:ins w:id="112" w:author="Maria Luisa Mas" w:date="2020-09-11T16:47:00Z">
        <w:r w:rsidR="004D52E8">
          <w:t xml:space="preserve">PCF </w:t>
        </w:r>
      </w:ins>
      <w:r>
        <w:t>applies this information to determine policies to build URSP or policies related with DNS priority selection in the UE.</w:t>
      </w:r>
    </w:p>
    <w:p w14:paraId="00B5EE3D" w14:textId="282EA8C1" w:rsidR="00355D16" w:rsidRDefault="00355D16" w:rsidP="00355D16">
      <w:pPr>
        <w:pStyle w:val="B1"/>
      </w:pPr>
      <w:r>
        <w:tab/>
        <w:t xml:space="preserve">The PCF may receive different policies from different AF (e.g. receive policies from a third party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r w:rsidR="004174B9">
        <w:t>clause </w:t>
      </w:r>
      <w:r>
        <w:t xml:space="preserve">6.13.2.2 or as DNS priorities see </w:t>
      </w:r>
      <w:r w:rsidR="004174B9">
        <w:t>clause </w:t>
      </w:r>
      <w:r>
        <w:t>6.13.2.3). For this purpose the PCF considers local policies to resolve the potential conflicts, policies that take into account the identity of the AF that has provided a DN priorities for appDomains policy.</w:t>
      </w:r>
    </w:p>
    <w:p w14:paraId="108B7618" w14:textId="44B7E7C6" w:rsidR="00BD496C" w:rsidRPr="00596C07" w:rsidRDefault="00BD496C" w:rsidP="00BD496C">
      <w:pPr>
        <w:pStyle w:val="Heading4"/>
      </w:pPr>
      <w:bookmarkStart w:id="113" w:name="_Toc50630652"/>
      <w:bookmarkStart w:id="114" w:name="_Toc50631154"/>
      <w:r w:rsidRPr="00596C07">
        <w:t>6.13.2.2</w:t>
      </w:r>
      <w:r w:rsidRPr="00596C07">
        <w:tab/>
        <w:t>Usage of DN priorities for appDomains information to configure URSP</w:t>
      </w:r>
      <w:bookmarkEnd w:id="113"/>
      <w:bookmarkEnd w:id="114"/>
    </w:p>
    <w:p w14:paraId="69E88EC3" w14:textId="77777777" w:rsidR="00BD496C" w:rsidRPr="00596C07" w:rsidRDefault="00BD496C" w:rsidP="00BD496C">
      <w:pPr>
        <w:pStyle w:val="B1"/>
      </w:pPr>
      <w:r w:rsidRPr="00596C07">
        <w:t>1</w:t>
      </w:r>
      <w:r w:rsidR="00E71C5B">
        <w:t>.</w:t>
      </w:r>
      <w:r w:rsidRPr="00596C07">
        <w:tab/>
        <w:t>The UE Registers</w:t>
      </w:r>
    </w:p>
    <w:p w14:paraId="19B9CD9F" w14:textId="77777777" w:rsidR="00BD496C" w:rsidRPr="00596C07" w:rsidRDefault="00BD496C" w:rsidP="00BD496C">
      <w:pPr>
        <w:pStyle w:val="B1"/>
      </w:pPr>
      <w:r w:rsidRPr="00596C07">
        <w:t>2.</w:t>
      </w:r>
      <w:r w:rsidRPr="00596C07">
        <w:tab/>
        <w:t>The AMF selects a PCF and establishes an AM Policy Association with the PCF by invoking Npcf_AMPolicyControl_Create operation (providing the IMSI Group of the UE.</w:t>
      </w:r>
    </w:p>
    <w:p w14:paraId="08120D21" w14:textId="68936429" w:rsidR="00BD496C" w:rsidRPr="00596C07" w:rsidRDefault="00BD496C" w:rsidP="00BD496C">
      <w:pPr>
        <w:pStyle w:val="B1"/>
      </w:pPr>
      <w:r w:rsidRPr="00596C07">
        <w:tab/>
        <w:t xml:space="preserve">All steps above are as for </w:t>
      </w:r>
      <w:r w:rsidR="004174B9" w:rsidRPr="00596C07">
        <w:t>TS</w:t>
      </w:r>
      <w:r w:rsidR="004174B9">
        <w:t> </w:t>
      </w:r>
      <w:r w:rsidR="004174B9" w:rsidRPr="00596C07">
        <w:t>23.502</w:t>
      </w:r>
      <w:r w:rsidR="004174B9">
        <w:t> </w:t>
      </w:r>
      <w:r w:rsidR="004174B9" w:rsidRPr="00596C07">
        <w:t>[</w:t>
      </w:r>
      <w:r w:rsidRPr="00596C07">
        <w:t xml:space="preserve">3] </w:t>
      </w:r>
      <w:r w:rsidR="004174B9">
        <w:t>clause </w:t>
      </w:r>
      <w:r w:rsidRPr="00596C07">
        <w:t>4.2.2.2.2 (with no intended changes)</w:t>
      </w:r>
      <w:r w:rsidR="00770EF6">
        <w:t>.</w:t>
      </w:r>
    </w:p>
    <w:p w14:paraId="378E5F97" w14:textId="77777777" w:rsidR="00BD496C" w:rsidRPr="00596C07" w:rsidRDefault="00BD496C" w:rsidP="00BD496C">
      <w:pPr>
        <w:pStyle w:val="B1"/>
      </w:pPr>
      <w:r w:rsidRPr="00596C07">
        <w:t>3.</w:t>
      </w:r>
      <w:r w:rsidRPr="00596C07">
        <w:tab/>
        <w:t>If the PCF does not have relevant policy data (e;g; policy data related with for the Group the UE is belonging to), it sends a corresponding request to the UDR by invoking Nudr_DataRepository_Query operation. The PCF may also request notifications from the UDR about changes on the corresponding policy information (including DN priorities for appDomains for an IMSI group by invoking Nudr_DataRepository_Subscribe.</w:t>
      </w:r>
    </w:p>
    <w:p w14:paraId="6BF5EAF6" w14:textId="77777777" w:rsidR="00BD496C" w:rsidRPr="00596C07" w:rsidRDefault="00BD496C" w:rsidP="00BD496C">
      <w:pPr>
        <w:pStyle w:val="B1"/>
      </w:pPr>
      <w:r w:rsidRPr="00596C07">
        <w:t>4.</w:t>
      </w:r>
      <w:r w:rsidRPr="00596C07">
        <w:tab/>
        <w:t>The UDR responds to the PCF with Nudr_DataRepository_Query response including DN priorities for appDomains that includes the list specific domains (and networks).</w:t>
      </w:r>
    </w:p>
    <w:p w14:paraId="474FBEF7" w14:textId="3063C7FF" w:rsidR="00BD496C" w:rsidRPr="00596C07" w:rsidRDefault="00BD496C" w:rsidP="00BD496C">
      <w:r w:rsidRPr="00596C07">
        <w:t xml:space="preserve">The DN priorities for appDomains information configured on PCF by mechanisms described in the </w:t>
      </w:r>
      <w:r w:rsidR="004174B9">
        <w:t>clause </w:t>
      </w:r>
      <w:r w:rsidRPr="00596C07">
        <w:t>6.13.2.2 and recalled above may be used to generate U</w:t>
      </w:r>
      <w:del w:id="115" w:author="Maria Luisa Mas" w:date="2020-09-25T14:28:00Z">
        <w:r w:rsidRPr="00596C07" w:rsidDel="00B15905">
          <w:delText>S</w:delText>
        </w:r>
      </w:del>
      <w:r w:rsidRPr="00596C07">
        <w:t>R</w:t>
      </w:r>
      <w:ins w:id="116" w:author="Maria Luisa Mas" w:date="2020-09-25T14:28:00Z">
        <w:r w:rsidR="00B15905">
          <w:t>S</w:t>
        </w:r>
      </w:ins>
      <w:r w:rsidRPr="00596C07">
        <w:t>P sent to the UE</w:t>
      </w:r>
      <w:r w:rsidR="00770EF6">
        <w:t>.</w:t>
      </w:r>
      <w:ins w:id="117" w:author="Maria Luisa Mas" w:date="2020-09-11T19:37:00Z">
        <w:r w:rsidR="00914383">
          <w:t xml:space="preserve"> URSPs </w:t>
        </w:r>
      </w:ins>
      <w:ins w:id="118" w:author="Maria Luisa Mas" w:date="2020-09-11T20:11:00Z">
        <w:r w:rsidR="004D2B33">
          <w:t>se</w:t>
        </w:r>
      </w:ins>
      <w:ins w:id="119" w:author="Maria Luisa Mas" w:date="2020-09-14T11:20:00Z">
        <w:r w:rsidR="0081408A">
          <w:t>n</w:t>
        </w:r>
      </w:ins>
      <w:ins w:id="120" w:author="Maria Luisa Mas" w:date="2020-09-11T20:11:00Z">
        <w:r w:rsidR="004D2B33">
          <w:t xml:space="preserve">t to UE </w:t>
        </w:r>
      </w:ins>
      <w:ins w:id="121" w:author="Maria Luisa Mas" w:date="2020-09-11T19:37:00Z">
        <w:r w:rsidR="00914383">
          <w:t>are Rel</w:t>
        </w:r>
      </w:ins>
      <w:bookmarkStart w:id="122" w:name="_GoBack"/>
      <w:bookmarkEnd w:id="122"/>
      <w:ins w:id="123" w:author="Ericsson_09_24" w:date="2020-10-02T11:28:00Z">
        <w:r w:rsidR="00CD4AC8">
          <w:t>-</w:t>
        </w:r>
      </w:ins>
      <w:ins w:id="124" w:author="Maria Luisa Mas" w:date="2020-09-11T19:37:00Z">
        <w:r w:rsidR="00914383">
          <w:t>16</w:t>
        </w:r>
      </w:ins>
      <w:ins w:id="125" w:author="Maria Luisa Mas" w:date="2020-09-14T11:21:00Z">
        <w:r w:rsidR="0081408A">
          <w:t xml:space="preserve"> URSPs</w:t>
        </w:r>
      </w:ins>
      <w:ins w:id="126" w:author="Maria Luisa Mas" w:date="2020-09-11T19:37:00Z">
        <w:r w:rsidR="00914383">
          <w:t>.</w:t>
        </w:r>
      </w:ins>
    </w:p>
    <w:p w14:paraId="595DED62" w14:textId="00A55C06" w:rsidR="00BD496C" w:rsidRPr="00596C07" w:rsidRDefault="00BD496C" w:rsidP="00BD496C">
      <w:pPr>
        <w:pStyle w:val="Heading4"/>
      </w:pPr>
      <w:bookmarkStart w:id="127" w:name="_Toc43317321"/>
      <w:bookmarkStart w:id="128" w:name="_Toc43374793"/>
      <w:bookmarkStart w:id="129" w:name="_Toc43375254"/>
      <w:bookmarkStart w:id="130" w:name="_Toc43801778"/>
      <w:bookmarkStart w:id="131" w:name="_Toc43806044"/>
      <w:bookmarkStart w:id="132" w:name="_Toc43806351"/>
      <w:bookmarkStart w:id="133" w:name="_Toc50630653"/>
      <w:bookmarkStart w:id="134" w:name="_Toc50631155"/>
      <w:r w:rsidRPr="00596C07">
        <w:t>6.13.2.3</w:t>
      </w:r>
      <w:r w:rsidRPr="00596C07">
        <w:tab/>
        <w:t>SMF influence on UE preferences between multiple Recursive DNS Servers</w:t>
      </w:r>
      <w:bookmarkEnd w:id="127"/>
      <w:bookmarkEnd w:id="128"/>
      <w:bookmarkEnd w:id="129"/>
      <w:bookmarkEnd w:id="130"/>
      <w:bookmarkEnd w:id="131"/>
      <w:bookmarkEnd w:id="132"/>
      <w:bookmarkEnd w:id="133"/>
      <w:bookmarkEnd w:id="134"/>
    </w:p>
    <w:p w14:paraId="0368B8C6" w14:textId="089F23B4" w:rsidR="00BD496C" w:rsidRPr="00596C07" w:rsidRDefault="00BD496C" w:rsidP="00BD496C">
      <w:r w:rsidRPr="00596C07">
        <w:t xml:space="preserve">This </w:t>
      </w:r>
      <w:r w:rsidR="004174B9">
        <w:t>clause </w:t>
      </w:r>
      <w:r w:rsidRPr="00596C07">
        <w:t>applies to the DNS Alternative.</w:t>
      </w:r>
    </w:p>
    <w:p w14:paraId="6385342F" w14:textId="16EFE324" w:rsidR="00BD496C" w:rsidRPr="00596C07" w:rsidRDefault="00BD496C" w:rsidP="00BD496C">
      <w:pPr>
        <w:rPr>
          <w:rFonts w:cs="Arial"/>
        </w:rPr>
      </w:pPr>
      <w:r w:rsidRPr="00596C07">
        <w:t xml:space="preserve">Figure 6.13.2.3-1 illustrates the SMF influence on UE preferences between multiple Recursive DNS Servers and the delivery of DNS Configuration information to UE as part of PDU Session Establishment procedure (defined in </w:t>
      </w:r>
      <w:r w:rsidR="004174B9" w:rsidRPr="00596C07">
        <w:rPr>
          <w:lang w:eastAsia="ko-KR"/>
        </w:rPr>
        <w:t>TS</w:t>
      </w:r>
      <w:r w:rsidR="004174B9">
        <w:rPr>
          <w:lang w:eastAsia="ko-KR"/>
        </w:rPr>
        <w:t> </w:t>
      </w:r>
      <w:r w:rsidR="004174B9" w:rsidRPr="00596C07">
        <w:rPr>
          <w:lang w:eastAsia="ko-KR"/>
        </w:rPr>
        <w:t>23.502</w:t>
      </w:r>
      <w:r w:rsidR="004174B9">
        <w:rPr>
          <w:lang w:eastAsia="ko-KR"/>
        </w:rPr>
        <w:t> </w:t>
      </w:r>
      <w:r w:rsidR="004174B9" w:rsidRPr="00596C07">
        <w:rPr>
          <w:lang w:eastAsia="ko-KR"/>
        </w:rPr>
        <w:t>[</w:t>
      </w:r>
      <w:r w:rsidRPr="00596C07">
        <w:rPr>
          <w:lang w:eastAsia="ko-KR"/>
        </w:rPr>
        <w:t>3]</w:t>
      </w:r>
      <w:r w:rsidRPr="00596C07">
        <w:t xml:space="preserve"> </w:t>
      </w:r>
      <w:r w:rsidR="004174B9">
        <w:t>clause </w:t>
      </w:r>
      <w:r w:rsidRPr="00596C07">
        <w:t>4.3.2).</w:t>
      </w:r>
    </w:p>
    <w:bookmarkStart w:id="135" w:name="_MON_1654406638"/>
    <w:bookmarkEnd w:id="135"/>
    <w:p w14:paraId="082FC805" w14:textId="77777777" w:rsidR="00BD496C" w:rsidRPr="00596C07" w:rsidRDefault="00BD496C" w:rsidP="00BD496C">
      <w:pPr>
        <w:pStyle w:val="TH"/>
        <w:rPr>
          <w:rFonts w:cs="Arial"/>
        </w:rPr>
      </w:pPr>
      <w:r w:rsidRPr="00596C07">
        <w:rPr>
          <w:rFonts w:cs="Arial"/>
        </w:rPr>
        <w:object w:dxaOrig="7941" w:dyaOrig="6934" w14:anchorId="50EB445E">
          <v:shape id="_x0000_i1026" type="#_x0000_t75" style="width:396.5pt;height:346.5pt" o:ole="">
            <v:imagedata r:id="rId14" o:title=""/>
          </v:shape>
          <o:OLEObject Type="Embed" ProgID="Word.Picture.8" ShapeID="_x0000_i1026" DrawAspect="Content" ObjectID="_1663143423" r:id="rId15"/>
        </w:object>
      </w:r>
    </w:p>
    <w:p w14:paraId="2C190C3C" w14:textId="3FEFE131" w:rsidR="00BD496C" w:rsidRPr="00596C07" w:rsidRDefault="00BD496C" w:rsidP="00BD496C">
      <w:pPr>
        <w:pStyle w:val="TF"/>
      </w:pPr>
      <w:r w:rsidRPr="00596C07">
        <w:t>Figure 6.13.2.3-1:</w:t>
      </w:r>
      <w:r w:rsidR="00355D16">
        <w:t xml:space="preserve"> </w:t>
      </w:r>
      <w:r w:rsidRPr="00596C07">
        <w:t>SMF influence on preferences and domains and networks for multiple Recursive DNS Servers.</w:t>
      </w:r>
    </w:p>
    <w:p w14:paraId="57F717E9" w14:textId="77777777" w:rsidR="00BD496C" w:rsidRPr="00596C07" w:rsidRDefault="00BD496C" w:rsidP="00BD496C">
      <w:pPr>
        <w:pStyle w:val="B1"/>
      </w:pPr>
      <w:r w:rsidRPr="00596C07">
        <w:t>1.</w:t>
      </w:r>
      <w:r w:rsidRPr="00596C07">
        <w:tab/>
        <w:t>The UE initiates a UE Requested PDU Session Establishment procedure to a (DNN, S-NSSAI).</w:t>
      </w:r>
    </w:p>
    <w:p w14:paraId="3D5D35BD" w14:textId="77777777" w:rsidR="00BD496C" w:rsidRPr="00596C07" w:rsidRDefault="00BD496C" w:rsidP="00BD496C">
      <w:pPr>
        <w:pStyle w:val="B1"/>
      </w:pPr>
      <w:r w:rsidRPr="00596C07">
        <w:t>2.</w:t>
      </w:r>
      <w:r w:rsidRPr="00596C07">
        <w:tab/>
        <w:t>The AMF selects an SMF and sends Nsmf_PDUSession_CreateSMContext Request to SMF.</w:t>
      </w:r>
    </w:p>
    <w:p w14:paraId="3BE3634F" w14:textId="77777777" w:rsidR="00BD496C" w:rsidRPr="00596C07" w:rsidRDefault="00BD496C" w:rsidP="00BD496C">
      <w:pPr>
        <w:pStyle w:val="B1"/>
      </w:pPr>
      <w:r w:rsidRPr="00596C07">
        <w:t>3.</w:t>
      </w:r>
      <w:r w:rsidRPr="00596C07">
        <w:tab/>
        <w:t>SMF selects a PCF.</w:t>
      </w:r>
    </w:p>
    <w:p w14:paraId="1D65AAC3" w14:textId="77777777" w:rsidR="00BD496C" w:rsidRPr="00596C07" w:rsidRDefault="00BD496C" w:rsidP="00BD496C">
      <w:pPr>
        <w:pStyle w:val="B1"/>
      </w:pPr>
      <w:r w:rsidRPr="00596C07">
        <w:t>4.</w:t>
      </w:r>
      <w:r w:rsidRPr="00596C07">
        <w:tab/>
        <w:t>SMF establishes a SM Policy Association with the PCF by invoking Npcf_SMPolicyControl_Create operation providing the (DNN, S-NSSAI) of the PDU Session.</w:t>
      </w:r>
    </w:p>
    <w:p w14:paraId="6054C53E" w14:textId="07CDDB82" w:rsidR="00BD496C" w:rsidRPr="00596C07" w:rsidRDefault="00BD496C" w:rsidP="00BD496C">
      <w:pPr>
        <w:pStyle w:val="B1"/>
      </w:pPr>
      <w:r w:rsidRPr="00596C07">
        <w:tab/>
        <w:t xml:space="preserve">All steps above are as for </w:t>
      </w:r>
      <w:r w:rsidR="004174B9" w:rsidRPr="00596C07">
        <w:t>TS</w:t>
      </w:r>
      <w:r w:rsidR="004174B9">
        <w:t> </w:t>
      </w:r>
      <w:r w:rsidR="004174B9" w:rsidRPr="00596C07">
        <w:t>23.502</w:t>
      </w:r>
      <w:r w:rsidR="004174B9">
        <w:t> </w:t>
      </w:r>
      <w:r w:rsidR="004174B9" w:rsidRPr="00596C07">
        <w:t>[</w:t>
      </w:r>
      <w:r w:rsidRPr="00596C07">
        <w:t xml:space="preserve">3] </w:t>
      </w:r>
      <w:r w:rsidR="004174B9">
        <w:t>clause </w:t>
      </w:r>
      <w:r w:rsidRPr="00596C07">
        <w:t>4.3.2.2.1 (with no intended changes)</w:t>
      </w:r>
    </w:p>
    <w:p w14:paraId="2F1FC386" w14:textId="28D4538C" w:rsidR="00BD496C" w:rsidRPr="00596C07" w:rsidRDefault="00BD496C" w:rsidP="00BD496C">
      <w:pPr>
        <w:pStyle w:val="B1"/>
      </w:pPr>
      <w:r w:rsidRPr="00596C07">
        <w:t>5.</w:t>
      </w:r>
      <w:r w:rsidRPr="00596C07">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 priorities for appDomains mapping to DNN and S-NSSAI) by invoking Nudr_DataRepository_Subscribe.</w:t>
      </w:r>
    </w:p>
    <w:p w14:paraId="709CCA03" w14:textId="7495E9CA" w:rsidR="00BD496C" w:rsidRPr="00596C07" w:rsidRDefault="00BD496C" w:rsidP="00BD496C">
      <w:pPr>
        <w:pStyle w:val="B1"/>
      </w:pPr>
      <w:r w:rsidRPr="00596C07">
        <w:t>6.</w:t>
      </w:r>
      <w:r w:rsidRPr="00596C07">
        <w:tab/>
        <w:t>The UDR responds to the PCF with Nudr_DataRepository_Query response including DN priorities for appDomains that includes the list specific domains (and networks).</w:t>
      </w:r>
    </w:p>
    <w:p w14:paraId="49FEC93A" w14:textId="0939F505" w:rsidR="00BD496C" w:rsidRPr="00596C07" w:rsidRDefault="00BD496C" w:rsidP="00BD496C">
      <w:pPr>
        <w:pStyle w:val="B1"/>
      </w:pPr>
      <w:r w:rsidRPr="00596C07">
        <w:tab/>
        <w:t xml:space="preserve">Steps 5 and 6 may be omitted if the PCF had subscribed to notification of this data change as defined in step 4 of </w:t>
      </w:r>
      <w:r w:rsidR="004174B9" w:rsidRPr="00596C07">
        <w:t>TS</w:t>
      </w:r>
      <w:r w:rsidR="004174B9">
        <w:t> </w:t>
      </w:r>
      <w:r w:rsidR="004174B9" w:rsidRPr="00596C07">
        <w:t>23.502</w:t>
      </w:r>
      <w:r w:rsidR="004174B9">
        <w:t> </w:t>
      </w:r>
      <w:r w:rsidR="004174B9" w:rsidRPr="00596C07">
        <w:t>[</w:t>
      </w:r>
      <w:r w:rsidRPr="00596C07">
        <w:t>3] Figure 4.3.6.2-1or in step 5 of Figure 6.13.2.1-1.</w:t>
      </w:r>
    </w:p>
    <w:p w14:paraId="4E7AA4E4" w14:textId="6D050B47" w:rsidR="00BD496C" w:rsidRPr="00596C07" w:rsidRDefault="00BD496C" w:rsidP="00BD496C">
      <w:pPr>
        <w:pStyle w:val="B1"/>
        <w:ind w:firstLine="0"/>
      </w:pPr>
      <w:r w:rsidRPr="00596C07">
        <w:t xml:space="preserve">PCF decides on DNS preferences for (DNN, S-NSSAI) using the DN priorities for appDomains information received from UDR but also local policies (see also step 7 and </w:t>
      </w:r>
      <w:r w:rsidR="004174B9">
        <w:t>clause </w:t>
      </w:r>
      <w:r w:rsidRPr="00596C07">
        <w:t>6.13.2.1). The output of this decision is called DNS Configuration information. The PCF can then use the DNS Configuration information to provide it to SMF</w:t>
      </w:r>
    </w:p>
    <w:p w14:paraId="52148B1B" w14:textId="77777777" w:rsidR="00BD496C" w:rsidRPr="00596C07" w:rsidRDefault="00BD496C" w:rsidP="00BD496C">
      <w:pPr>
        <w:pStyle w:val="B1"/>
      </w:pPr>
      <w:r w:rsidRPr="00596C07">
        <w:t>7.</w:t>
      </w:r>
      <w:r w:rsidRPr="00596C07">
        <w:tab/>
        <w:t>The PCF responds to the SMF with Npcf_SMPolicyControl_Create response including DNS Configuration information.</w:t>
      </w:r>
    </w:p>
    <w:p w14:paraId="79296133" w14:textId="4DF88A17" w:rsidR="00BD496C" w:rsidRPr="00596C07" w:rsidRDefault="00BD496C" w:rsidP="00BD496C">
      <w:pPr>
        <w:pStyle w:val="B1"/>
      </w:pPr>
      <w:r w:rsidRPr="00596C07">
        <w:lastRenderedPageBreak/>
        <w:tab/>
        <w:t xml:space="preserve">The PCF is responsible to transform "DN priorities for appDomains" information into "DNS configuration information" to be provided to SMF. </w:t>
      </w:r>
      <w:r w:rsidR="00770EF6">
        <w:t>"</w:t>
      </w:r>
      <w:r w:rsidRPr="00596C07">
        <w:t>DNS configuration information</w:t>
      </w:r>
      <w:r w:rsidR="00770EF6">
        <w:t>"</w:t>
      </w:r>
      <w:r w:rsidRPr="00596C07">
        <w:t xml:space="preserve"> has the same format than DN priorities for appDomains" but with DN priority values that have been normalized based on PCF policies as explained below.</w:t>
      </w:r>
    </w:p>
    <w:p w14:paraId="4382CBED" w14:textId="77777777" w:rsidR="00BD496C" w:rsidRPr="00E71C5B" w:rsidRDefault="00BD496C" w:rsidP="00E71C5B">
      <w:pPr>
        <w:pStyle w:val="B2"/>
      </w:pPr>
      <w:r w:rsidRPr="00E71C5B">
        <w:t>For the determination of "DNS configuration information" to be provided to SMF, the PCF may take into account locally configured policies related with (DNN, S-NSSAI), for example</w:t>
      </w:r>
    </w:p>
    <w:p w14:paraId="0BD61A3E" w14:textId="77777777" w:rsidR="00BD496C" w:rsidRPr="00596C07" w:rsidRDefault="00BD496C" w:rsidP="00BD496C">
      <w:pPr>
        <w:pStyle w:val="B2"/>
      </w:pPr>
      <w:r w:rsidRPr="00596C07">
        <w:t>-</w:t>
      </w:r>
      <w:r w:rsidRPr="00596C07">
        <w:tab/>
        <w:t>some (DNN, S-NSSAI) may be considered as default i.e. with lower DNS priority,</w:t>
      </w:r>
    </w:p>
    <w:p w14:paraId="2FB97984" w14:textId="703A779F" w:rsidR="00BD496C" w:rsidRPr="00596C07" w:rsidRDefault="00BD496C" w:rsidP="00BD496C">
      <w:pPr>
        <w:pStyle w:val="B2"/>
      </w:pPr>
      <w:r w:rsidRPr="00596C07">
        <w:t>-</w:t>
      </w:r>
      <w:r w:rsidRPr="00596C07">
        <w:tab/>
        <w:t>on some (DNN, S-NSSAI), DN priorities for appDomains information related with AF requests may be of higher priority or lower priority than operator local configuration.</w:t>
      </w:r>
    </w:p>
    <w:p w14:paraId="7977913F" w14:textId="2F07CF60" w:rsidR="00BD496C" w:rsidRDefault="00BD496C" w:rsidP="00BD496C">
      <w:pPr>
        <w:pStyle w:val="B1"/>
        <w:rPr>
          <w:ins w:id="136" w:author="Maria Luisa Mas" w:date="2020-09-11T20:18:00Z"/>
        </w:rPr>
      </w:pPr>
      <w:r w:rsidRPr="00596C07">
        <w:tab/>
        <w: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t>
      </w:r>
    </w:p>
    <w:p w14:paraId="5755AFFB" w14:textId="72D2E477" w:rsidR="00325DAA" w:rsidRDefault="00325DAA">
      <w:pPr>
        <w:ind w:left="568"/>
        <w:rPr>
          <w:ins w:id="137" w:author="Maria Luisa Mas" w:date="2020-09-11T20:18:00Z"/>
        </w:rPr>
        <w:pPrChange w:id="138" w:author="Maria Luisa Mas" w:date="2020-09-11T20:18:00Z">
          <w:pPr/>
        </w:pPrChange>
      </w:pPr>
      <w:ins w:id="139" w:author="Maria Luisa Mas" w:date="2020-09-11T20:18:00Z">
        <w:r>
          <w:t xml:space="preserve">AF may provide DN priority information specific to a DNAI. If so, PCF determines the DNAIs applicable for the PDU session to build the </w:t>
        </w:r>
      </w:ins>
      <w:ins w:id="140" w:author="Maria Luisa Mas" w:date="2020-09-25T08:05:00Z">
        <w:r w:rsidR="006F0275">
          <w:t>DNS Configuration</w:t>
        </w:r>
      </w:ins>
      <w:ins w:id="141" w:author="Maria Luisa Mas" w:date="2020-09-25T08:08:00Z">
        <w:r w:rsidR="00F40340">
          <w:t>.</w:t>
        </w:r>
      </w:ins>
      <w:ins w:id="142" w:author="Maria Luisa Mas" w:date="2020-09-25T08:06:00Z">
        <w:r w:rsidR="006F0275">
          <w:t xml:space="preserve"> </w:t>
        </w:r>
      </w:ins>
      <w:ins w:id="143" w:author="Maria Luisa Mas" w:date="2020-09-25T08:07:00Z">
        <w:r w:rsidR="00EB23A2">
          <w:t xml:space="preserve">PCF also </w:t>
        </w:r>
      </w:ins>
      <w:ins w:id="144" w:author="Maria Luisa Mas" w:date="2020-09-25T08:06:00Z">
        <w:r w:rsidR="006F0275">
          <w:t>takes into account</w:t>
        </w:r>
        <w:r w:rsidR="003A0960">
          <w:t xml:space="preserve"> </w:t>
        </w:r>
      </w:ins>
      <w:ins w:id="145" w:author="Maria Luisa Mas" w:date="2020-09-25T08:07:00Z">
        <w:r w:rsidR="00EB23A2">
          <w:t>any</w:t>
        </w:r>
      </w:ins>
      <w:ins w:id="146" w:author="Maria Luisa Mas" w:date="2020-09-25T08:03:00Z">
        <w:r w:rsidR="00140434">
          <w:t xml:space="preserve"> Spatial Validity conditions in terms of a (set of) DNAIs provided by AF</w:t>
        </w:r>
      </w:ins>
      <w:ins w:id="147" w:author="Maria Luisa Mas" w:date="2020-09-14T10:26:00Z">
        <w:r w:rsidR="001C3EAE">
          <w:t>.</w:t>
        </w:r>
      </w:ins>
      <w:ins w:id="148" w:author="Maria Luisa Mas" w:date="2020-09-11T20:18:00Z">
        <w:r>
          <w:t xml:space="preserve">        </w:t>
        </w:r>
      </w:ins>
    </w:p>
    <w:p w14:paraId="59AB4F6B" w14:textId="77777777" w:rsidR="00325DAA" w:rsidRPr="00596C07" w:rsidRDefault="00325DAA" w:rsidP="00BD496C">
      <w:pPr>
        <w:pStyle w:val="B1"/>
      </w:pPr>
    </w:p>
    <w:p w14:paraId="7B0C04FC" w14:textId="588AFC2A" w:rsidR="00BD496C" w:rsidRDefault="00770EF6" w:rsidP="00BD496C">
      <w:pPr>
        <w:pStyle w:val="EditorsNote"/>
        <w:rPr>
          <w:ins w:id="149" w:author="Maria Luisa Mas" w:date="2020-09-11T20:15:00Z"/>
        </w:rPr>
      </w:pPr>
      <w:r w:rsidRPr="001E19F2">
        <w:rPr>
          <w:lang w:eastAsia="ko-KR"/>
        </w:rPr>
        <w:t>Editor</w:t>
      </w:r>
      <w:r>
        <w:rPr>
          <w:lang w:eastAsia="ko-KR"/>
        </w:rPr>
        <w:t>'</w:t>
      </w:r>
      <w:r w:rsidRPr="001E19F2">
        <w:rPr>
          <w:lang w:eastAsia="ko-KR"/>
        </w:rPr>
        <w:t>s note</w:t>
      </w:r>
      <w:r>
        <w:rPr>
          <w:lang w:eastAsia="ko-KR"/>
        </w:rPr>
        <w:t>:</w:t>
      </w:r>
      <w:r w:rsidR="00BD496C" w:rsidRPr="00596C07">
        <w:tab/>
        <w:t>It is FFS if and how roaming can be supported, e.g. how to support URSP in LBO roaming, or how to support AF influence for traffic routing in HR roaming.</w:t>
      </w:r>
    </w:p>
    <w:p w14:paraId="66F8C9F9" w14:textId="19D41D1A" w:rsidR="00863C00" w:rsidRPr="00596C07" w:rsidDel="00325DAA" w:rsidRDefault="00863C00" w:rsidP="00BD496C">
      <w:pPr>
        <w:pStyle w:val="EditorsNote"/>
        <w:rPr>
          <w:del w:id="150" w:author="Maria Luisa Mas" w:date="2020-09-11T20:18:00Z"/>
        </w:rPr>
      </w:pPr>
    </w:p>
    <w:p w14:paraId="1728355B" w14:textId="77777777" w:rsidR="00BD496C" w:rsidRPr="00596C07" w:rsidRDefault="00BD496C" w:rsidP="00BD496C">
      <w:pPr>
        <w:pStyle w:val="B1"/>
      </w:pPr>
      <w:r w:rsidRPr="00596C07">
        <w:t>8.</w:t>
      </w:r>
      <w:r w:rsidRPr="00596C07">
        <w:tab/>
        <w:t>SMF communicates the DNS Configuration information in PDU Session Establishment Response by:</w:t>
      </w:r>
    </w:p>
    <w:p w14:paraId="7C9396A2" w14:textId="77777777" w:rsidR="00BD496C" w:rsidRPr="00596C07" w:rsidRDefault="00BD496C" w:rsidP="00BD496C">
      <w:pPr>
        <w:pStyle w:val="B2"/>
      </w:pPr>
      <w:r w:rsidRPr="00596C07">
        <w:t>-</w:t>
      </w:r>
      <w:r w:rsidRPr="00596C07">
        <w:tab/>
        <w:t>including DNS Configuration information in Extended PCO IE (8.a); or</w:t>
      </w:r>
    </w:p>
    <w:p w14:paraId="4506B5FE" w14:textId="77777777" w:rsidR="00BD496C" w:rsidRPr="00596C07" w:rsidRDefault="00BD496C" w:rsidP="00BD496C">
      <w:pPr>
        <w:pStyle w:val="B2"/>
      </w:pPr>
      <w:r w:rsidRPr="00596C07">
        <w:t>-</w:t>
      </w:r>
      <w:r w:rsidRPr="00596C07">
        <w:tab/>
        <w:t>when acting as DHCP server by including in DHCP RDNSS option when communicating with UE using DHCP (8.b); or</w:t>
      </w:r>
    </w:p>
    <w:p w14:paraId="2D80B5E7" w14:textId="77777777" w:rsidR="00BD496C" w:rsidRPr="00596C07" w:rsidRDefault="00BD496C" w:rsidP="00BD496C">
      <w:pPr>
        <w:pStyle w:val="B2"/>
      </w:pPr>
      <w:r w:rsidRPr="00596C07">
        <w:t>-</w:t>
      </w:r>
      <w:r w:rsidRPr="00596C07">
        <w:tab/>
        <w:t>in RA (per RFC 8106).</w:t>
      </w:r>
    </w:p>
    <w:p w14:paraId="3DCF3696" w14:textId="77777777" w:rsidR="00BD496C" w:rsidRPr="00596C07" w:rsidRDefault="00BD496C" w:rsidP="00BD496C">
      <w:pPr>
        <w:pStyle w:val="B1"/>
      </w:pPr>
      <w:r w:rsidRPr="00596C07">
        <w:tab/>
        <w:t>If PCC does not apply to a PDU Session, the SMF determines locally the DNS Configuration information</w:t>
      </w:r>
    </w:p>
    <w:p w14:paraId="516DDFE6" w14:textId="0E0BFD82" w:rsidR="00BD496C" w:rsidRPr="00596C07" w:rsidRDefault="00BD496C" w:rsidP="00BD496C">
      <w:r w:rsidRPr="00596C07">
        <w:t>If the PCF determines that DNS Configuration information has changed (because e.g. DN priorities for appDomains information has changed) it can provide a new DNS Configuration information as part of a Npcf_SMPolicyControl_Update. The SMF may provide the corresponding information to the UE:</w:t>
      </w:r>
    </w:p>
    <w:p w14:paraId="7F33585D" w14:textId="77777777" w:rsidR="00BD496C" w:rsidRPr="00596C07" w:rsidRDefault="00BD496C" w:rsidP="00BD496C">
      <w:pPr>
        <w:pStyle w:val="B1"/>
      </w:pPr>
      <w:r w:rsidRPr="00596C07">
        <w:t>-</w:t>
      </w:r>
      <w:r w:rsidRPr="00596C07">
        <w:tab/>
        <w:t>Via NAS PCO sent in a network initiated PDU Session modification procedure; or</w:t>
      </w:r>
    </w:p>
    <w:p w14:paraId="6FD1D182" w14:textId="77777777" w:rsidR="00BD496C" w:rsidRPr="00596C07" w:rsidRDefault="00BD496C" w:rsidP="00BD496C">
      <w:pPr>
        <w:pStyle w:val="B1"/>
      </w:pPr>
      <w:r w:rsidRPr="00596C07">
        <w:t>-</w:t>
      </w:r>
      <w:r w:rsidRPr="00596C07">
        <w:tab/>
        <w:t>Via Router Advertisement ('RA' per IETF RFC 8106) (in IPv6 case);</w:t>
      </w:r>
    </w:p>
    <w:p w14:paraId="5F5F4D74" w14:textId="77777777" w:rsidR="00BD496C" w:rsidRPr="00596C07" w:rsidRDefault="00BD496C" w:rsidP="00BD496C">
      <w:pPr>
        <w:pStyle w:val="B1"/>
      </w:pPr>
      <w:r w:rsidRPr="00596C07">
        <w:t>-</w:t>
      </w:r>
      <w:r w:rsidRPr="00596C07">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662B4443" w14:textId="77777777" w:rsidR="00BD496C" w:rsidRPr="00596C07" w:rsidRDefault="00BD496C" w:rsidP="00BD496C">
      <w:pPr>
        <w:pStyle w:val="Heading3"/>
      </w:pPr>
      <w:bookmarkStart w:id="151" w:name="_Toc43806045"/>
      <w:bookmarkStart w:id="152" w:name="_Toc43806352"/>
      <w:bookmarkStart w:id="153" w:name="_Toc50466855"/>
      <w:bookmarkStart w:id="154" w:name="_Toc50468199"/>
      <w:bookmarkStart w:id="155" w:name="_Toc50468469"/>
      <w:bookmarkStart w:id="156" w:name="_Toc50468740"/>
      <w:bookmarkStart w:id="157" w:name="_Toc50630654"/>
      <w:bookmarkStart w:id="158" w:name="_Toc50631156"/>
      <w:r w:rsidRPr="00596C07">
        <w:t>6.13.3</w:t>
      </w:r>
      <w:r w:rsidRPr="00596C07">
        <w:tab/>
        <w:t>Impacts on services, entities and interfaces</w:t>
      </w:r>
      <w:bookmarkEnd w:id="151"/>
      <w:bookmarkEnd w:id="152"/>
      <w:bookmarkEnd w:id="153"/>
      <w:bookmarkEnd w:id="154"/>
      <w:bookmarkEnd w:id="155"/>
      <w:bookmarkEnd w:id="156"/>
      <w:bookmarkEnd w:id="157"/>
      <w:bookmarkEnd w:id="158"/>
    </w:p>
    <w:p w14:paraId="24E6B87A" w14:textId="77777777" w:rsidR="00BD496C" w:rsidRPr="00596C07" w:rsidRDefault="00BD496C" w:rsidP="00BD496C">
      <w:pPr>
        <w:pStyle w:val="B1"/>
      </w:pPr>
      <w:r w:rsidRPr="00596C07">
        <w:t>-</w:t>
      </w:r>
      <w:r w:rsidRPr="00596C07">
        <w:tab/>
        <w:t>NEF: new API information to support and to convert into policy data stored in UDR. This API has commonalities with the API used for 5G VN groups</w:t>
      </w:r>
    </w:p>
    <w:p w14:paraId="423FD6A5" w14:textId="7D0929AF" w:rsidR="00BD496C" w:rsidRPr="00596C07" w:rsidRDefault="00BD496C" w:rsidP="00BD496C">
      <w:pPr>
        <w:pStyle w:val="B1"/>
      </w:pPr>
      <w:r w:rsidRPr="00596C07">
        <w:t>-</w:t>
      </w:r>
      <w:r w:rsidRPr="00596C07">
        <w:tab/>
        <w:t>UDR: new (policy) data format (DN priorities for appDomains) to manage.</w:t>
      </w:r>
    </w:p>
    <w:p w14:paraId="7C330E46" w14:textId="77777777" w:rsidR="00E84EDF" w:rsidRDefault="00BD496C" w:rsidP="00BD496C">
      <w:pPr>
        <w:pStyle w:val="B1"/>
        <w:rPr>
          <w:ins w:id="159" w:author="Maria Luisa Mas" w:date="2020-09-11T16:49:00Z"/>
        </w:rPr>
      </w:pPr>
      <w:r w:rsidRPr="00596C07">
        <w:t>-</w:t>
      </w:r>
      <w:r w:rsidRPr="00596C07">
        <w:tab/>
        <w:t>PCF: retrieve new UDR (policy) data and</w:t>
      </w:r>
      <w:ins w:id="160" w:author="Maria Luisa Mas" w:date="2020-09-11T16:49:00Z">
        <w:r w:rsidR="00E84EDF">
          <w:t>,</w:t>
        </w:r>
      </w:ins>
    </w:p>
    <w:p w14:paraId="261A45DE" w14:textId="2BCA6C06" w:rsidR="00BD496C" w:rsidRDefault="00BD496C" w:rsidP="00BD496C">
      <w:pPr>
        <w:pStyle w:val="B1"/>
        <w:rPr>
          <w:ins w:id="161" w:author="Maria Luisa Mas" w:date="2020-09-11T16:50:00Z"/>
        </w:rPr>
      </w:pPr>
      <w:r w:rsidRPr="00596C07">
        <w:t xml:space="preserve"> </w:t>
      </w:r>
      <w:ins w:id="162" w:author="Maria Luisa Mas" w:date="2020-09-11T16:50:00Z">
        <w:r w:rsidR="00E84EDF">
          <w:t xml:space="preserve">    </w:t>
        </w:r>
      </w:ins>
      <w:ins w:id="163" w:author="Maria Luisa Mas" w:date="2020-09-11T16:49:00Z">
        <w:r w:rsidR="00E84EDF">
          <w:t xml:space="preserve">- </w:t>
        </w:r>
      </w:ins>
      <w:ins w:id="164" w:author="Maria Luisa Mas" w:date="2020-09-11T16:50:00Z">
        <w:r w:rsidR="00E84EDF">
          <w:t xml:space="preserve">    </w:t>
        </w:r>
      </w:ins>
      <w:ins w:id="165" w:author="Maria Luisa Mas" w:date="2020-09-11T20:06:00Z">
        <w:r w:rsidR="00CF4484">
          <w:t xml:space="preserve">either </w:t>
        </w:r>
      </w:ins>
      <w:r w:rsidRPr="00596C07">
        <w:t>determine</w:t>
      </w:r>
      <w:ins w:id="166" w:author="Maria Luisa Mas" w:date="2020-09-11T20:06:00Z">
        <w:r w:rsidR="000130DC">
          <w:t>s</w:t>
        </w:r>
      </w:ins>
      <w:r w:rsidRPr="00596C07">
        <w:t xml:space="preserve"> DNS Configuration information to be provided to SMF via PDU Session level policy data.</w:t>
      </w:r>
    </w:p>
    <w:p w14:paraId="2E6FD517" w14:textId="56F327D8" w:rsidR="00E84EDF" w:rsidRPr="00596C07" w:rsidRDefault="00AC3221" w:rsidP="00DC6753">
      <w:ins w:id="167" w:author="Maria Luisa Mas" w:date="2020-09-11T16:50:00Z">
        <w:r>
          <w:t xml:space="preserve">     </w:t>
        </w:r>
      </w:ins>
      <w:ins w:id="168" w:author="Maria Luisa Mas" w:date="2020-09-11T16:52:00Z">
        <w:r w:rsidR="00D15FA3">
          <w:t xml:space="preserve">      </w:t>
        </w:r>
      </w:ins>
      <w:ins w:id="169" w:author="Maria Luisa Mas" w:date="2020-09-11T16:50:00Z">
        <w:r>
          <w:t xml:space="preserve">-    </w:t>
        </w:r>
      </w:ins>
      <w:ins w:id="170" w:author="Maria Luisa Mas" w:date="2020-09-11T20:07:00Z">
        <w:r w:rsidR="000130DC">
          <w:t xml:space="preserve">or </w:t>
        </w:r>
      </w:ins>
      <w:ins w:id="171" w:author="Maria Luisa Mas" w:date="2020-09-11T16:54:00Z">
        <w:r w:rsidR="00A9121F">
          <w:t>use</w:t>
        </w:r>
      </w:ins>
      <w:ins w:id="172" w:author="Maria Luisa Mas" w:date="2020-09-11T20:07:00Z">
        <w:r w:rsidR="000130DC">
          <w:t>s</w:t>
        </w:r>
      </w:ins>
      <w:ins w:id="173" w:author="Maria Luisa Mas" w:date="2020-09-11T16:54:00Z">
        <w:r w:rsidR="00A9121F">
          <w:t xml:space="preserve"> </w:t>
        </w:r>
      </w:ins>
      <w:ins w:id="174" w:author="Maria Luisa Mas" w:date="2020-09-11T20:07:00Z">
        <w:r w:rsidR="000130DC">
          <w:t xml:space="preserve">it </w:t>
        </w:r>
      </w:ins>
      <w:ins w:id="175" w:author="Maria Luisa Mas" w:date="2020-09-11T16:54:00Z">
        <w:r w:rsidR="00A9121F">
          <w:t xml:space="preserve">as guidance </w:t>
        </w:r>
      </w:ins>
      <w:ins w:id="176" w:author="Maria Luisa Mas" w:date="2020-09-11T16:55:00Z">
        <w:r w:rsidR="00A9121F">
          <w:t xml:space="preserve">to </w:t>
        </w:r>
      </w:ins>
      <w:ins w:id="177" w:author="Maria Luisa Mas" w:date="2020-09-11T16:53:00Z">
        <w:r w:rsidR="00702F06">
          <w:t>build</w:t>
        </w:r>
      </w:ins>
      <w:ins w:id="178" w:author="Maria Luisa Mas" w:date="2020-09-11T16:50:00Z">
        <w:r>
          <w:t xml:space="preserve"> the URSPs </w:t>
        </w:r>
      </w:ins>
      <w:ins w:id="179" w:author="Maria Luisa Mas" w:date="2020-09-11T16:55:00Z">
        <w:r w:rsidR="00DC6753">
          <w:t>to send to the UE.</w:t>
        </w:r>
      </w:ins>
      <w:ins w:id="180" w:author="Maria Luisa Mas" w:date="2020-09-11T19:37:00Z">
        <w:r w:rsidR="00A30C6B">
          <w:t xml:space="preserve"> </w:t>
        </w:r>
      </w:ins>
    </w:p>
    <w:p w14:paraId="58F72BE4" w14:textId="77777777" w:rsidR="00BD496C" w:rsidRPr="00596C07" w:rsidRDefault="00BD496C" w:rsidP="00BD496C">
      <w:pPr>
        <w:pStyle w:val="B1"/>
      </w:pPr>
      <w:r w:rsidRPr="00596C07">
        <w:t>-</w:t>
      </w:r>
      <w:r w:rsidRPr="00596C07">
        <w:tab/>
        <w:t>SMF: send DNS Configuration information via PCO / DHCP / Router Advertisement to the UE.</w:t>
      </w:r>
    </w:p>
    <w:p w14:paraId="1D5BA64B" w14:textId="77777777" w:rsidR="00BD496C" w:rsidRPr="00596C07" w:rsidRDefault="00BD496C" w:rsidP="00BD496C">
      <w:pPr>
        <w:pStyle w:val="B1"/>
      </w:pPr>
      <w:r w:rsidRPr="00596C07">
        <w:lastRenderedPageBreak/>
        <w:t>-</w:t>
      </w:r>
      <w:r w:rsidRPr="00596C07">
        <w:tab/>
        <w:t>UE: new DNS Configuration information for the PDU Session.</w:t>
      </w:r>
    </w:p>
    <w:p w14:paraId="60074444" w14:textId="73621071" w:rsidR="00BD496C" w:rsidRDefault="00BD496C" w:rsidP="00BD496C">
      <w:r w:rsidRPr="00596C07">
        <w:t>The content of the DNS configuration that is provided to the UE has the same format as the DHCP RDNSS option (when sent in PCO or via the DHCP RDNSS option or as defined in RFC 8106 in IPv6 case)</w:t>
      </w:r>
      <w:del w:id="181" w:author="Maria Luisa Mas" w:date="2020-09-11T16:56:00Z">
        <w:r w:rsidRPr="00596C07" w:rsidDel="004E3C26">
          <w:delText xml:space="preserve"> .</w:delText>
        </w:r>
      </w:del>
      <w:r w:rsidRPr="00596C07">
        <w:t>.</w:t>
      </w:r>
    </w:p>
    <w:p w14:paraId="141DBD28" w14:textId="7F2ED597" w:rsidR="0016667B" w:rsidRDefault="0016667B" w:rsidP="00BD496C"/>
    <w:p w14:paraId="31C3466A" w14:textId="77777777" w:rsidR="0016667B" w:rsidRDefault="0016667B" w:rsidP="0016667B">
      <w:pPr>
        <w:pStyle w:val="Heading2"/>
        <w:rPr>
          <w:lang w:eastAsia="zh-CN"/>
        </w:rPr>
      </w:pPr>
      <w:bookmarkStart w:id="182" w:name="_Toc2086459"/>
      <w:bookmarkStart w:id="183" w:name="_Toc43806245"/>
      <w:bookmarkStart w:id="184" w:name="_Toc43806552"/>
      <w:bookmarkStart w:id="185" w:name="_Toc50630907"/>
      <w:bookmarkStart w:id="186" w:name="_Toc50631409"/>
      <w:r>
        <w:rPr>
          <w:lang w:eastAsia="zh-CN"/>
        </w:rPr>
        <w:t>********************************* End Change ****************************</w:t>
      </w:r>
      <w:bookmarkEnd w:id="182"/>
      <w:bookmarkEnd w:id="183"/>
      <w:bookmarkEnd w:id="184"/>
      <w:bookmarkEnd w:id="185"/>
      <w:bookmarkEnd w:id="186"/>
    </w:p>
    <w:p w14:paraId="42C50415" w14:textId="77777777" w:rsidR="0016667B" w:rsidRPr="00596C07" w:rsidRDefault="0016667B" w:rsidP="00BD496C"/>
    <w:bookmarkEnd w:id="12"/>
    <w:bookmarkEnd w:id="13"/>
    <w:bookmarkEnd w:id="14"/>
    <w:bookmarkEnd w:id="15"/>
    <w:bookmarkEnd w:id="16"/>
    <w:bookmarkEnd w:id="17"/>
    <w:bookmarkEnd w:id="18"/>
    <w:bookmarkEnd w:id="19"/>
    <w:bookmarkEnd w:id="20"/>
    <w:bookmarkEnd w:id="21"/>
    <w:bookmarkEnd w:id="106"/>
    <w:bookmarkEnd w:id="107"/>
    <w:bookmarkEnd w:id="108"/>
    <w:bookmarkEnd w:id="109"/>
    <w:bookmarkEnd w:id="110"/>
    <w:bookmarkEnd w:id="111"/>
    <w:p w14:paraId="7E267CBD" w14:textId="225F9B9C" w:rsidR="00080512" w:rsidRDefault="00D8770A" w:rsidP="000B62CF">
      <w:pPr>
        <w:pStyle w:val="Heading2"/>
      </w:pPr>
      <w:ins w:id="187" w:author="Maria Luisa Mas" w:date="2020-09-15T10:57:00Z">
        <w:r>
          <w:t xml:space="preserve"> </w:t>
        </w:r>
      </w:ins>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80DFD" w14:textId="77777777" w:rsidR="004569A9" w:rsidRDefault="004569A9">
      <w:r>
        <w:separator/>
      </w:r>
    </w:p>
  </w:endnote>
  <w:endnote w:type="continuationSeparator" w:id="0">
    <w:p w14:paraId="3D8E9C3D" w14:textId="77777777" w:rsidR="004569A9" w:rsidRDefault="00456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7B35E" w14:textId="77777777" w:rsidR="004569A9" w:rsidRDefault="004569A9">
      <w:r>
        <w:separator/>
      </w:r>
    </w:p>
  </w:footnote>
  <w:footnote w:type="continuationSeparator" w:id="0">
    <w:p w14:paraId="02B93374" w14:textId="77777777" w:rsidR="004569A9" w:rsidRDefault="00456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07EF6AE9"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A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727AA387"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A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multilevel"/>
    <w:tmpl w:val="8B187D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9_24">
    <w15:presenceInfo w15:providerId="None" w15:userId="Ericsson_09_24"/>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130DC"/>
    <w:rsid w:val="00033397"/>
    <w:rsid w:val="00040095"/>
    <w:rsid w:val="00043957"/>
    <w:rsid w:val="00043FAA"/>
    <w:rsid w:val="00044656"/>
    <w:rsid w:val="00051834"/>
    <w:rsid w:val="00054376"/>
    <w:rsid w:val="00054A22"/>
    <w:rsid w:val="00061E73"/>
    <w:rsid w:val="00062023"/>
    <w:rsid w:val="000655A6"/>
    <w:rsid w:val="00071BDD"/>
    <w:rsid w:val="00080512"/>
    <w:rsid w:val="00083885"/>
    <w:rsid w:val="00090A92"/>
    <w:rsid w:val="000917F8"/>
    <w:rsid w:val="000A6226"/>
    <w:rsid w:val="000A677C"/>
    <w:rsid w:val="000B62CF"/>
    <w:rsid w:val="000C47C3"/>
    <w:rsid w:val="000C49FB"/>
    <w:rsid w:val="000C7F41"/>
    <w:rsid w:val="000D58AB"/>
    <w:rsid w:val="000E0EDF"/>
    <w:rsid w:val="000F24A3"/>
    <w:rsid w:val="000F3FC5"/>
    <w:rsid w:val="000F5FE7"/>
    <w:rsid w:val="000F7B17"/>
    <w:rsid w:val="00102D62"/>
    <w:rsid w:val="00105371"/>
    <w:rsid w:val="00133525"/>
    <w:rsid w:val="0013537D"/>
    <w:rsid w:val="001377AF"/>
    <w:rsid w:val="00140434"/>
    <w:rsid w:val="0014415C"/>
    <w:rsid w:val="00156801"/>
    <w:rsid w:val="00157D92"/>
    <w:rsid w:val="00160542"/>
    <w:rsid w:val="0016667B"/>
    <w:rsid w:val="00167642"/>
    <w:rsid w:val="001762FA"/>
    <w:rsid w:val="00184696"/>
    <w:rsid w:val="00185083"/>
    <w:rsid w:val="00186E50"/>
    <w:rsid w:val="00187D2D"/>
    <w:rsid w:val="00195371"/>
    <w:rsid w:val="00196CA9"/>
    <w:rsid w:val="001A3794"/>
    <w:rsid w:val="001A4C42"/>
    <w:rsid w:val="001A7420"/>
    <w:rsid w:val="001B6637"/>
    <w:rsid w:val="001C21C3"/>
    <w:rsid w:val="001C39DE"/>
    <w:rsid w:val="001C3EAE"/>
    <w:rsid w:val="001C6787"/>
    <w:rsid w:val="001D02C2"/>
    <w:rsid w:val="001E18A8"/>
    <w:rsid w:val="001E19F2"/>
    <w:rsid w:val="001F0C1D"/>
    <w:rsid w:val="001F1132"/>
    <w:rsid w:val="001F168B"/>
    <w:rsid w:val="001F23CA"/>
    <w:rsid w:val="001F4C4E"/>
    <w:rsid w:val="00223C18"/>
    <w:rsid w:val="002341A6"/>
    <w:rsid w:val="002347A2"/>
    <w:rsid w:val="00237D21"/>
    <w:rsid w:val="00243050"/>
    <w:rsid w:val="002461FB"/>
    <w:rsid w:val="00252BF9"/>
    <w:rsid w:val="002675F0"/>
    <w:rsid w:val="00271D33"/>
    <w:rsid w:val="002863E9"/>
    <w:rsid w:val="00292694"/>
    <w:rsid w:val="002A67E4"/>
    <w:rsid w:val="002B0DE2"/>
    <w:rsid w:val="002B6339"/>
    <w:rsid w:val="002B6967"/>
    <w:rsid w:val="002D2CB9"/>
    <w:rsid w:val="002E00EE"/>
    <w:rsid w:val="002E10DA"/>
    <w:rsid w:val="002E1ADD"/>
    <w:rsid w:val="002E1F23"/>
    <w:rsid w:val="002E58FC"/>
    <w:rsid w:val="00300BBB"/>
    <w:rsid w:val="003103EA"/>
    <w:rsid w:val="0031538B"/>
    <w:rsid w:val="003172DC"/>
    <w:rsid w:val="00322C1A"/>
    <w:rsid w:val="00325DAA"/>
    <w:rsid w:val="00342E82"/>
    <w:rsid w:val="0035462D"/>
    <w:rsid w:val="00355D16"/>
    <w:rsid w:val="003765B8"/>
    <w:rsid w:val="00386834"/>
    <w:rsid w:val="00394213"/>
    <w:rsid w:val="0039505A"/>
    <w:rsid w:val="003A0960"/>
    <w:rsid w:val="003B396E"/>
    <w:rsid w:val="003C107A"/>
    <w:rsid w:val="003C3971"/>
    <w:rsid w:val="003F047E"/>
    <w:rsid w:val="003F1FF0"/>
    <w:rsid w:val="003F2206"/>
    <w:rsid w:val="003F5AD0"/>
    <w:rsid w:val="00401CED"/>
    <w:rsid w:val="00414CBD"/>
    <w:rsid w:val="004174B9"/>
    <w:rsid w:val="00423334"/>
    <w:rsid w:val="00430162"/>
    <w:rsid w:val="00432B4B"/>
    <w:rsid w:val="004345EC"/>
    <w:rsid w:val="00454890"/>
    <w:rsid w:val="004548EF"/>
    <w:rsid w:val="004569A9"/>
    <w:rsid w:val="00462F03"/>
    <w:rsid w:val="00465515"/>
    <w:rsid w:val="004657E2"/>
    <w:rsid w:val="0047033A"/>
    <w:rsid w:val="004959C2"/>
    <w:rsid w:val="004A02AF"/>
    <w:rsid w:val="004A50EA"/>
    <w:rsid w:val="004A63C7"/>
    <w:rsid w:val="004B16CE"/>
    <w:rsid w:val="004C5406"/>
    <w:rsid w:val="004D2B33"/>
    <w:rsid w:val="004D3578"/>
    <w:rsid w:val="004D52E8"/>
    <w:rsid w:val="004E213A"/>
    <w:rsid w:val="004E3C26"/>
    <w:rsid w:val="004E3F83"/>
    <w:rsid w:val="004F0988"/>
    <w:rsid w:val="004F3340"/>
    <w:rsid w:val="00520DE9"/>
    <w:rsid w:val="0053388B"/>
    <w:rsid w:val="00535773"/>
    <w:rsid w:val="00543E6C"/>
    <w:rsid w:val="00545D99"/>
    <w:rsid w:val="00551DD7"/>
    <w:rsid w:val="00562010"/>
    <w:rsid w:val="00565087"/>
    <w:rsid w:val="005871CD"/>
    <w:rsid w:val="00597B11"/>
    <w:rsid w:val="005A6F70"/>
    <w:rsid w:val="005C1D69"/>
    <w:rsid w:val="005D2E01"/>
    <w:rsid w:val="005D7526"/>
    <w:rsid w:val="005E4BB2"/>
    <w:rsid w:val="005F0555"/>
    <w:rsid w:val="0060012E"/>
    <w:rsid w:val="00602AEA"/>
    <w:rsid w:val="00614FDF"/>
    <w:rsid w:val="0063543D"/>
    <w:rsid w:val="0063596D"/>
    <w:rsid w:val="006415DA"/>
    <w:rsid w:val="00647114"/>
    <w:rsid w:val="006501E7"/>
    <w:rsid w:val="00654D8C"/>
    <w:rsid w:val="006573BE"/>
    <w:rsid w:val="0066109D"/>
    <w:rsid w:val="00682A16"/>
    <w:rsid w:val="0068434E"/>
    <w:rsid w:val="00691196"/>
    <w:rsid w:val="006A323F"/>
    <w:rsid w:val="006B306A"/>
    <w:rsid w:val="006B30D0"/>
    <w:rsid w:val="006B50A4"/>
    <w:rsid w:val="006B67A4"/>
    <w:rsid w:val="006B79DA"/>
    <w:rsid w:val="006C3D95"/>
    <w:rsid w:val="006D29A8"/>
    <w:rsid w:val="006D3FC8"/>
    <w:rsid w:val="006D45AD"/>
    <w:rsid w:val="006E5C86"/>
    <w:rsid w:val="006F0275"/>
    <w:rsid w:val="006F02FD"/>
    <w:rsid w:val="006F3B2B"/>
    <w:rsid w:val="00701116"/>
    <w:rsid w:val="00702F06"/>
    <w:rsid w:val="007056BE"/>
    <w:rsid w:val="00706784"/>
    <w:rsid w:val="00707349"/>
    <w:rsid w:val="00713C44"/>
    <w:rsid w:val="00721A27"/>
    <w:rsid w:val="007257F2"/>
    <w:rsid w:val="00730D0D"/>
    <w:rsid w:val="00734A5B"/>
    <w:rsid w:val="00737D12"/>
    <w:rsid w:val="0074026F"/>
    <w:rsid w:val="007403C3"/>
    <w:rsid w:val="007429F6"/>
    <w:rsid w:val="00744E76"/>
    <w:rsid w:val="00761014"/>
    <w:rsid w:val="007619B6"/>
    <w:rsid w:val="00764208"/>
    <w:rsid w:val="00770EF6"/>
    <w:rsid w:val="00772C42"/>
    <w:rsid w:val="0077312F"/>
    <w:rsid w:val="00774DA4"/>
    <w:rsid w:val="0077689C"/>
    <w:rsid w:val="00780384"/>
    <w:rsid w:val="00781F0F"/>
    <w:rsid w:val="00787AAB"/>
    <w:rsid w:val="007B11C7"/>
    <w:rsid w:val="007B600E"/>
    <w:rsid w:val="007B6387"/>
    <w:rsid w:val="007C5C8A"/>
    <w:rsid w:val="007D67C1"/>
    <w:rsid w:val="007E4C2F"/>
    <w:rsid w:val="007F01B0"/>
    <w:rsid w:val="007F0F4A"/>
    <w:rsid w:val="007F1809"/>
    <w:rsid w:val="007F38B7"/>
    <w:rsid w:val="007F6D77"/>
    <w:rsid w:val="008028A4"/>
    <w:rsid w:val="00802C0D"/>
    <w:rsid w:val="00812E55"/>
    <w:rsid w:val="0081408A"/>
    <w:rsid w:val="008234AB"/>
    <w:rsid w:val="00830747"/>
    <w:rsid w:val="008575E4"/>
    <w:rsid w:val="00863C00"/>
    <w:rsid w:val="008661D2"/>
    <w:rsid w:val="008768CA"/>
    <w:rsid w:val="00895BB9"/>
    <w:rsid w:val="008A50D5"/>
    <w:rsid w:val="008A595B"/>
    <w:rsid w:val="008B151B"/>
    <w:rsid w:val="008B19AF"/>
    <w:rsid w:val="008B6D74"/>
    <w:rsid w:val="008C2872"/>
    <w:rsid w:val="008C384C"/>
    <w:rsid w:val="008D5FA0"/>
    <w:rsid w:val="008F66BD"/>
    <w:rsid w:val="0090271F"/>
    <w:rsid w:val="00902E23"/>
    <w:rsid w:val="00910B1D"/>
    <w:rsid w:val="009114D7"/>
    <w:rsid w:val="0091305A"/>
    <w:rsid w:val="0091348E"/>
    <w:rsid w:val="00914383"/>
    <w:rsid w:val="00914CE1"/>
    <w:rsid w:val="00917CCB"/>
    <w:rsid w:val="00942EC2"/>
    <w:rsid w:val="0094305E"/>
    <w:rsid w:val="00943D62"/>
    <w:rsid w:val="00954F33"/>
    <w:rsid w:val="00960969"/>
    <w:rsid w:val="00972B6C"/>
    <w:rsid w:val="009911DE"/>
    <w:rsid w:val="009B31D7"/>
    <w:rsid w:val="009C5F86"/>
    <w:rsid w:val="009D669A"/>
    <w:rsid w:val="009F37B7"/>
    <w:rsid w:val="00A01EC9"/>
    <w:rsid w:val="00A074D2"/>
    <w:rsid w:val="00A10F02"/>
    <w:rsid w:val="00A1280D"/>
    <w:rsid w:val="00A12F42"/>
    <w:rsid w:val="00A15EB6"/>
    <w:rsid w:val="00A164B4"/>
    <w:rsid w:val="00A2069B"/>
    <w:rsid w:val="00A2616E"/>
    <w:rsid w:val="00A26956"/>
    <w:rsid w:val="00A27180"/>
    <w:rsid w:val="00A27486"/>
    <w:rsid w:val="00A30C6B"/>
    <w:rsid w:val="00A34170"/>
    <w:rsid w:val="00A46A1C"/>
    <w:rsid w:val="00A47A37"/>
    <w:rsid w:val="00A51F8D"/>
    <w:rsid w:val="00A53724"/>
    <w:rsid w:val="00A56066"/>
    <w:rsid w:val="00A73129"/>
    <w:rsid w:val="00A76523"/>
    <w:rsid w:val="00A82346"/>
    <w:rsid w:val="00A9121F"/>
    <w:rsid w:val="00A92BA1"/>
    <w:rsid w:val="00AB6175"/>
    <w:rsid w:val="00AC3221"/>
    <w:rsid w:val="00AC6AD5"/>
    <w:rsid w:val="00AC6BC6"/>
    <w:rsid w:val="00AD608E"/>
    <w:rsid w:val="00AE1287"/>
    <w:rsid w:val="00AE65E2"/>
    <w:rsid w:val="00B03283"/>
    <w:rsid w:val="00B04E92"/>
    <w:rsid w:val="00B05B37"/>
    <w:rsid w:val="00B15449"/>
    <w:rsid w:val="00B15905"/>
    <w:rsid w:val="00B25908"/>
    <w:rsid w:val="00B3286C"/>
    <w:rsid w:val="00B34297"/>
    <w:rsid w:val="00B3553F"/>
    <w:rsid w:val="00B52E5B"/>
    <w:rsid w:val="00B53619"/>
    <w:rsid w:val="00B54E3F"/>
    <w:rsid w:val="00B672A6"/>
    <w:rsid w:val="00B70719"/>
    <w:rsid w:val="00B7218B"/>
    <w:rsid w:val="00B76ACA"/>
    <w:rsid w:val="00B81358"/>
    <w:rsid w:val="00B85C39"/>
    <w:rsid w:val="00B86510"/>
    <w:rsid w:val="00B93086"/>
    <w:rsid w:val="00B951D0"/>
    <w:rsid w:val="00BA19ED"/>
    <w:rsid w:val="00BA4B8D"/>
    <w:rsid w:val="00BA72AF"/>
    <w:rsid w:val="00BC0F7D"/>
    <w:rsid w:val="00BC5C23"/>
    <w:rsid w:val="00BD496C"/>
    <w:rsid w:val="00BD7D31"/>
    <w:rsid w:val="00BE3255"/>
    <w:rsid w:val="00BE4005"/>
    <w:rsid w:val="00BE5086"/>
    <w:rsid w:val="00BF128E"/>
    <w:rsid w:val="00BF129D"/>
    <w:rsid w:val="00BF2B89"/>
    <w:rsid w:val="00C05A8E"/>
    <w:rsid w:val="00C074DD"/>
    <w:rsid w:val="00C1496A"/>
    <w:rsid w:val="00C14A58"/>
    <w:rsid w:val="00C33079"/>
    <w:rsid w:val="00C35DB9"/>
    <w:rsid w:val="00C45231"/>
    <w:rsid w:val="00C542CD"/>
    <w:rsid w:val="00C71C9B"/>
    <w:rsid w:val="00C72833"/>
    <w:rsid w:val="00C77E1F"/>
    <w:rsid w:val="00C80F1D"/>
    <w:rsid w:val="00C8432D"/>
    <w:rsid w:val="00C93F40"/>
    <w:rsid w:val="00C96F14"/>
    <w:rsid w:val="00CA3D0C"/>
    <w:rsid w:val="00CB2663"/>
    <w:rsid w:val="00CC1119"/>
    <w:rsid w:val="00CC3251"/>
    <w:rsid w:val="00CD4AC8"/>
    <w:rsid w:val="00CD630A"/>
    <w:rsid w:val="00CF4484"/>
    <w:rsid w:val="00D15FA3"/>
    <w:rsid w:val="00D300B6"/>
    <w:rsid w:val="00D37BE1"/>
    <w:rsid w:val="00D406A7"/>
    <w:rsid w:val="00D57972"/>
    <w:rsid w:val="00D621F3"/>
    <w:rsid w:val="00D675A9"/>
    <w:rsid w:val="00D738D6"/>
    <w:rsid w:val="00D755EB"/>
    <w:rsid w:val="00D76048"/>
    <w:rsid w:val="00D828F2"/>
    <w:rsid w:val="00D84323"/>
    <w:rsid w:val="00D8770A"/>
    <w:rsid w:val="00D87E00"/>
    <w:rsid w:val="00D9134D"/>
    <w:rsid w:val="00D92915"/>
    <w:rsid w:val="00DA0241"/>
    <w:rsid w:val="00DA3A7F"/>
    <w:rsid w:val="00DA7A03"/>
    <w:rsid w:val="00DB1818"/>
    <w:rsid w:val="00DC309B"/>
    <w:rsid w:val="00DC4DA2"/>
    <w:rsid w:val="00DC52DC"/>
    <w:rsid w:val="00DC6753"/>
    <w:rsid w:val="00DD1611"/>
    <w:rsid w:val="00DD4C17"/>
    <w:rsid w:val="00DD74A5"/>
    <w:rsid w:val="00DF1B75"/>
    <w:rsid w:val="00DF2B1F"/>
    <w:rsid w:val="00DF62CD"/>
    <w:rsid w:val="00E00686"/>
    <w:rsid w:val="00E06B2D"/>
    <w:rsid w:val="00E0790C"/>
    <w:rsid w:val="00E16509"/>
    <w:rsid w:val="00E16CDB"/>
    <w:rsid w:val="00E23189"/>
    <w:rsid w:val="00E257EF"/>
    <w:rsid w:val="00E311E7"/>
    <w:rsid w:val="00E33E61"/>
    <w:rsid w:val="00E44582"/>
    <w:rsid w:val="00E4588E"/>
    <w:rsid w:val="00E56BE7"/>
    <w:rsid w:val="00E66593"/>
    <w:rsid w:val="00E71C5B"/>
    <w:rsid w:val="00E77645"/>
    <w:rsid w:val="00E8132D"/>
    <w:rsid w:val="00E84EDF"/>
    <w:rsid w:val="00EA15B0"/>
    <w:rsid w:val="00EA5EA7"/>
    <w:rsid w:val="00EB23A2"/>
    <w:rsid w:val="00EC4A25"/>
    <w:rsid w:val="00ED6729"/>
    <w:rsid w:val="00EE30B5"/>
    <w:rsid w:val="00EF4B28"/>
    <w:rsid w:val="00F00E35"/>
    <w:rsid w:val="00F00F68"/>
    <w:rsid w:val="00F021CB"/>
    <w:rsid w:val="00F025A2"/>
    <w:rsid w:val="00F041C8"/>
    <w:rsid w:val="00F04712"/>
    <w:rsid w:val="00F10FE9"/>
    <w:rsid w:val="00F13360"/>
    <w:rsid w:val="00F22EC7"/>
    <w:rsid w:val="00F23832"/>
    <w:rsid w:val="00F31CC3"/>
    <w:rsid w:val="00F325C8"/>
    <w:rsid w:val="00F3278D"/>
    <w:rsid w:val="00F40340"/>
    <w:rsid w:val="00F406DA"/>
    <w:rsid w:val="00F42D28"/>
    <w:rsid w:val="00F443C5"/>
    <w:rsid w:val="00F47093"/>
    <w:rsid w:val="00F515D7"/>
    <w:rsid w:val="00F55B20"/>
    <w:rsid w:val="00F571BE"/>
    <w:rsid w:val="00F63DB4"/>
    <w:rsid w:val="00F653B8"/>
    <w:rsid w:val="00F77FF3"/>
    <w:rsid w:val="00F86220"/>
    <w:rsid w:val="00F9008D"/>
    <w:rsid w:val="00FA1266"/>
    <w:rsid w:val="00FA1967"/>
    <w:rsid w:val="00FA3BA6"/>
    <w:rsid w:val="00FA4190"/>
    <w:rsid w:val="00FA7455"/>
    <w:rsid w:val="00FB3F9C"/>
    <w:rsid w:val="00FB7AA0"/>
    <w:rsid w:val="00FC1192"/>
    <w:rsid w:val="00FC28CE"/>
    <w:rsid w:val="00FD7902"/>
    <w:rsid w:val="00FE71F7"/>
    <w:rsid w:val="00FF6C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5A6F70"/>
    <w:pPr>
      <w:spacing w:after="120"/>
    </w:pPr>
    <w:rPr>
      <w:rFonts w:ascii="Arial" w:eastAsia="SimSun" w:hAnsi="Arial"/>
      <w:lang w:eastAsia="en-US"/>
    </w:rPr>
  </w:style>
  <w:style w:type="character" w:customStyle="1" w:styleId="CRCoverPageZchn">
    <w:name w:val="CR Cover Page Zchn"/>
    <w:link w:val="CRCoverPage"/>
    <w:rsid w:val="005A6F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2832FDC6-C855-42B9-9F89-9516CF2F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8</Pages>
  <Words>3031</Words>
  <Characters>17281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20272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Ericsson_09_24</cp:lastModifiedBy>
  <cp:revision>189</cp:revision>
  <cp:lastPrinted>2019-02-25T14:05:00Z</cp:lastPrinted>
  <dcterms:created xsi:type="dcterms:W3CDTF">2020-09-11T15:08:00Z</dcterms:created>
  <dcterms:modified xsi:type="dcterms:W3CDTF">2020-10-02T15:28:00Z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