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73354" w14:textId="77777777" w:rsidR="009075BA" w:rsidRDefault="009075BA" w:rsidP="009075BA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#S2-140E</w:t>
      </w:r>
      <w:r>
        <w:rPr>
          <w:rFonts w:cs="Arial"/>
          <w:b/>
          <w:sz w:val="24"/>
        </w:rPr>
        <w:tab/>
        <w:t>S2-2004789</w:t>
      </w:r>
    </w:p>
    <w:p w14:paraId="14D8BE1D" w14:textId="77777777" w:rsidR="009075BA" w:rsidRDefault="009075BA" w:rsidP="009075BA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19 August - 01 September, 2020, Electronic, Elbonia</w:t>
      </w:r>
    </w:p>
    <w:p w14:paraId="7FC5BCCB" w14:textId="77777777" w:rsidR="00E26345" w:rsidRDefault="00E26345" w:rsidP="009075BA">
      <w:pPr>
        <w:pStyle w:val="Header"/>
        <w:tabs>
          <w:tab w:val="right" w:pos="9356"/>
        </w:tabs>
      </w:pPr>
    </w:p>
    <w:p w14:paraId="41BF7BED" w14:textId="36AC0197" w:rsidR="00AD50BF" w:rsidRPr="00A77C2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58DFB7EF" w:rsidR="00A74A54" w:rsidRPr="00A77C2F" w:rsidRDefault="0068126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on NG.116 support of different access </w:t>
                </w:r>
                <w:r w:rsidR="00564A9D">
                  <w:rPr>
                    <w:rFonts w:cs="Arial"/>
                    <w:bCs/>
                  </w:rPr>
                  <w:t>types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1FC5D4C9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681264">
              <w:rPr>
                <w:lang w:eastAsia="ja-JP"/>
              </w:rPr>
              <w:t>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6-24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0BA376D" w:rsidR="00096622" w:rsidRPr="00A77C2F" w:rsidRDefault="00681264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24/06/2020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9261EF3" w:rsidR="00096622" w:rsidRPr="00A77C2F" w:rsidRDefault="00EA2A77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Online Meeting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A77A04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</w:t>
            </w:r>
            <w:r w:rsidR="00681264">
              <w:rPr>
                <w:rFonts w:eastAsia="MS Mincho"/>
                <w:lang w:eastAsia="ja-JP"/>
              </w:rPr>
              <w:t>3</w:t>
            </w:r>
            <w:r w:rsidR="009657F5">
              <w:rPr>
                <w:rFonts w:eastAsia="MS Mincho"/>
                <w:lang w:eastAsia="ja-JP"/>
              </w:rPr>
              <w:t>_</w:t>
            </w:r>
            <w:r w:rsidR="00681264">
              <w:rPr>
                <w:rFonts w:eastAsia="MS Mincho"/>
                <w:lang w:eastAsia="ja-JP"/>
              </w:rPr>
              <w:t>117</w:t>
            </w:r>
            <w:r w:rsidR="0040032C">
              <w:rPr>
                <w:rFonts w:eastAsia="MS Mincho"/>
                <w:lang w:eastAsia="ja-JP"/>
              </w:rPr>
              <w:t>r4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6-24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57D694B0" w:rsidR="0058060A" w:rsidRPr="00A77C2F" w:rsidRDefault="00681264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24/06/2020</w:t>
                </w:r>
              </w:p>
            </w:sdtContent>
          </w:sdt>
        </w:tc>
        <w:tc>
          <w:tcPr>
            <w:tcW w:w="3008" w:type="dxa"/>
          </w:tcPr>
          <w:p w14:paraId="2E9352E3" w14:textId="7BD9DCCE" w:rsidR="0058060A" w:rsidRPr="00A77C2F" w:rsidRDefault="0040032C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Alessio Casati (Nokia)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0276032A" w:rsidR="0058060A" w:rsidRPr="00A77C2F" w:rsidRDefault="0040032C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next meeting</w:t>
            </w: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9075BA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6F93005F" w:rsidR="00681264" w:rsidRPr="00A77C2F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681264">
              <w:rPr>
                <w:rFonts w:eastAsia="MS Mincho"/>
                <w:lang w:eastAsia="ja-JP"/>
              </w:rPr>
              <w:t>, 3GPP SA5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96D569C" w14:textId="368F1AFA" w:rsidR="00032C3F" w:rsidRDefault="00A77C2F" w:rsidP="00681264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681264">
        <w:rPr>
          <w:lang w:eastAsia="en-US" w:bidi="bn-BD"/>
        </w:rPr>
        <w:t xml:space="preserve">would like to inform </w:t>
      </w:r>
      <w:r w:rsidR="0095455D">
        <w:rPr>
          <w:lang w:eastAsia="en-US" w:bidi="bn-BD"/>
        </w:rPr>
        <w:t xml:space="preserve">3GPP SA2 and SA5 </w:t>
      </w:r>
      <w:r w:rsidR="00681264">
        <w:rPr>
          <w:lang w:eastAsia="en-US" w:bidi="bn-BD"/>
        </w:rPr>
        <w:t>that</w:t>
      </w:r>
      <w:r w:rsidR="00915A18">
        <w:rPr>
          <w:lang w:eastAsia="en-US" w:bidi="bn-BD"/>
        </w:rPr>
        <w:t xml:space="preserve"> there </w:t>
      </w:r>
      <w:r w:rsidR="0095455D">
        <w:rPr>
          <w:lang w:eastAsia="en-US" w:bidi="bn-BD"/>
        </w:rPr>
        <w:t xml:space="preserve">is </w:t>
      </w:r>
      <w:r w:rsidR="00681264">
        <w:rPr>
          <w:lang w:eastAsia="en-US" w:bidi="bn-BD"/>
        </w:rPr>
        <w:t xml:space="preserve">an </w:t>
      </w:r>
      <w:r w:rsidR="0095455D">
        <w:rPr>
          <w:lang w:eastAsia="en-US" w:bidi="bn-BD"/>
        </w:rPr>
        <w:t xml:space="preserve">ongoing </w:t>
      </w:r>
      <w:r w:rsidR="00681264">
        <w:rPr>
          <w:lang w:eastAsia="en-US" w:bidi="bn-BD"/>
        </w:rPr>
        <w:t xml:space="preserve">effort to clarify which NG.116 attributes apply to </w:t>
      </w:r>
      <w:r w:rsidR="0095455D">
        <w:rPr>
          <w:lang w:eastAsia="en-US" w:bidi="bn-BD"/>
        </w:rPr>
        <w:t xml:space="preserve">a </w:t>
      </w:r>
      <w:r w:rsidR="00681264">
        <w:rPr>
          <w:lang w:eastAsia="en-US" w:bidi="bn-BD"/>
        </w:rPr>
        <w:t xml:space="preserve">specific access </w:t>
      </w:r>
      <w:r w:rsidR="00915A18">
        <w:rPr>
          <w:lang w:eastAsia="en-US" w:bidi="bn-BD"/>
        </w:rPr>
        <w:t>type</w:t>
      </w:r>
      <w:r w:rsidR="00681264">
        <w:rPr>
          <w:lang w:eastAsia="en-US" w:bidi="bn-BD"/>
        </w:rPr>
        <w:t xml:space="preserve">. GSMA 5GJA </w:t>
      </w:r>
      <w:r w:rsidR="00204C43">
        <w:rPr>
          <w:lang w:eastAsia="en-US" w:bidi="bn-BD"/>
        </w:rPr>
        <w:t>understands</w:t>
      </w:r>
      <w:r w:rsidR="00681264">
        <w:rPr>
          <w:lang w:eastAsia="en-US" w:bidi="bn-BD"/>
        </w:rPr>
        <w:t xml:space="preserve"> the 5GS is access agnostic</w:t>
      </w:r>
      <w:r w:rsidR="003D6CB7">
        <w:rPr>
          <w:lang w:eastAsia="en-US" w:bidi="bn-BD"/>
        </w:rPr>
        <w:t xml:space="preserve">. GSMA 5GJA </w:t>
      </w:r>
      <w:r w:rsidR="0040032C">
        <w:rPr>
          <w:lang w:eastAsia="en-US" w:bidi="bn-BD"/>
        </w:rPr>
        <w:t xml:space="preserve">agrees </w:t>
      </w:r>
      <w:r w:rsidR="0054120A">
        <w:rPr>
          <w:lang w:eastAsia="en-US" w:bidi="bn-BD"/>
        </w:rPr>
        <w:t xml:space="preserve">that </w:t>
      </w:r>
      <w:r w:rsidR="00681264">
        <w:rPr>
          <w:lang w:eastAsia="en-US" w:bidi="bn-BD"/>
        </w:rPr>
        <w:t xml:space="preserve">NG.116 is not restricted to only apply to 3GPP access </w:t>
      </w:r>
      <w:r w:rsidR="00564A9D">
        <w:rPr>
          <w:lang w:eastAsia="en-US" w:bidi="bn-BD"/>
        </w:rPr>
        <w:t>type</w:t>
      </w:r>
      <w:r w:rsidR="000D2BDB">
        <w:rPr>
          <w:lang w:eastAsia="en-US" w:bidi="bn-BD"/>
        </w:rPr>
        <w:t xml:space="preserve"> and </w:t>
      </w:r>
      <w:r w:rsidR="00681264">
        <w:rPr>
          <w:lang w:eastAsia="en-US" w:bidi="bn-BD"/>
        </w:rPr>
        <w:t>expect</w:t>
      </w:r>
      <w:r w:rsidR="000D2BDB">
        <w:rPr>
          <w:lang w:eastAsia="en-US" w:bidi="bn-BD"/>
        </w:rPr>
        <w:t>s</w:t>
      </w:r>
      <w:r w:rsidR="00681264">
        <w:rPr>
          <w:lang w:eastAsia="en-US" w:bidi="bn-BD"/>
        </w:rPr>
        <w:t xml:space="preserve"> that future versions of NG.116 (the current version is NG.116v3.0) will provide additional clarity on which attributes are only restricted to the 3GPP access network</w:t>
      </w:r>
      <w:r w:rsidR="00204C43">
        <w:rPr>
          <w:lang w:eastAsia="en-US" w:bidi="bn-BD"/>
        </w:rPr>
        <w:t>s</w:t>
      </w:r>
      <w:r w:rsidR="00681264">
        <w:rPr>
          <w:lang w:eastAsia="en-US" w:bidi="bn-BD"/>
        </w:rPr>
        <w:t>.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0CF241EE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 xml:space="preserve">,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7CD1ABDF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204C43">
        <w:rPr>
          <w:rFonts w:eastAsia="MS Mincho"/>
          <w:lang w:eastAsia="ja-JP"/>
        </w:rPr>
        <w:t>4</w:t>
      </w:r>
      <w:r w:rsidRPr="00A77C2F">
        <w:rPr>
          <w:rFonts w:eastAsia="MS Mincho"/>
          <w:lang w:eastAsia="ja-JP"/>
        </w:rPr>
        <w:tab/>
      </w:r>
      <w:r w:rsidR="0095455D">
        <w:rPr>
          <w:rFonts w:eastAsia="MS Mincho"/>
          <w:lang w:eastAsia="ja-JP"/>
        </w:rPr>
        <w:t>5-9 October 2020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BA433" w14:textId="77777777" w:rsidR="00C048CF" w:rsidRDefault="00C048CF">
      <w:r>
        <w:separator/>
      </w:r>
    </w:p>
    <w:p w14:paraId="6997319C" w14:textId="77777777" w:rsidR="00C048CF" w:rsidRDefault="00C048CF"/>
    <w:p w14:paraId="68571BE4" w14:textId="77777777" w:rsidR="00C048CF" w:rsidRDefault="00C048CF"/>
    <w:p w14:paraId="70D5DB15" w14:textId="77777777" w:rsidR="00C048CF" w:rsidRDefault="00C048CF"/>
    <w:p w14:paraId="5742ABFD" w14:textId="77777777" w:rsidR="00C048CF" w:rsidRDefault="00C048CF"/>
    <w:p w14:paraId="33CCF063" w14:textId="77777777" w:rsidR="00C048CF" w:rsidRDefault="00C048CF"/>
    <w:p w14:paraId="582ED9E2" w14:textId="77777777" w:rsidR="00C048CF" w:rsidRDefault="00C048CF"/>
    <w:p w14:paraId="18699DBA" w14:textId="77777777" w:rsidR="00C048CF" w:rsidRDefault="00C048CF"/>
    <w:p w14:paraId="26D4AE41" w14:textId="77777777" w:rsidR="00C048CF" w:rsidRDefault="00C048CF"/>
  </w:endnote>
  <w:endnote w:type="continuationSeparator" w:id="0">
    <w:p w14:paraId="1FC271BB" w14:textId="77777777" w:rsidR="00C048CF" w:rsidRDefault="00C048CF">
      <w:r>
        <w:continuationSeparator/>
      </w:r>
    </w:p>
    <w:p w14:paraId="0191C91C" w14:textId="77777777" w:rsidR="00C048CF" w:rsidRDefault="00C048CF"/>
    <w:p w14:paraId="50DCF729" w14:textId="77777777" w:rsidR="00C048CF" w:rsidRDefault="00C048CF"/>
    <w:p w14:paraId="4802BE61" w14:textId="77777777" w:rsidR="00C048CF" w:rsidRDefault="00C048CF"/>
    <w:p w14:paraId="2C4E766B" w14:textId="77777777" w:rsidR="00C048CF" w:rsidRDefault="00C048CF"/>
    <w:p w14:paraId="59219EEB" w14:textId="77777777" w:rsidR="00C048CF" w:rsidRDefault="00C048CF"/>
    <w:p w14:paraId="79DA721D" w14:textId="77777777" w:rsidR="00C048CF" w:rsidRDefault="00C048CF"/>
    <w:p w14:paraId="4C58AD15" w14:textId="77777777" w:rsidR="00C048CF" w:rsidRDefault="00C048CF"/>
    <w:p w14:paraId="00F4E3DC" w14:textId="77777777" w:rsidR="00C048CF" w:rsidRDefault="00C04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80683" w14:textId="77777777" w:rsidR="00C048CF" w:rsidRDefault="00C048CF">
      <w:r>
        <w:separator/>
      </w:r>
    </w:p>
    <w:p w14:paraId="305ECF58" w14:textId="77777777" w:rsidR="00C048CF" w:rsidRDefault="00C048CF"/>
    <w:p w14:paraId="40453145" w14:textId="77777777" w:rsidR="00C048CF" w:rsidRDefault="00C048CF"/>
    <w:p w14:paraId="397FF6CA" w14:textId="77777777" w:rsidR="00C048CF" w:rsidRDefault="00C048CF"/>
    <w:p w14:paraId="7D2B6B3C" w14:textId="77777777" w:rsidR="00C048CF" w:rsidRDefault="00C048CF"/>
    <w:p w14:paraId="05BDE46C" w14:textId="77777777" w:rsidR="00C048CF" w:rsidRDefault="00C048CF"/>
    <w:p w14:paraId="60F0AE04" w14:textId="77777777" w:rsidR="00C048CF" w:rsidRDefault="00C048CF"/>
    <w:p w14:paraId="0C50C4CB" w14:textId="77777777" w:rsidR="00C048CF" w:rsidRDefault="00C048CF"/>
    <w:p w14:paraId="119A6475" w14:textId="77777777" w:rsidR="00C048CF" w:rsidRDefault="00C048CF"/>
  </w:footnote>
  <w:footnote w:type="continuationSeparator" w:id="0">
    <w:p w14:paraId="5F3B1C7B" w14:textId="77777777" w:rsidR="00C048CF" w:rsidRDefault="00C048CF">
      <w:r>
        <w:continuationSeparator/>
      </w:r>
    </w:p>
    <w:p w14:paraId="79C0726C" w14:textId="77777777" w:rsidR="00C048CF" w:rsidRDefault="00C048CF"/>
    <w:p w14:paraId="66F28DF8" w14:textId="77777777" w:rsidR="00C048CF" w:rsidRDefault="00C048CF"/>
    <w:p w14:paraId="023D634D" w14:textId="77777777" w:rsidR="00C048CF" w:rsidRDefault="00C048CF"/>
    <w:p w14:paraId="08172C49" w14:textId="77777777" w:rsidR="00C048CF" w:rsidRDefault="00C048CF"/>
    <w:p w14:paraId="7C0A9F8B" w14:textId="77777777" w:rsidR="00C048CF" w:rsidRDefault="00C048CF"/>
    <w:p w14:paraId="3E97A314" w14:textId="77777777" w:rsidR="00C048CF" w:rsidRDefault="00C048CF"/>
    <w:p w14:paraId="5A58101A" w14:textId="77777777" w:rsidR="00C048CF" w:rsidRDefault="00C048CF"/>
    <w:p w14:paraId="7F6EAD7A" w14:textId="77777777" w:rsidR="00C048CF" w:rsidRDefault="00C048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32C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075BA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48CF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6345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52D39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206C8-62E5-46C5-8C96-7CED60042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4682DF-9B8F-4BC5-9AA8-43B71042EB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F6029F-8777-457D-BF22-82093EF5B4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65BF3B6-2F52-4302-92EB-85B045C2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189</Words>
  <Characters>1268</Characters>
  <Application>Microsoft Office Word</Application>
  <DocSecurity>0</DocSecurity>
  <Lines>30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1435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23.501_CR2370R1_(Rel-16)_Implementation_Correction</cp:lastModifiedBy>
  <cp:revision>3</cp:revision>
  <cp:lastPrinted>2006-09-14T07:39:00Z</cp:lastPrinted>
  <dcterms:created xsi:type="dcterms:W3CDTF">2020-08-04T06:48:00Z</dcterms:created>
  <dcterms:modified xsi:type="dcterms:W3CDTF">2020-08-04T06:48:00Z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