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05C63" w14:textId="77777777" w:rsidR="0023752F" w:rsidRDefault="0023752F" w:rsidP="00237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S2-2002733</w:t>
      </w:r>
      <w:r>
        <w:rPr>
          <w:b/>
          <w:i/>
          <w:noProof/>
          <w:sz w:val="28"/>
        </w:rPr>
        <w:fldChar w:fldCharType="end"/>
      </w:r>
    </w:p>
    <w:p w14:paraId="7718E63C" w14:textId="171DB2D7" w:rsidR="001E41F3" w:rsidRDefault="0023752F" w:rsidP="002375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2D56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14:paraId="42D80BE3" w14:textId="47057F81" w:rsidR="001E41F3" w:rsidRPr="002D5681" w:rsidRDefault="00E31D92" w:rsidP="00106B5A">
            <w:pPr>
              <w:pStyle w:val="CRCoverPage"/>
              <w:spacing w:after="0"/>
              <w:rPr>
                <w:noProof/>
              </w:rPr>
            </w:pPr>
            <w:r w:rsidRPr="00106B5A">
              <w:fldChar w:fldCharType="begin"/>
            </w:r>
            <w:r w:rsidRPr="00106B5A">
              <w:instrText xml:space="preserve"> DOCPROPERTY  Cr#  \* MERGEFORMAT </w:instrText>
            </w:r>
            <w:r w:rsidRPr="00106B5A">
              <w:fldChar w:fldCharType="separate"/>
            </w:r>
            <w:r w:rsidRPr="00106B5A">
              <w:rPr>
                <w:b/>
                <w:noProof/>
                <w:sz w:val="28"/>
              </w:rPr>
              <w:t>0</w:t>
            </w:r>
            <w:r w:rsidR="00106B5A" w:rsidRPr="00106B5A">
              <w:rPr>
                <w:b/>
                <w:noProof/>
                <w:sz w:val="28"/>
              </w:rPr>
              <w:t>145</w:t>
            </w:r>
            <w:r w:rsidRPr="00106B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4CCDDE" w14:textId="77777777" w:rsidR="001E41F3" w:rsidRPr="002D5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697439C" w:rsidR="001E41F3" w:rsidRPr="002D5681" w:rsidRDefault="00F31D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19AFA4" w14:textId="77777777" w:rsidR="001E41F3" w:rsidRPr="002D5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54FDEC03" w:rsidR="001E41F3" w:rsidRPr="002D5681" w:rsidRDefault="00306326" w:rsidP="00610B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5EE3">
              <w:rPr>
                <w:b/>
                <w:noProof/>
                <w:sz w:val="28"/>
              </w:rPr>
              <w:t>16.</w:t>
            </w:r>
            <w:r w:rsidR="00610B99">
              <w:rPr>
                <w:b/>
                <w:noProof/>
                <w:sz w:val="28"/>
              </w:rPr>
              <w:t>3</w:t>
            </w:r>
            <w:r w:rsidRPr="00CD5E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4854EAE4" w:rsidR="001E41F3" w:rsidRDefault="00840248" w:rsidP="00D37C10">
            <w:pPr>
              <w:pStyle w:val="CRCoverPage"/>
              <w:spacing w:after="0"/>
              <w:ind w:left="100"/>
              <w:rPr>
                <w:noProof/>
              </w:rPr>
            </w:pPr>
            <w:r w:rsidRPr="005247E0">
              <w:t xml:space="preserve">Clarification of </w:t>
            </w:r>
            <w:r w:rsidR="005247E0">
              <w:t>OAM as the NWDAF service consumer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711A978D" w:rsidR="001E41F3" w:rsidRDefault="00F3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10F47A2F" w:rsidR="001E41F3" w:rsidRDefault="00543B18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75396C1F" w:rsidR="001E41F3" w:rsidRDefault="009C7A98" w:rsidP="007A1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</w:t>
            </w:r>
            <w:r w:rsidR="00FC7B27">
              <w:rPr>
                <w:noProof/>
              </w:rPr>
              <w:t>7</w:t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6F96B" w14:textId="0D4BD111" w:rsidR="001A0B64" w:rsidRPr="002D1404" w:rsidRDefault="001A0B64" w:rsidP="00AA322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A0B64">
              <w:rPr>
                <w:rFonts w:hint="eastAsia"/>
                <w:noProof/>
                <w:lang w:eastAsia="zh-CN"/>
              </w:rPr>
              <w:t xml:space="preserve">As description in </w:t>
            </w:r>
            <w:r w:rsidRPr="001A0B64">
              <w:rPr>
                <w:noProof/>
                <w:lang w:eastAsia="zh-CN"/>
              </w:rPr>
              <w:t>Clause 5</w:t>
            </w:r>
            <w:r w:rsidRPr="001A0B64"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>t</w:t>
            </w:r>
            <w:r w:rsidRPr="001A0B64">
              <w:rPr>
                <w:noProof/>
                <w:lang w:eastAsia="zh-CN"/>
              </w:rPr>
              <w:t xml:space="preserve">he NWDAF provides analytics to 5GC NFs, and </w:t>
            </w:r>
            <w:r w:rsidRPr="001A0B64">
              <w:rPr>
                <w:noProof/>
                <w:highlight w:val="yellow"/>
                <w:lang w:eastAsia="zh-CN"/>
              </w:rPr>
              <w:t>OAM</w:t>
            </w:r>
            <w:r w:rsidRPr="001A0B6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So, the OAM </w:t>
            </w:r>
            <w:r w:rsidR="00186CFE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be add</w:t>
            </w:r>
            <w:r w:rsidR="008534AE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to the Table 7.1-1 as the NWDAF service consumer.</w:t>
            </w:r>
          </w:p>
          <w:p w14:paraId="1FB1186A" w14:textId="4EDAFFF0" w:rsidR="00AA3224" w:rsidRPr="002D1404" w:rsidRDefault="00AA3224" w:rsidP="00AA322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262347A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Pr="002D14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825C" w14:textId="59FA08FA" w:rsidR="00F14DB0" w:rsidRPr="002D1404" w:rsidRDefault="008534AE" w:rsidP="008534AE">
            <w:pPr>
              <w:pStyle w:val="CRCoverPage"/>
              <w:spacing w:after="0"/>
              <w:ind w:left="341" w:hanging="241"/>
              <w:rPr>
                <w:noProof/>
                <w:highlight w:val="yellow"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8534AE">
              <w:rPr>
                <w:noProof/>
                <w:lang w:eastAsia="zh-CN"/>
              </w:rPr>
              <w:t xml:space="preserve">he OAM </w:t>
            </w:r>
            <w:r>
              <w:rPr>
                <w:noProof/>
                <w:lang w:eastAsia="zh-CN"/>
              </w:rPr>
              <w:t>is</w:t>
            </w:r>
            <w:r w:rsidRPr="008534AE">
              <w:rPr>
                <w:noProof/>
                <w:lang w:eastAsia="zh-CN"/>
              </w:rPr>
              <w:t xml:space="preserve"> add</w:t>
            </w:r>
            <w:r>
              <w:rPr>
                <w:noProof/>
                <w:lang w:eastAsia="zh-CN"/>
              </w:rPr>
              <w:t>ed</w:t>
            </w:r>
            <w:r w:rsidRPr="008534AE">
              <w:rPr>
                <w:noProof/>
                <w:lang w:eastAsia="zh-CN"/>
              </w:rPr>
              <w:t xml:space="preserve"> to the Table 7.1-1 as the NWDAF service consumer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Pr="002D14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6F8A6847" w:rsidR="001E41F3" w:rsidRPr="002D1404" w:rsidRDefault="008534A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534AE">
              <w:rPr>
                <w:noProof/>
                <w:lang w:eastAsia="zh-CN"/>
              </w:rPr>
              <w:t>The description about NWDAF service consumer</w:t>
            </w:r>
            <w:r w:rsidR="00AA1C6E" w:rsidRPr="008534AE">
              <w:rPr>
                <w:lang w:eastAsia="ko-KR"/>
              </w:rPr>
              <w:t xml:space="preserve"> is not completed</w:t>
            </w:r>
            <w:r w:rsidR="00057353" w:rsidRPr="008534AE">
              <w:rPr>
                <w:noProof/>
              </w:rPr>
              <w:t>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Pr="002D14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76AE63B4" w:rsidR="001E41F3" w:rsidRPr="002D1404" w:rsidRDefault="008534A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534AE">
              <w:rPr>
                <w:noProof/>
              </w:rPr>
              <w:t>7.1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2876C8E6" w14:textId="77777777" w:rsidR="000A78E3" w:rsidRPr="00AC3C0F" w:rsidRDefault="000A78E3" w:rsidP="000A78E3">
      <w:pPr>
        <w:pStyle w:val="2"/>
      </w:pPr>
      <w:bookmarkStart w:id="3" w:name="_Toc19106347"/>
      <w:bookmarkStart w:id="4" w:name="_Toc27823160"/>
      <w:bookmarkStart w:id="5" w:name="_Toc36126631"/>
      <w:r w:rsidRPr="00AC3C0F">
        <w:rPr>
          <w:lang w:eastAsia="zh-CN"/>
        </w:rPr>
        <w:t>7.1</w:t>
      </w:r>
      <w:r w:rsidRPr="00AC3C0F">
        <w:tab/>
        <w:t>General</w:t>
      </w:r>
      <w:bookmarkEnd w:id="3"/>
      <w:bookmarkEnd w:id="4"/>
      <w:bookmarkEnd w:id="5"/>
    </w:p>
    <w:p w14:paraId="7005F0D9" w14:textId="77777777" w:rsidR="000A78E3" w:rsidRPr="00AC3C0F" w:rsidRDefault="000A78E3" w:rsidP="000A78E3">
      <w:r w:rsidRPr="00AC3C0F">
        <w:t>The following table illustrates the NWDAF Services.</w:t>
      </w:r>
    </w:p>
    <w:p w14:paraId="2EF5B81C" w14:textId="77777777" w:rsidR="000A78E3" w:rsidRPr="00AC3C0F" w:rsidRDefault="000A78E3" w:rsidP="000A78E3">
      <w:pPr>
        <w:pStyle w:val="TH"/>
      </w:pPr>
      <w:r w:rsidRPr="00AC3C0F">
        <w:lastRenderedPageBreak/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0A78E3" w:rsidRPr="00AC3C0F" w14:paraId="54E8CC75" w14:textId="77777777" w:rsidTr="00DD3F9E">
        <w:tc>
          <w:tcPr>
            <w:tcW w:w="2659" w:type="dxa"/>
            <w:tcBorders>
              <w:bottom w:val="single" w:sz="4" w:space="0" w:color="auto"/>
            </w:tcBorders>
          </w:tcPr>
          <w:p w14:paraId="23A4C6A4" w14:textId="77777777" w:rsidR="000A78E3" w:rsidRPr="00AC3C0F" w:rsidRDefault="000A78E3" w:rsidP="00DD3F9E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03654B76" w14:textId="77777777" w:rsidR="000A78E3" w:rsidRPr="00AC3C0F" w:rsidRDefault="000A78E3" w:rsidP="00DD3F9E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600CA516" w14:textId="77777777" w:rsidR="000A78E3" w:rsidRPr="00AC3C0F" w:rsidRDefault="000A78E3" w:rsidP="00DD3F9E">
            <w:pPr>
              <w:pStyle w:val="TAH"/>
            </w:pPr>
            <w:r w:rsidRPr="00AC3C0F">
              <w:t>Operation</w:t>
            </w:r>
          </w:p>
          <w:p w14:paraId="6026382C" w14:textId="77777777" w:rsidR="000A78E3" w:rsidRPr="00AC3C0F" w:rsidRDefault="000A78E3" w:rsidP="00DD3F9E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3545E180" w14:textId="77777777" w:rsidR="000A78E3" w:rsidRPr="00AC3C0F" w:rsidRDefault="000A78E3" w:rsidP="00DD3F9E">
            <w:pPr>
              <w:pStyle w:val="TAH"/>
            </w:pPr>
            <w:r w:rsidRPr="00AC3C0F">
              <w:t>Example Consumer(s)</w:t>
            </w:r>
          </w:p>
        </w:tc>
      </w:tr>
      <w:tr w:rsidR="000A78E3" w:rsidRPr="00AC3C0F" w14:paraId="034DD6F6" w14:textId="77777777" w:rsidTr="00DD3F9E">
        <w:tc>
          <w:tcPr>
            <w:tcW w:w="2659" w:type="dxa"/>
            <w:tcBorders>
              <w:bottom w:val="nil"/>
            </w:tcBorders>
          </w:tcPr>
          <w:p w14:paraId="01F87FFF" w14:textId="77777777" w:rsidR="000A78E3" w:rsidRPr="00AC3C0F" w:rsidRDefault="000A78E3" w:rsidP="00DD3F9E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355304CC" w14:textId="77777777" w:rsidR="000A78E3" w:rsidRPr="00AC3C0F" w:rsidRDefault="000A78E3" w:rsidP="00DD3F9E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4CEBD190" w14:textId="77777777" w:rsidR="000A78E3" w:rsidRPr="00AC3C0F" w:rsidRDefault="000A78E3" w:rsidP="00DD3F9E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0DD36EC9" w14:textId="5B7F2377" w:rsidR="000A78E3" w:rsidRPr="00AC3C0F" w:rsidRDefault="000A78E3" w:rsidP="00DD3F9E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6" w:author="洪英杰10080454" w:date="2020-04-07T10:00:00Z">
              <w:r>
                <w:rPr>
                  <w:rFonts w:eastAsia="Malgun Gothic"/>
                </w:rPr>
                <w:t>, OAM</w:t>
              </w:r>
            </w:ins>
          </w:p>
        </w:tc>
      </w:tr>
      <w:tr w:rsidR="000A78E3" w:rsidRPr="00AC3C0F" w14:paraId="647743F4" w14:textId="77777777" w:rsidTr="00DD3F9E">
        <w:tc>
          <w:tcPr>
            <w:tcW w:w="2659" w:type="dxa"/>
            <w:tcBorders>
              <w:top w:val="nil"/>
              <w:bottom w:val="nil"/>
            </w:tcBorders>
          </w:tcPr>
          <w:p w14:paraId="5C3C48D9" w14:textId="77777777" w:rsidR="000A78E3" w:rsidRPr="00AC3C0F" w:rsidRDefault="000A78E3" w:rsidP="00DD3F9E">
            <w:pPr>
              <w:pStyle w:val="TAL"/>
            </w:pPr>
          </w:p>
        </w:tc>
        <w:tc>
          <w:tcPr>
            <w:tcW w:w="2390" w:type="dxa"/>
          </w:tcPr>
          <w:p w14:paraId="0FC3907E" w14:textId="77777777" w:rsidR="000A78E3" w:rsidRPr="00AC3C0F" w:rsidRDefault="000A78E3" w:rsidP="00DD3F9E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5C8AEC37" w14:textId="77777777" w:rsidR="000A78E3" w:rsidRPr="00AC3C0F" w:rsidRDefault="000A78E3" w:rsidP="00DD3F9E">
            <w:pPr>
              <w:pStyle w:val="TAL"/>
            </w:pPr>
          </w:p>
        </w:tc>
        <w:tc>
          <w:tcPr>
            <w:tcW w:w="1786" w:type="dxa"/>
          </w:tcPr>
          <w:p w14:paraId="5894EDE5" w14:textId="588FDBE5" w:rsidR="000A78E3" w:rsidRPr="00AC3C0F" w:rsidRDefault="000A78E3" w:rsidP="00DD3F9E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7" w:author="洪英杰10080454" w:date="2020-04-07T10:00:00Z">
              <w:r>
                <w:rPr>
                  <w:rFonts w:eastAsia="Malgun Gothic"/>
                </w:rPr>
                <w:t>, OAM</w:t>
              </w:r>
            </w:ins>
          </w:p>
        </w:tc>
      </w:tr>
      <w:tr w:rsidR="000A78E3" w:rsidRPr="00AC3C0F" w14:paraId="72C58D80" w14:textId="77777777" w:rsidTr="00DD3F9E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4E76D8B5" w14:textId="77777777" w:rsidR="000A78E3" w:rsidRPr="00AC3C0F" w:rsidRDefault="000A78E3" w:rsidP="00DD3F9E">
            <w:pPr>
              <w:pStyle w:val="TAL"/>
            </w:pPr>
          </w:p>
        </w:tc>
        <w:tc>
          <w:tcPr>
            <w:tcW w:w="2390" w:type="dxa"/>
          </w:tcPr>
          <w:p w14:paraId="40647544" w14:textId="77777777" w:rsidR="000A78E3" w:rsidRPr="00AC3C0F" w:rsidRDefault="000A78E3" w:rsidP="00DD3F9E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68F37F8D" w14:textId="77777777" w:rsidR="000A78E3" w:rsidRPr="00AC3C0F" w:rsidRDefault="000A78E3" w:rsidP="00DD3F9E">
            <w:pPr>
              <w:pStyle w:val="TAL"/>
            </w:pPr>
          </w:p>
        </w:tc>
        <w:tc>
          <w:tcPr>
            <w:tcW w:w="1786" w:type="dxa"/>
          </w:tcPr>
          <w:p w14:paraId="607139DC" w14:textId="21F3B516" w:rsidR="000A78E3" w:rsidRPr="00AC3C0F" w:rsidRDefault="000A78E3" w:rsidP="00DD3F9E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8" w:author="洪英杰10080454" w:date="2020-04-07T10:00:00Z">
              <w:r>
                <w:rPr>
                  <w:rFonts w:eastAsia="Malgun Gothic"/>
                </w:rPr>
                <w:t>, OAM</w:t>
              </w:r>
            </w:ins>
          </w:p>
        </w:tc>
      </w:tr>
      <w:tr w:rsidR="000A78E3" w:rsidRPr="00AC3C0F" w14:paraId="3CAE711D" w14:textId="77777777" w:rsidTr="00DD3F9E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1FD26CE0" w14:textId="77777777" w:rsidR="000A78E3" w:rsidRPr="00AC3C0F" w:rsidRDefault="000A78E3" w:rsidP="00DD3F9E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66A78D23" w14:textId="77777777" w:rsidR="000A78E3" w:rsidRPr="00AC3C0F" w:rsidRDefault="000A78E3" w:rsidP="00DD3F9E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44DE67A8" w14:textId="77777777" w:rsidR="000A78E3" w:rsidRPr="00AC3C0F" w:rsidRDefault="000A78E3" w:rsidP="00DD3F9E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233B801C" w14:textId="1D76DF1E" w:rsidR="000A78E3" w:rsidRPr="00AC3C0F" w:rsidRDefault="000A78E3" w:rsidP="00DD3F9E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9" w:author="洪英杰10080454" w:date="2020-04-07T10:00:00Z">
              <w:r>
                <w:rPr>
                  <w:rFonts w:eastAsia="Malgun Gothic"/>
                </w:rPr>
                <w:t>, OAM</w:t>
              </w:r>
            </w:ins>
          </w:p>
        </w:tc>
      </w:tr>
    </w:tbl>
    <w:p w14:paraId="0B362F31" w14:textId="77777777" w:rsidR="000A78E3" w:rsidRPr="00AC3C0F" w:rsidRDefault="000A78E3" w:rsidP="000A78E3"/>
    <w:p w14:paraId="38BD337B" w14:textId="77777777" w:rsidR="000A78E3" w:rsidRPr="00AC3C0F" w:rsidRDefault="000A78E3" w:rsidP="000A78E3">
      <w:r w:rsidRPr="00AC3C0F">
        <w:t>The following table shows the analytics information provided by NWDAF service:</w:t>
      </w:r>
    </w:p>
    <w:p w14:paraId="4D6CD6DD" w14:textId="77777777" w:rsidR="000A78E3" w:rsidRPr="00AC3C0F" w:rsidRDefault="000A78E3" w:rsidP="000A78E3">
      <w:pPr>
        <w:pStyle w:val="TH"/>
        <w:rPr>
          <w:rFonts w:eastAsia="Malgun Gothic"/>
        </w:rPr>
      </w:pPr>
      <w:r w:rsidRPr="00AC3C0F"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0A78E3" w:rsidRPr="00AC3C0F" w14:paraId="6AFB1741" w14:textId="77777777" w:rsidTr="00DD3F9E">
        <w:tc>
          <w:tcPr>
            <w:tcW w:w="1951" w:type="dxa"/>
          </w:tcPr>
          <w:p w14:paraId="637BCCAD" w14:textId="77777777" w:rsidR="000A78E3" w:rsidRPr="00AC3C0F" w:rsidRDefault="000A78E3" w:rsidP="00DD3F9E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1F67F45F" w14:textId="77777777" w:rsidR="000A78E3" w:rsidRPr="00AC3C0F" w:rsidRDefault="000A78E3" w:rsidP="00DD3F9E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7216AD16" w14:textId="77777777" w:rsidR="000A78E3" w:rsidRPr="00AC3C0F" w:rsidRDefault="000A78E3" w:rsidP="00DD3F9E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0A78E3" w:rsidRPr="00036ABE" w14:paraId="134B09FB" w14:textId="77777777" w:rsidTr="00DD3F9E">
        <w:tc>
          <w:tcPr>
            <w:tcW w:w="1951" w:type="dxa"/>
          </w:tcPr>
          <w:p w14:paraId="3DB818F7" w14:textId="77777777" w:rsidR="000A78E3" w:rsidRPr="00036ABE" w:rsidRDefault="000A78E3" w:rsidP="00DD3F9E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5AA29B6A" w14:textId="77777777" w:rsidR="000A78E3" w:rsidRPr="00036ABE" w:rsidRDefault="000A78E3" w:rsidP="00DD3F9E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2B3109A0" w14:textId="77777777" w:rsidR="000A78E3" w:rsidRPr="00036ABE" w:rsidRDefault="000A78E3" w:rsidP="00DD3F9E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0A78E3" w:rsidRPr="00036ABE" w14:paraId="2C66CF8D" w14:textId="77777777" w:rsidTr="00DD3F9E">
        <w:tc>
          <w:tcPr>
            <w:tcW w:w="1951" w:type="dxa"/>
          </w:tcPr>
          <w:p w14:paraId="40CAA745" w14:textId="77777777" w:rsidR="000A78E3" w:rsidRPr="00036ABE" w:rsidRDefault="000A78E3" w:rsidP="00DD3F9E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397FC7AD" w14:textId="77777777" w:rsidR="000A78E3" w:rsidRPr="00036ABE" w:rsidRDefault="000A78E3" w:rsidP="00DD3F9E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761C07DE" w14:textId="77777777" w:rsidR="000A78E3" w:rsidRPr="00036ABE" w:rsidRDefault="000A78E3" w:rsidP="00DD3F9E">
            <w:pPr>
              <w:pStyle w:val="TAL"/>
            </w:pPr>
            <w:r>
              <w:t>Observed Service experience statistics or predictions may be provided for a Network Slice instance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0A78E3" w:rsidRPr="00036ABE" w14:paraId="7EF36824" w14:textId="77777777" w:rsidTr="00DD3F9E">
        <w:tc>
          <w:tcPr>
            <w:tcW w:w="1951" w:type="dxa"/>
          </w:tcPr>
          <w:p w14:paraId="7F353075" w14:textId="77777777" w:rsidR="000A78E3" w:rsidRPr="00036ABE" w:rsidRDefault="000A78E3" w:rsidP="00DD3F9E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3690E959" w14:textId="77777777" w:rsidR="000A78E3" w:rsidRPr="00036ABE" w:rsidRDefault="000A78E3" w:rsidP="00DD3F9E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7054C416" w14:textId="77777777" w:rsidR="000A78E3" w:rsidRPr="00036ABE" w:rsidRDefault="000A78E3" w:rsidP="00DD3F9E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0A78E3" w:rsidRPr="00036ABE" w14:paraId="3225125E" w14:textId="77777777" w:rsidTr="00DD3F9E">
        <w:tc>
          <w:tcPr>
            <w:tcW w:w="1951" w:type="dxa"/>
          </w:tcPr>
          <w:p w14:paraId="5AEF1980" w14:textId="77777777" w:rsidR="000A78E3" w:rsidRPr="00036ABE" w:rsidRDefault="000A78E3" w:rsidP="00DD3F9E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21B2170C" w14:textId="77777777" w:rsidR="000A78E3" w:rsidRPr="00036ABE" w:rsidRDefault="000A78E3" w:rsidP="00DD3F9E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482AEF24" w14:textId="77777777" w:rsidR="000A78E3" w:rsidRPr="00036ABE" w:rsidRDefault="000A78E3" w:rsidP="00DD3F9E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0A78E3" w:rsidRPr="00036ABE" w14:paraId="5D7288C4" w14:textId="77777777" w:rsidTr="00DD3F9E">
        <w:tc>
          <w:tcPr>
            <w:tcW w:w="1951" w:type="dxa"/>
          </w:tcPr>
          <w:p w14:paraId="533E7544" w14:textId="77777777" w:rsidR="000A78E3" w:rsidRPr="00036ABE" w:rsidRDefault="000A78E3" w:rsidP="00DD3F9E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1E2598BB" w14:textId="77777777" w:rsidR="000A78E3" w:rsidRPr="00036ABE" w:rsidRDefault="000A78E3" w:rsidP="00DD3F9E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23610E69" w14:textId="77777777" w:rsidR="000A78E3" w:rsidRPr="00036ABE" w:rsidRDefault="000A78E3" w:rsidP="00DD3F9E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0A78E3" w:rsidRPr="00036ABE" w14:paraId="0059B402" w14:textId="77777777" w:rsidTr="00DD3F9E">
        <w:tc>
          <w:tcPr>
            <w:tcW w:w="1951" w:type="dxa"/>
          </w:tcPr>
          <w:p w14:paraId="0DF5B101" w14:textId="77777777" w:rsidR="000A78E3" w:rsidRPr="00036ABE" w:rsidRDefault="000A78E3" w:rsidP="00DD3F9E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25943920" w14:textId="77777777" w:rsidR="000A78E3" w:rsidRPr="00036ABE" w:rsidRDefault="000A78E3" w:rsidP="00DD3F9E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42603839" w14:textId="77777777" w:rsidR="000A78E3" w:rsidRPr="00036ABE" w:rsidRDefault="000A78E3" w:rsidP="00DD3F9E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0A78E3" w:rsidRPr="00036ABE" w14:paraId="0A7B3421" w14:textId="77777777" w:rsidTr="00DD3F9E">
        <w:tc>
          <w:tcPr>
            <w:tcW w:w="1951" w:type="dxa"/>
          </w:tcPr>
          <w:p w14:paraId="0C5B6747" w14:textId="77777777" w:rsidR="000A78E3" w:rsidRPr="00036ABE" w:rsidRDefault="000A78E3" w:rsidP="00DD3F9E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2995CB43" w14:textId="77777777" w:rsidR="000A78E3" w:rsidRPr="00036ABE" w:rsidRDefault="000A78E3" w:rsidP="00DD3F9E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72A3A198" w14:textId="77777777" w:rsidR="000A78E3" w:rsidRPr="00036ABE" w:rsidRDefault="000A78E3" w:rsidP="00DD3F9E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0A78E3" w:rsidRPr="00036ABE" w14:paraId="4AFDCC37" w14:textId="77777777" w:rsidTr="00DD3F9E">
        <w:tc>
          <w:tcPr>
            <w:tcW w:w="1951" w:type="dxa"/>
          </w:tcPr>
          <w:p w14:paraId="338B8113" w14:textId="77777777" w:rsidR="000A78E3" w:rsidRPr="00036ABE" w:rsidRDefault="000A78E3" w:rsidP="00DD3F9E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09E37A64" w14:textId="77777777" w:rsidR="000A78E3" w:rsidRPr="00036ABE" w:rsidRDefault="000A78E3" w:rsidP="00DD3F9E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76DB028D" w14:textId="77777777" w:rsidR="000A78E3" w:rsidRPr="00036ABE" w:rsidRDefault="000A78E3" w:rsidP="00DD3F9E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0A78E3" w:rsidRPr="00036ABE" w14:paraId="177285C8" w14:textId="77777777" w:rsidTr="00DD3F9E">
        <w:tc>
          <w:tcPr>
            <w:tcW w:w="1951" w:type="dxa"/>
          </w:tcPr>
          <w:p w14:paraId="05903087" w14:textId="77777777" w:rsidR="000A78E3" w:rsidRPr="00036ABE" w:rsidRDefault="000A78E3" w:rsidP="00DD3F9E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07A256A8" w14:textId="77777777" w:rsidR="000A78E3" w:rsidRPr="00036ABE" w:rsidRDefault="000A78E3" w:rsidP="00DD3F9E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9E31390" w14:textId="77777777" w:rsidR="000A78E3" w:rsidRPr="00036ABE" w:rsidRDefault="000A78E3" w:rsidP="00DD3F9E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0A78E3" w:rsidRPr="00036ABE" w14:paraId="73108304" w14:textId="77777777" w:rsidTr="00DD3F9E">
        <w:tc>
          <w:tcPr>
            <w:tcW w:w="1951" w:type="dxa"/>
          </w:tcPr>
          <w:p w14:paraId="1F8316E9" w14:textId="77777777" w:rsidR="000A78E3" w:rsidRPr="00036ABE" w:rsidRDefault="000A78E3" w:rsidP="00DD3F9E">
            <w:pPr>
              <w:pStyle w:val="TAL"/>
            </w:pPr>
            <w:proofErr w:type="spellStart"/>
            <w:r w:rsidRPr="00036ABE">
              <w:t>QoS</w:t>
            </w:r>
            <w:proofErr w:type="spellEnd"/>
            <w:r w:rsidRPr="00036ABE">
              <w:t xml:space="preserve"> Sustainability</w:t>
            </w:r>
          </w:p>
        </w:tc>
        <w:tc>
          <w:tcPr>
            <w:tcW w:w="3544" w:type="dxa"/>
          </w:tcPr>
          <w:p w14:paraId="0312A68A" w14:textId="77777777" w:rsidR="000A78E3" w:rsidRPr="00036ABE" w:rsidRDefault="000A78E3" w:rsidP="00DD3F9E">
            <w:pPr>
              <w:pStyle w:val="TAL"/>
            </w:pPr>
            <w:r w:rsidRPr="00036ABE">
              <w:t xml:space="preserve">Analytics ID: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Sustainability</w:t>
            </w:r>
          </w:p>
        </w:tc>
        <w:tc>
          <w:tcPr>
            <w:tcW w:w="4252" w:type="dxa"/>
          </w:tcPr>
          <w:p w14:paraId="7D8BB0F4" w14:textId="77777777" w:rsidR="000A78E3" w:rsidRPr="00036ABE" w:rsidRDefault="000A78E3" w:rsidP="00DD3F9E">
            <w:pPr>
              <w:pStyle w:val="TAL"/>
            </w:pPr>
            <w:r w:rsidRPr="00036ABE">
              <w:t xml:space="preserve">For statistics, the information on the location and the time for the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change and the threshold(s) that were crossed; or,</w:t>
            </w:r>
            <w:r>
              <w:t xml:space="preserve"> </w:t>
            </w:r>
            <w:r w:rsidRPr="00036ABE">
              <w:t xml:space="preserve">for predictions, the information on the location and the time when a potential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change may occur and what threshold(s) may be crossed.</w:t>
            </w:r>
          </w:p>
        </w:tc>
      </w:tr>
    </w:tbl>
    <w:p w14:paraId="58AEF979" w14:textId="0EC99A9E" w:rsidR="004324DD" w:rsidRPr="000A78E3" w:rsidRDefault="004324DD" w:rsidP="006A2F6F">
      <w:pPr>
        <w:pStyle w:val="B1"/>
        <w:ind w:left="0" w:firstLine="0"/>
        <w:rPr>
          <w:lang w:eastAsia="zh-CN"/>
        </w:rPr>
      </w:pPr>
    </w:p>
    <w:p w14:paraId="2DF31FE2" w14:textId="5C194CBE" w:rsidR="004324DD" w:rsidRDefault="004324DD" w:rsidP="004324D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 w:rsidR="00792585"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3A1AB734" w14:textId="77777777" w:rsidR="004324DD" w:rsidRDefault="004324DD" w:rsidP="00024B60">
      <w:pPr>
        <w:jc w:val="center"/>
        <w:rPr>
          <w:noProof/>
          <w:color w:val="FF0000"/>
          <w:sz w:val="36"/>
        </w:rPr>
      </w:pPr>
    </w:p>
    <w:sectPr w:rsidR="004324D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18877" w14:textId="77777777" w:rsidR="004C65AC" w:rsidRDefault="004C65AC">
      <w:r>
        <w:separator/>
      </w:r>
    </w:p>
  </w:endnote>
  <w:endnote w:type="continuationSeparator" w:id="0">
    <w:p w14:paraId="6D86B176" w14:textId="77777777" w:rsidR="004C65AC" w:rsidRDefault="004C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6A67F" w14:textId="77777777" w:rsidR="004C65AC" w:rsidRDefault="004C65AC">
      <w:r>
        <w:separator/>
      </w:r>
    </w:p>
  </w:footnote>
  <w:footnote w:type="continuationSeparator" w:id="0">
    <w:p w14:paraId="035B5338" w14:textId="77777777" w:rsidR="004C65AC" w:rsidRDefault="004C6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洪英杰10080454">
    <w15:presenceInfo w15:providerId="AD" w15:userId="S-1-5-21-3250579939-626067488-4216368596-88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57353"/>
    <w:rsid w:val="00060426"/>
    <w:rsid w:val="00067FFA"/>
    <w:rsid w:val="00074019"/>
    <w:rsid w:val="00074F32"/>
    <w:rsid w:val="00095500"/>
    <w:rsid w:val="000A6394"/>
    <w:rsid w:val="000A78E3"/>
    <w:rsid w:val="000B7FED"/>
    <w:rsid w:val="000C038A"/>
    <w:rsid w:val="000C2467"/>
    <w:rsid w:val="000C6598"/>
    <w:rsid w:val="000D1DB7"/>
    <w:rsid w:val="000D1FC4"/>
    <w:rsid w:val="000D2E6D"/>
    <w:rsid w:val="000F2527"/>
    <w:rsid w:val="00106B5A"/>
    <w:rsid w:val="001076CA"/>
    <w:rsid w:val="00132717"/>
    <w:rsid w:val="001342AC"/>
    <w:rsid w:val="0013568E"/>
    <w:rsid w:val="00145D43"/>
    <w:rsid w:val="00147E69"/>
    <w:rsid w:val="0015231F"/>
    <w:rsid w:val="00183779"/>
    <w:rsid w:val="00186CFE"/>
    <w:rsid w:val="00192C46"/>
    <w:rsid w:val="001A08B3"/>
    <w:rsid w:val="001A0B64"/>
    <w:rsid w:val="001A7B60"/>
    <w:rsid w:val="001B26FF"/>
    <w:rsid w:val="001B52F0"/>
    <w:rsid w:val="001B5A52"/>
    <w:rsid w:val="001B7A65"/>
    <w:rsid w:val="001C0D1E"/>
    <w:rsid w:val="001C779F"/>
    <w:rsid w:val="001E41F3"/>
    <w:rsid w:val="001E5DE1"/>
    <w:rsid w:val="00207EF4"/>
    <w:rsid w:val="002272FB"/>
    <w:rsid w:val="0023752F"/>
    <w:rsid w:val="00246247"/>
    <w:rsid w:val="0026004D"/>
    <w:rsid w:val="002640DD"/>
    <w:rsid w:val="00273757"/>
    <w:rsid w:val="00273967"/>
    <w:rsid w:val="00275D12"/>
    <w:rsid w:val="00284FEB"/>
    <w:rsid w:val="002860C4"/>
    <w:rsid w:val="002B5741"/>
    <w:rsid w:val="002D1404"/>
    <w:rsid w:val="002D2700"/>
    <w:rsid w:val="002D5681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6480A"/>
    <w:rsid w:val="003716F8"/>
    <w:rsid w:val="00374DD4"/>
    <w:rsid w:val="003757A4"/>
    <w:rsid w:val="0038051C"/>
    <w:rsid w:val="00390785"/>
    <w:rsid w:val="003A7F5B"/>
    <w:rsid w:val="003B650B"/>
    <w:rsid w:val="003E1A36"/>
    <w:rsid w:val="003E2DA1"/>
    <w:rsid w:val="003F0C3C"/>
    <w:rsid w:val="0040055B"/>
    <w:rsid w:val="00410371"/>
    <w:rsid w:val="004242F1"/>
    <w:rsid w:val="00426CE0"/>
    <w:rsid w:val="004324DD"/>
    <w:rsid w:val="00440968"/>
    <w:rsid w:val="0044303B"/>
    <w:rsid w:val="00450DCF"/>
    <w:rsid w:val="0045748F"/>
    <w:rsid w:val="00467E40"/>
    <w:rsid w:val="00474334"/>
    <w:rsid w:val="00476F22"/>
    <w:rsid w:val="004802EF"/>
    <w:rsid w:val="004B75B7"/>
    <w:rsid w:val="004B7FC2"/>
    <w:rsid w:val="004C1000"/>
    <w:rsid w:val="004C65AC"/>
    <w:rsid w:val="004F7608"/>
    <w:rsid w:val="0051227D"/>
    <w:rsid w:val="0051580D"/>
    <w:rsid w:val="00516CDA"/>
    <w:rsid w:val="005247E0"/>
    <w:rsid w:val="00533F65"/>
    <w:rsid w:val="00540498"/>
    <w:rsid w:val="00543B18"/>
    <w:rsid w:val="00547111"/>
    <w:rsid w:val="0057306E"/>
    <w:rsid w:val="005767F2"/>
    <w:rsid w:val="005834B9"/>
    <w:rsid w:val="00587B79"/>
    <w:rsid w:val="0059113F"/>
    <w:rsid w:val="00592D74"/>
    <w:rsid w:val="005A0A2B"/>
    <w:rsid w:val="005D37B2"/>
    <w:rsid w:val="005E2C44"/>
    <w:rsid w:val="005E784A"/>
    <w:rsid w:val="00610B99"/>
    <w:rsid w:val="00617797"/>
    <w:rsid w:val="00621188"/>
    <w:rsid w:val="006257ED"/>
    <w:rsid w:val="00625C88"/>
    <w:rsid w:val="0063586D"/>
    <w:rsid w:val="00650B2C"/>
    <w:rsid w:val="00663C55"/>
    <w:rsid w:val="006640CD"/>
    <w:rsid w:val="00666C78"/>
    <w:rsid w:val="00670753"/>
    <w:rsid w:val="00683B2B"/>
    <w:rsid w:val="00695808"/>
    <w:rsid w:val="006A1323"/>
    <w:rsid w:val="006A2F6F"/>
    <w:rsid w:val="006A33B5"/>
    <w:rsid w:val="006A4CF9"/>
    <w:rsid w:val="006B46FB"/>
    <w:rsid w:val="006C4DF8"/>
    <w:rsid w:val="006E1BF6"/>
    <w:rsid w:val="006E21FB"/>
    <w:rsid w:val="006F2E6F"/>
    <w:rsid w:val="00703756"/>
    <w:rsid w:val="00715E7D"/>
    <w:rsid w:val="00726747"/>
    <w:rsid w:val="00735D16"/>
    <w:rsid w:val="00745DFE"/>
    <w:rsid w:val="0076043E"/>
    <w:rsid w:val="00791B3F"/>
    <w:rsid w:val="00792342"/>
    <w:rsid w:val="00792585"/>
    <w:rsid w:val="007977A8"/>
    <w:rsid w:val="007A17A9"/>
    <w:rsid w:val="007A1C15"/>
    <w:rsid w:val="007B512A"/>
    <w:rsid w:val="007C2097"/>
    <w:rsid w:val="007C7DF5"/>
    <w:rsid w:val="007D1248"/>
    <w:rsid w:val="007D6A07"/>
    <w:rsid w:val="007E20BA"/>
    <w:rsid w:val="007E5238"/>
    <w:rsid w:val="007F7259"/>
    <w:rsid w:val="008040A8"/>
    <w:rsid w:val="00814CB4"/>
    <w:rsid w:val="0081503D"/>
    <w:rsid w:val="008279FA"/>
    <w:rsid w:val="00840248"/>
    <w:rsid w:val="008534AE"/>
    <w:rsid w:val="008626E7"/>
    <w:rsid w:val="008653A0"/>
    <w:rsid w:val="00870EE7"/>
    <w:rsid w:val="00873064"/>
    <w:rsid w:val="00883283"/>
    <w:rsid w:val="008863B9"/>
    <w:rsid w:val="00886DDF"/>
    <w:rsid w:val="008A45A6"/>
    <w:rsid w:val="008B4CDF"/>
    <w:rsid w:val="008C52EF"/>
    <w:rsid w:val="008D2739"/>
    <w:rsid w:val="008F664D"/>
    <w:rsid w:val="008F686C"/>
    <w:rsid w:val="009029DA"/>
    <w:rsid w:val="00903FFF"/>
    <w:rsid w:val="009148DE"/>
    <w:rsid w:val="00932CAC"/>
    <w:rsid w:val="00933F97"/>
    <w:rsid w:val="00936AAE"/>
    <w:rsid w:val="00941E30"/>
    <w:rsid w:val="00961F2D"/>
    <w:rsid w:val="009777D9"/>
    <w:rsid w:val="009851EB"/>
    <w:rsid w:val="0098725A"/>
    <w:rsid w:val="00991B88"/>
    <w:rsid w:val="009A5753"/>
    <w:rsid w:val="009A579D"/>
    <w:rsid w:val="009C7A98"/>
    <w:rsid w:val="009C7F44"/>
    <w:rsid w:val="009D3015"/>
    <w:rsid w:val="009E3297"/>
    <w:rsid w:val="009E7548"/>
    <w:rsid w:val="009F28F3"/>
    <w:rsid w:val="009F5BCB"/>
    <w:rsid w:val="009F734F"/>
    <w:rsid w:val="00A0743C"/>
    <w:rsid w:val="00A246B6"/>
    <w:rsid w:val="00A47E70"/>
    <w:rsid w:val="00A50015"/>
    <w:rsid w:val="00A50CF0"/>
    <w:rsid w:val="00A61CD3"/>
    <w:rsid w:val="00A7671C"/>
    <w:rsid w:val="00A809DE"/>
    <w:rsid w:val="00A936EF"/>
    <w:rsid w:val="00AA1C6E"/>
    <w:rsid w:val="00AA2CBC"/>
    <w:rsid w:val="00AA3224"/>
    <w:rsid w:val="00AB7614"/>
    <w:rsid w:val="00AC3C91"/>
    <w:rsid w:val="00AC5820"/>
    <w:rsid w:val="00AC5B7F"/>
    <w:rsid w:val="00AC5EF6"/>
    <w:rsid w:val="00AD1CD8"/>
    <w:rsid w:val="00AD2BD1"/>
    <w:rsid w:val="00AD2EE9"/>
    <w:rsid w:val="00AD61C9"/>
    <w:rsid w:val="00AE0096"/>
    <w:rsid w:val="00B05B2A"/>
    <w:rsid w:val="00B159FE"/>
    <w:rsid w:val="00B1634E"/>
    <w:rsid w:val="00B17E28"/>
    <w:rsid w:val="00B258BB"/>
    <w:rsid w:val="00B264C9"/>
    <w:rsid w:val="00B274D3"/>
    <w:rsid w:val="00B354C0"/>
    <w:rsid w:val="00B67B97"/>
    <w:rsid w:val="00B74C6C"/>
    <w:rsid w:val="00B76FAE"/>
    <w:rsid w:val="00B77F1C"/>
    <w:rsid w:val="00B91DDB"/>
    <w:rsid w:val="00B9318B"/>
    <w:rsid w:val="00B968C8"/>
    <w:rsid w:val="00BA304E"/>
    <w:rsid w:val="00BA3EC5"/>
    <w:rsid w:val="00BA51D9"/>
    <w:rsid w:val="00BB1B2D"/>
    <w:rsid w:val="00BB444B"/>
    <w:rsid w:val="00BB5DFC"/>
    <w:rsid w:val="00BD279D"/>
    <w:rsid w:val="00BD602A"/>
    <w:rsid w:val="00BD64CD"/>
    <w:rsid w:val="00BD6BB8"/>
    <w:rsid w:val="00BF4278"/>
    <w:rsid w:val="00BF7513"/>
    <w:rsid w:val="00C50EBA"/>
    <w:rsid w:val="00C538E9"/>
    <w:rsid w:val="00C66BA2"/>
    <w:rsid w:val="00C72E5E"/>
    <w:rsid w:val="00C95985"/>
    <w:rsid w:val="00CC5026"/>
    <w:rsid w:val="00CC68D0"/>
    <w:rsid w:val="00CD2BD1"/>
    <w:rsid w:val="00CD5EE3"/>
    <w:rsid w:val="00CD626E"/>
    <w:rsid w:val="00CE44EA"/>
    <w:rsid w:val="00CE4F2F"/>
    <w:rsid w:val="00CE5309"/>
    <w:rsid w:val="00CE63E7"/>
    <w:rsid w:val="00CE7A8D"/>
    <w:rsid w:val="00CF1959"/>
    <w:rsid w:val="00D01725"/>
    <w:rsid w:val="00D03F9A"/>
    <w:rsid w:val="00D05BFA"/>
    <w:rsid w:val="00D06D51"/>
    <w:rsid w:val="00D166E4"/>
    <w:rsid w:val="00D24991"/>
    <w:rsid w:val="00D37C10"/>
    <w:rsid w:val="00D50255"/>
    <w:rsid w:val="00D619DD"/>
    <w:rsid w:val="00D65485"/>
    <w:rsid w:val="00D66520"/>
    <w:rsid w:val="00D73FB7"/>
    <w:rsid w:val="00D74F0F"/>
    <w:rsid w:val="00D917C2"/>
    <w:rsid w:val="00D96C5A"/>
    <w:rsid w:val="00DA7BE6"/>
    <w:rsid w:val="00DB049B"/>
    <w:rsid w:val="00DB6794"/>
    <w:rsid w:val="00DB6ED4"/>
    <w:rsid w:val="00DE34CF"/>
    <w:rsid w:val="00DF396C"/>
    <w:rsid w:val="00DF5B97"/>
    <w:rsid w:val="00E13F3D"/>
    <w:rsid w:val="00E31D92"/>
    <w:rsid w:val="00E34898"/>
    <w:rsid w:val="00E43C58"/>
    <w:rsid w:val="00E523AA"/>
    <w:rsid w:val="00E6097A"/>
    <w:rsid w:val="00E73143"/>
    <w:rsid w:val="00E80700"/>
    <w:rsid w:val="00E8213A"/>
    <w:rsid w:val="00EB09B7"/>
    <w:rsid w:val="00EB2828"/>
    <w:rsid w:val="00ED4F7F"/>
    <w:rsid w:val="00ED662F"/>
    <w:rsid w:val="00EE7D7C"/>
    <w:rsid w:val="00F14DB0"/>
    <w:rsid w:val="00F20807"/>
    <w:rsid w:val="00F21BDA"/>
    <w:rsid w:val="00F22DC9"/>
    <w:rsid w:val="00F25D98"/>
    <w:rsid w:val="00F300FB"/>
    <w:rsid w:val="00F3163F"/>
    <w:rsid w:val="00F31DA4"/>
    <w:rsid w:val="00F462CB"/>
    <w:rsid w:val="00F92D8C"/>
    <w:rsid w:val="00FB6386"/>
    <w:rsid w:val="00FC7031"/>
    <w:rsid w:val="00FC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sid w:val="00D61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247C5-FEBB-45AF-A144-10239D83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洪英杰10080454</cp:lastModifiedBy>
  <cp:revision>65</cp:revision>
  <cp:lastPrinted>1900-01-01T00:00:00Z</cp:lastPrinted>
  <dcterms:created xsi:type="dcterms:W3CDTF">2019-06-28T03:04:00Z</dcterms:created>
  <dcterms:modified xsi:type="dcterms:W3CDTF">2020-04-08T06:20:00Z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(3)+iOGr9cDcz/s/E7ZWiRIJ/jSSV0q13pGOfpeF5zheoyAMeb22QrRQk2Wy4ronhT9aN36sO66
xOkfophTNRqBsNT/WGNFUSL81t1QTTxAaFsVHFpDB6saQ7c+EX9kvSC0iBqwq7xY0o8TO64V
KSpOT44sqj/a4X3bn8HJp1jiRttD4XRAGN1agwBIkxgM/sMKSZByLtF7lTsgIQq6Kfo3kg5U
qJxRxrKUpEmBTsAjEk</vt:lpwstr>
  </property>
  <property fmtid="{D5CDD505-2E9C-101B-9397-08002B2CF9AE}" pid="22" name="_2015_ms_pID_7253431">
    <vt:lpwstr>c4gbmCsbLXqn5NeH9NhrK90C2itek2XJETjKhjL1yPTzz2fzgoxTHf
cQA1Bg1b3X2BFsynx8vVSNaeQ8bKXGgFwiFRYeukT+iY1wOrs431eW0/GMYhWoLSyA7CpyGn
GAUor5cCApJW58eyDY7A5Xu6FC+BsLgobIu9/S/zJ38+BrrKbvq4OfTHyocbRptL525Zoi8K
ttYiKVToKWdUa0F1BhLrt6xq2LTBKHZYdz37</vt:lpwstr>
  </property>
  <property fmtid="{D5CDD505-2E9C-101B-9397-08002B2CF9AE}" pid="23" name="_2015_ms_pID_7253432">
    <vt:lpwstr>ESiw0YVDIC6mU5KWTn5jfVE=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1561685579</vt:lpwstr>
  </property>
</Properties>
</file>