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DFB40" w14:textId="32D1D1FF" w:rsidR="00F83319" w:rsidRPr="00C21495" w:rsidRDefault="00F83319" w:rsidP="00F83319">
      <w:pPr>
        <w:pStyle w:val="CRCoverPage"/>
        <w:tabs>
          <w:tab w:val="right" w:pos="9639"/>
        </w:tabs>
        <w:spacing w:after="0"/>
        <w:rPr>
          <w:b/>
          <w:i/>
          <w:noProof/>
          <w:sz w:val="28"/>
        </w:rPr>
      </w:pPr>
      <w:bookmarkStart w:id="0" w:name="_Hlk9795090"/>
      <w:bookmarkStart w:id="1" w:name="_Toc2631300"/>
      <w:bookmarkStart w:id="2" w:name="_Hlk495573638"/>
      <w:r w:rsidRPr="00C21495">
        <w:rPr>
          <w:b/>
          <w:noProof/>
          <w:sz w:val="24"/>
        </w:rPr>
        <w:t>3GPP TSG SA WG2 Meeting #13</w:t>
      </w:r>
      <w:r w:rsidR="007763AC" w:rsidRPr="00C21495">
        <w:rPr>
          <w:b/>
          <w:noProof/>
          <w:sz w:val="24"/>
        </w:rPr>
        <w:t>7</w:t>
      </w:r>
      <w:r w:rsidR="00C21495" w:rsidRPr="00C21495">
        <w:rPr>
          <w:b/>
          <w:noProof/>
          <w:sz w:val="24"/>
        </w:rPr>
        <w:t>E</w:t>
      </w:r>
      <w:r w:rsidRPr="00C21495">
        <w:rPr>
          <w:b/>
          <w:i/>
          <w:noProof/>
          <w:sz w:val="28"/>
        </w:rPr>
        <w:tab/>
      </w:r>
      <w:r w:rsidRPr="00C21495">
        <w:rPr>
          <w:b/>
          <w:i/>
          <w:noProof/>
          <w:sz w:val="28"/>
        </w:rPr>
        <w:fldChar w:fldCharType="begin"/>
      </w:r>
      <w:r w:rsidRPr="00C21495">
        <w:rPr>
          <w:b/>
          <w:i/>
          <w:noProof/>
          <w:sz w:val="28"/>
        </w:rPr>
        <w:instrText xml:space="preserve"> DOCPROPERTY  Tdoc#  \* MERGEFORMAT </w:instrText>
      </w:r>
      <w:r w:rsidRPr="00C21495">
        <w:rPr>
          <w:b/>
          <w:i/>
          <w:noProof/>
          <w:sz w:val="28"/>
        </w:rPr>
        <w:fldChar w:fldCharType="end"/>
      </w:r>
      <w:r w:rsidRPr="00C21495">
        <w:rPr>
          <w:b/>
          <w:i/>
          <w:noProof/>
          <w:sz w:val="28"/>
        </w:rPr>
        <w:t>S2-</w:t>
      </w:r>
      <w:r w:rsidR="002E3AEF" w:rsidRPr="00C21495">
        <w:rPr>
          <w:b/>
          <w:i/>
          <w:noProof/>
          <w:sz w:val="28"/>
        </w:rPr>
        <w:t>20</w:t>
      </w:r>
      <w:r w:rsidR="00CD1497" w:rsidRPr="00C21495">
        <w:rPr>
          <w:b/>
          <w:i/>
          <w:noProof/>
          <w:sz w:val="28"/>
        </w:rPr>
        <w:t>0</w:t>
      </w:r>
      <w:r w:rsidR="0016411A">
        <w:rPr>
          <w:b/>
          <w:i/>
          <w:noProof/>
          <w:sz w:val="28"/>
        </w:rPr>
        <w:t>1841</w:t>
      </w:r>
    </w:p>
    <w:p w14:paraId="38FC7C59" w14:textId="1EF9E016" w:rsidR="00F83319" w:rsidRDefault="00C21495" w:rsidP="001827CA">
      <w:pPr>
        <w:pStyle w:val="CRCoverPage"/>
        <w:tabs>
          <w:tab w:val="right" w:pos="9639"/>
        </w:tabs>
        <w:outlineLvl w:val="0"/>
        <w:rPr>
          <w:b/>
          <w:noProof/>
          <w:sz w:val="24"/>
        </w:rPr>
      </w:pPr>
      <w:r>
        <w:rPr>
          <w:rFonts w:cs="Arial"/>
          <w:b/>
          <w:noProof/>
          <w:sz w:val="24"/>
          <w:szCs w:val="24"/>
        </w:rPr>
        <w:t>24</w:t>
      </w:r>
      <w:r w:rsidRPr="00471B80">
        <w:rPr>
          <w:rFonts w:cs="Arial"/>
          <w:b/>
          <w:noProof/>
          <w:sz w:val="24"/>
          <w:szCs w:val="24"/>
        </w:rPr>
        <w:t xml:space="preserve"> - </w:t>
      </w:r>
      <w:r>
        <w:rPr>
          <w:rFonts w:cs="Arial"/>
          <w:b/>
          <w:noProof/>
          <w:sz w:val="24"/>
          <w:szCs w:val="24"/>
        </w:rPr>
        <w:t>27</w:t>
      </w:r>
      <w:r w:rsidRPr="00471B80">
        <w:rPr>
          <w:rFonts w:cs="Arial"/>
          <w:b/>
          <w:noProof/>
          <w:sz w:val="24"/>
          <w:szCs w:val="24"/>
        </w:rPr>
        <w:t xml:space="preserve"> </w:t>
      </w:r>
      <w:r>
        <w:rPr>
          <w:rFonts w:cs="Arial"/>
          <w:b/>
          <w:noProof/>
          <w:sz w:val="24"/>
          <w:szCs w:val="24"/>
        </w:rPr>
        <w:t>Feb</w:t>
      </w:r>
      <w:r w:rsidRPr="00471B80">
        <w:rPr>
          <w:rFonts w:cs="Arial"/>
          <w:b/>
          <w:noProof/>
          <w:sz w:val="24"/>
          <w:szCs w:val="24"/>
        </w:rPr>
        <w:t xml:space="preserve">, </w:t>
      </w:r>
      <w:r>
        <w:rPr>
          <w:rFonts w:cs="Arial"/>
          <w:b/>
          <w:noProof/>
          <w:sz w:val="24"/>
        </w:rPr>
        <w:t>2020</w:t>
      </w:r>
      <w:r>
        <w:rPr>
          <w:rFonts w:cs="Arial"/>
          <w:b/>
          <w:noProof/>
          <w:sz w:val="24"/>
          <w:szCs w:val="24"/>
        </w:rPr>
        <w:t>,</w:t>
      </w:r>
      <w:r w:rsidRPr="002B3CA4">
        <w:rPr>
          <w:rFonts w:cs="Arial"/>
          <w:b/>
          <w:noProof/>
          <w:sz w:val="24"/>
          <w:szCs w:val="24"/>
        </w:rPr>
        <w:t xml:space="preserve"> </w:t>
      </w:r>
      <w:r>
        <w:rPr>
          <w:rFonts w:cs="Arial"/>
          <w:b/>
          <w:noProof/>
          <w:sz w:val="24"/>
          <w:szCs w:val="24"/>
        </w:rPr>
        <w:t>El</w:t>
      </w:r>
      <w:r w:rsidR="009F0F0E">
        <w:rPr>
          <w:rFonts w:cs="Arial"/>
          <w:b/>
          <w:noProof/>
          <w:sz w:val="24"/>
          <w:szCs w:val="24"/>
        </w:rPr>
        <w:t>ectronic meeting</w:t>
      </w:r>
      <w:bookmarkStart w:id="3" w:name="_GoBack"/>
      <w:bookmarkEnd w:id="3"/>
      <w:r w:rsidR="001827CA">
        <w:rPr>
          <w:b/>
          <w:noProof/>
          <w:sz w:val="24"/>
        </w:rPr>
        <w:t xml:space="preserve"> </w:t>
      </w:r>
      <w:r w:rsidR="001827CA">
        <w:rPr>
          <w:b/>
          <w:noProof/>
          <w:sz w:val="24"/>
        </w:rPr>
        <w:tab/>
      </w:r>
      <w:r w:rsidR="00F83319" w:rsidRPr="001827CA">
        <w:rPr>
          <w:rFonts w:cs="Arial"/>
          <w:b/>
          <w:bCs/>
          <w:i/>
          <w:color w:val="0000FF"/>
          <w:sz w:val="22"/>
          <w:szCs w:val="24"/>
        </w:rPr>
        <w:t>(Rev</w:t>
      </w:r>
      <w:r w:rsidR="001827CA" w:rsidRPr="001827CA">
        <w:rPr>
          <w:rFonts w:cs="Arial"/>
          <w:b/>
          <w:bCs/>
          <w:i/>
          <w:color w:val="0000FF"/>
          <w:sz w:val="22"/>
          <w:szCs w:val="24"/>
        </w:rPr>
        <w:t>ision</w:t>
      </w:r>
      <w:r w:rsidR="00F83319" w:rsidRPr="001827CA">
        <w:rPr>
          <w:rFonts w:cs="Arial"/>
          <w:b/>
          <w:bCs/>
          <w:i/>
          <w:color w:val="0000FF"/>
          <w:sz w:val="22"/>
          <w:szCs w:val="24"/>
        </w:rPr>
        <w:t xml:space="preserve"> of</w:t>
      </w:r>
      <w:r w:rsidR="001827CA" w:rsidRPr="001827CA">
        <w:rPr>
          <w:rFonts w:cs="Arial"/>
          <w:b/>
          <w:bCs/>
          <w:i/>
          <w:color w:val="0000FF"/>
          <w:sz w:val="22"/>
          <w:szCs w:val="24"/>
        </w:rPr>
        <w:t xml:space="preserve"> S2-20xxxxx</w:t>
      </w:r>
      <w:r w:rsidR="00F83319" w:rsidRPr="001827CA">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7763AC">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7763AC">
            <w:pPr>
              <w:pStyle w:val="CRCoverPage"/>
              <w:spacing w:after="0"/>
              <w:jc w:val="right"/>
              <w:rPr>
                <w:i/>
                <w:noProof/>
              </w:rPr>
            </w:pPr>
            <w:r>
              <w:rPr>
                <w:i/>
                <w:noProof/>
                <w:sz w:val="14"/>
              </w:rPr>
              <w:t>CR-Form-v12.0</w:t>
            </w:r>
          </w:p>
        </w:tc>
      </w:tr>
      <w:tr w:rsidR="00F83319" w14:paraId="27AAF778" w14:textId="77777777" w:rsidTr="007763AC">
        <w:tc>
          <w:tcPr>
            <w:tcW w:w="9641" w:type="dxa"/>
            <w:gridSpan w:val="9"/>
            <w:tcBorders>
              <w:left w:val="single" w:sz="4" w:space="0" w:color="auto"/>
              <w:right w:val="single" w:sz="4" w:space="0" w:color="auto"/>
            </w:tcBorders>
          </w:tcPr>
          <w:p w14:paraId="31F1E355" w14:textId="77777777" w:rsidR="00F83319" w:rsidRDefault="00F83319" w:rsidP="007763AC">
            <w:pPr>
              <w:pStyle w:val="CRCoverPage"/>
              <w:spacing w:after="0"/>
              <w:jc w:val="center"/>
              <w:rPr>
                <w:noProof/>
              </w:rPr>
            </w:pPr>
            <w:r>
              <w:rPr>
                <w:b/>
                <w:noProof/>
                <w:sz w:val="32"/>
              </w:rPr>
              <w:t>CHANGE REQUEST</w:t>
            </w:r>
          </w:p>
        </w:tc>
      </w:tr>
      <w:tr w:rsidR="00F83319" w14:paraId="2A938CF7" w14:textId="77777777" w:rsidTr="007763AC">
        <w:tc>
          <w:tcPr>
            <w:tcW w:w="9641" w:type="dxa"/>
            <w:gridSpan w:val="9"/>
            <w:tcBorders>
              <w:left w:val="single" w:sz="4" w:space="0" w:color="auto"/>
              <w:right w:val="single" w:sz="4" w:space="0" w:color="auto"/>
            </w:tcBorders>
          </w:tcPr>
          <w:p w14:paraId="64E46F6D" w14:textId="77777777" w:rsidR="00F83319" w:rsidRDefault="00F83319" w:rsidP="007763AC">
            <w:pPr>
              <w:pStyle w:val="CRCoverPage"/>
              <w:spacing w:after="0"/>
              <w:rPr>
                <w:noProof/>
                <w:sz w:val="8"/>
                <w:szCs w:val="8"/>
              </w:rPr>
            </w:pPr>
          </w:p>
        </w:tc>
      </w:tr>
      <w:tr w:rsidR="00F83319" w14:paraId="57443AD2" w14:textId="77777777" w:rsidTr="007763AC">
        <w:tc>
          <w:tcPr>
            <w:tcW w:w="142" w:type="dxa"/>
            <w:tcBorders>
              <w:left w:val="single" w:sz="4" w:space="0" w:color="auto"/>
            </w:tcBorders>
          </w:tcPr>
          <w:p w14:paraId="7993B226" w14:textId="77777777" w:rsidR="00F83319" w:rsidRDefault="00F83319" w:rsidP="007763AC">
            <w:pPr>
              <w:pStyle w:val="CRCoverPage"/>
              <w:spacing w:after="0"/>
              <w:jc w:val="right"/>
              <w:rPr>
                <w:noProof/>
              </w:rPr>
            </w:pPr>
          </w:p>
        </w:tc>
        <w:tc>
          <w:tcPr>
            <w:tcW w:w="1559" w:type="dxa"/>
            <w:shd w:val="pct30" w:color="FFFF00" w:fill="auto"/>
          </w:tcPr>
          <w:p w14:paraId="32265484" w14:textId="1A74F0C9" w:rsidR="00F83319" w:rsidRPr="00410371" w:rsidRDefault="00F83319" w:rsidP="007763AC">
            <w:pPr>
              <w:pStyle w:val="CRCoverPage"/>
              <w:spacing w:after="0"/>
              <w:ind w:right="560"/>
              <w:jc w:val="center"/>
              <w:rPr>
                <w:b/>
                <w:noProof/>
                <w:sz w:val="28"/>
              </w:rPr>
            </w:pPr>
            <w:r>
              <w:rPr>
                <w:b/>
                <w:noProof/>
                <w:sz w:val="28"/>
              </w:rPr>
              <w:t>23.50</w:t>
            </w:r>
            <w:r w:rsidR="000740DA">
              <w:rPr>
                <w:b/>
                <w:noProof/>
                <w:sz w:val="28"/>
              </w:rPr>
              <w:t>2</w:t>
            </w:r>
          </w:p>
        </w:tc>
        <w:tc>
          <w:tcPr>
            <w:tcW w:w="709" w:type="dxa"/>
          </w:tcPr>
          <w:p w14:paraId="03851769" w14:textId="77777777" w:rsidR="00F83319" w:rsidRDefault="00F83319" w:rsidP="007763AC">
            <w:pPr>
              <w:pStyle w:val="CRCoverPage"/>
              <w:spacing w:after="0"/>
              <w:jc w:val="center"/>
              <w:rPr>
                <w:noProof/>
              </w:rPr>
            </w:pPr>
            <w:r>
              <w:rPr>
                <w:b/>
                <w:noProof/>
                <w:sz w:val="28"/>
              </w:rPr>
              <w:t>CR</w:t>
            </w:r>
          </w:p>
        </w:tc>
        <w:tc>
          <w:tcPr>
            <w:tcW w:w="1276" w:type="dxa"/>
            <w:shd w:val="pct30" w:color="FFFF00" w:fill="auto"/>
          </w:tcPr>
          <w:p w14:paraId="23DFC740" w14:textId="7DE3C414" w:rsidR="00F83319" w:rsidRPr="00410371" w:rsidRDefault="00A04B45" w:rsidP="007763AC">
            <w:pPr>
              <w:pStyle w:val="CRCoverPage"/>
              <w:spacing w:after="0"/>
              <w:rPr>
                <w:noProof/>
              </w:rPr>
            </w:pPr>
            <w:r>
              <w:rPr>
                <w:b/>
                <w:noProof/>
                <w:sz w:val="28"/>
              </w:rPr>
              <w:t>2084</w:t>
            </w:r>
          </w:p>
        </w:tc>
        <w:tc>
          <w:tcPr>
            <w:tcW w:w="709" w:type="dxa"/>
          </w:tcPr>
          <w:p w14:paraId="5AEBAD40" w14:textId="77777777" w:rsidR="00F83319" w:rsidRDefault="00F83319" w:rsidP="007763AC">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7763AC">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7763A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7516FABF" w:rsidR="00F83319" w:rsidRPr="00410371" w:rsidRDefault="00F83319" w:rsidP="007763AC">
            <w:pPr>
              <w:pStyle w:val="CRCoverPage"/>
              <w:spacing w:after="0"/>
              <w:jc w:val="center"/>
              <w:rPr>
                <w:noProof/>
                <w:sz w:val="28"/>
              </w:rPr>
            </w:pPr>
            <w:r w:rsidRPr="00FB58C0">
              <w:rPr>
                <w:b/>
                <w:noProof/>
                <w:sz w:val="28"/>
              </w:rPr>
              <w:t>1</w:t>
            </w:r>
            <w:r w:rsidR="00BF2A39">
              <w:rPr>
                <w:b/>
                <w:noProof/>
                <w:sz w:val="28"/>
              </w:rPr>
              <w:t>6</w:t>
            </w:r>
            <w:r w:rsidRPr="00FB58C0">
              <w:rPr>
                <w:b/>
                <w:noProof/>
                <w:sz w:val="28"/>
              </w:rPr>
              <w:t>.</w:t>
            </w:r>
            <w:r w:rsidR="00BF2A39">
              <w:rPr>
                <w:b/>
                <w:noProof/>
                <w:sz w:val="28"/>
              </w:rPr>
              <w:t>3</w:t>
            </w:r>
            <w:r w:rsidR="00B83347">
              <w:rPr>
                <w:b/>
                <w:noProof/>
                <w:sz w:val="28"/>
              </w:rPr>
              <w:t>.0</w:t>
            </w:r>
          </w:p>
        </w:tc>
        <w:tc>
          <w:tcPr>
            <w:tcW w:w="143" w:type="dxa"/>
            <w:tcBorders>
              <w:right w:val="single" w:sz="4" w:space="0" w:color="auto"/>
            </w:tcBorders>
          </w:tcPr>
          <w:p w14:paraId="496F8B6A" w14:textId="77777777" w:rsidR="00F83319" w:rsidRDefault="00F83319" w:rsidP="007763AC">
            <w:pPr>
              <w:pStyle w:val="CRCoverPage"/>
              <w:spacing w:after="0"/>
              <w:rPr>
                <w:noProof/>
              </w:rPr>
            </w:pPr>
          </w:p>
        </w:tc>
      </w:tr>
      <w:tr w:rsidR="00F83319" w14:paraId="3AB1F585" w14:textId="77777777" w:rsidTr="007763AC">
        <w:tc>
          <w:tcPr>
            <w:tcW w:w="9641" w:type="dxa"/>
            <w:gridSpan w:val="9"/>
            <w:tcBorders>
              <w:left w:val="single" w:sz="4" w:space="0" w:color="auto"/>
              <w:right w:val="single" w:sz="4" w:space="0" w:color="auto"/>
            </w:tcBorders>
          </w:tcPr>
          <w:p w14:paraId="6F9177E8" w14:textId="77777777" w:rsidR="00F83319" w:rsidRDefault="00F83319" w:rsidP="007763AC">
            <w:pPr>
              <w:pStyle w:val="CRCoverPage"/>
              <w:spacing w:after="0"/>
              <w:rPr>
                <w:noProof/>
              </w:rPr>
            </w:pPr>
          </w:p>
        </w:tc>
      </w:tr>
      <w:tr w:rsidR="00F83319" w14:paraId="14296D85" w14:textId="77777777" w:rsidTr="007763AC">
        <w:tc>
          <w:tcPr>
            <w:tcW w:w="9641" w:type="dxa"/>
            <w:gridSpan w:val="9"/>
            <w:tcBorders>
              <w:top w:val="single" w:sz="4" w:space="0" w:color="auto"/>
            </w:tcBorders>
          </w:tcPr>
          <w:p w14:paraId="5824BB11" w14:textId="77777777" w:rsidR="00F83319" w:rsidRPr="00F25D98" w:rsidRDefault="00F83319" w:rsidP="007763A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83319" w14:paraId="0BF98344" w14:textId="77777777" w:rsidTr="007763AC">
        <w:tc>
          <w:tcPr>
            <w:tcW w:w="9641" w:type="dxa"/>
            <w:gridSpan w:val="9"/>
          </w:tcPr>
          <w:p w14:paraId="145B41D7" w14:textId="77777777" w:rsidR="00F83319" w:rsidRDefault="00F83319" w:rsidP="007763AC">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7763AC">
        <w:tc>
          <w:tcPr>
            <w:tcW w:w="2835" w:type="dxa"/>
          </w:tcPr>
          <w:p w14:paraId="313A6CA0" w14:textId="77777777" w:rsidR="00F83319" w:rsidRDefault="00F83319" w:rsidP="007763AC">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7763A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7763AC">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7763A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7763AC">
            <w:pPr>
              <w:pStyle w:val="CRCoverPage"/>
              <w:spacing w:after="0"/>
              <w:jc w:val="center"/>
              <w:rPr>
                <w:b/>
                <w:caps/>
                <w:noProof/>
              </w:rPr>
            </w:pPr>
          </w:p>
        </w:tc>
        <w:tc>
          <w:tcPr>
            <w:tcW w:w="2126" w:type="dxa"/>
          </w:tcPr>
          <w:p w14:paraId="39F715D4" w14:textId="77777777" w:rsidR="00F83319" w:rsidRDefault="00F83319" w:rsidP="007763A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7763AC">
            <w:pPr>
              <w:pStyle w:val="CRCoverPage"/>
              <w:spacing w:after="0"/>
              <w:jc w:val="center"/>
              <w:rPr>
                <w:b/>
                <w:caps/>
                <w:noProof/>
              </w:rPr>
            </w:pPr>
          </w:p>
        </w:tc>
        <w:tc>
          <w:tcPr>
            <w:tcW w:w="1418" w:type="dxa"/>
            <w:tcBorders>
              <w:left w:val="nil"/>
            </w:tcBorders>
          </w:tcPr>
          <w:p w14:paraId="2F6947FC" w14:textId="77777777" w:rsidR="00F83319" w:rsidRDefault="00F83319" w:rsidP="007763A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7763AC">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7763AC">
        <w:tc>
          <w:tcPr>
            <w:tcW w:w="9640" w:type="dxa"/>
            <w:gridSpan w:val="11"/>
          </w:tcPr>
          <w:p w14:paraId="611F901D" w14:textId="77777777" w:rsidR="00F83319" w:rsidRDefault="00F83319" w:rsidP="007763AC">
            <w:pPr>
              <w:pStyle w:val="CRCoverPage"/>
              <w:spacing w:after="0"/>
              <w:rPr>
                <w:noProof/>
                <w:sz w:val="8"/>
                <w:szCs w:val="8"/>
              </w:rPr>
            </w:pPr>
          </w:p>
        </w:tc>
      </w:tr>
      <w:tr w:rsidR="00F83319" w14:paraId="33192CCE" w14:textId="77777777" w:rsidTr="007763AC">
        <w:tc>
          <w:tcPr>
            <w:tcW w:w="1843" w:type="dxa"/>
            <w:tcBorders>
              <w:top w:val="single" w:sz="4" w:space="0" w:color="auto"/>
              <w:left w:val="single" w:sz="4" w:space="0" w:color="auto"/>
            </w:tcBorders>
          </w:tcPr>
          <w:p w14:paraId="7FD26C88" w14:textId="77777777" w:rsidR="00F83319" w:rsidRDefault="00F83319" w:rsidP="007763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40E7F0E5" w:rsidR="00F83319" w:rsidRDefault="00BF2A39" w:rsidP="000B3BA2">
            <w:pPr>
              <w:pStyle w:val="CRCoverPage"/>
              <w:spacing w:after="0"/>
              <w:rPr>
                <w:noProof/>
              </w:rPr>
            </w:pPr>
            <w:r>
              <w:t>Reachability Event Correction</w:t>
            </w:r>
          </w:p>
        </w:tc>
      </w:tr>
      <w:tr w:rsidR="00F83319" w14:paraId="1CA72C3F" w14:textId="77777777" w:rsidTr="007763AC">
        <w:tc>
          <w:tcPr>
            <w:tcW w:w="1843" w:type="dxa"/>
            <w:tcBorders>
              <w:left w:val="single" w:sz="4" w:space="0" w:color="auto"/>
            </w:tcBorders>
          </w:tcPr>
          <w:p w14:paraId="67D8A11E" w14:textId="77777777" w:rsidR="00F83319" w:rsidRDefault="00F83319" w:rsidP="007763AC">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Default="00F83319" w:rsidP="007763AC">
            <w:pPr>
              <w:pStyle w:val="CRCoverPage"/>
              <w:spacing w:after="0"/>
              <w:rPr>
                <w:noProof/>
                <w:sz w:val="8"/>
                <w:szCs w:val="8"/>
              </w:rPr>
            </w:pPr>
          </w:p>
        </w:tc>
      </w:tr>
      <w:tr w:rsidR="00F83319" w14:paraId="0FFE0E96" w14:textId="77777777" w:rsidTr="007763AC">
        <w:tc>
          <w:tcPr>
            <w:tcW w:w="1843" w:type="dxa"/>
            <w:tcBorders>
              <w:left w:val="single" w:sz="4" w:space="0" w:color="auto"/>
            </w:tcBorders>
          </w:tcPr>
          <w:p w14:paraId="5459260E" w14:textId="77777777" w:rsidR="00F83319" w:rsidRDefault="00F83319" w:rsidP="007763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035A545D" w:rsidR="00F83319" w:rsidRDefault="00C6583C" w:rsidP="000B3BA2">
            <w:pPr>
              <w:pStyle w:val="CRCoverPage"/>
              <w:spacing w:after="0"/>
              <w:rPr>
                <w:noProof/>
              </w:rPr>
            </w:pPr>
            <w:r>
              <w:rPr>
                <w:noProof/>
              </w:rPr>
              <w:t>Ericsson</w:t>
            </w:r>
          </w:p>
        </w:tc>
      </w:tr>
      <w:tr w:rsidR="00F83319" w14:paraId="707B7DE1" w14:textId="77777777" w:rsidTr="007763AC">
        <w:tc>
          <w:tcPr>
            <w:tcW w:w="1843" w:type="dxa"/>
            <w:tcBorders>
              <w:left w:val="single" w:sz="4" w:space="0" w:color="auto"/>
            </w:tcBorders>
          </w:tcPr>
          <w:p w14:paraId="208254E7" w14:textId="77777777" w:rsidR="00F83319" w:rsidRDefault="00F83319" w:rsidP="007763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Default="00F83319" w:rsidP="000B3BA2">
            <w:pPr>
              <w:pStyle w:val="CRCoverPage"/>
              <w:spacing w:after="0"/>
              <w:rPr>
                <w:noProof/>
              </w:rPr>
            </w:pPr>
            <w:r>
              <w:rPr>
                <w:noProof/>
              </w:rPr>
              <w:t>SA2</w:t>
            </w:r>
            <w:r>
              <w:rPr>
                <w:noProof/>
              </w:rPr>
              <w:fldChar w:fldCharType="begin"/>
            </w:r>
            <w:r>
              <w:rPr>
                <w:noProof/>
              </w:rPr>
              <w:instrText xml:space="preserve"> DOCPROPERTY  SourceIfTsg  \* MERGEFORMAT </w:instrText>
            </w:r>
            <w:r>
              <w:rPr>
                <w:noProof/>
              </w:rPr>
              <w:fldChar w:fldCharType="end"/>
            </w:r>
          </w:p>
        </w:tc>
      </w:tr>
      <w:tr w:rsidR="00F83319" w14:paraId="34BBD232" w14:textId="77777777" w:rsidTr="007763AC">
        <w:tc>
          <w:tcPr>
            <w:tcW w:w="1843" w:type="dxa"/>
            <w:tcBorders>
              <w:left w:val="single" w:sz="4" w:space="0" w:color="auto"/>
            </w:tcBorders>
          </w:tcPr>
          <w:p w14:paraId="4C991D45" w14:textId="77777777" w:rsidR="00F83319" w:rsidRDefault="00F83319" w:rsidP="007763AC">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Default="00F83319" w:rsidP="007763AC">
            <w:pPr>
              <w:pStyle w:val="CRCoverPage"/>
              <w:spacing w:after="0"/>
              <w:rPr>
                <w:noProof/>
                <w:sz w:val="8"/>
                <w:szCs w:val="8"/>
              </w:rPr>
            </w:pPr>
          </w:p>
        </w:tc>
      </w:tr>
      <w:tr w:rsidR="00F83319" w14:paraId="5D4448BF" w14:textId="77777777" w:rsidTr="007763AC">
        <w:tc>
          <w:tcPr>
            <w:tcW w:w="1843" w:type="dxa"/>
            <w:tcBorders>
              <w:left w:val="single" w:sz="4" w:space="0" w:color="auto"/>
            </w:tcBorders>
          </w:tcPr>
          <w:p w14:paraId="247BA228" w14:textId="77777777" w:rsidR="00F83319" w:rsidRDefault="00F83319" w:rsidP="007763AC">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12D6F1FC" w:rsidR="00F83319" w:rsidRDefault="00BE376E" w:rsidP="007763AC">
            <w:pPr>
              <w:pStyle w:val="CRCoverPage"/>
              <w:spacing w:after="0"/>
            </w:pPr>
            <w:r w:rsidRPr="00BE376E">
              <w:rPr>
                <w:lang w:eastAsia="zh-CN"/>
              </w:rPr>
              <w:t>TEI16, 5GS_Ph1</w:t>
            </w:r>
          </w:p>
        </w:tc>
        <w:tc>
          <w:tcPr>
            <w:tcW w:w="567" w:type="dxa"/>
            <w:tcBorders>
              <w:left w:val="nil"/>
            </w:tcBorders>
          </w:tcPr>
          <w:p w14:paraId="01CD5072" w14:textId="77777777" w:rsidR="00F83319" w:rsidRDefault="00F83319" w:rsidP="007763AC">
            <w:pPr>
              <w:pStyle w:val="CRCoverPage"/>
              <w:spacing w:after="0"/>
              <w:ind w:right="100"/>
              <w:rPr>
                <w:noProof/>
              </w:rPr>
            </w:pPr>
          </w:p>
        </w:tc>
        <w:tc>
          <w:tcPr>
            <w:tcW w:w="1417" w:type="dxa"/>
            <w:gridSpan w:val="3"/>
            <w:tcBorders>
              <w:left w:val="nil"/>
            </w:tcBorders>
          </w:tcPr>
          <w:p w14:paraId="3C93CE07" w14:textId="77777777" w:rsidR="00F83319" w:rsidRDefault="00F83319" w:rsidP="007763A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53A742" w14:textId="4FFC5A93" w:rsidR="00F83319" w:rsidRDefault="00F83319" w:rsidP="007763AC">
            <w:pPr>
              <w:pStyle w:val="CRCoverPage"/>
              <w:spacing w:after="0"/>
              <w:rPr>
                <w:noProof/>
              </w:rPr>
            </w:pPr>
            <w:r>
              <w:rPr>
                <w:noProof/>
              </w:rPr>
              <w:t>20</w:t>
            </w:r>
            <w:r w:rsidR="002E3AEF">
              <w:rPr>
                <w:noProof/>
              </w:rPr>
              <w:t>20-02-14</w:t>
            </w:r>
          </w:p>
        </w:tc>
      </w:tr>
      <w:tr w:rsidR="00F83319" w14:paraId="168ED28D" w14:textId="77777777" w:rsidTr="007763AC">
        <w:tc>
          <w:tcPr>
            <w:tcW w:w="1843" w:type="dxa"/>
            <w:tcBorders>
              <w:left w:val="single" w:sz="4" w:space="0" w:color="auto"/>
            </w:tcBorders>
          </w:tcPr>
          <w:p w14:paraId="1FA7A2F4" w14:textId="77777777" w:rsidR="00F83319" w:rsidRDefault="00F83319" w:rsidP="007763AC">
            <w:pPr>
              <w:pStyle w:val="CRCoverPage"/>
              <w:spacing w:after="0"/>
              <w:rPr>
                <w:b/>
                <w:i/>
                <w:noProof/>
                <w:sz w:val="8"/>
                <w:szCs w:val="8"/>
              </w:rPr>
            </w:pPr>
          </w:p>
        </w:tc>
        <w:tc>
          <w:tcPr>
            <w:tcW w:w="1986" w:type="dxa"/>
            <w:gridSpan w:val="4"/>
          </w:tcPr>
          <w:p w14:paraId="7D231CC4" w14:textId="77777777" w:rsidR="00F83319" w:rsidRDefault="00F83319" w:rsidP="007763AC">
            <w:pPr>
              <w:pStyle w:val="CRCoverPage"/>
              <w:spacing w:after="0"/>
              <w:rPr>
                <w:noProof/>
                <w:sz w:val="8"/>
                <w:szCs w:val="8"/>
              </w:rPr>
            </w:pPr>
          </w:p>
        </w:tc>
        <w:tc>
          <w:tcPr>
            <w:tcW w:w="2267" w:type="dxa"/>
            <w:gridSpan w:val="2"/>
          </w:tcPr>
          <w:p w14:paraId="471378E6" w14:textId="77777777" w:rsidR="00F83319" w:rsidRDefault="00F83319" w:rsidP="007763AC">
            <w:pPr>
              <w:pStyle w:val="CRCoverPage"/>
              <w:spacing w:after="0"/>
              <w:rPr>
                <w:noProof/>
                <w:sz w:val="8"/>
                <w:szCs w:val="8"/>
              </w:rPr>
            </w:pPr>
          </w:p>
        </w:tc>
        <w:tc>
          <w:tcPr>
            <w:tcW w:w="1417" w:type="dxa"/>
            <w:gridSpan w:val="3"/>
          </w:tcPr>
          <w:p w14:paraId="5111E665" w14:textId="77777777" w:rsidR="00F83319" w:rsidRDefault="00F83319" w:rsidP="007763AC">
            <w:pPr>
              <w:pStyle w:val="CRCoverPage"/>
              <w:spacing w:after="0"/>
              <w:rPr>
                <w:noProof/>
                <w:sz w:val="8"/>
                <w:szCs w:val="8"/>
              </w:rPr>
            </w:pPr>
          </w:p>
        </w:tc>
        <w:tc>
          <w:tcPr>
            <w:tcW w:w="2127" w:type="dxa"/>
            <w:tcBorders>
              <w:right w:val="single" w:sz="4" w:space="0" w:color="auto"/>
            </w:tcBorders>
          </w:tcPr>
          <w:p w14:paraId="36C09E8A" w14:textId="77777777" w:rsidR="00F83319" w:rsidRDefault="00F83319" w:rsidP="007763AC">
            <w:pPr>
              <w:pStyle w:val="CRCoverPage"/>
              <w:spacing w:after="0"/>
              <w:rPr>
                <w:noProof/>
                <w:sz w:val="8"/>
                <w:szCs w:val="8"/>
              </w:rPr>
            </w:pPr>
          </w:p>
        </w:tc>
      </w:tr>
      <w:tr w:rsidR="00F83319" w14:paraId="4CA4480A" w14:textId="77777777" w:rsidTr="007763AC">
        <w:trPr>
          <w:cantSplit/>
        </w:trPr>
        <w:tc>
          <w:tcPr>
            <w:tcW w:w="1843" w:type="dxa"/>
            <w:tcBorders>
              <w:left w:val="single" w:sz="4" w:space="0" w:color="auto"/>
            </w:tcBorders>
          </w:tcPr>
          <w:p w14:paraId="00302A77" w14:textId="77777777" w:rsidR="00F83319" w:rsidRDefault="00F83319" w:rsidP="007763AC">
            <w:pPr>
              <w:pStyle w:val="CRCoverPage"/>
              <w:tabs>
                <w:tab w:val="right" w:pos="1759"/>
              </w:tabs>
              <w:spacing w:after="0"/>
              <w:rPr>
                <w:b/>
                <w:i/>
                <w:noProof/>
              </w:rPr>
            </w:pPr>
            <w:r>
              <w:rPr>
                <w:b/>
                <w:i/>
                <w:noProof/>
              </w:rPr>
              <w:t>Category:</w:t>
            </w:r>
          </w:p>
        </w:tc>
        <w:tc>
          <w:tcPr>
            <w:tcW w:w="851" w:type="dxa"/>
            <w:shd w:val="pct30" w:color="FFFF00" w:fill="auto"/>
          </w:tcPr>
          <w:p w14:paraId="52D9D665" w14:textId="36E364D0" w:rsidR="00F83319" w:rsidRDefault="00C6583C" w:rsidP="007763AC">
            <w:pPr>
              <w:pStyle w:val="CRCoverPage"/>
              <w:spacing w:after="0"/>
              <w:ind w:right="-609"/>
              <w:rPr>
                <w:b/>
                <w:noProof/>
              </w:rPr>
            </w:pPr>
            <w:r>
              <w:rPr>
                <w:b/>
                <w:noProof/>
              </w:rPr>
              <w:t>F</w:t>
            </w:r>
          </w:p>
        </w:tc>
        <w:tc>
          <w:tcPr>
            <w:tcW w:w="3402" w:type="dxa"/>
            <w:gridSpan w:val="5"/>
            <w:tcBorders>
              <w:left w:val="nil"/>
            </w:tcBorders>
          </w:tcPr>
          <w:p w14:paraId="0A02BF42" w14:textId="77777777" w:rsidR="00F83319" w:rsidRDefault="00F83319" w:rsidP="007763AC">
            <w:pPr>
              <w:pStyle w:val="CRCoverPage"/>
              <w:spacing w:after="0"/>
              <w:rPr>
                <w:noProof/>
              </w:rPr>
            </w:pPr>
          </w:p>
        </w:tc>
        <w:tc>
          <w:tcPr>
            <w:tcW w:w="1417" w:type="dxa"/>
            <w:gridSpan w:val="3"/>
            <w:tcBorders>
              <w:left w:val="nil"/>
            </w:tcBorders>
          </w:tcPr>
          <w:p w14:paraId="266FEB52" w14:textId="77777777" w:rsidR="00F83319" w:rsidRDefault="00F83319" w:rsidP="007763A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A35FF0" w14:textId="14F6A4E5" w:rsidR="00672DD2" w:rsidRPr="007763AC" w:rsidRDefault="00F83319" w:rsidP="00672DD2">
            <w:pPr>
              <w:pStyle w:val="CRCoverPage"/>
              <w:spacing w:after="0"/>
              <w:ind w:left="100"/>
              <w:rPr>
                <w:noProof/>
              </w:rPr>
            </w:pPr>
            <w:r w:rsidRPr="007763AC">
              <w:rPr>
                <w:noProof/>
              </w:rPr>
              <w:t>Rel-1</w:t>
            </w:r>
            <w:r w:rsidR="00F947D9">
              <w:rPr>
                <w:noProof/>
              </w:rPr>
              <w:t>6</w:t>
            </w:r>
            <w:r w:rsidR="00672DD2" w:rsidRPr="007763AC">
              <w:rPr>
                <w:noProof/>
              </w:rPr>
              <w:t xml:space="preserve"> </w:t>
            </w:r>
          </w:p>
        </w:tc>
      </w:tr>
      <w:tr w:rsidR="00F83319" w14:paraId="230B1275" w14:textId="77777777" w:rsidTr="007763AC">
        <w:tc>
          <w:tcPr>
            <w:tcW w:w="1843" w:type="dxa"/>
            <w:tcBorders>
              <w:left w:val="single" w:sz="4" w:space="0" w:color="auto"/>
              <w:bottom w:val="single" w:sz="4" w:space="0" w:color="auto"/>
            </w:tcBorders>
          </w:tcPr>
          <w:p w14:paraId="556C76E8" w14:textId="77777777" w:rsidR="00F83319" w:rsidRDefault="00F83319" w:rsidP="007763AC">
            <w:pPr>
              <w:pStyle w:val="CRCoverPage"/>
              <w:spacing w:after="0"/>
              <w:rPr>
                <w:b/>
                <w:i/>
                <w:noProof/>
              </w:rPr>
            </w:pPr>
          </w:p>
        </w:tc>
        <w:tc>
          <w:tcPr>
            <w:tcW w:w="4677" w:type="dxa"/>
            <w:gridSpan w:val="8"/>
            <w:tcBorders>
              <w:bottom w:val="single" w:sz="4" w:space="0" w:color="auto"/>
            </w:tcBorders>
          </w:tcPr>
          <w:p w14:paraId="3D1A82DD" w14:textId="77777777" w:rsidR="00F83319" w:rsidRDefault="00F83319" w:rsidP="007763A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1B374B" w14:textId="77777777" w:rsidR="00F83319" w:rsidRDefault="00F83319" w:rsidP="007763A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251E5F" w14:textId="77777777" w:rsidR="00F83319" w:rsidRPr="007C2097" w:rsidRDefault="00F83319" w:rsidP="007763A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83319" w14:paraId="1DA8E52D" w14:textId="77777777" w:rsidTr="007763AC">
        <w:tc>
          <w:tcPr>
            <w:tcW w:w="1843" w:type="dxa"/>
          </w:tcPr>
          <w:p w14:paraId="7ACFD436" w14:textId="77777777" w:rsidR="00F83319" w:rsidRDefault="00F83319" w:rsidP="007763AC">
            <w:pPr>
              <w:pStyle w:val="CRCoverPage"/>
              <w:spacing w:after="0"/>
              <w:rPr>
                <w:b/>
                <w:i/>
                <w:noProof/>
                <w:sz w:val="8"/>
                <w:szCs w:val="8"/>
              </w:rPr>
            </w:pPr>
          </w:p>
        </w:tc>
        <w:tc>
          <w:tcPr>
            <w:tcW w:w="7797" w:type="dxa"/>
            <w:gridSpan w:val="10"/>
          </w:tcPr>
          <w:p w14:paraId="120D2749" w14:textId="77777777" w:rsidR="00F83319" w:rsidRDefault="00F83319" w:rsidP="007763AC">
            <w:pPr>
              <w:pStyle w:val="CRCoverPage"/>
              <w:spacing w:after="0"/>
              <w:rPr>
                <w:noProof/>
                <w:sz w:val="8"/>
                <w:szCs w:val="8"/>
              </w:rPr>
            </w:pPr>
          </w:p>
        </w:tc>
      </w:tr>
      <w:tr w:rsidR="00931EC2" w14:paraId="2C9A3AAD" w14:textId="77777777" w:rsidTr="007763AC">
        <w:tc>
          <w:tcPr>
            <w:tcW w:w="2694" w:type="dxa"/>
            <w:gridSpan w:val="2"/>
            <w:tcBorders>
              <w:top w:val="single" w:sz="4" w:space="0" w:color="auto"/>
              <w:left w:val="single" w:sz="4" w:space="0" w:color="auto"/>
            </w:tcBorders>
          </w:tcPr>
          <w:p w14:paraId="736CB806" w14:textId="77777777" w:rsidR="00931EC2" w:rsidRDefault="00931EC2" w:rsidP="00931E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CC0A16" w14:textId="35EF4AB8" w:rsidR="00A21FEC" w:rsidRDefault="00DE085D" w:rsidP="00BF2A39">
            <w:pPr>
              <w:pStyle w:val="CRCoverPage"/>
              <w:spacing w:after="0"/>
              <w:ind w:left="100"/>
              <w:rPr>
                <w:noProof/>
              </w:rPr>
            </w:pPr>
            <w:r>
              <w:rPr>
                <w:noProof/>
              </w:rPr>
              <w:t>CR</w:t>
            </w:r>
            <w:r w:rsidR="00616A6B">
              <w:rPr>
                <w:noProof/>
              </w:rPr>
              <w:t xml:space="preserve"> </w:t>
            </w:r>
            <w:r w:rsidR="002B21BA">
              <w:rPr>
                <w:noProof/>
              </w:rPr>
              <w:t>1874</w:t>
            </w:r>
            <w:r w:rsidR="00616A6B">
              <w:rPr>
                <w:noProof/>
              </w:rPr>
              <w:t xml:space="preserve"> </w:t>
            </w:r>
            <w:r w:rsidR="00931EC2">
              <w:rPr>
                <w:noProof/>
              </w:rPr>
              <w:t xml:space="preserve">in TS 23.502 </w:t>
            </w:r>
            <w:r w:rsidR="00616A6B">
              <w:rPr>
                <w:noProof/>
              </w:rPr>
              <w:t xml:space="preserve">removed UDM from the list of NFs capable of detecting the </w:t>
            </w:r>
            <w:r w:rsidR="00A21FEC">
              <w:rPr>
                <w:noProof/>
              </w:rPr>
              <w:t>Reachability Event</w:t>
            </w:r>
            <w:r w:rsidR="00D46BF8">
              <w:rPr>
                <w:noProof/>
              </w:rPr>
              <w:t xml:space="preserve"> in section 4.15.3.1</w:t>
            </w:r>
            <w:r w:rsidR="00616A6B">
              <w:rPr>
                <w:noProof/>
              </w:rPr>
              <w:t>.</w:t>
            </w:r>
          </w:p>
          <w:p w14:paraId="73187D0C" w14:textId="20081C7F" w:rsidR="00616A6B" w:rsidRDefault="00616A6B" w:rsidP="00A21FEC">
            <w:pPr>
              <w:pStyle w:val="CRCoverPage"/>
              <w:spacing w:after="0"/>
              <w:rPr>
                <w:noProof/>
              </w:rPr>
            </w:pPr>
            <w:r>
              <w:rPr>
                <w:noProof/>
              </w:rPr>
              <w:t xml:space="preserve"> </w:t>
            </w:r>
          </w:p>
          <w:p w14:paraId="5875B9D0" w14:textId="5EC3E8E4" w:rsidR="00616A6B" w:rsidRDefault="00FA4D34" w:rsidP="00BF2A39">
            <w:pPr>
              <w:pStyle w:val="CRCoverPage"/>
              <w:spacing w:after="0"/>
              <w:ind w:left="100"/>
              <w:rPr>
                <w:noProof/>
              </w:rPr>
            </w:pPr>
            <w:r w:rsidRPr="00A027EC">
              <w:rPr>
                <w:noProof/>
              </w:rPr>
              <w:t>UDM is still capable of detecting UE rechability upon</w:t>
            </w:r>
            <w:r w:rsidR="00D46BF8" w:rsidRPr="00A027EC">
              <w:rPr>
                <w:noProof/>
              </w:rPr>
              <w:t xml:space="preserve"> </w:t>
            </w:r>
            <w:r w:rsidR="00D87122" w:rsidRPr="00A027EC">
              <w:rPr>
                <w:noProof/>
              </w:rPr>
              <w:t>reception of Nudm_UECM_Registration requests from a d</w:t>
            </w:r>
            <w:r w:rsidR="00D46BF8" w:rsidRPr="00A027EC">
              <w:rPr>
                <w:noProof/>
              </w:rPr>
              <w:t>ifferent</w:t>
            </w:r>
            <w:r w:rsidRPr="00A027EC">
              <w:rPr>
                <w:noProof/>
              </w:rPr>
              <w:t xml:space="preserve"> AMF</w:t>
            </w:r>
            <w:r w:rsidR="00D46BF8" w:rsidRPr="00A027EC">
              <w:rPr>
                <w:noProof/>
              </w:rPr>
              <w:t xml:space="preserve"> from the one </w:t>
            </w:r>
            <w:r w:rsidR="00A027EC" w:rsidRPr="00A027EC">
              <w:rPr>
                <w:noProof/>
              </w:rPr>
              <w:t xml:space="preserve">the UE was </w:t>
            </w:r>
            <w:r w:rsidR="00D46BF8" w:rsidRPr="00A027EC">
              <w:rPr>
                <w:noProof/>
              </w:rPr>
              <w:t>previously registered in</w:t>
            </w:r>
            <w:r w:rsidRPr="00A027EC">
              <w:rPr>
                <w:noProof/>
              </w:rPr>
              <w:t xml:space="preserve"> </w:t>
            </w:r>
            <w:r w:rsidR="00A027EC" w:rsidRPr="00A027EC">
              <w:rPr>
                <w:noProof/>
              </w:rPr>
              <w:t>5GC</w:t>
            </w:r>
            <w:r w:rsidRPr="00A027EC">
              <w:rPr>
                <w:noProof/>
              </w:rPr>
              <w:t>.</w:t>
            </w:r>
            <w:r>
              <w:rPr>
                <w:noProof/>
              </w:rPr>
              <w:t xml:space="preserve"> </w:t>
            </w:r>
          </w:p>
          <w:p w14:paraId="0A9DDEAF" w14:textId="65749EE3" w:rsidR="00FA4D34" w:rsidRDefault="00FA4D34" w:rsidP="00BF2A39">
            <w:pPr>
              <w:pStyle w:val="CRCoverPage"/>
              <w:spacing w:after="0"/>
              <w:ind w:left="100"/>
              <w:rPr>
                <w:noProof/>
              </w:rPr>
            </w:pPr>
          </w:p>
          <w:p w14:paraId="6F4C64F3" w14:textId="0A2FFAA8" w:rsidR="00931EC2" w:rsidRDefault="00FA4D34" w:rsidP="00BF2A39">
            <w:pPr>
              <w:pStyle w:val="CRCoverPage"/>
              <w:spacing w:after="0"/>
              <w:ind w:left="100"/>
              <w:rPr>
                <w:noProof/>
              </w:rPr>
            </w:pPr>
            <w:r>
              <w:rPr>
                <w:noProof/>
              </w:rPr>
              <w:t xml:space="preserve">Additionally, the UE reachability event </w:t>
            </w:r>
            <w:r w:rsidR="00E63B15">
              <w:rPr>
                <w:noProof/>
              </w:rPr>
              <w:t xml:space="preserve">as reported by AMF is not able to indicate wether the UE is reachable for SMS. </w:t>
            </w:r>
            <w:r w:rsidR="0085025E">
              <w:rPr>
                <w:noProof/>
              </w:rPr>
              <w:t>SMS reachability events are rather reported by UDM as defined in a</w:t>
            </w:r>
            <w:r w:rsidR="00122D08">
              <w:rPr>
                <w:noProof/>
              </w:rPr>
              <w:t xml:space="preserve">nother event </w:t>
            </w:r>
            <w:r w:rsidR="00931EC2">
              <w:rPr>
                <w:noProof/>
              </w:rPr>
              <w:t>(i.e. UE reachability for SMS</w:t>
            </w:r>
            <w:r w:rsidR="00F270B9">
              <w:rPr>
                <w:noProof/>
              </w:rPr>
              <w:t xml:space="preserve"> delivery</w:t>
            </w:r>
            <w:r w:rsidR="00931EC2">
              <w:rPr>
                <w:noProof/>
              </w:rPr>
              <w:t xml:space="preserve">) separate from the UE reachability event managed with AMF. </w:t>
            </w:r>
          </w:p>
          <w:p w14:paraId="2CDCC5BA" w14:textId="647BD3E1" w:rsidR="00931EC2" w:rsidRPr="00317070" w:rsidRDefault="00931EC2" w:rsidP="00122D08">
            <w:pPr>
              <w:pStyle w:val="CRCoverPage"/>
              <w:spacing w:after="0"/>
              <w:rPr>
                <w:rFonts w:cs="Arial"/>
              </w:rPr>
            </w:pPr>
          </w:p>
        </w:tc>
      </w:tr>
      <w:tr w:rsidR="00F83319" w14:paraId="4B43ED12" w14:textId="77777777" w:rsidTr="007763AC">
        <w:tc>
          <w:tcPr>
            <w:tcW w:w="2694" w:type="dxa"/>
            <w:gridSpan w:val="2"/>
            <w:tcBorders>
              <w:left w:val="single" w:sz="4" w:space="0" w:color="auto"/>
            </w:tcBorders>
          </w:tcPr>
          <w:p w14:paraId="33C9CAFA" w14:textId="77777777" w:rsidR="00F83319" w:rsidRDefault="00F83319" w:rsidP="007763AC">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7763AC">
            <w:pPr>
              <w:pStyle w:val="CRCoverPage"/>
              <w:spacing w:after="0"/>
              <w:rPr>
                <w:noProof/>
                <w:sz w:val="8"/>
                <w:szCs w:val="8"/>
              </w:rPr>
            </w:pPr>
          </w:p>
        </w:tc>
      </w:tr>
      <w:tr w:rsidR="004F4D9C" w14:paraId="40E0FC10" w14:textId="77777777" w:rsidTr="007763AC">
        <w:tc>
          <w:tcPr>
            <w:tcW w:w="2694" w:type="dxa"/>
            <w:gridSpan w:val="2"/>
            <w:tcBorders>
              <w:left w:val="single" w:sz="4" w:space="0" w:color="auto"/>
            </w:tcBorders>
          </w:tcPr>
          <w:p w14:paraId="07EAA1EF" w14:textId="77777777" w:rsidR="004F4D9C" w:rsidRDefault="004F4D9C" w:rsidP="004F4D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659D8800" w:rsidR="004F4D9C" w:rsidRPr="00EF4BBC" w:rsidRDefault="00EF4BBC" w:rsidP="00EF4BBC">
            <w:pPr>
              <w:pStyle w:val="CRCoverPage"/>
              <w:spacing w:after="0"/>
              <w:ind w:left="100"/>
              <w:rPr>
                <w:noProof/>
              </w:rPr>
            </w:pPr>
            <w:r>
              <w:rPr>
                <w:noProof/>
              </w:rPr>
              <w:t xml:space="preserve">The </w:t>
            </w:r>
            <w:r w:rsidR="00122D08">
              <w:rPr>
                <w:noProof/>
              </w:rPr>
              <w:t>definition of the UE Rechability event in section 4.15.3.1 is updated accordingly.</w:t>
            </w:r>
            <w:r>
              <w:rPr>
                <w:noProof/>
              </w:rPr>
              <w:t xml:space="preserve"> </w:t>
            </w:r>
          </w:p>
        </w:tc>
      </w:tr>
      <w:tr w:rsidR="004F4D9C" w14:paraId="0998461D" w14:textId="77777777" w:rsidTr="007763AC">
        <w:tc>
          <w:tcPr>
            <w:tcW w:w="2694" w:type="dxa"/>
            <w:gridSpan w:val="2"/>
            <w:tcBorders>
              <w:left w:val="single" w:sz="4" w:space="0" w:color="auto"/>
            </w:tcBorders>
          </w:tcPr>
          <w:p w14:paraId="1232D52C" w14:textId="77777777" w:rsidR="004F4D9C" w:rsidRDefault="004F4D9C" w:rsidP="004F4D9C">
            <w:pPr>
              <w:pStyle w:val="CRCoverPage"/>
              <w:spacing w:after="0"/>
              <w:rPr>
                <w:b/>
                <w:i/>
                <w:noProof/>
                <w:sz w:val="8"/>
                <w:szCs w:val="8"/>
              </w:rPr>
            </w:pPr>
          </w:p>
        </w:tc>
        <w:tc>
          <w:tcPr>
            <w:tcW w:w="6946" w:type="dxa"/>
            <w:gridSpan w:val="9"/>
            <w:tcBorders>
              <w:right w:val="single" w:sz="4" w:space="0" w:color="auto"/>
            </w:tcBorders>
          </w:tcPr>
          <w:p w14:paraId="4328A6EA" w14:textId="77777777" w:rsidR="004F4D9C" w:rsidRDefault="004F4D9C" w:rsidP="004F4D9C">
            <w:pPr>
              <w:pStyle w:val="CRCoverPage"/>
              <w:spacing w:after="0"/>
              <w:rPr>
                <w:noProof/>
                <w:sz w:val="8"/>
                <w:szCs w:val="8"/>
              </w:rPr>
            </w:pPr>
          </w:p>
        </w:tc>
      </w:tr>
      <w:tr w:rsidR="00EF4BBC" w14:paraId="543A3457" w14:textId="77777777" w:rsidTr="007763AC">
        <w:tc>
          <w:tcPr>
            <w:tcW w:w="2694" w:type="dxa"/>
            <w:gridSpan w:val="2"/>
            <w:tcBorders>
              <w:left w:val="single" w:sz="4" w:space="0" w:color="auto"/>
              <w:bottom w:val="single" w:sz="4" w:space="0" w:color="auto"/>
            </w:tcBorders>
          </w:tcPr>
          <w:p w14:paraId="31C6779D" w14:textId="77777777" w:rsidR="00EF4BBC" w:rsidRDefault="00EF4BBC" w:rsidP="00EF4B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3F872A21" w:rsidR="00EF4BBC" w:rsidRPr="00A17B95" w:rsidRDefault="00122D08" w:rsidP="00C24015">
            <w:pPr>
              <w:pStyle w:val="CRCoverPage"/>
              <w:spacing w:after="0"/>
              <w:ind w:left="100"/>
              <w:rPr>
                <w:noProof/>
              </w:rPr>
            </w:pPr>
            <w:r>
              <w:rPr>
                <w:noProof/>
              </w:rPr>
              <w:t xml:space="preserve">Incorrect/incomplete definition of UE Reachability event.  </w:t>
            </w:r>
          </w:p>
        </w:tc>
      </w:tr>
      <w:tr w:rsidR="00EF4BBC" w14:paraId="49697F1D" w14:textId="77777777" w:rsidTr="007763AC">
        <w:tc>
          <w:tcPr>
            <w:tcW w:w="2694" w:type="dxa"/>
            <w:gridSpan w:val="2"/>
          </w:tcPr>
          <w:p w14:paraId="57F6C0C6" w14:textId="77777777" w:rsidR="00EF4BBC" w:rsidRDefault="00EF4BBC" w:rsidP="00EF4BBC">
            <w:pPr>
              <w:pStyle w:val="CRCoverPage"/>
              <w:spacing w:after="0"/>
              <w:rPr>
                <w:b/>
                <w:i/>
                <w:noProof/>
                <w:sz w:val="8"/>
                <w:szCs w:val="8"/>
              </w:rPr>
            </w:pPr>
          </w:p>
        </w:tc>
        <w:tc>
          <w:tcPr>
            <w:tcW w:w="6946" w:type="dxa"/>
            <w:gridSpan w:val="9"/>
          </w:tcPr>
          <w:p w14:paraId="304E5D99" w14:textId="77777777" w:rsidR="00EF4BBC" w:rsidRDefault="00EF4BBC" w:rsidP="00EF4BBC">
            <w:pPr>
              <w:pStyle w:val="CRCoverPage"/>
              <w:spacing w:after="0"/>
              <w:rPr>
                <w:noProof/>
                <w:sz w:val="8"/>
                <w:szCs w:val="8"/>
              </w:rPr>
            </w:pPr>
          </w:p>
        </w:tc>
      </w:tr>
      <w:tr w:rsidR="00EF4BBC" w14:paraId="5D390F05" w14:textId="77777777" w:rsidTr="007763AC">
        <w:tc>
          <w:tcPr>
            <w:tcW w:w="2694" w:type="dxa"/>
            <w:gridSpan w:val="2"/>
            <w:tcBorders>
              <w:top w:val="single" w:sz="4" w:space="0" w:color="auto"/>
              <w:left w:val="single" w:sz="4" w:space="0" w:color="auto"/>
            </w:tcBorders>
          </w:tcPr>
          <w:p w14:paraId="6F3E4EC7" w14:textId="77777777" w:rsidR="00EF4BBC" w:rsidRDefault="00EF4BBC" w:rsidP="00EF4B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015F676F" w:rsidR="00EF4BBC" w:rsidRDefault="00122D08" w:rsidP="00EF4BBC">
            <w:pPr>
              <w:pStyle w:val="CRCoverPage"/>
              <w:spacing w:after="0"/>
              <w:rPr>
                <w:noProof/>
              </w:rPr>
            </w:pPr>
            <w:r w:rsidRPr="00122D08">
              <w:rPr>
                <w:noProof/>
              </w:rPr>
              <w:t>4.15.3.1</w:t>
            </w:r>
          </w:p>
        </w:tc>
      </w:tr>
      <w:tr w:rsidR="00EF4BBC" w14:paraId="2B751F98" w14:textId="77777777" w:rsidTr="007763AC">
        <w:tc>
          <w:tcPr>
            <w:tcW w:w="2694" w:type="dxa"/>
            <w:gridSpan w:val="2"/>
            <w:tcBorders>
              <w:left w:val="single" w:sz="4" w:space="0" w:color="auto"/>
            </w:tcBorders>
          </w:tcPr>
          <w:p w14:paraId="7102145F" w14:textId="77777777" w:rsidR="00EF4BBC" w:rsidRDefault="00EF4BBC" w:rsidP="00EF4BBC">
            <w:pPr>
              <w:pStyle w:val="CRCoverPage"/>
              <w:spacing w:after="0"/>
              <w:rPr>
                <w:b/>
                <w:i/>
                <w:noProof/>
                <w:sz w:val="8"/>
                <w:szCs w:val="8"/>
              </w:rPr>
            </w:pPr>
          </w:p>
        </w:tc>
        <w:tc>
          <w:tcPr>
            <w:tcW w:w="6946" w:type="dxa"/>
            <w:gridSpan w:val="9"/>
            <w:tcBorders>
              <w:right w:val="single" w:sz="4" w:space="0" w:color="auto"/>
            </w:tcBorders>
          </w:tcPr>
          <w:p w14:paraId="77D46D61" w14:textId="77777777" w:rsidR="00EF4BBC" w:rsidRDefault="00EF4BBC" w:rsidP="00EF4BBC">
            <w:pPr>
              <w:pStyle w:val="CRCoverPage"/>
              <w:spacing w:after="0"/>
              <w:rPr>
                <w:noProof/>
                <w:sz w:val="8"/>
                <w:szCs w:val="8"/>
              </w:rPr>
            </w:pPr>
          </w:p>
        </w:tc>
      </w:tr>
      <w:tr w:rsidR="00EF4BBC" w14:paraId="788C5C35" w14:textId="77777777" w:rsidTr="007763AC">
        <w:tc>
          <w:tcPr>
            <w:tcW w:w="2694" w:type="dxa"/>
            <w:gridSpan w:val="2"/>
            <w:tcBorders>
              <w:left w:val="single" w:sz="4" w:space="0" w:color="auto"/>
            </w:tcBorders>
          </w:tcPr>
          <w:p w14:paraId="4749DFB6" w14:textId="77777777" w:rsidR="00EF4BBC" w:rsidRDefault="00EF4BBC" w:rsidP="00EF4B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EF4BBC" w:rsidRDefault="00EF4BBC" w:rsidP="00EF4B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EF4BBC" w:rsidRDefault="00EF4BBC" w:rsidP="00EF4BBC">
            <w:pPr>
              <w:pStyle w:val="CRCoverPage"/>
              <w:spacing w:after="0"/>
              <w:jc w:val="center"/>
              <w:rPr>
                <w:b/>
                <w:caps/>
                <w:noProof/>
              </w:rPr>
            </w:pPr>
            <w:r>
              <w:rPr>
                <w:b/>
                <w:caps/>
                <w:noProof/>
              </w:rPr>
              <w:t>N</w:t>
            </w:r>
          </w:p>
        </w:tc>
        <w:tc>
          <w:tcPr>
            <w:tcW w:w="2977" w:type="dxa"/>
            <w:gridSpan w:val="4"/>
          </w:tcPr>
          <w:p w14:paraId="61DD3C35" w14:textId="77777777" w:rsidR="00EF4BBC" w:rsidRDefault="00EF4BBC" w:rsidP="00EF4B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EF4BBC" w:rsidRDefault="00EF4BBC" w:rsidP="00EF4BBC">
            <w:pPr>
              <w:pStyle w:val="CRCoverPage"/>
              <w:spacing w:after="0"/>
              <w:ind w:left="99"/>
              <w:rPr>
                <w:noProof/>
              </w:rPr>
            </w:pPr>
          </w:p>
        </w:tc>
      </w:tr>
      <w:tr w:rsidR="007873BC" w14:paraId="14740A31" w14:textId="77777777" w:rsidTr="007763AC">
        <w:tc>
          <w:tcPr>
            <w:tcW w:w="2694" w:type="dxa"/>
            <w:gridSpan w:val="2"/>
            <w:tcBorders>
              <w:left w:val="single" w:sz="4" w:space="0" w:color="auto"/>
            </w:tcBorders>
          </w:tcPr>
          <w:p w14:paraId="3BBA4508" w14:textId="77777777" w:rsidR="007873BC" w:rsidRDefault="007873BC" w:rsidP="007873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1200D" w:rsidR="007873BC" w:rsidRDefault="007873BC" w:rsidP="007873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04D75856" w:rsidR="007873BC" w:rsidRDefault="007873BC" w:rsidP="007873BC">
            <w:pPr>
              <w:pStyle w:val="CRCoverPage"/>
              <w:spacing w:after="0"/>
              <w:jc w:val="center"/>
              <w:rPr>
                <w:b/>
                <w:caps/>
                <w:noProof/>
              </w:rPr>
            </w:pPr>
            <w:r>
              <w:rPr>
                <w:b/>
                <w:caps/>
                <w:noProof/>
              </w:rPr>
              <w:t>X</w:t>
            </w:r>
          </w:p>
        </w:tc>
        <w:tc>
          <w:tcPr>
            <w:tcW w:w="2977" w:type="dxa"/>
            <w:gridSpan w:val="4"/>
          </w:tcPr>
          <w:p w14:paraId="585BBEAC" w14:textId="77777777" w:rsidR="007873BC" w:rsidRDefault="007873BC" w:rsidP="007873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4EC305FF" w:rsidR="007873BC" w:rsidRDefault="007873BC" w:rsidP="007873BC">
            <w:pPr>
              <w:pStyle w:val="CRCoverPage"/>
              <w:spacing w:after="0"/>
              <w:ind w:left="99"/>
              <w:rPr>
                <w:noProof/>
              </w:rPr>
            </w:pPr>
            <w:r>
              <w:rPr>
                <w:noProof/>
              </w:rPr>
              <w:t xml:space="preserve">TS/TR … CR ... </w:t>
            </w:r>
          </w:p>
        </w:tc>
      </w:tr>
      <w:tr w:rsidR="00EF4BBC" w14:paraId="4EE8FFD6" w14:textId="77777777" w:rsidTr="007763AC">
        <w:tc>
          <w:tcPr>
            <w:tcW w:w="2694" w:type="dxa"/>
            <w:gridSpan w:val="2"/>
            <w:tcBorders>
              <w:left w:val="single" w:sz="4" w:space="0" w:color="auto"/>
            </w:tcBorders>
          </w:tcPr>
          <w:p w14:paraId="42B7C93A" w14:textId="78C3057C" w:rsidR="00EF4BBC" w:rsidRDefault="00EF4BBC" w:rsidP="00EF4B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EF4BBC" w:rsidRDefault="00EF4BBC" w:rsidP="00EF4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2B4897AA" w:rsidR="00EF4BBC" w:rsidRDefault="00EF4BBC" w:rsidP="00EF4BBC">
            <w:pPr>
              <w:pStyle w:val="CRCoverPage"/>
              <w:spacing w:after="0"/>
              <w:jc w:val="center"/>
              <w:rPr>
                <w:b/>
                <w:caps/>
                <w:noProof/>
              </w:rPr>
            </w:pPr>
            <w:r>
              <w:rPr>
                <w:b/>
                <w:caps/>
                <w:noProof/>
              </w:rPr>
              <w:t>X</w:t>
            </w:r>
          </w:p>
        </w:tc>
        <w:tc>
          <w:tcPr>
            <w:tcW w:w="2977" w:type="dxa"/>
            <w:gridSpan w:val="4"/>
          </w:tcPr>
          <w:p w14:paraId="16D8F19F" w14:textId="77777777" w:rsidR="00EF4BBC" w:rsidRDefault="00EF4BBC" w:rsidP="00EF4B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6C25FC50" w:rsidR="00EF4BBC" w:rsidRDefault="00EF4BBC" w:rsidP="00EF4BBC">
            <w:pPr>
              <w:pStyle w:val="CRCoverPage"/>
              <w:spacing w:after="0"/>
              <w:ind w:left="99"/>
              <w:rPr>
                <w:noProof/>
              </w:rPr>
            </w:pPr>
            <w:r>
              <w:rPr>
                <w:noProof/>
              </w:rPr>
              <w:t xml:space="preserve">TS/TR … CR ... </w:t>
            </w:r>
          </w:p>
        </w:tc>
      </w:tr>
      <w:tr w:rsidR="00EF4BBC" w14:paraId="5F416EF4" w14:textId="77777777" w:rsidTr="007763AC">
        <w:tc>
          <w:tcPr>
            <w:tcW w:w="2694" w:type="dxa"/>
            <w:gridSpan w:val="2"/>
            <w:tcBorders>
              <w:left w:val="single" w:sz="4" w:space="0" w:color="auto"/>
            </w:tcBorders>
          </w:tcPr>
          <w:p w14:paraId="5BAB9DCA" w14:textId="77777777" w:rsidR="00EF4BBC" w:rsidRDefault="00EF4BBC" w:rsidP="00EF4B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EF4BBC" w:rsidRDefault="00EF4BBC" w:rsidP="00EF4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1AEF0BFC" w:rsidR="00EF4BBC" w:rsidRDefault="00EF4BBC" w:rsidP="00EF4BBC">
            <w:pPr>
              <w:pStyle w:val="CRCoverPage"/>
              <w:spacing w:after="0"/>
              <w:jc w:val="center"/>
              <w:rPr>
                <w:b/>
                <w:caps/>
                <w:noProof/>
              </w:rPr>
            </w:pPr>
            <w:r>
              <w:rPr>
                <w:b/>
                <w:caps/>
                <w:noProof/>
              </w:rPr>
              <w:t>X</w:t>
            </w:r>
          </w:p>
        </w:tc>
        <w:tc>
          <w:tcPr>
            <w:tcW w:w="2977" w:type="dxa"/>
            <w:gridSpan w:val="4"/>
          </w:tcPr>
          <w:p w14:paraId="463E05AC" w14:textId="77777777" w:rsidR="00EF4BBC" w:rsidRDefault="00EF4BBC" w:rsidP="00EF4B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EF4BBC" w:rsidRDefault="00EF4BBC" w:rsidP="00EF4BBC">
            <w:pPr>
              <w:pStyle w:val="CRCoverPage"/>
              <w:spacing w:after="0"/>
              <w:ind w:left="99"/>
              <w:rPr>
                <w:noProof/>
              </w:rPr>
            </w:pPr>
            <w:r>
              <w:rPr>
                <w:noProof/>
              </w:rPr>
              <w:t xml:space="preserve">TS/TR ... CR ... </w:t>
            </w:r>
          </w:p>
        </w:tc>
      </w:tr>
      <w:tr w:rsidR="00EF4BBC" w14:paraId="43B4612A" w14:textId="77777777" w:rsidTr="007763AC">
        <w:tc>
          <w:tcPr>
            <w:tcW w:w="2694" w:type="dxa"/>
            <w:gridSpan w:val="2"/>
            <w:tcBorders>
              <w:left w:val="single" w:sz="4" w:space="0" w:color="auto"/>
            </w:tcBorders>
          </w:tcPr>
          <w:p w14:paraId="6C4A6426" w14:textId="77777777" w:rsidR="00EF4BBC" w:rsidRDefault="00EF4BBC" w:rsidP="00EF4BBC">
            <w:pPr>
              <w:pStyle w:val="CRCoverPage"/>
              <w:spacing w:after="0"/>
              <w:rPr>
                <w:b/>
                <w:i/>
                <w:noProof/>
              </w:rPr>
            </w:pPr>
          </w:p>
        </w:tc>
        <w:tc>
          <w:tcPr>
            <w:tcW w:w="6946" w:type="dxa"/>
            <w:gridSpan w:val="9"/>
            <w:tcBorders>
              <w:right w:val="single" w:sz="4" w:space="0" w:color="auto"/>
            </w:tcBorders>
          </w:tcPr>
          <w:p w14:paraId="7CF0FA04" w14:textId="77777777" w:rsidR="00EF4BBC" w:rsidRDefault="00EF4BBC" w:rsidP="00EF4BBC">
            <w:pPr>
              <w:pStyle w:val="CRCoverPage"/>
              <w:spacing w:after="0"/>
              <w:rPr>
                <w:noProof/>
              </w:rPr>
            </w:pPr>
          </w:p>
        </w:tc>
      </w:tr>
      <w:tr w:rsidR="00EF4BBC" w14:paraId="58D12389" w14:textId="77777777" w:rsidTr="007763AC">
        <w:tc>
          <w:tcPr>
            <w:tcW w:w="2694" w:type="dxa"/>
            <w:gridSpan w:val="2"/>
            <w:tcBorders>
              <w:left w:val="single" w:sz="4" w:space="0" w:color="auto"/>
              <w:bottom w:val="single" w:sz="4" w:space="0" w:color="auto"/>
            </w:tcBorders>
          </w:tcPr>
          <w:p w14:paraId="7A006FE1" w14:textId="77777777" w:rsidR="00EF4BBC" w:rsidRDefault="00EF4BBC" w:rsidP="00EF4B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EF4BBC" w:rsidRDefault="00EF4BBC" w:rsidP="00EF4BBC">
            <w:pPr>
              <w:pStyle w:val="CRCoverPage"/>
              <w:spacing w:after="0"/>
              <w:ind w:left="100"/>
              <w:rPr>
                <w:noProof/>
              </w:rPr>
            </w:pPr>
          </w:p>
        </w:tc>
      </w:tr>
      <w:tr w:rsidR="00EF4BBC" w:rsidRPr="008863B9" w14:paraId="1C1E433C" w14:textId="77777777" w:rsidTr="007763AC">
        <w:tc>
          <w:tcPr>
            <w:tcW w:w="2694" w:type="dxa"/>
            <w:gridSpan w:val="2"/>
            <w:tcBorders>
              <w:top w:val="single" w:sz="4" w:space="0" w:color="auto"/>
              <w:bottom w:val="single" w:sz="4" w:space="0" w:color="auto"/>
            </w:tcBorders>
          </w:tcPr>
          <w:p w14:paraId="6A4D1336" w14:textId="77777777" w:rsidR="00EF4BBC" w:rsidRPr="008863B9" w:rsidRDefault="00EF4BBC" w:rsidP="00EF4B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EF4BBC" w:rsidRPr="008863B9" w:rsidRDefault="00EF4BBC" w:rsidP="00EF4BBC">
            <w:pPr>
              <w:pStyle w:val="CRCoverPage"/>
              <w:spacing w:after="0"/>
              <w:ind w:left="100"/>
              <w:rPr>
                <w:noProof/>
                <w:sz w:val="8"/>
                <w:szCs w:val="8"/>
              </w:rPr>
            </w:pPr>
          </w:p>
        </w:tc>
      </w:tr>
      <w:tr w:rsidR="00EF4BBC" w14:paraId="5E137C29" w14:textId="77777777" w:rsidTr="007763AC">
        <w:tc>
          <w:tcPr>
            <w:tcW w:w="2694" w:type="dxa"/>
            <w:gridSpan w:val="2"/>
            <w:tcBorders>
              <w:top w:val="single" w:sz="4" w:space="0" w:color="auto"/>
              <w:left w:val="single" w:sz="4" w:space="0" w:color="auto"/>
              <w:bottom w:val="single" w:sz="4" w:space="0" w:color="auto"/>
            </w:tcBorders>
          </w:tcPr>
          <w:p w14:paraId="5006080C" w14:textId="084D7890" w:rsidR="00EF4BBC" w:rsidRDefault="00EF4BBC" w:rsidP="00EF4BBC">
            <w:pPr>
              <w:pStyle w:val="CRCoverPage"/>
              <w:tabs>
                <w:tab w:val="right" w:pos="2184"/>
              </w:tabs>
              <w:spacing w:after="0"/>
              <w:rPr>
                <w:b/>
                <w:i/>
                <w:noProof/>
              </w:rPr>
            </w:pPr>
            <w:r>
              <w:rPr>
                <w:b/>
                <w:i/>
                <w:noProof/>
              </w:rPr>
              <w:t>This’CR's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EF4BBC" w:rsidRDefault="00EF4BBC" w:rsidP="00EF4BBC">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bookmarkEnd w:id="1"/>
    <w:bookmarkEnd w:id="2"/>
    <w:p w14:paraId="1D9850E7" w14:textId="45B87B11" w:rsidR="00F83319" w:rsidRDefault="00F83319" w:rsidP="007763AC">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w:t>
      </w:r>
      <w:r>
        <w:rPr>
          <w:color w:val="FF0000"/>
          <w:sz w:val="36"/>
        </w:rPr>
        <w:t>s</w:t>
      </w:r>
      <w:r w:rsidRPr="004A0F5A">
        <w:rPr>
          <w:color w:val="FF0000"/>
          <w:sz w:val="36"/>
        </w:rPr>
        <w:t xml:space="preserve"> ***************</w:t>
      </w:r>
    </w:p>
    <w:p w14:paraId="1D468E74" w14:textId="77777777" w:rsidR="00C972AD" w:rsidRPr="00140E21" w:rsidRDefault="00C972AD" w:rsidP="00C972AD">
      <w:pPr>
        <w:pStyle w:val="Heading4"/>
      </w:pPr>
      <w:bookmarkStart w:id="6" w:name="_Toc20204194"/>
      <w:bookmarkStart w:id="7" w:name="_Toc27894883"/>
      <w:r w:rsidRPr="00140E21">
        <w:t>4.15.3.1</w:t>
      </w:r>
      <w:r w:rsidRPr="00140E21">
        <w:tab/>
        <w:t>Monitoring Events</w:t>
      </w:r>
      <w:bookmarkEnd w:id="6"/>
      <w:bookmarkEnd w:id="7"/>
    </w:p>
    <w:p w14:paraId="36D3CCE3" w14:textId="77777777" w:rsidR="00C972AD" w:rsidRPr="00140E21" w:rsidRDefault="00C972AD" w:rsidP="00C972AD">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 xml:space="preserve">5GS for configuring the specific events, the event detection, and the event reporting to the </w:t>
      </w:r>
      <w:r w:rsidRPr="00140E21">
        <w:rPr>
          <w:lang w:eastAsia="ko-KR"/>
        </w:rPr>
        <w:t>requested party.</w:t>
      </w:r>
    </w:p>
    <w:p w14:paraId="7667E4A6" w14:textId="77777777" w:rsidR="00C972AD" w:rsidRPr="00140E21" w:rsidRDefault="00C972AD" w:rsidP="00C972AD">
      <w:pPr>
        <w:rPr>
          <w:rFonts w:eastAsia="SimSun"/>
        </w:rPr>
      </w:pPr>
      <w:r w:rsidRPr="00140E21">
        <w:rPr>
          <w:rFonts w:eastAsia="SimSun"/>
        </w:rPr>
        <w:t>To support monitoring features in roaming scenarios, a roaming agreement needs to be made between the HPLMN and the VPLMN, I-NEF may be deployed as defined in clause 6.2.5a of TS</w:t>
      </w:r>
      <w:r>
        <w:rPr>
          <w:rFonts w:eastAsia="SimSun"/>
        </w:rPr>
        <w:t> </w:t>
      </w:r>
      <w:r w:rsidRPr="00140E21">
        <w:rPr>
          <w:rFonts w:eastAsia="SimSun"/>
        </w:rPr>
        <w:t>23.501</w:t>
      </w:r>
      <w:r>
        <w:rPr>
          <w:rFonts w:eastAsia="SimSun"/>
        </w:rPr>
        <w:t> </w:t>
      </w:r>
      <w:r w:rsidRPr="00140E21">
        <w:rPr>
          <w:rFonts w:eastAsia="SimSun"/>
        </w:rPr>
        <w:t>[2]. If I-NEF is deployed, the AMF and SMF in the VPLMN provide the configuration for a given Monitor Event at I-NEF and make monitoring event reported via the I-NEF, the I-NEF is aware of the monitoring event and make it reported via the NEF.</w:t>
      </w:r>
    </w:p>
    <w:p w14:paraId="0ABB9963" w14:textId="77777777" w:rsidR="00C972AD" w:rsidRPr="00140E21" w:rsidRDefault="00C972AD" w:rsidP="00C972AD">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 or GMLC</w:t>
      </w:r>
      <w:r w:rsidRPr="00140E21">
        <w:rPr>
          <w:rFonts w:eastAsia="SimSun"/>
        </w:rPr>
        <w:t xml:space="preserve">, and reporting of the event via </w:t>
      </w:r>
      <w:r w:rsidRPr="00140E21">
        <w:rPr>
          <w:lang w:eastAsia="ko-KR"/>
        </w:rPr>
        <w:t>UDM</w:t>
      </w:r>
      <w:r w:rsidRPr="00140E21">
        <w:rPr>
          <w:rFonts w:eastAsia="SimSun"/>
        </w:rPr>
        <w:t xml:space="preserve"> and/or </w:t>
      </w:r>
      <w:r w:rsidRPr="00140E21">
        <w:rPr>
          <w:lang w:eastAsia="ko-KR"/>
        </w:rPr>
        <w:t>AMF or GMLC</w:t>
      </w:r>
      <w:r w:rsidRPr="00140E21">
        <w:rPr>
          <w:rFonts w:eastAsia="SimSun"/>
        </w:rPr>
        <w:t xml:space="preserve">. Depending on the specific monitoring event or information, it is the </w:t>
      </w:r>
      <w:r w:rsidRPr="00140E21">
        <w:rPr>
          <w:lang w:eastAsia="ko-KR"/>
        </w:rPr>
        <w:t>AMF, GMLC</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14:paraId="59F81FCA" w14:textId="77777777" w:rsidR="00C972AD" w:rsidRPr="00140E21" w:rsidRDefault="00C972AD" w:rsidP="00C972AD">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1EE86466" w14:textId="77777777" w:rsidR="00C972AD" w:rsidRPr="00140E21" w:rsidRDefault="00C972AD" w:rsidP="00C972AD">
      <w:pPr>
        <w:pStyle w:val="TH"/>
        <w:rPr>
          <w:rFonts w:eastAsia="SimSun"/>
        </w:rPr>
      </w:pPr>
      <w:r w:rsidRPr="00140E21">
        <w:rPr>
          <w:rFonts w:eastAsia="SimSun"/>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C972AD" w:rsidRPr="00140E21" w14:paraId="5769D3EF" w14:textId="77777777" w:rsidTr="007E2CCA">
        <w:tc>
          <w:tcPr>
            <w:tcW w:w="3450" w:type="dxa"/>
            <w:shd w:val="clear" w:color="auto" w:fill="auto"/>
          </w:tcPr>
          <w:p w14:paraId="546052A1" w14:textId="77777777" w:rsidR="00C972AD" w:rsidRPr="00140E21" w:rsidRDefault="00C972AD" w:rsidP="007E2CCA">
            <w:pPr>
              <w:pStyle w:val="TAH"/>
              <w:rPr>
                <w:lang w:eastAsia="ko-KR"/>
              </w:rPr>
            </w:pPr>
            <w:r w:rsidRPr="00140E21">
              <w:rPr>
                <w:lang w:eastAsia="ko-KR"/>
              </w:rPr>
              <w:lastRenderedPageBreak/>
              <w:t>Event</w:t>
            </w:r>
          </w:p>
        </w:tc>
        <w:tc>
          <w:tcPr>
            <w:tcW w:w="3197" w:type="dxa"/>
            <w:shd w:val="clear" w:color="auto" w:fill="auto"/>
          </w:tcPr>
          <w:p w14:paraId="0E4EBF76" w14:textId="77777777" w:rsidR="00C972AD" w:rsidRPr="00140E21" w:rsidRDefault="00C972AD" w:rsidP="007E2CCA">
            <w:pPr>
              <w:pStyle w:val="TAH"/>
              <w:rPr>
                <w:lang w:eastAsia="ko-KR"/>
              </w:rPr>
            </w:pPr>
            <w:r>
              <w:rPr>
                <w:lang w:eastAsia="ko-KR"/>
              </w:rPr>
              <w:t>Detection criteria</w:t>
            </w:r>
          </w:p>
        </w:tc>
        <w:tc>
          <w:tcPr>
            <w:tcW w:w="2929" w:type="dxa"/>
            <w:shd w:val="clear" w:color="auto" w:fill="auto"/>
          </w:tcPr>
          <w:p w14:paraId="7E13C497" w14:textId="77777777" w:rsidR="00C972AD" w:rsidRPr="00140E21" w:rsidRDefault="00C972AD" w:rsidP="007E2CCA">
            <w:pPr>
              <w:pStyle w:val="TAH"/>
              <w:rPr>
                <w:lang w:eastAsia="ko-KR"/>
              </w:rPr>
            </w:pPr>
            <w:r w:rsidRPr="00140E21">
              <w:rPr>
                <w:lang w:eastAsia="ko-KR"/>
              </w:rPr>
              <w:t>Which NF detects the event</w:t>
            </w:r>
          </w:p>
        </w:tc>
      </w:tr>
      <w:tr w:rsidR="00C972AD" w:rsidRPr="00140E21" w14:paraId="64014C4B" w14:textId="77777777" w:rsidTr="007E2CCA">
        <w:tc>
          <w:tcPr>
            <w:tcW w:w="3450" w:type="dxa"/>
            <w:shd w:val="clear" w:color="auto" w:fill="auto"/>
          </w:tcPr>
          <w:p w14:paraId="11F45410" w14:textId="77777777" w:rsidR="00C972AD" w:rsidRPr="00140E21" w:rsidRDefault="00C972AD" w:rsidP="007E2CCA">
            <w:pPr>
              <w:pStyle w:val="TAL"/>
              <w:rPr>
                <w:lang w:eastAsia="ko-KR"/>
              </w:rPr>
            </w:pPr>
            <w:r w:rsidRPr="00140E21">
              <w:rPr>
                <w:lang w:eastAsia="ko-KR"/>
              </w:rPr>
              <w:t>Loss of Connectivity</w:t>
            </w:r>
          </w:p>
        </w:tc>
        <w:tc>
          <w:tcPr>
            <w:tcW w:w="3197" w:type="dxa"/>
            <w:shd w:val="clear" w:color="auto" w:fill="auto"/>
          </w:tcPr>
          <w:p w14:paraId="6549B44A" w14:textId="77777777" w:rsidR="00C972AD" w:rsidRDefault="00C972AD" w:rsidP="007E2CCA">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579669DA" w14:textId="77777777" w:rsidR="00C972AD" w:rsidRPr="00140E21" w:rsidRDefault="00C972AD" w:rsidP="007E2CCA">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w:t>
            </w:r>
          </w:p>
        </w:tc>
        <w:tc>
          <w:tcPr>
            <w:tcW w:w="2929" w:type="dxa"/>
            <w:shd w:val="clear" w:color="auto" w:fill="auto"/>
          </w:tcPr>
          <w:p w14:paraId="4067AA69" w14:textId="77777777" w:rsidR="00C972AD" w:rsidRPr="00140E21" w:rsidRDefault="00C972AD" w:rsidP="007E2CCA">
            <w:pPr>
              <w:pStyle w:val="TAL"/>
              <w:rPr>
                <w:lang w:eastAsia="ko-KR"/>
              </w:rPr>
            </w:pPr>
            <w:r w:rsidRPr="00140E21">
              <w:rPr>
                <w:lang w:eastAsia="ko-KR"/>
              </w:rPr>
              <w:t>AMF</w:t>
            </w:r>
          </w:p>
        </w:tc>
      </w:tr>
      <w:tr w:rsidR="00C972AD" w:rsidRPr="00140E21" w14:paraId="371FB173" w14:textId="77777777" w:rsidTr="007E2CCA">
        <w:tc>
          <w:tcPr>
            <w:tcW w:w="3450" w:type="dxa"/>
            <w:shd w:val="clear" w:color="auto" w:fill="auto"/>
          </w:tcPr>
          <w:p w14:paraId="20D8C465" w14:textId="77777777" w:rsidR="00C972AD" w:rsidRPr="00140E21" w:rsidRDefault="00C972AD" w:rsidP="007E2CCA">
            <w:pPr>
              <w:pStyle w:val="TAL"/>
              <w:rPr>
                <w:lang w:eastAsia="ko-KR"/>
              </w:rPr>
            </w:pPr>
            <w:r w:rsidRPr="00140E21">
              <w:rPr>
                <w:lang w:eastAsia="ko-KR"/>
              </w:rPr>
              <w:t>UE reachability</w:t>
            </w:r>
          </w:p>
        </w:tc>
        <w:tc>
          <w:tcPr>
            <w:tcW w:w="3197" w:type="dxa"/>
            <w:shd w:val="clear" w:color="auto" w:fill="auto"/>
          </w:tcPr>
          <w:p w14:paraId="36F326CA" w14:textId="4D8CBD34" w:rsidR="00C972AD" w:rsidRDefault="00C972AD" w:rsidP="007E2CCA">
            <w:pPr>
              <w:pStyle w:val="TAL"/>
              <w:rPr>
                <w:lang w:eastAsia="ko-KR"/>
              </w:rPr>
            </w:pPr>
            <w:r>
              <w:rPr>
                <w:lang w:eastAsia="ko-KR"/>
              </w:rPr>
              <w:t>D</w:t>
            </w:r>
            <w:r w:rsidRPr="00140E21">
              <w:rPr>
                <w:lang w:eastAsia="ko-KR"/>
              </w:rPr>
              <w:t>etected when the UE transitions to CM-CONNECTED state or when the UE will become reachable for paging, e.g., Periodic Registration Update timer.</w:t>
            </w:r>
            <w:r>
              <w:rPr>
                <w:lang w:eastAsia="ko-KR"/>
              </w:rPr>
              <w:t xml:space="preserve"> It indicates when the UE becomes reachable for sending </w:t>
            </w:r>
            <w:del w:id="8" w:author="Ericsson User" w:date="2020-02-07T11:51:00Z">
              <w:r w:rsidDel="00026FF0">
                <w:rPr>
                  <w:lang w:eastAsia="ko-KR"/>
                </w:rPr>
                <w:delText xml:space="preserve">either SMS or </w:delText>
              </w:r>
            </w:del>
            <w:r>
              <w:rPr>
                <w:lang w:eastAsia="ko-KR"/>
              </w:rPr>
              <w:t>downlink data to the UE.</w:t>
            </w:r>
          </w:p>
          <w:p w14:paraId="2923F3E4" w14:textId="77777777" w:rsidR="00C972AD" w:rsidRDefault="00C972AD" w:rsidP="007E2CCA">
            <w:pPr>
              <w:pStyle w:val="TAL"/>
              <w:rPr>
                <w:lang w:eastAsia="ko-KR"/>
              </w:rPr>
            </w:pPr>
            <w:r>
              <w:rPr>
                <w:lang w:eastAsia="ko-KR"/>
              </w:rPr>
              <w:t>The AF may provide the following parameters:</w:t>
            </w:r>
          </w:p>
          <w:p w14:paraId="635049DE" w14:textId="77777777" w:rsidR="00C972AD" w:rsidRDefault="00C972AD" w:rsidP="007E2CCA">
            <w:pPr>
              <w:pStyle w:val="TAL"/>
              <w:ind w:left="236" w:hanging="236"/>
              <w:rPr>
                <w:lang w:eastAsia="ko-KR"/>
              </w:rPr>
            </w:pPr>
            <w:r>
              <w:rPr>
                <w:lang w:eastAsia="ko-KR"/>
              </w:rPr>
              <w:t>1)</w:t>
            </w:r>
            <w:r>
              <w:rPr>
                <w:lang w:eastAsia="ko-KR"/>
              </w:rPr>
              <w:tab/>
              <w:t>Maximum Latency;</w:t>
            </w:r>
          </w:p>
          <w:p w14:paraId="1A2EB3E6" w14:textId="77777777" w:rsidR="00C972AD" w:rsidRDefault="00C972AD" w:rsidP="007E2CCA">
            <w:pPr>
              <w:pStyle w:val="TAL"/>
              <w:ind w:left="236" w:hanging="236"/>
              <w:rPr>
                <w:lang w:eastAsia="ko-KR"/>
              </w:rPr>
            </w:pPr>
            <w:r>
              <w:rPr>
                <w:lang w:eastAsia="ko-KR"/>
              </w:rPr>
              <w:t>2)</w:t>
            </w:r>
            <w:r>
              <w:rPr>
                <w:lang w:eastAsia="ko-KR"/>
              </w:rPr>
              <w:tab/>
              <w:t>Maximum Response Time;</w:t>
            </w:r>
          </w:p>
          <w:p w14:paraId="0CB847C3" w14:textId="77777777" w:rsidR="00C972AD" w:rsidRPr="00140E21" w:rsidRDefault="00C972AD" w:rsidP="007E2CCA">
            <w:pPr>
              <w:pStyle w:val="TAL"/>
              <w:ind w:left="236" w:hanging="236"/>
              <w:rPr>
                <w:lang w:eastAsia="ko-KR"/>
              </w:rPr>
            </w:pPr>
            <w:r>
              <w:rPr>
                <w:lang w:eastAsia="ko-KR"/>
              </w:rPr>
              <w:t>3)</w:t>
            </w:r>
            <w:r>
              <w:rPr>
                <w:lang w:eastAsia="ko-KR"/>
              </w:rPr>
              <w:tab/>
              <w:t>Suggested number of downlink packets. (see NOTE 5).</w:t>
            </w:r>
          </w:p>
        </w:tc>
        <w:tc>
          <w:tcPr>
            <w:tcW w:w="2929" w:type="dxa"/>
            <w:shd w:val="clear" w:color="auto" w:fill="auto"/>
          </w:tcPr>
          <w:p w14:paraId="14A5C914" w14:textId="6CA6941B" w:rsidR="00C972AD" w:rsidRPr="00140E21" w:rsidRDefault="00C972AD" w:rsidP="007E2CCA">
            <w:pPr>
              <w:pStyle w:val="TAL"/>
              <w:rPr>
                <w:lang w:eastAsia="ko-KR"/>
              </w:rPr>
            </w:pPr>
            <w:r w:rsidRPr="00140E21">
              <w:rPr>
                <w:lang w:eastAsia="ko-KR"/>
              </w:rPr>
              <w:t>AMF</w:t>
            </w:r>
            <w:ins w:id="9" w:author="Ericsson User" w:date="2020-02-07T11:50:00Z">
              <w:r w:rsidR="00026FF0">
                <w:rPr>
                  <w:lang w:eastAsia="ko-KR"/>
                </w:rPr>
                <w:t>, UDM</w:t>
              </w:r>
            </w:ins>
          </w:p>
        </w:tc>
      </w:tr>
      <w:tr w:rsidR="00C972AD" w:rsidRPr="00140E21" w14:paraId="31DF9BE3" w14:textId="77777777" w:rsidTr="007E2CCA">
        <w:tc>
          <w:tcPr>
            <w:tcW w:w="3450" w:type="dxa"/>
            <w:shd w:val="clear" w:color="auto" w:fill="auto"/>
          </w:tcPr>
          <w:p w14:paraId="55E7508F" w14:textId="77777777" w:rsidR="00C972AD" w:rsidRPr="00140E21" w:rsidRDefault="00C972AD" w:rsidP="007E2CCA">
            <w:pPr>
              <w:pStyle w:val="TAL"/>
              <w:rPr>
                <w:lang w:eastAsia="ko-KR"/>
              </w:rPr>
            </w:pPr>
            <w:r w:rsidRPr="00140E21">
              <w:rPr>
                <w:lang w:eastAsia="ko-KR"/>
              </w:rPr>
              <w:t>Location Reporting</w:t>
            </w:r>
          </w:p>
        </w:tc>
        <w:tc>
          <w:tcPr>
            <w:tcW w:w="3197" w:type="dxa"/>
            <w:shd w:val="clear" w:color="auto" w:fill="auto"/>
          </w:tcPr>
          <w:p w14:paraId="260A583D" w14:textId="77777777" w:rsidR="00C972AD" w:rsidRDefault="00C972AD" w:rsidP="007E2CCA">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75E7F147" w14:textId="77777777" w:rsidR="00C972AD" w:rsidRPr="00140E21" w:rsidRDefault="00C972AD" w:rsidP="007E2CCA">
            <w:pPr>
              <w:pStyle w:val="TAL"/>
              <w:rPr>
                <w:rFonts w:eastAsia="SimSun"/>
              </w:rPr>
            </w:pPr>
            <w:r w:rsidRPr="00140E21">
              <w:rPr>
                <w:lang w:eastAsia="ko-KR"/>
              </w:rPr>
              <w:t>It indicates e</w:t>
            </w:r>
            <w:r w:rsidRPr="00140E21">
              <w:rPr>
                <w:rFonts w:eastAsia="SimSun"/>
              </w:rPr>
              <w:t>ither the Current Location or the Last Known Location of a UE.</w:t>
            </w:r>
          </w:p>
          <w:p w14:paraId="5E2017D1" w14:textId="77777777" w:rsidR="00C972AD" w:rsidRPr="00140E21" w:rsidRDefault="00C972AD" w:rsidP="007E2CCA">
            <w:pPr>
              <w:pStyle w:val="TAL"/>
              <w:rPr>
                <w:rFonts w:eastAsia="SimSun"/>
              </w:rPr>
            </w:pPr>
            <w:r w:rsidRPr="00140E21">
              <w:rPr>
                <w:rFonts w:eastAsia="SimSun"/>
              </w:rPr>
              <w:t>When AMF is the detecting NF:</w:t>
            </w:r>
          </w:p>
          <w:p w14:paraId="103EA3D7" w14:textId="77777777" w:rsidR="00C972AD" w:rsidRPr="00140E21" w:rsidRDefault="00C972AD" w:rsidP="007E2CCA">
            <w:pPr>
              <w:pStyle w:val="TAL"/>
              <w:rPr>
                <w:rFonts w:eastAsia="SimSun"/>
              </w:rPr>
            </w:pPr>
            <w:r w:rsidRPr="00140E21">
              <w:rPr>
                <w:rFonts w:eastAsia="SimSun"/>
              </w:rPr>
              <w:t xml:space="preserve">One-time and Continuous Location Reporting are supported for the Current Location.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w:t>
            </w:r>
            <w:r w:rsidRPr="00140E21">
              <w:rPr>
                <w:rFonts w:eastAsia="SimSun"/>
              </w:rPr>
              <w:t>.</w:t>
            </w:r>
            <w:r w:rsidRPr="00140E21">
              <w:rPr>
                <w:lang w:eastAsia="ko-KR"/>
              </w:rPr>
              <w:t xml:space="preserve"> (see NOTE 1) For Last Known Location only </w:t>
            </w:r>
            <w:r w:rsidRPr="00140E21">
              <w:rPr>
                <w:rFonts w:eastAsia="SimSun"/>
              </w:rPr>
              <w:t>One-time Reporting is supported</w:t>
            </w:r>
          </w:p>
          <w:p w14:paraId="4E202CB2" w14:textId="77777777" w:rsidR="00C972AD" w:rsidRPr="00140E21" w:rsidRDefault="00C972AD" w:rsidP="007E2CCA">
            <w:pPr>
              <w:pStyle w:val="TAL"/>
              <w:rPr>
                <w:lang w:eastAsia="ko-KR"/>
              </w:rPr>
            </w:pPr>
            <w:r w:rsidRPr="00140E21">
              <w:rPr>
                <w:lang w:eastAsia="ko-KR"/>
              </w:rPr>
              <w:t>When GMLC is the detecting NF:</w:t>
            </w:r>
          </w:p>
          <w:p w14:paraId="435F8E58" w14:textId="77777777" w:rsidR="00C972AD" w:rsidRPr="00140E21" w:rsidRDefault="00C972AD" w:rsidP="007E2CCA">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43E48C1A" w14:textId="77777777" w:rsidR="00C972AD" w:rsidRPr="00140E21" w:rsidRDefault="00C972AD" w:rsidP="007E2CCA">
            <w:pPr>
              <w:pStyle w:val="TAL"/>
              <w:rPr>
                <w:lang w:eastAsia="ko-KR"/>
              </w:rPr>
            </w:pPr>
            <w:r w:rsidRPr="00140E21">
              <w:rPr>
                <w:lang w:eastAsia="ko-KR"/>
              </w:rPr>
              <w:t>AMF, GMLC</w:t>
            </w:r>
          </w:p>
        </w:tc>
      </w:tr>
      <w:tr w:rsidR="00C972AD" w:rsidRPr="00140E21" w14:paraId="6A032F3F" w14:textId="77777777" w:rsidTr="007E2CCA">
        <w:tc>
          <w:tcPr>
            <w:tcW w:w="3450" w:type="dxa"/>
            <w:shd w:val="clear" w:color="auto" w:fill="auto"/>
          </w:tcPr>
          <w:p w14:paraId="6A6C1028" w14:textId="77777777" w:rsidR="00C972AD" w:rsidRPr="00140E21" w:rsidRDefault="00C972AD" w:rsidP="007E2CCA">
            <w:pPr>
              <w:pStyle w:val="TAL"/>
              <w:rPr>
                <w:lang w:eastAsia="ko-KR"/>
              </w:rPr>
            </w:pPr>
            <w:r w:rsidRPr="00140E21">
              <w:rPr>
                <w:lang w:eastAsia="ko-KR"/>
              </w:rPr>
              <w:t>Change of SUPI-PEI association</w:t>
            </w:r>
          </w:p>
        </w:tc>
        <w:tc>
          <w:tcPr>
            <w:tcW w:w="3197" w:type="dxa"/>
            <w:shd w:val="clear" w:color="auto" w:fill="auto"/>
          </w:tcPr>
          <w:p w14:paraId="4EB4AD51" w14:textId="77777777" w:rsidR="00C972AD" w:rsidRPr="00140E21" w:rsidRDefault="00C972AD" w:rsidP="007E2CCA">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14:paraId="0469CDA7" w14:textId="77777777" w:rsidR="00C972AD" w:rsidRPr="00140E21" w:rsidRDefault="00C972AD" w:rsidP="007E2CCA">
            <w:pPr>
              <w:pStyle w:val="TAL"/>
              <w:rPr>
                <w:lang w:eastAsia="ko-KR"/>
              </w:rPr>
            </w:pPr>
            <w:r w:rsidRPr="00140E21">
              <w:rPr>
                <w:lang w:eastAsia="ko-KR"/>
              </w:rPr>
              <w:t>UDM</w:t>
            </w:r>
          </w:p>
        </w:tc>
      </w:tr>
      <w:tr w:rsidR="00C972AD" w:rsidRPr="00140E21" w14:paraId="0CF933B8" w14:textId="77777777" w:rsidTr="007E2CCA">
        <w:tc>
          <w:tcPr>
            <w:tcW w:w="3450" w:type="dxa"/>
            <w:shd w:val="clear" w:color="auto" w:fill="auto"/>
          </w:tcPr>
          <w:p w14:paraId="17386AD7" w14:textId="77777777" w:rsidR="00C972AD" w:rsidRPr="00140E21" w:rsidRDefault="00C972AD" w:rsidP="007E2CCA">
            <w:pPr>
              <w:pStyle w:val="TAL"/>
              <w:rPr>
                <w:lang w:eastAsia="ko-KR"/>
              </w:rPr>
            </w:pPr>
            <w:r w:rsidRPr="00140E21">
              <w:rPr>
                <w:lang w:eastAsia="ko-KR"/>
              </w:rPr>
              <w:t>Roaming status</w:t>
            </w:r>
          </w:p>
        </w:tc>
        <w:tc>
          <w:tcPr>
            <w:tcW w:w="3197" w:type="dxa"/>
            <w:shd w:val="clear" w:color="auto" w:fill="auto"/>
          </w:tcPr>
          <w:p w14:paraId="6A67839C" w14:textId="77777777" w:rsidR="00C972AD" w:rsidRPr="00140E21" w:rsidRDefault="00C972AD" w:rsidP="007E2CCA">
            <w:pPr>
              <w:pStyle w:val="TAL"/>
              <w:rPr>
                <w:lang w:eastAsia="ko-KR"/>
              </w:rPr>
            </w:pPr>
            <w:r>
              <w:rPr>
                <w:lang w:eastAsia="ko-KR"/>
              </w:rPr>
              <w:t xml:space="preserve">This event is detected when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sidRPr="00140E21">
              <w:rPr>
                <w:rFonts w:eastAsia="SimSun"/>
              </w:rPr>
              <w:t xml:space="preserve"> when that status changes. </w:t>
            </w:r>
            <w:r w:rsidRPr="00140E21">
              <w:rPr>
                <w:lang w:eastAsia="ko-KR"/>
              </w:rPr>
              <w:t>(see NOTE 2)</w:t>
            </w:r>
            <w:r>
              <w:rPr>
                <w:lang w:eastAsia="ko-KR"/>
              </w:rPr>
              <w:t>.</w:t>
            </w:r>
          </w:p>
        </w:tc>
        <w:tc>
          <w:tcPr>
            <w:tcW w:w="2929" w:type="dxa"/>
            <w:shd w:val="clear" w:color="auto" w:fill="auto"/>
          </w:tcPr>
          <w:p w14:paraId="2030D8C8" w14:textId="77777777" w:rsidR="00C972AD" w:rsidRPr="00140E21" w:rsidRDefault="00C972AD" w:rsidP="007E2CCA">
            <w:pPr>
              <w:pStyle w:val="TAL"/>
              <w:rPr>
                <w:lang w:eastAsia="ko-KR"/>
              </w:rPr>
            </w:pPr>
            <w:r w:rsidRPr="00140E21">
              <w:rPr>
                <w:lang w:eastAsia="ko-KR"/>
              </w:rPr>
              <w:t>UDM</w:t>
            </w:r>
          </w:p>
        </w:tc>
      </w:tr>
      <w:tr w:rsidR="00C972AD" w:rsidRPr="00140E21" w14:paraId="1D337936" w14:textId="77777777" w:rsidTr="007E2CCA">
        <w:tc>
          <w:tcPr>
            <w:tcW w:w="3450" w:type="dxa"/>
            <w:shd w:val="clear" w:color="auto" w:fill="auto"/>
          </w:tcPr>
          <w:p w14:paraId="4F41E31F" w14:textId="77777777" w:rsidR="00C972AD" w:rsidRPr="00140E21" w:rsidRDefault="00C972AD" w:rsidP="007E2CCA">
            <w:pPr>
              <w:pStyle w:val="TAL"/>
              <w:rPr>
                <w:lang w:eastAsia="ko-KR"/>
              </w:rPr>
            </w:pPr>
            <w:r w:rsidRPr="00140E21">
              <w:rPr>
                <w:lang w:eastAsia="ko-KR"/>
              </w:rPr>
              <w:t>Communication failure</w:t>
            </w:r>
          </w:p>
        </w:tc>
        <w:tc>
          <w:tcPr>
            <w:tcW w:w="3197" w:type="dxa"/>
            <w:shd w:val="clear" w:color="auto" w:fill="auto"/>
          </w:tcPr>
          <w:p w14:paraId="2DB30ED4" w14:textId="77777777" w:rsidR="00C972AD" w:rsidRPr="00140E21" w:rsidRDefault="00C972AD" w:rsidP="007E2CCA">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494CAA70" w14:textId="77777777" w:rsidR="00C972AD" w:rsidRPr="00140E21" w:rsidRDefault="00C972AD" w:rsidP="007E2CCA">
            <w:pPr>
              <w:pStyle w:val="TAL"/>
              <w:rPr>
                <w:lang w:eastAsia="ko-KR"/>
              </w:rPr>
            </w:pPr>
            <w:r w:rsidRPr="00140E21">
              <w:rPr>
                <w:lang w:eastAsia="ko-KR"/>
              </w:rPr>
              <w:t>AMF</w:t>
            </w:r>
          </w:p>
        </w:tc>
      </w:tr>
      <w:tr w:rsidR="00C972AD" w:rsidRPr="00140E21" w14:paraId="4683E3C1" w14:textId="77777777" w:rsidTr="007E2CCA">
        <w:tc>
          <w:tcPr>
            <w:tcW w:w="3450" w:type="dxa"/>
            <w:shd w:val="clear" w:color="auto" w:fill="auto"/>
          </w:tcPr>
          <w:p w14:paraId="5ABDBD05" w14:textId="77777777" w:rsidR="00C972AD" w:rsidRPr="00140E21" w:rsidRDefault="00C972AD" w:rsidP="007E2CCA">
            <w:pPr>
              <w:pStyle w:val="TAL"/>
              <w:rPr>
                <w:lang w:eastAsia="ko-KR"/>
              </w:rPr>
            </w:pPr>
            <w:r w:rsidRPr="00140E21">
              <w:rPr>
                <w:lang w:eastAsia="ko-KR"/>
              </w:rPr>
              <w:lastRenderedPageBreak/>
              <w:t>Availability after Downlink Data Notification failure</w:t>
            </w:r>
          </w:p>
        </w:tc>
        <w:tc>
          <w:tcPr>
            <w:tcW w:w="3197" w:type="dxa"/>
            <w:shd w:val="clear" w:color="auto" w:fill="auto"/>
          </w:tcPr>
          <w:p w14:paraId="3C094FB2" w14:textId="77777777" w:rsidR="00C972AD" w:rsidRPr="00140E21" w:rsidRDefault="00C972AD" w:rsidP="007E2CCA">
            <w:pPr>
              <w:pStyle w:val="TAL"/>
              <w:rPr>
                <w:lang w:eastAsia="ko-KR"/>
              </w:rPr>
            </w:pPr>
            <w:r>
              <w:rPr>
                <w:lang w:eastAsia="ko-KR"/>
              </w:rPr>
              <w:t>This event is detected when the UE becomes reachable again after data delivery failure.</w:t>
            </w:r>
          </w:p>
        </w:tc>
        <w:tc>
          <w:tcPr>
            <w:tcW w:w="2929" w:type="dxa"/>
            <w:shd w:val="clear" w:color="auto" w:fill="auto"/>
          </w:tcPr>
          <w:p w14:paraId="4C432233" w14:textId="77777777" w:rsidR="00C972AD" w:rsidRPr="00140E21" w:rsidRDefault="00C972AD" w:rsidP="007E2CCA">
            <w:pPr>
              <w:pStyle w:val="TAL"/>
              <w:rPr>
                <w:lang w:eastAsia="ko-KR"/>
              </w:rPr>
            </w:pPr>
            <w:r w:rsidRPr="00140E21">
              <w:rPr>
                <w:lang w:eastAsia="ko-KR"/>
              </w:rPr>
              <w:t>AMF</w:t>
            </w:r>
          </w:p>
        </w:tc>
      </w:tr>
      <w:tr w:rsidR="00C972AD" w:rsidRPr="00140E21" w14:paraId="3845A587" w14:textId="77777777" w:rsidTr="007E2CCA">
        <w:tc>
          <w:tcPr>
            <w:tcW w:w="3450" w:type="dxa"/>
            <w:shd w:val="clear" w:color="auto" w:fill="auto"/>
          </w:tcPr>
          <w:p w14:paraId="4CC54C2A" w14:textId="77777777" w:rsidR="00C972AD" w:rsidRPr="00140E21" w:rsidRDefault="00C972AD" w:rsidP="007E2CCA">
            <w:pPr>
              <w:pStyle w:val="TAL"/>
              <w:rPr>
                <w:lang w:eastAsia="ko-KR"/>
              </w:rPr>
            </w:pPr>
            <w:r>
              <w:rPr>
                <w:lang w:eastAsia="ko-KR"/>
              </w:rPr>
              <w:t>PDU Session Status</w:t>
            </w:r>
          </w:p>
        </w:tc>
        <w:tc>
          <w:tcPr>
            <w:tcW w:w="3197" w:type="dxa"/>
            <w:shd w:val="clear" w:color="auto" w:fill="auto"/>
          </w:tcPr>
          <w:p w14:paraId="4807B40F" w14:textId="77777777" w:rsidR="00C972AD" w:rsidRPr="00140E21" w:rsidRDefault="00C972AD" w:rsidP="007E2CCA">
            <w:pPr>
              <w:pStyle w:val="TAL"/>
              <w:rPr>
                <w:lang w:eastAsia="ko-KR"/>
              </w:rPr>
            </w:pPr>
            <w:r>
              <w:rPr>
                <w:lang w:eastAsia="ko-KR"/>
              </w:rPr>
              <w:t>This event is detected when PDU session is established or released. (see NOTE 6)</w:t>
            </w:r>
          </w:p>
        </w:tc>
        <w:tc>
          <w:tcPr>
            <w:tcW w:w="2929" w:type="dxa"/>
            <w:shd w:val="clear" w:color="auto" w:fill="auto"/>
          </w:tcPr>
          <w:p w14:paraId="6A938441" w14:textId="77777777" w:rsidR="00C972AD" w:rsidRPr="00140E21" w:rsidRDefault="00C972AD" w:rsidP="007E2CCA">
            <w:pPr>
              <w:pStyle w:val="TAL"/>
              <w:rPr>
                <w:lang w:eastAsia="ko-KR"/>
              </w:rPr>
            </w:pPr>
            <w:r>
              <w:rPr>
                <w:lang w:eastAsia="ko-KR"/>
              </w:rPr>
              <w:t>SMF</w:t>
            </w:r>
          </w:p>
        </w:tc>
      </w:tr>
      <w:tr w:rsidR="00C972AD" w:rsidRPr="00140E21" w14:paraId="300232D7" w14:textId="77777777" w:rsidTr="007E2CCA">
        <w:trPr>
          <w:trHeight w:val="490"/>
        </w:trPr>
        <w:tc>
          <w:tcPr>
            <w:tcW w:w="3450" w:type="dxa"/>
            <w:shd w:val="clear" w:color="auto" w:fill="auto"/>
          </w:tcPr>
          <w:p w14:paraId="62EC05CE" w14:textId="77777777" w:rsidR="00C972AD" w:rsidRPr="00140E21" w:rsidRDefault="00C972AD" w:rsidP="007E2CCA">
            <w:pPr>
              <w:pStyle w:val="TAL"/>
              <w:rPr>
                <w:lang w:eastAsia="ko-KR"/>
              </w:rPr>
            </w:pPr>
            <w:r w:rsidRPr="00140E21">
              <w:rPr>
                <w:lang w:eastAsia="ko-KR"/>
              </w:rPr>
              <w:t>Number of UEs present in a geographical area</w:t>
            </w:r>
          </w:p>
        </w:tc>
        <w:tc>
          <w:tcPr>
            <w:tcW w:w="3197" w:type="dxa"/>
            <w:shd w:val="clear" w:color="auto" w:fill="auto"/>
          </w:tcPr>
          <w:p w14:paraId="13A7A0E8" w14:textId="77777777" w:rsidR="00C972AD" w:rsidRDefault="00C972AD" w:rsidP="007E2CCA">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20D49B6E" w14:textId="77777777" w:rsidR="00C972AD" w:rsidRPr="00140E21" w:rsidRDefault="00C972AD" w:rsidP="007E2CCA">
            <w:pPr>
              <w:pStyle w:val="TAL"/>
              <w:rPr>
                <w:lang w:eastAsia="ko-KR"/>
              </w:rPr>
            </w:pPr>
            <w:r w:rsidRPr="00140E21">
              <w:rPr>
                <w:lang w:eastAsia="ko-KR"/>
              </w:rPr>
              <w:t xml:space="preserve">It indicates </w:t>
            </w:r>
            <w:r w:rsidRPr="00140E21">
              <w:rPr>
                <w:rFonts w:eastAsia="SimSun"/>
              </w:rPr>
              <w:t xml:space="preserve">the number of UEs that are in the geographic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14:paraId="175B98D0" w14:textId="77777777" w:rsidR="00C972AD" w:rsidRPr="00140E21" w:rsidRDefault="00C972AD" w:rsidP="007E2CCA">
            <w:pPr>
              <w:pStyle w:val="TAL"/>
              <w:rPr>
                <w:lang w:eastAsia="ko-KR"/>
              </w:rPr>
            </w:pPr>
            <w:r w:rsidRPr="00140E21">
              <w:rPr>
                <w:lang w:eastAsia="ko-KR"/>
              </w:rPr>
              <w:t>AMF</w:t>
            </w:r>
          </w:p>
        </w:tc>
      </w:tr>
      <w:tr w:rsidR="00C972AD" w:rsidRPr="00140E21" w14:paraId="1AA641C3" w14:textId="77777777" w:rsidTr="007E2CCA">
        <w:trPr>
          <w:trHeight w:val="490"/>
        </w:trPr>
        <w:tc>
          <w:tcPr>
            <w:tcW w:w="3450" w:type="dxa"/>
            <w:shd w:val="clear" w:color="auto" w:fill="auto"/>
          </w:tcPr>
          <w:p w14:paraId="5F651C53" w14:textId="77777777" w:rsidR="00C972AD" w:rsidRPr="00140E21" w:rsidRDefault="00C972AD" w:rsidP="007E2CCA">
            <w:pPr>
              <w:pStyle w:val="TAL"/>
              <w:rPr>
                <w:lang w:eastAsia="ko-KR"/>
              </w:rPr>
            </w:pPr>
            <w:r w:rsidRPr="00140E21">
              <w:rPr>
                <w:lang w:eastAsia="ko-KR"/>
              </w:rPr>
              <w:t>CN Type change</w:t>
            </w:r>
          </w:p>
        </w:tc>
        <w:tc>
          <w:tcPr>
            <w:tcW w:w="3197" w:type="dxa"/>
            <w:shd w:val="clear" w:color="auto" w:fill="auto"/>
          </w:tcPr>
          <w:p w14:paraId="44FC7B29" w14:textId="77777777" w:rsidR="00C972AD" w:rsidRPr="00140E21" w:rsidRDefault="00C972AD" w:rsidP="007E2CCA">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14:paraId="250DBA06" w14:textId="77777777" w:rsidR="00C972AD" w:rsidRPr="00140E21" w:rsidRDefault="00C972AD" w:rsidP="007E2CCA">
            <w:pPr>
              <w:pStyle w:val="TAL"/>
              <w:rPr>
                <w:lang w:eastAsia="ko-KR"/>
              </w:rPr>
            </w:pPr>
            <w:r w:rsidRPr="00140E21">
              <w:rPr>
                <w:lang w:eastAsia="ko-KR"/>
              </w:rPr>
              <w:t>UDM</w:t>
            </w:r>
          </w:p>
        </w:tc>
      </w:tr>
      <w:tr w:rsidR="00C972AD" w:rsidRPr="00140E21" w14:paraId="33AE05F4" w14:textId="77777777" w:rsidTr="007E2CCA">
        <w:trPr>
          <w:trHeight w:val="490"/>
        </w:trPr>
        <w:tc>
          <w:tcPr>
            <w:tcW w:w="3450" w:type="dxa"/>
            <w:shd w:val="clear" w:color="auto" w:fill="auto"/>
          </w:tcPr>
          <w:p w14:paraId="7735978D" w14:textId="77777777" w:rsidR="00C972AD" w:rsidRPr="00140E21" w:rsidRDefault="00C972AD" w:rsidP="007E2CCA">
            <w:pPr>
              <w:pStyle w:val="TAL"/>
              <w:rPr>
                <w:lang w:eastAsia="ko-KR"/>
              </w:rPr>
            </w:pPr>
            <w:r w:rsidRPr="00140E21">
              <w:rPr>
                <w:lang w:eastAsia="ko-KR"/>
              </w:rPr>
              <w:t>Downlink data delivery status</w:t>
            </w:r>
          </w:p>
        </w:tc>
        <w:tc>
          <w:tcPr>
            <w:tcW w:w="3197" w:type="dxa"/>
            <w:shd w:val="clear" w:color="auto" w:fill="auto"/>
          </w:tcPr>
          <w:p w14:paraId="5E03E186" w14:textId="77777777" w:rsidR="00C972AD" w:rsidRPr="00140E21" w:rsidRDefault="00C972AD" w:rsidP="007E2CCA">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55EFC1B2" w14:textId="77777777" w:rsidR="00C972AD" w:rsidRPr="00140E21" w:rsidRDefault="00C972AD" w:rsidP="007E2CCA">
            <w:pPr>
              <w:pStyle w:val="TAL"/>
              <w:ind w:left="236" w:hanging="236"/>
              <w:rPr>
                <w:lang w:eastAsia="ko-KR"/>
              </w:rPr>
            </w:pPr>
            <w:r w:rsidRPr="00140E21">
              <w:rPr>
                <w:lang w:eastAsia="ko-KR"/>
              </w:rPr>
              <w:t>-</w:t>
            </w:r>
            <w:r w:rsidRPr="00140E21">
              <w:rPr>
                <w:lang w:eastAsia="ko-KR"/>
              </w:rPr>
              <w:tab/>
              <w:t>Downlink data in extended buffering, including:</w:t>
            </w:r>
          </w:p>
          <w:p w14:paraId="69E6B8B5" w14:textId="77777777" w:rsidR="00C972AD" w:rsidRPr="00140E21" w:rsidRDefault="00C972AD" w:rsidP="007E2CCA">
            <w:pPr>
              <w:pStyle w:val="TAL"/>
              <w:ind w:left="519" w:hanging="236"/>
              <w:rPr>
                <w:lang w:eastAsia="ko-KR"/>
              </w:rPr>
            </w:pPr>
            <w:r w:rsidRPr="00140E21">
              <w:rPr>
                <w:lang w:eastAsia="ko-KR"/>
              </w:rPr>
              <w:t>-</w:t>
            </w:r>
            <w:r w:rsidRPr="00140E21">
              <w:rPr>
                <w:lang w:eastAsia="ko-KR"/>
              </w:rPr>
              <w:tab/>
            </w:r>
            <w:r>
              <w:rPr>
                <w:lang w:eastAsia="ko-KR"/>
              </w:rPr>
              <w:t>First d</w:t>
            </w:r>
            <w:r w:rsidRPr="00140E21">
              <w:rPr>
                <w:lang w:eastAsia="ko-KR"/>
              </w:rPr>
              <w:t>ata packet buffered event</w:t>
            </w:r>
          </w:p>
          <w:p w14:paraId="5348D8EF" w14:textId="77777777" w:rsidR="00C972AD" w:rsidRPr="00140E21" w:rsidRDefault="00C972AD" w:rsidP="007E2CCA">
            <w:pPr>
              <w:pStyle w:val="TAL"/>
              <w:ind w:left="519" w:hanging="236"/>
              <w:rPr>
                <w:lang w:eastAsia="ko-KR"/>
              </w:rPr>
            </w:pPr>
            <w:r w:rsidRPr="00140E21">
              <w:rPr>
                <w:lang w:eastAsia="ko-KR"/>
              </w:rPr>
              <w:t>-</w:t>
            </w:r>
            <w:r w:rsidRPr="00140E21">
              <w:rPr>
                <w:lang w:eastAsia="ko-KR"/>
              </w:rPr>
              <w:tab/>
              <w:t>Estimated buffering time, as per clause 4.2.3.3</w:t>
            </w:r>
          </w:p>
          <w:p w14:paraId="2CB73938" w14:textId="77777777" w:rsidR="00C972AD" w:rsidRPr="00140E21" w:rsidRDefault="00C972AD" w:rsidP="007E2CCA">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0C1ADE82" w14:textId="77777777" w:rsidR="00C972AD" w:rsidRPr="00140E21" w:rsidRDefault="00C972AD" w:rsidP="007E2CCA">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7DD6C770" w14:textId="77777777" w:rsidR="00C972AD" w:rsidRPr="00140E21" w:rsidRDefault="00C972AD" w:rsidP="007E2CCA">
            <w:pPr>
              <w:pStyle w:val="TAL"/>
              <w:rPr>
                <w:lang w:eastAsia="ko-KR"/>
              </w:rPr>
            </w:pPr>
            <w:r w:rsidRPr="00140E21">
              <w:rPr>
                <w:lang w:eastAsia="ko-KR"/>
              </w:rPr>
              <w:t>SMF</w:t>
            </w:r>
          </w:p>
        </w:tc>
      </w:tr>
      <w:tr w:rsidR="00C972AD" w:rsidRPr="00140E21" w14:paraId="616C0A00" w14:textId="77777777" w:rsidTr="007E2CCA">
        <w:trPr>
          <w:trHeight w:val="490"/>
        </w:trPr>
        <w:tc>
          <w:tcPr>
            <w:tcW w:w="3450" w:type="dxa"/>
            <w:shd w:val="clear" w:color="auto" w:fill="auto"/>
          </w:tcPr>
          <w:p w14:paraId="36273BA1" w14:textId="77777777" w:rsidR="00C972AD" w:rsidRPr="00140E21" w:rsidRDefault="00C972AD" w:rsidP="007E2CCA">
            <w:pPr>
              <w:pStyle w:val="TAL"/>
              <w:rPr>
                <w:lang w:eastAsia="ko-KR"/>
              </w:rPr>
            </w:pPr>
            <w:r>
              <w:rPr>
                <w:lang w:eastAsia="ko-KR"/>
              </w:rPr>
              <w:t>UE reachability for SMS delivery</w:t>
            </w:r>
          </w:p>
        </w:tc>
        <w:tc>
          <w:tcPr>
            <w:tcW w:w="3197" w:type="dxa"/>
            <w:shd w:val="clear" w:color="auto" w:fill="auto"/>
          </w:tcPr>
          <w:p w14:paraId="1A276F19" w14:textId="77777777" w:rsidR="00C972AD" w:rsidRDefault="00C972AD" w:rsidP="007E2CCA">
            <w:pPr>
              <w:pStyle w:val="TAL"/>
            </w:pPr>
            <w:r>
              <w:t>This event is detected when an SMSF is registered for a UE. This enables the UE to receive an SMS.</w:t>
            </w:r>
          </w:p>
          <w:p w14:paraId="75DDE33A" w14:textId="77777777" w:rsidR="00C972AD" w:rsidRPr="00140E21" w:rsidRDefault="00C972AD" w:rsidP="007E2CCA">
            <w:pPr>
              <w:pStyle w:val="TAL"/>
            </w:pPr>
            <w:r>
              <w:t>HSS can subscribe to notifications about SMSF registration events in UDM for a given UE as defined in TS 23.632 [68].</w:t>
            </w:r>
          </w:p>
        </w:tc>
        <w:tc>
          <w:tcPr>
            <w:tcW w:w="2929" w:type="dxa"/>
            <w:shd w:val="clear" w:color="auto" w:fill="auto"/>
          </w:tcPr>
          <w:p w14:paraId="5C631D68" w14:textId="77777777" w:rsidR="00C972AD" w:rsidRPr="00140E21" w:rsidRDefault="00C972AD" w:rsidP="007E2CCA">
            <w:pPr>
              <w:pStyle w:val="TAL"/>
              <w:rPr>
                <w:lang w:eastAsia="ko-KR"/>
              </w:rPr>
            </w:pPr>
            <w:r>
              <w:rPr>
                <w:lang w:eastAsia="ko-KR"/>
              </w:rPr>
              <w:t>UDM: reachability for SMS</w:t>
            </w:r>
          </w:p>
        </w:tc>
      </w:tr>
      <w:tr w:rsidR="00C972AD" w:rsidRPr="00140E21" w14:paraId="67A56F1C" w14:textId="77777777" w:rsidTr="007E2CCA">
        <w:trPr>
          <w:trHeight w:val="490"/>
        </w:trPr>
        <w:tc>
          <w:tcPr>
            <w:tcW w:w="3450" w:type="dxa"/>
            <w:shd w:val="clear" w:color="auto" w:fill="auto"/>
          </w:tcPr>
          <w:p w14:paraId="08C89F6F" w14:textId="77777777" w:rsidR="00C972AD" w:rsidRPr="00140E21" w:rsidRDefault="00C972AD" w:rsidP="007E2CCA">
            <w:pPr>
              <w:pStyle w:val="TAL"/>
              <w:rPr>
                <w:lang w:eastAsia="ko-KR"/>
              </w:rPr>
            </w:pPr>
            <w:r>
              <w:rPr>
                <w:lang w:eastAsia="ko-KR"/>
              </w:rPr>
              <w:t>User State Information in 5GS</w:t>
            </w:r>
          </w:p>
        </w:tc>
        <w:tc>
          <w:tcPr>
            <w:tcW w:w="3197" w:type="dxa"/>
            <w:shd w:val="clear" w:color="auto" w:fill="auto"/>
          </w:tcPr>
          <w:p w14:paraId="13991B5A" w14:textId="77777777" w:rsidR="00C972AD" w:rsidRPr="00140E21" w:rsidRDefault="00C972AD" w:rsidP="007E2CCA">
            <w:pPr>
              <w:pStyle w:val="TAL"/>
            </w:pPr>
            <w:r>
              <w:t>Provides user state information in 5GS.</w:t>
            </w:r>
          </w:p>
        </w:tc>
        <w:tc>
          <w:tcPr>
            <w:tcW w:w="2929" w:type="dxa"/>
            <w:shd w:val="clear" w:color="auto" w:fill="auto"/>
          </w:tcPr>
          <w:p w14:paraId="73BAFDBF" w14:textId="77777777" w:rsidR="00C972AD" w:rsidRPr="00140E21" w:rsidRDefault="00C972AD" w:rsidP="007E2CCA">
            <w:pPr>
              <w:pStyle w:val="TAL"/>
              <w:rPr>
                <w:lang w:eastAsia="ko-KR"/>
              </w:rPr>
            </w:pPr>
            <w:r>
              <w:rPr>
                <w:lang w:eastAsia="ko-KR"/>
              </w:rPr>
              <w:t>AMF</w:t>
            </w:r>
          </w:p>
        </w:tc>
      </w:tr>
      <w:tr w:rsidR="00C972AD" w:rsidRPr="00140E21" w14:paraId="346E113E" w14:textId="77777777" w:rsidTr="007E2CCA">
        <w:trPr>
          <w:trHeight w:val="150"/>
        </w:trPr>
        <w:tc>
          <w:tcPr>
            <w:tcW w:w="9576" w:type="dxa"/>
            <w:gridSpan w:val="3"/>
            <w:shd w:val="clear" w:color="auto" w:fill="auto"/>
          </w:tcPr>
          <w:p w14:paraId="50A48693" w14:textId="77777777" w:rsidR="00C972AD" w:rsidRPr="00140E21" w:rsidRDefault="00C972AD" w:rsidP="007E2CCA">
            <w:pPr>
              <w:pStyle w:val="TAN"/>
              <w:rPr>
                <w:rFonts w:eastAsia="SimSun"/>
              </w:rPr>
            </w:pPr>
            <w:r w:rsidRPr="00140E21">
              <w:rPr>
                <w:rFonts w:eastAsia="SimSun"/>
              </w:rPr>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52CB837A" w14:textId="77777777" w:rsidR="00C972AD" w:rsidRPr="00140E21" w:rsidRDefault="00C972AD" w:rsidP="007E2CCA">
            <w:pPr>
              <w:pStyle w:val="TAN"/>
              <w:rPr>
                <w:rFonts w:eastAsia="SimSun"/>
              </w:rPr>
            </w:pPr>
            <w:r w:rsidRPr="00140E21">
              <w:rPr>
                <w:rFonts w:eastAsia="SimSun"/>
              </w:rPr>
              <w:t>NOTE 2:</w:t>
            </w:r>
            <w:r w:rsidRPr="00140E21">
              <w:rPr>
                <w:rFonts w:eastAsia="SimSun"/>
              </w:rPr>
              <w:tab/>
              <w:t>Roaming status means whether the UE is in HPLMN or VPLMN.</w:t>
            </w:r>
          </w:p>
          <w:p w14:paraId="647FC37F" w14:textId="77777777" w:rsidR="00C972AD" w:rsidRPr="00140E21" w:rsidRDefault="00C972AD" w:rsidP="007E2CCA">
            <w:pPr>
              <w:pStyle w:val="TAN"/>
              <w:rPr>
                <w:lang w:eastAsia="ko-KR"/>
              </w:rPr>
            </w:pPr>
            <w:r w:rsidRPr="00140E21">
              <w:rPr>
                <w:lang w:eastAsia="ko-KR"/>
              </w:rPr>
              <w:t>NOTE 3:</w:t>
            </w:r>
            <w:r w:rsidRPr="00140E21">
              <w:rPr>
                <w:lang w:eastAsia="ko-KR"/>
              </w:rPr>
              <w:tab/>
              <w:t>CN type of CN Type change event is defined in clause 5.17.5.1 of TS 23.501 [2].</w:t>
            </w:r>
          </w:p>
          <w:p w14:paraId="147BD9B9" w14:textId="77777777" w:rsidR="00C972AD" w:rsidRDefault="00C972AD" w:rsidP="007E2CCA">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6E5C47F9" w14:textId="77777777" w:rsidR="00C972AD" w:rsidRDefault="00C972AD" w:rsidP="007E2CCA">
            <w:pPr>
              <w:pStyle w:val="TAN"/>
              <w:rPr>
                <w:lang w:eastAsia="ko-KR"/>
              </w:rPr>
            </w:pPr>
            <w:r>
              <w:rPr>
                <w:lang w:eastAsia="ko-KR"/>
              </w:rPr>
              <w:t>NOTE 5:</w:t>
            </w:r>
            <w:r>
              <w:rPr>
                <w:lang w:eastAsia="ko-KR"/>
              </w:rPr>
              <w:tab/>
              <w:t>Maximum Latency, Maximum Response Time and Suggested number of downlink packets are defined in clause 4.15.6.3a.</w:t>
            </w:r>
          </w:p>
          <w:p w14:paraId="65421D61" w14:textId="77777777" w:rsidR="00C972AD" w:rsidRPr="00140E21" w:rsidRDefault="00C972AD" w:rsidP="007E2CCA">
            <w:pPr>
              <w:pStyle w:val="TAN"/>
              <w:rPr>
                <w:lang w:eastAsia="ko-KR"/>
              </w:rPr>
            </w:pPr>
            <w:r>
              <w:rPr>
                <w:lang w:eastAsia="ko-KR"/>
              </w:rPr>
              <w:t>NOTE 6:</w:t>
            </w:r>
            <w:r>
              <w:rPr>
                <w:lang w:eastAsia="ko-KR"/>
              </w:rPr>
              <w:tab/>
              <w:t>The NEF makes a mapping between the 5GS internal event "PDU Session Status" and the T8 API event "PDN Connectivity Status".</w:t>
            </w:r>
          </w:p>
        </w:tc>
      </w:tr>
    </w:tbl>
    <w:p w14:paraId="04181643" w14:textId="39A3687F" w:rsidR="00F84FE8" w:rsidRDefault="00F84FE8" w:rsidP="007763AC">
      <w:pPr>
        <w:jc w:val="center"/>
        <w:rPr>
          <w:color w:val="FF0000"/>
          <w:sz w:val="36"/>
        </w:rPr>
      </w:pPr>
      <w:r w:rsidRPr="004A0F5A">
        <w:rPr>
          <w:color w:val="FF0000"/>
          <w:sz w:val="36"/>
        </w:rPr>
        <w:lastRenderedPageBreak/>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4CEC94B2" w14:textId="77777777" w:rsidR="007763AC" w:rsidRDefault="007763AC" w:rsidP="007763AC">
      <w:pPr>
        <w:jc w:val="center"/>
        <w:rPr>
          <w:color w:val="FF0000"/>
          <w:sz w:val="36"/>
        </w:rPr>
      </w:pPr>
    </w:p>
    <w:sectPr w:rsidR="007763A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5D55E7" w14:textId="77777777" w:rsidR="00B539DE" w:rsidRDefault="00B539DE">
      <w:r>
        <w:separator/>
      </w:r>
    </w:p>
  </w:endnote>
  <w:endnote w:type="continuationSeparator" w:id="0">
    <w:p w14:paraId="39CFF400" w14:textId="77777777" w:rsidR="00B539DE" w:rsidRDefault="00B53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C9B66" w14:textId="77777777" w:rsidR="007763AC" w:rsidRDefault="007763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F13DF" w14:textId="77777777" w:rsidR="007763AC" w:rsidRDefault="007763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3C81C" w14:textId="77777777" w:rsidR="007763AC" w:rsidRDefault="007763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1B7048" w14:textId="77777777" w:rsidR="00B539DE" w:rsidRDefault="00B539DE">
      <w:r>
        <w:separator/>
      </w:r>
    </w:p>
  </w:footnote>
  <w:footnote w:type="continuationSeparator" w:id="0">
    <w:p w14:paraId="0A75EEFF" w14:textId="77777777" w:rsidR="00B539DE" w:rsidRDefault="00B539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36630" w14:textId="77777777" w:rsidR="007763AC" w:rsidRDefault="007763A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66EA9B" w14:textId="77777777" w:rsidR="007763AC" w:rsidRDefault="007763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5886A8" w14:textId="77777777" w:rsidR="007763AC" w:rsidRDefault="007763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7763AC" w:rsidRDefault="007763A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7763AC" w:rsidRDefault="007763A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7763AC" w:rsidRDefault="007763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0F2590"/>
    <w:multiLevelType w:val="hybridMultilevel"/>
    <w:tmpl w:val="B5A291EA"/>
    <w:lvl w:ilvl="0" w:tplc="8530F7CA">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CB"/>
    <w:rsid w:val="00001116"/>
    <w:rsid w:val="00001900"/>
    <w:rsid w:val="00001A55"/>
    <w:rsid w:val="000143B8"/>
    <w:rsid w:val="00022E4A"/>
    <w:rsid w:val="0002561A"/>
    <w:rsid w:val="00026FF0"/>
    <w:rsid w:val="000332E6"/>
    <w:rsid w:val="000337FD"/>
    <w:rsid w:val="00036627"/>
    <w:rsid w:val="00045420"/>
    <w:rsid w:val="00050F92"/>
    <w:rsid w:val="00052F78"/>
    <w:rsid w:val="0005717B"/>
    <w:rsid w:val="00057344"/>
    <w:rsid w:val="00060003"/>
    <w:rsid w:val="00065789"/>
    <w:rsid w:val="00070DF6"/>
    <w:rsid w:val="00070EE0"/>
    <w:rsid w:val="00071DE9"/>
    <w:rsid w:val="000740DA"/>
    <w:rsid w:val="00074118"/>
    <w:rsid w:val="00082389"/>
    <w:rsid w:val="00083EF8"/>
    <w:rsid w:val="00084B14"/>
    <w:rsid w:val="00087E66"/>
    <w:rsid w:val="00090C39"/>
    <w:rsid w:val="000A6394"/>
    <w:rsid w:val="000B12E7"/>
    <w:rsid w:val="000B3BA2"/>
    <w:rsid w:val="000B7FED"/>
    <w:rsid w:val="000C038A"/>
    <w:rsid w:val="000C0A8B"/>
    <w:rsid w:val="000C2407"/>
    <w:rsid w:val="000C609D"/>
    <w:rsid w:val="000C6598"/>
    <w:rsid w:val="000D1A64"/>
    <w:rsid w:val="000E0937"/>
    <w:rsid w:val="000E3611"/>
    <w:rsid w:val="000E43D7"/>
    <w:rsid w:val="000E782C"/>
    <w:rsid w:val="000F1D1F"/>
    <w:rsid w:val="000F7672"/>
    <w:rsid w:val="001004D1"/>
    <w:rsid w:val="00100C30"/>
    <w:rsid w:val="00103044"/>
    <w:rsid w:val="00103136"/>
    <w:rsid w:val="001057B4"/>
    <w:rsid w:val="001057F1"/>
    <w:rsid w:val="00113373"/>
    <w:rsid w:val="00113DF2"/>
    <w:rsid w:val="00115F99"/>
    <w:rsid w:val="001164CD"/>
    <w:rsid w:val="001167DB"/>
    <w:rsid w:val="00122D08"/>
    <w:rsid w:val="001230A2"/>
    <w:rsid w:val="00123117"/>
    <w:rsid w:val="0013072C"/>
    <w:rsid w:val="0013555D"/>
    <w:rsid w:val="00141E46"/>
    <w:rsid w:val="00145D43"/>
    <w:rsid w:val="0016075F"/>
    <w:rsid w:val="00163A24"/>
    <w:rsid w:val="0016411A"/>
    <w:rsid w:val="00170BD8"/>
    <w:rsid w:val="001765A5"/>
    <w:rsid w:val="001827CA"/>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E08FC"/>
    <w:rsid w:val="001E41F3"/>
    <w:rsid w:val="001F1084"/>
    <w:rsid w:val="00205555"/>
    <w:rsid w:val="00206C5D"/>
    <w:rsid w:val="002071E3"/>
    <w:rsid w:val="002111A5"/>
    <w:rsid w:val="00211675"/>
    <w:rsid w:val="00211F59"/>
    <w:rsid w:val="002120C4"/>
    <w:rsid w:val="00215824"/>
    <w:rsid w:val="0021661B"/>
    <w:rsid w:val="00220BDC"/>
    <w:rsid w:val="002301C3"/>
    <w:rsid w:val="00235192"/>
    <w:rsid w:val="002378F7"/>
    <w:rsid w:val="0024159E"/>
    <w:rsid w:val="00243525"/>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4384"/>
    <w:rsid w:val="002B18D0"/>
    <w:rsid w:val="002B21BA"/>
    <w:rsid w:val="002B5741"/>
    <w:rsid w:val="002C1A7E"/>
    <w:rsid w:val="002C26C1"/>
    <w:rsid w:val="002C2B3E"/>
    <w:rsid w:val="002D6A2C"/>
    <w:rsid w:val="002D745F"/>
    <w:rsid w:val="002E3AEF"/>
    <w:rsid w:val="002E53EE"/>
    <w:rsid w:val="002F4AA2"/>
    <w:rsid w:val="002F6619"/>
    <w:rsid w:val="00303939"/>
    <w:rsid w:val="00305409"/>
    <w:rsid w:val="00307BBB"/>
    <w:rsid w:val="00314A9C"/>
    <w:rsid w:val="00317070"/>
    <w:rsid w:val="00324E0E"/>
    <w:rsid w:val="00326132"/>
    <w:rsid w:val="003263D4"/>
    <w:rsid w:val="003268FD"/>
    <w:rsid w:val="003354CA"/>
    <w:rsid w:val="0033736C"/>
    <w:rsid w:val="00341315"/>
    <w:rsid w:val="0034471B"/>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5F17"/>
    <w:rsid w:val="003A6F49"/>
    <w:rsid w:val="003A77CB"/>
    <w:rsid w:val="003B5103"/>
    <w:rsid w:val="003C0BC6"/>
    <w:rsid w:val="003C692C"/>
    <w:rsid w:val="003D3587"/>
    <w:rsid w:val="003E1A36"/>
    <w:rsid w:val="003E226F"/>
    <w:rsid w:val="003E284D"/>
    <w:rsid w:val="003F1E57"/>
    <w:rsid w:val="00400226"/>
    <w:rsid w:val="00406380"/>
    <w:rsid w:val="00410371"/>
    <w:rsid w:val="00416F85"/>
    <w:rsid w:val="00421175"/>
    <w:rsid w:val="004242F1"/>
    <w:rsid w:val="004249E3"/>
    <w:rsid w:val="004352E7"/>
    <w:rsid w:val="00437E51"/>
    <w:rsid w:val="00447F07"/>
    <w:rsid w:val="00467BC0"/>
    <w:rsid w:val="00487BBF"/>
    <w:rsid w:val="00492443"/>
    <w:rsid w:val="004973C8"/>
    <w:rsid w:val="004A3BF0"/>
    <w:rsid w:val="004A4A1F"/>
    <w:rsid w:val="004A6539"/>
    <w:rsid w:val="004B01C2"/>
    <w:rsid w:val="004B1520"/>
    <w:rsid w:val="004B503A"/>
    <w:rsid w:val="004B75B7"/>
    <w:rsid w:val="004C57DE"/>
    <w:rsid w:val="004C7BB8"/>
    <w:rsid w:val="004D6ECF"/>
    <w:rsid w:val="004D7341"/>
    <w:rsid w:val="004E6C46"/>
    <w:rsid w:val="004F13CE"/>
    <w:rsid w:val="004F4D9C"/>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3D93"/>
    <w:rsid w:val="00586ED0"/>
    <w:rsid w:val="005908D4"/>
    <w:rsid w:val="00592D74"/>
    <w:rsid w:val="005A0222"/>
    <w:rsid w:val="005A590F"/>
    <w:rsid w:val="005B2337"/>
    <w:rsid w:val="005B4898"/>
    <w:rsid w:val="005C1974"/>
    <w:rsid w:val="005D1927"/>
    <w:rsid w:val="005E2C44"/>
    <w:rsid w:val="006008AD"/>
    <w:rsid w:val="00602767"/>
    <w:rsid w:val="00603460"/>
    <w:rsid w:val="00610F8F"/>
    <w:rsid w:val="00611D73"/>
    <w:rsid w:val="00616A6B"/>
    <w:rsid w:val="00621188"/>
    <w:rsid w:val="006257ED"/>
    <w:rsid w:val="006554CE"/>
    <w:rsid w:val="0066057B"/>
    <w:rsid w:val="00660C48"/>
    <w:rsid w:val="0067045C"/>
    <w:rsid w:val="00672DD2"/>
    <w:rsid w:val="00673A16"/>
    <w:rsid w:val="00676C93"/>
    <w:rsid w:val="00682C8A"/>
    <w:rsid w:val="00686B25"/>
    <w:rsid w:val="006875C8"/>
    <w:rsid w:val="0069293B"/>
    <w:rsid w:val="00692E51"/>
    <w:rsid w:val="00695808"/>
    <w:rsid w:val="006A2633"/>
    <w:rsid w:val="006B2A65"/>
    <w:rsid w:val="006B46FB"/>
    <w:rsid w:val="006D441F"/>
    <w:rsid w:val="006D726A"/>
    <w:rsid w:val="006E21FB"/>
    <w:rsid w:val="006E28AD"/>
    <w:rsid w:val="006E4B32"/>
    <w:rsid w:val="006F3C8F"/>
    <w:rsid w:val="006F49DA"/>
    <w:rsid w:val="006F67D0"/>
    <w:rsid w:val="006F7F76"/>
    <w:rsid w:val="00700DEC"/>
    <w:rsid w:val="007026C4"/>
    <w:rsid w:val="00704EA1"/>
    <w:rsid w:val="00714BD1"/>
    <w:rsid w:val="007176D8"/>
    <w:rsid w:val="00717B55"/>
    <w:rsid w:val="007234C5"/>
    <w:rsid w:val="0073008A"/>
    <w:rsid w:val="00731B7F"/>
    <w:rsid w:val="00731C01"/>
    <w:rsid w:val="00732514"/>
    <w:rsid w:val="00735560"/>
    <w:rsid w:val="00737EC8"/>
    <w:rsid w:val="00744AE1"/>
    <w:rsid w:val="00746217"/>
    <w:rsid w:val="00760052"/>
    <w:rsid w:val="00762CDB"/>
    <w:rsid w:val="007708E9"/>
    <w:rsid w:val="00773077"/>
    <w:rsid w:val="007748FE"/>
    <w:rsid w:val="0077582D"/>
    <w:rsid w:val="007763AC"/>
    <w:rsid w:val="007774E3"/>
    <w:rsid w:val="00782061"/>
    <w:rsid w:val="00784BCF"/>
    <w:rsid w:val="007873BC"/>
    <w:rsid w:val="00792342"/>
    <w:rsid w:val="00794CC0"/>
    <w:rsid w:val="007954BB"/>
    <w:rsid w:val="00796D96"/>
    <w:rsid w:val="007977A8"/>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62CB"/>
    <w:rsid w:val="007F2A8B"/>
    <w:rsid w:val="007F2C75"/>
    <w:rsid w:val="007F4C09"/>
    <w:rsid w:val="007F7259"/>
    <w:rsid w:val="008040A8"/>
    <w:rsid w:val="00810C17"/>
    <w:rsid w:val="00812744"/>
    <w:rsid w:val="008165CC"/>
    <w:rsid w:val="00817549"/>
    <w:rsid w:val="008218C0"/>
    <w:rsid w:val="008279FA"/>
    <w:rsid w:val="008308C7"/>
    <w:rsid w:val="00845030"/>
    <w:rsid w:val="0085025E"/>
    <w:rsid w:val="008518D0"/>
    <w:rsid w:val="00852AB3"/>
    <w:rsid w:val="00855C88"/>
    <w:rsid w:val="008626E7"/>
    <w:rsid w:val="008649DE"/>
    <w:rsid w:val="00870EE7"/>
    <w:rsid w:val="00880AB5"/>
    <w:rsid w:val="00885258"/>
    <w:rsid w:val="008863B9"/>
    <w:rsid w:val="00890B29"/>
    <w:rsid w:val="00891F94"/>
    <w:rsid w:val="00893DAC"/>
    <w:rsid w:val="008944A9"/>
    <w:rsid w:val="008946BC"/>
    <w:rsid w:val="00897A4F"/>
    <w:rsid w:val="008A04B1"/>
    <w:rsid w:val="008A268D"/>
    <w:rsid w:val="008A45A6"/>
    <w:rsid w:val="008A4B6B"/>
    <w:rsid w:val="008A5B5B"/>
    <w:rsid w:val="008A77C8"/>
    <w:rsid w:val="008D2340"/>
    <w:rsid w:val="008D2C2D"/>
    <w:rsid w:val="008D62CE"/>
    <w:rsid w:val="008D6C2E"/>
    <w:rsid w:val="008E4F8F"/>
    <w:rsid w:val="008F4560"/>
    <w:rsid w:val="008F686C"/>
    <w:rsid w:val="0090094B"/>
    <w:rsid w:val="00902F00"/>
    <w:rsid w:val="00905BD5"/>
    <w:rsid w:val="00907701"/>
    <w:rsid w:val="00911B45"/>
    <w:rsid w:val="009148DE"/>
    <w:rsid w:val="00921F7B"/>
    <w:rsid w:val="00922E3D"/>
    <w:rsid w:val="009243C0"/>
    <w:rsid w:val="009317FD"/>
    <w:rsid w:val="00931B90"/>
    <w:rsid w:val="00931EC2"/>
    <w:rsid w:val="009355DB"/>
    <w:rsid w:val="00940C3D"/>
    <w:rsid w:val="00941E30"/>
    <w:rsid w:val="009432E7"/>
    <w:rsid w:val="009457EF"/>
    <w:rsid w:val="0094612E"/>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0F0E"/>
    <w:rsid w:val="009F1145"/>
    <w:rsid w:val="009F1BD1"/>
    <w:rsid w:val="009F2055"/>
    <w:rsid w:val="009F734F"/>
    <w:rsid w:val="00A027EC"/>
    <w:rsid w:val="00A02A49"/>
    <w:rsid w:val="00A03469"/>
    <w:rsid w:val="00A03B65"/>
    <w:rsid w:val="00A04B45"/>
    <w:rsid w:val="00A05C79"/>
    <w:rsid w:val="00A13C60"/>
    <w:rsid w:val="00A13E24"/>
    <w:rsid w:val="00A13E33"/>
    <w:rsid w:val="00A14A90"/>
    <w:rsid w:val="00A17B95"/>
    <w:rsid w:val="00A21FEC"/>
    <w:rsid w:val="00A246B6"/>
    <w:rsid w:val="00A3565B"/>
    <w:rsid w:val="00A37342"/>
    <w:rsid w:val="00A4085F"/>
    <w:rsid w:val="00A41ECE"/>
    <w:rsid w:val="00A4659A"/>
    <w:rsid w:val="00A467A2"/>
    <w:rsid w:val="00A47E70"/>
    <w:rsid w:val="00A50CF0"/>
    <w:rsid w:val="00A5157B"/>
    <w:rsid w:val="00A57EFA"/>
    <w:rsid w:val="00A67BEC"/>
    <w:rsid w:val="00A707ED"/>
    <w:rsid w:val="00A7671C"/>
    <w:rsid w:val="00A7759D"/>
    <w:rsid w:val="00A87E4A"/>
    <w:rsid w:val="00A90082"/>
    <w:rsid w:val="00A908DF"/>
    <w:rsid w:val="00A93965"/>
    <w:rsid w:val="00A93EA8"/>
    <w:rsid w:val="00AA08B1"/>
    <w:rsid w:val="00AA2CBC"/>
    <w:rsid w:val="00AA30E4"/>
    <w:rsid w:val="00AA3FFD"/>
    <w:rsid w:val="00AA66DE"/>
    <w:rsid w:val="00AB2214"/>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736F"/>
    <w:rsid w:val="00B01A1B"/>
    <w:rsid w:val="00B05781"/>
    <w:rsid w:val="00B07094"/>
    <w:rsid w:val="00B15143"/>
    <w:rsid w:val="00B15FA0"/>
    <w:rsid w:val="00B1766B"/>
    <w:rsid w:val="00B2247B"/>
    <w:rsid w:val="00B258BB"/>
    <w:rsid w:val="00B304B9"/>
    <w:rsid w:val="00B31AAB"/>
    <w:rsid w:val="00B344E1"/>
    <w:rsid w:val="00B34B5B"/>
    <w:rsid w:val="00B420DF"/>
    <w:rsid w:val="00B4438E"/>
    <w:rsid w:val="00B47C25"/>
    <w:rsid w:val="00B530DF"/>
    <w:rsid w:val="00B531B9"/>
    <w:rsid w:val="00B539DE"/>
    <w:rsid w:val="00B64503"/>
    <w:rsid w:val="00B6638D"/>
    <w:rsid w:val="00B6643E"/>
    <w:rsid w:val="00B67B97"/>
    <w:rsid w:val="00B8261C"/>
    <w:rsid w:val="00B83347"/>
    <w:rsid w:val="00B84F5F"/>
    <w:rsid w:val="00B968C8"/>
    <w:rsid w:val="00B96C72"/>
    <w:rsid w:val="00BA3EC5"/>
    <w:rsid w:val="00BA51D9"/>
    <w:rsid w:val="00BA6C2A"/>
    <w:rsid w:val="00BA788C"/>
    <w:rsid w:val="00BB5DFC"/>
    <w:rsid w:val="00BC091B"/>
    <w:rsid w:val="00BC3E25"/>
    <w:rsid w:val="00BC5565"/>
    <w:rsid w:val="00BD1318"/>
    <w:rsid w:val="00BD13A7"/>
    <w:rsid w:val="00BD279D"/>
    <w:rsid w:val="00BD2A18"/>
    <w:rsid w:val="00BD456B"/>
    <w:rsid w:val="00BD6BB8"/>
    <w:rsid w:val="00BE32D7"/>
    <w:rsid w:val="00BE376E"/>
    <w:rsid w:val="00BF2A39"/>
    <w:rsid w:val="00BF3FEB"/>
    <w:rsid w:val="00BF447C"/>
    <w:rsid w:val="00BF5C5D"/>
    <w:rsid w:val="00C02255"/>
    <w:rsid w:val="00C10F9D"/>
    <w:rsid w:val="00C12A8F"/>
    <w:rsid w:val="00C142F3"/>
    <w:rsid w:val="00C15664"/>
    <w:rsid w:val="00C21495"/>
    <w:rsid w:val="00C239E1"/>
    <w:rsid w:val="00C24015"/>
    <w:rsid w:val="00C54AC5"/>
    <w:rsid w:val="00C55435"/>
    <w:rsid w:val="00C57093"/>
    <w:rsid w:val="00C5782D"/>
    <w:rsid w:val="00C600CF"/>
    <w:rsid w:val="00C613AA"/>
    <w:rsid w:val="00C6507A"/>
    <w:rsid w:val="00C6583C"/>
    <w:rsid w:val="00C66BA2"/>
    <w:rsid w:val="00C73ED7"/>
    <w:rsid w:val="00C86F0A"/>
    <w:rsid w:val="00C91651"/>
    <w:rsid w:val="00C94740"/>
    <w:rsid w:val="00C94890"/>
    <w:rsid w:val="00C95985"/>
    <w:rsid w:val="00C972AD"/>
    <w:rsid w:val="00CB0D34"/>
    <w:rsid w:val="00CB0D4C"/>
    <w:rsid w:val="00CB2417"/>
    <w:rsid w:val="00CB7636"/>
    <w:rsid w:val="00CC4339"/>
    <w:rsid w:val="00CC4903"/>
    <w:rsid w:val="00CC5026"/>
    <w:rsid w:val="00CC5AC9"/>
    <w:rsid w:val="00CC68D0"/>
    <w:rsid w:val="00CD010E"/>
    <w:rsid w:val="00CD1497"/>
    <w:rsid w:val="00CE4642"/>
    <w:rsid w:val="00CE5C1E"/>
    <w:rsid w:val="00CF6197"/>
    <w:rsid w:val="00D0011D"/>
    <w:rsid w:val="00D035F2"/>
    <w:rsid w:val="00D03F9A"/>
    <w:rsid w:val="00D068D1"/>
    <w:rsid w:val="00D06D51"/>
    <w:rsid w:val="00D160D7"/>
    <w:rsid w:val="00D2363F"/>
    <w:rsid w:val="00D24271"/>
    <w:rsid w:val="00D24991"/>
    <w:rsid w:val="00D31C55"/>
    <w:rsid w:val="00D32176"/>
    <w:rsid w:val="00D43F3A"/>
    <w:rsid w:val="00D45D7F"/>
    <w:rsid w:val="00D46BF8"/>
    <w:rsid w:val="00D47009"/>
    <w:rsid w:val="00D47F91"/>
    <w:rsid w:val="00D50255"/>
    <w:rsid w:val="00D52638"/>
    <w:rsid w:val="00D54689"/>
    <w:rsid w:val="00D56799"/>
    <w:rsid w:val="00D620A2"/>
    <w:rsid w:val="00D6600F"/>
    <w:rsid w:val="00D66520"/>
    <w:rsid w:val="00D67738"/>
    <w:rsid w:val="00D73A63"/>
    <w:rsid w:val="00D7724F"/>
    <w:rsid w:val="00D81BF1"/>
    <w:rsid w:val="00D87122"/>
    <w:rsid w:val="00D90FA9"/>
    <w:rsid w:val="00DA1CE3"/>
    <w:rsid w:val="00DA7516"/>
    <w:rsid w:val="00DA7AC8"/>
    <w:rsid w:val="00DB1190"/>
    <w:rsid w:val="00DB3D68"/>
    <w:rsid w:val="00DD05C1"/>
    <w:rsid w:val="00DD201C"/>
    <w:rsid w:val="00DD5386"/>
    <w:rsid w:val="00DE085D"/>
    <w:rsid w:val="00DE281E"/>
    <w:rsid w:val="00DE34CF"/>
    <w:rsid w:val="00DE677E"/>
    <w:rsid w:val="00DE6B67"/>
    <w:rsid w:val="00E00279"/>
    <w:rsid w:val="00E00FBE"/>
    <w:rsid w:val="00E0597F"/>
    <w:rsid w:val="00E13F3D"/>
    <w:rsid w:val="00E14CF7"/>
    <w:rsid w:val="00E25CBF"/>
    <w:rsid w:val="00E34898"/>
    <w:rsid w:val="00E4299F"/>
    <w:rsid w:val="00E46246"/>
    <w:rsid w:val="00E53E66"/>
    <w:rsid w:val="00E57A7D"/>
    <w:rsid w:val="00E63B15"/>
    <w:rsid w:val="00E7505B"/>
    <w:rsid w:val="00E82849"/>
    <w:rsid w:val="00E9026F"/>
    <w:rsid w:val="00E9524E"/>
    <w:rsid w:val="00EA451D"/>
    <w:rsid w:val="00EA46A1"/>
    <w:rsid w:val="00EA4799"/>
    <w:rsid w:val="00EB09B7"/>
    <w:rsid w:val="00EC46B1"/>
    <w:rsid w:val="00EC60F0"/>
    <w:rsid w:val="00ED5B64"/>
    <w:rsid w:val="00EE14D2"/>
    <w:rsid w:val="00EE7D7C"/>
    <w:rsid w:val="00EF3916"/>
    <w:rsid w:val="00EF46C6"/>
    <w:rsid w:val="00EF4BBC"/>
    <w:rsid w:val="00F01B91"/>
    <w:rsid w:val="00F11BA8"/>
    <w:rsid w:val="00F11CA7"/>
    <w:rsid w:val="00F11EE4"/>
    <w:rsid w:val="00F134E4"/>
    <w:rsid w:val="00F163E4"/>
    <w:rsid w:val="00F17370"/>
    <w:rsid w:val="00F20CDB"/>
    <w:rsid w:val="00F23A9F"/>
    <w:rsid w:val="00F25D98"/>
    <w:rsid w:val="00F26869"/>
    <w:rsid w:val="00F270B9"/>
    <w:rsid w:val="00F300FB"/>
    <w:rsid w:val="00F32A2B"/>
    <w:rsid w:val="00F37ADA"/>
    <w:rsid w:val="00F40816"/>
    <w:rsid w:val="00F53835"/>
    <w:rsid w:val="00F66D7B"/>
    <w:rsid w:val="00F672AF"/>
    <w:rsid w:val="00F67405"/>
    <w:rsid w:val="00F7133F"/>
    <w:rsid w:val="00F73218"/>
    <w:rsid w:val="00F830DE"/>
    <w:rsid w:val="00F83319"/>
    <w:rsid w:val="00F84FE8"/>
    <w:rsid w:val="00F864C2"/>
    <w:rsid w:val="00F91227"/>
    <w:rsid w:val="00F947D9"/>
    <w:rsid w:val="00F95E3B"/>
    <w:rsid w:val="00FA1C2B"/>
    <w:rsid w:val="00FA4D34"/>
    <w:rsid w:val="00FA619B"/>
    <w:rsid w:val="00FB0B67"/>
    <w:rsid w:val="00FB58C0"/>
    <w:rsid w:val="00FB6386"/>
    <w:rsid w:val="00FB7AF4"/>
    <w:rsid w:val="00FC156C"/>
    <w:rsid w:val="00FC4452"/>
    <w:rsid w:val="00FD42F4"/>
    <w:rsid w:val="00FE1DBB"/>
    <w:rsid w:val="00FE7EE9"/>
    <w:rsid w:val="00FF1930"/>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6" ma:contentTypeDescription="Create a new document." ma:contentTypeScope="" ma:versionID="632d0685474e0cb1ca58e423b1cf46b7">
  <xsd:schema xmlns:xsd="http://www.w3.org/2001/XMLSchema" xmlns:xs="http://www.w3.org/2001/XMLSchema" xmlns:p="http://schemas.microsoft.com/office/2006/metadata/properties" xmlns:ns3="693e6ac5-b6dd-4d12-a323-81dc78653045" targetNamespace="http://schemas.microsoft.com/office/2006/metadata/properties" ma:root="true" ma:fieldsID="ce2fb24466ddba647c118c7c7a42fe30" ns3:_="">
    <xsd:import namespace="693e6ac5-b6dd-4d12-a323-81dc7865304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13E3D3-AAB5-4348-BA77-BB08676480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3e6ac5-b6dd-4d12-a323-81dc786530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EC8295-54A2-4EF8-88B6-F0E4E7C2848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AADBCC-F803-4F88-B8E7-E4C2394D6038}">
  <ds:schemaRefs>
    <ds:schemaRef ds:uri="http://schemas.microsoft.com/sharepoint/v3/contenttype/forms"/>
  </ds:schemaRefs>
</ds:datastoreItem>
</file>

<file path=customXml/itemProps4.xml><?xml version="1.0" encoding="utf-8"?>
<ds:datastoreItem xmlns:ds="http://schemas.openxmlformats.org/officeDocument/2006/customXml" ds:itemID="{7EB071F9-25ED-414D-B3B4-4C79E0328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6</Pages>
  <Words>1351</Words>
  <Characters>7706</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Ericsson0502</cp:lastModifiedBy>
  <cp:revision>15</cp:revision>
  <cp:lastPrinted>1900-01-01T05:00:00Z</cp:lastPrinted>
  <dcterms:created xsi:type="dcterms:W3CDTF">2020-02-10T13:14:00Z</dcterms:created>
  <dcterms:modified xsi:type="dcterms:W3CDTF">2020-02-18T13:42:00Z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0x010100A11769B8060FF44F87716091486BC9B0</vt:lpwstr>
  </property>
</Properties>
</file>