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6512A" w14:textId="7CEFBE94" w:rsidR="00546949" w:rsidRPr="00317852" w:rsidRDefault="00546949" w:rsidP="00546949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317852">
        <w:rPr>
          <w:rFonts w:cs="Arial"/>
          <w:b/>
          <w:noProof/>
          <w:sz w:val="24"/>
          <w:szCs w:val="24"/>
        </w:rPr>
        <w:t>SA WG2 Meeting #S2-1</w:t>
      </w:r>
      <w:r>
        <w:rPr>
          <w:rFonts w:cs="Arial"/>
          <w:b/>
          <w:noProof/>
          <w:sz w:val="24"/>
          <w:szCs w:val="24"/>
        </w:rPr>
        <w:t>31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90142</w:t>
      </w:r>
      <w:r>
        <w:rPr>
          <w:rFonts w:cs="Arial"/>
          <w:b/>
          <w:noProof/>
          <w:sz w:val="24"/>
          <w:szCs w:val="24"/>
        </w:rPr>
        <w:t>1</w:t>
      </w:r>
    </w:p>
    <w:p w14:paraId="3B647493" w14:textId="084C2CE1" w:rsidR="00546949" w:rsidRPr="00317852" w:rsidRDefault="00546949" w:rsidP="00546949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25</w:t>
      </w:r>
      <w:r w:rsidRPr="00317852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 - 1 March</w:t>
      </w:r>
      <w:r w:rsidRPr="00317852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9</w:t>
      </w:r>
      <w:r w:rsidRPr="00317852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Santa Cruz - Tenerife</w:t>
      </w:r>
      <w:r w:rsidRPr="00317852">
        <w:rPr>
          <w:rFonts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cs="Arial"/>
          <w:b/>
          <w:noProof/>
          <w:color w:val="0000FF"/>
          <w:sz w:val="24"/>
          <w:szCs w:val="24"/>
        </w:rPr>
        <w:t>190068</w:t>
      </w:r>
      <w:r>
        <w:rPr>
          <w:rFonts w:cs="Arial"/>
          <w:b/>
          <w:noProof/>
          <w:color w:val="0000FF"/>
          <w:sz w:val="24"/>
          <w:szCs w:val="24"/>
        </w:rPr>
        <w:t>1</w:t>
      </w:r>
      <w:r w:rsidRPr="00317852">
        <w:rPr>
          <w:rFonts w:cs="Arial"/>
          <w:b/>
          <w:noProof/>
          <w:color w:val="0000FF"/>
          <w:sz w:val="24"/>
          <w:szCs w:val="24"/>
        </w:rPr>
        <w:t>)</w:t>
      </w:r>
    </w:p>
    <w:p w14:paraId="5D05EE53" w14:textId="77777777" w:rsidR="00FE722B" w:rsidRPr="00546949" w:rsidRDefault="00FE722B" w:rsidP="00F81DCC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Cs w:val="20"/>
        </w:rPr>
      </w:pPr>
      <w:bookmarkStart w:id="0" w:name="_GoBack"/>
      <w:r w:rsidRPr="00546949">
        <w:rPr>
          <w:rFonts w:cs="Arial"/>
          <w:b/>
          <w:szCs w:val="20"/>
        </w:rPr>
        <w:t>SA WG2 Meeting #S2-130</w:t>
      </w:r>
      <w:r w:rsidRPr="00546949">
        <w:rPr>
          <w:rFonts w:cs="Arial"/>
          <w:b/>
          <w:szCs w:val="20"/>
        </w:rPr>
        <w:tab/>
        <w:t>S2-1900681</w:t>
      </w:r>
    </w:p>
    <w:p w14:paraId="34B2559D" w14:textId="77777777" w:rsidR="00FE722B" w:rsidRPr="00546949" w:rsidRDefault="00FE722B" w:rsidP="00F81DCC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Cs w:val="20"/>
        </w:rPr>
      </w:pPr>
      <w:r w:rsidRPr="00546949">
        <w:rPr>
          <w:rFonts w:cs="Arial"/>
          <w:b/>
          <w:szCs w:val="20"/>
        </w:rPr>
        <w:t>21 - 25 January, 2019, Kochi, India</w:t>
      </w:r>
    </w:p>
    <w:p w14:paraId="6C77BDD7" w14:textId="4794DB6A" w:rsidR="00FE722B" w:rsidRPr="00546949" w:rsidRDefault="00FE722B" w:rsidP="00F81DCC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Cs w:val="20"/>
        </w:rPr>
      </w:pPr>
    </w:p>
    <w:bookmarkEnd w:id="0"/>
    <w:p w14:paraId="41126B86" w14:textId="77777777" w:rsidR="00FE722B" w:rsidRDefault="00FE722B" w:rsidP="00AD50BF">
      <w:pPr>
        <w:pStyle w:val="Header"/>
        <w:tabs>
          <w:tab w:val="right" w:pos="9356"/>
        </w:tabs>
        <w:jc w:val="center"/>
      </w:pPr>
    </w:p>
    <w:p w14:paraId="42264E96" w14:textId="48BACB34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3DEE224C" w:rsidR="00A74A54" w:rsidRDefault="001D4560" w:rsidP="00F25773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7F330344" w:rsidR="00096622" w:rsidRDefault="00B31C1A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</w:t>
            </w:r>
            <w:r w:rsidR="000D2141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228" w:type="dxa"/>
          </w:tcPr>
          <w:p w14:paraId="42264EA4" w14:textId="0CBBAD9E" w:rsidR="00096622" w:rsidRDefault="00072C24" w:rsidP="000D2141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0D2141">
              <w:rPr>
                <w:rFonts w:eastAsia="MS Mincho"/>
                <w:lang w:eastAsia="ja-JP"/>
              </w:rPr>
              <w:t>11-08</w:t>
            </w:r>
          </w:p>
        </w:tc>
        <w:tc>
          <w:tcPr>
            <w:tcW w:w="3008" w:type="dxa"/>
          </w:tcPr>
          <w:p w14:paraId="42264EA5" w14:textId="6EC18D9A" w:rsidR="00096622" w:rsidRDefault="000D21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FE2F3F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139009F" w:rsidR="0058060A" w:rsidRPr="00C201D7" w:rsidRDefault="00B4124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B31C1A">
              <w:rPr>
                <w:rFonts w:eastAsia="MS Mincho"/>
                <w:lang w:eastAsia="ja-JP"/>
              </w:rPr>
              <w:t>6</w:t>
            </w:r>
            <w:r w:rsidR="000D2141">
              <w:rPr>
                <w:rFonts w:eastAsia="MS Mincho"/>
                <w:lang w:eastAsia="ja-JP"/>
              </w:rPr>
              <w:t>7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0D2141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p w14:paraId="42264EAF" w14:textId="7F354ABA" w:rsidR="0058060A" w:rsidRDefault="000D2141" w:rsidP="004766E6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</w:t>
            </w:r>
            <w:r w:rsidR="004766E6">
              <w:rPr>
                <w:rFonts w:eastAsia="MS Mincho"/>
                <w:i/>
                <w:lang w:eastAsia="ja-JP"/>
              </w:rPr>
              <w:t>-16</w:t>
            </w:r>
          </w:p>
        </w:tc>
        <w:tc>
          <w:tcPr>
            <w:tcW w:w="3008" w:type="dxa"/>
          </w:tcPr>
          <w:p w14:paraId="42264EB0" w14:textId="084E2ED1" w:rsidR="0058060A" w:rsidRPr="000D2141" w:rsidRDefault="000D2141" w:rsidP="00D20D7D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2AAA17B2" w:rsidR="0058060A" w:rsidRPr="00C201D7" w:rsidRDefault="00072C24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</w:t>
            </w:r>
            <w:r w:rsidR="000D2141">
              <w:rPr>
                <w:rFonts w:eastAsia="MS Mincho"/>
                <w:i/>
                <w:lang w:eastAsia="ja-JP"/>
              </w:rPr>
              <w:t>8</w:t>
            </w:r>
            <w:r>
              <w:rPr>
                <w:rFonts w:eastAsia="MS Mincho"/>
                <w:i/>
                <w:lang w:eastAsia="ja-JP"/>
              </w:rPr>
              <w:t>(see below)</w:t>
            </w:r>
          </w:p>
        </w:tc>
        <w:tc>
          <w:tcPr>
            <w:tcW w:w="3008" w:type="dxa"/>
          </w:tcPr>
          <w:p w14:paraId="42264EB8" w14:textId="2AD6C2AD" w:rsidR="0058060A" w:rsidRPr="0062734F" w:rsidRDefault="002805D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5599" w14:textId="54DFE469" w:rsidR="0058060A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</w:t>
            </w:r>
            <w:r w:rsidR="00600634" w:rsidRPr="0005221B">
              <w:rPr>
                <w:rFonts w:eastAsia="MS Mincho"/>
                <w:lang w:eastAsia="ja-JP"/>
              </w:rPr>
              <w:t xml:space="preserve"> </w:t>
            </w:r>
            <w:r w:rsidR="000D2141" w:rsidRPr="0005221B">
              <w:rPr>
                <w:rFonts w:eastAsia="MS Mincho"/>
                <w:lang w:eastAsia="ja-JP"/>
              </w:rPr>
              <w:t>3GPP</w:t>
            </w:r>
            <w:r w:rsidR="00A0421D" w:rsidRPr="0005221B">
              <w:rPr>
                <w:rFonts w:eastAsia="MS Mincho"/>
                <w:lang w:eastAsia="ja-JP"/>
              </w:rPr>
              <w:t xml:space="preserve"> </w:t>
            </w:r>
            <w:r w:rsidR="00CA6FFC" w:rsidRPr="0005221B">
              <w:rPr>
                <w:rFonts w:eastAsia="MS Mincho"/>
                <w:lang w:eastAsia="ja-JP"/>
              </w:rPr>
              <w:t>SA</w:t>
            </w:r>
            <w:r w:rsidR="00A0421D" w:rsidRPr="0005221B">
              <w:rPr>
                <w:rFonts w:eastAsia="MS Mincho"/>
                <w:lang w:eastAsia="ja-JP"/>
              </w:rPr>
              <w:t xml:space="preserve"> WG</w:t>
            </w:r>
            <w:r w:rsidR="00CA6FFC" w:rsidRPr="0005221B">
              <w:rPr>
                <w:rFonts w:eastAsia="MS Mincho"/>
                <w:lang w:eastAsia="ja-JP"/>
              </w:rPr>
              <w:t xml:space="preserve">2, 3GPP </w:t>
            </w:r>
            <w:r w:rsidR="00A0421D" w:rsidRPr="0005221B">
              <w:rPr>
                <w:rFonts w:eastAsia="MS Mincho"/>
                <w:lang w:eastAsia="ja-JP"/>
              </w:rPr>
              <w:t>SA</w:t>
            </w:r>
            <w:r w:rsidR="00CA6FFC" w:rsidRPr="0005221B">
              <w:rPr>
                <w:rFonts w:eastAsia="MS Mincho"/>
                <w:lang w:eastAsia="ja-JP"/>
              </w:rPr>
              <w:t xml:space="preserve"> </w:t>
            </w:r>
            <w:r w:rsidR="00A0421D" w:rsidRPr="0005221B">
              <w:rPr>
                <w:rFonts w:eastAsia="MS Mincho"/>
                <w:lang w:eastAsia="ja-JP"/>
              </w:rPr>
              <w:t>WG</w:t>
            </w:r>
            <w:r w:rsidR="00CA6FFC" w:rsidRPr="0005221B">
              <w:rPr>
                <w:rFonts w:eastAsia="MS Mincho"/>
                <w:lang w:eastAsia="ja-JP"/>
              </w:rPr>
              <w:t>5</w:t>
            </w:r>
          </w:p>
          <w:p w14:paraId="73B2CE0A" w14:textId="4134D32A" w:rsidR="00600634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</w:t>
            </w:r>
            <w:r w:rsidR="00600634" w:rsidRPr="0005221B">
              <w:rPr>
                <w:rFonts w:eastAsia="MS Mincho"/>
                <w:lang w:eastAsia="ja-JP"/>
              </w:rPr>
              <w:t xml:space="preserve"> 3GPP CT WG1</w:t>
            </w:r>
          </w:p>
          <w:p w14:paraId="42264EC4" w14:textId="401CAC14" w:rsidR="00F25773" w:rsidRPr="00C201D7" w:rsidRDefault="00546949" w:rsidP="000F2BD6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F25773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F25773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255A1081" w14:textId="31349316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</w:p>
    <w:bookmarkEnd w:id="1"/>
    <w:bookmarkEnd w:id="2"/>
    <w:bookmarkEnd w:id="3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proofErr w:type="spellStart"/>
      <w:r w:rsidR="00354E26">
        <w:t>VoPS</w:t>
      </w:r>
      <w:proofErr w:type="spellEnd"/>
      <w:r w:rsidR="00354E26">
        <w:t xml:space="preserve">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lastRenderedPageBreak/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</w:t>
      </w:r>
      <w:proofErr w:type="spellStart"/>
      <w:r w:rsidR="00C126AB">
        <w:t>VoPS</w:t>
      </w:r>
      <w:proofErr w:type="spellEnd"/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21642" w14:textId="77777777" w:rsidR="00E2201F" w:rsidRDefault="00E2201F">
      <w:r>
        <w:separator/>
      </w:r>
    </w:p>
    <w:p w14:paraId="52ECC362" w14:textId="77777777" w:rsidR="00E2201F" w:rsidRDefault="00E2201F"/>
    <w:p w14:paraId="60106589" w14:textId="77777777" w:rsidR="00E2201F" w:rsidRDefault="00E2201F"/>
    <w:p w14:paraId="701417ED" w14:textId="77777777" w:rsidR="00E2201F" w:rsidRDefault="00E2201F"/>
    <w:p w14:paraId="4DE6D329" w14:textId="77777777" w:rsidR="00E2201F" w:rsidRDefault="00E2201F"/>
    <w:p w14:paraId="2B3FB3AC" w14:textId="77777777" w:rsidR="00E2201F" w:rsidRDefault="00E2201F"/>
    <w:p w14:paraId="45DC96EA" w14:textId="77777777" w:rsidR="00E2201F" w:rsidRDefault="00E2201F"/>
    <w:p w14:paraId="3A966926" w14:textId="77777777" w:rsidR="00E2201F" w:rsidRDefault="00E2201F"/>
    <w:p w14:paraId="374C9DFD" w14:textId="77777777" w:rsidR="00E2201F" w:rsidRDefault="00E2201F"/>
  </w:endnote>
  <w:endnote w:type="continuationSeparator" w:id="0">
    <w:p w14:paraId="211310A7" w14:textId="77777777" w:rsidR="00E2201F" w:rsidRDefault="00E2201F">
      <w:r>
        <w:continuationSeparator/>
      </w:r>
    </w:p>
    <w:p w14:paraId="73729455" w14:textId="77777777" w:rsidR="00E2201F" w:rsidRDefault="00E2201F"/>
    <w:p w14:paraId="0DB16D87" w14:textId="77777777" w:rsidR="00E2201F" w:rsidRDefault="00E2201F"/>
    <w:p w14:paraId="6AC39634" w14:textId="77777777" w:rsidR="00E2201F" w:rsidRDefault="00E2201F"/>
    <w:p w14:paraId="6C6631A3" w14:textId="77777777" w:rsidR="00E2201F" w:rsidRDefault="00E2201F"/>
    <w:p w14:paraId="278B37DF" w14:textId="77777777" w:rsidR="00E2201F" w:rsidRDefault="00E2201F"/>
    <w:p w14:paraId="22EB3104" w14:textId="77777777" w:rsidR="00E2201F" w:rsidRDefault="00E2201F"/>
    <w:p w14:paraId="33C4397A" w14:textId="77777777" w:rsidR="00E2201F" w:rsidRDefault="00E2201F"/>
    <w:p w14:paraId="09DDBAB1" w14:textId="77777777" w:rsidR="00E2201F" w:rsidRDefault="00E22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6B8A" w14:textId="77777777" w:rsidR="00E2201F" w:rsidRDefault="00E2201F">
      <w:r>
        <w:separator/>
      </w:r>
    </w:p>
    <w:p w14:paraId="33287CED" w14:textId="77777777" w:rsidR="00E2201F" w:rsidRDefault="00E2201F"/>
    <w:p w14:paraId="334D6A3D" w14:textId="77777777" w:rsidR="00E2201F" w:rsidRDefault="00E2201F"/>
    <w:p w14:paraId="3BF16D58" w14:textId="77777777" w:rsidR="00E2201F" w:rsidRDefault="00E2201F"/>
    <w:p w14:paraId="37FC91E0" w14:textId="77777777" w:rsidR="00E2201F" w:rsidRDefault="00E2201F"/>
    <w:p w14:paraId="6F750E19" w14:textId="77777777" w:rsidR="00E2201F" w:rsidRDefault="00E2201F"/>
    <w:p w14:paraId="78AAB91C" w14:textId="77777777" w:rsidR="00E2201F" w:rsidRDefault="00E2201F"/>
    <w:p w14:paraId="488C53E5" w14:textId="77777777" w:rsidR="00E2201F" w:rsidRDefault="00E2201F"/>
    <w:p w14:paraId="4A7B413F" w14:textId="77777777" w:rsidR="00E2201F" w:rsidRDefault="00E2201F"/>
  </w:footnote>
  <w:footnote w:type="continuationSeparator" w:id="0">
    <w:p w14:paraId="3A9335A6" w14:textId="77777777" w:rsidR="00E2201F" w:rsidRDefault="00E2201F">
      <w:r>
        <w:continuationSeparator/>
      </w:r>
    </w:p>
    <w:p w14:paraId="3C7DE86A" w14:textId="77777777" w:rsidR="00E2201F" w:rsidRDefault="00E2201F"/>
    <w:p w14:paraId="4549EC72" w14:textId="77777777" w:rsidR="00E2201F" w:rsidRDefault="00E2201F"/>
    <w:p w14:paraId="4000A542" w14:textId="77777777" w:rsidR="00E2201F" w:rsidRDefault="00E2201F"/>
    <w:p w14:paraId="73D0B8A1" w14:textId="77777777" w:rsidR="00E2201F" w:rsidRDefault="00E2201F"/>
    <w:p w14:paraId="2947E8A8" w14:textId="77777777" w:rsidR="00E2201F" w:rsidRDefault="00E2201F"/>
    <w:p w14:paraId="46B54BB9" w14:textId="77777777" w:rsidR="00E2201F" w:rsidRDefault="00E2201F"/>
    <w:p w14:paraId="3426D81E" w14:textId="77777777" w:rsidR="00E2201F" w:rsidRDefault="00E2201F"/>
    <w:p w14:paraId="513DBD8E" w14:textId="77777777" w:rsidR="00E2201F" w:rsidRDefault="00E22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6949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1DCC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E722B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41DA1"/>
    <w:rsid w:val="0061346D"/>
    <w:rsid w:val="00650128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108F0CF-07AC-4736-B40A-6237B95F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340</Words>
  <Characters>1927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2263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23734_CR0005r2_FS_Vertical_LAN_(Rel-16)_S2-1901235</cp:lastModifiedBy>
  <cp:revision>4</cp:revision>
  <cp:lastPrinted>2006-09-14T07:39:00Z</cp:lastPrinted>
  <dcterms:created xsi:type="dcterms:W3CDTF">2019-01-16T07:47:00Z</dcterms:created>
  <dcterms:modified xsi:type="dcterms:W3CDTF">2019-02-05T08:55:00Z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