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4C1" w:rsidRPr="00215BFC" w:rsidRDefault="00AC64C1" w:rsidP="00AC64C1">
      <w:pPr>
        <w:tabs>
          <w:tab w:val="right" w:pos="9638"/>
        </w:tabs>
      </w:pPr>
      <w:r w:rsidRPr="00215BFC">
        <w:rPr>
          <w:rFonts w:ascii="Arial" w:hAnsi="Arial" w:cs="Arial"/>
          <w:b/>
          <w:bCs/>
          <w:sz w:val="24"/>
        </w:rPr>
        <w:t>SA WG2 Meeting #12</w:t>
      </w:r>
      <w:r>
        <w:rPr>
          <w:rFonts w:ascii="Arial" w:hAnsi="Arial" w:cs="Arial"/>
          <w:b/>
          <w:bCs/>
          <w:sz w:val="24"/>
        </w:rPr>
        <w:t>9bis</w:t>
      </w:r>
      <w:r w:rsidRPr="00215BFC">
        <w:rPr>
          <w:rFonts w:ascii="Arial" w:hAnsi="Arial" w:cs="Arial"/>
          <w:b/>
          <w:bCs/>
          <w:sz w:val="24"/>
        </w:rPr>
        <w:tab/>
      </w:r>
      <w:r w:rsidRPr="00AC64C1">
        <w:rPr>
          <w:rFonts w:ascii="Arial" w:hAnsi="Arial" w:cs="Arial"/>
          <w:b/>
          <w:bCs/>
          <w:sz w:val="24"/>
        </w:rPr>
        <w:t>S2-1812320</w:t>
      </w:r>
    </w:p>
    <w:p w:rsidR="00AC64C1" w:rsidRPr="00AC64C1" w:rsidRDefault="00AC64C1" w:rsidP="00AC64C1">
      <w:pPr>
        <w:tabs>
          <w:tab w:val="right" w:pos="9638"/>
        </w:tabs>
        <w:rPr>
          <w:rFonts w:ascii="Arial" w:hAnsi="Arial" w:cs="Arial"/>
          <w:b/>
          <w:bCs/>
          <w:sz w:val="24"/>
          <w:lang w:val="de-DE"/>
        </w:rPr>
      </w:pPr>
      <w:r w:rsidRPr="00AC64C1">
        <w:rPr>
          <w:rFonts w:ascii="Arial" w:hAnsi="Arial" w:cs="Arial"/>
          <w:b/>
          <w:bCs/>
          <w:sz w:val="24"/>
          <w:lang w:val="de-DE"/>
        </w:rPr>
        <w:t>Novem</w:t>
      </w:r>
      <w:r w:rsidRPr="00AC64C1">
        <w:rPr>
          <w:rFonts w:ascii="Arial" w:hAnsi="Arial" w:cs="Arial" w:hint="eastAsia"/>
          <w:b/>
          <w:bCs/>
          <w:sz w:val="24"/>
          <w:lang w:val="de-DE"/>
        </w:rPr>
        <w:t>ber</w:t>
      </w:r>
      <w:r w:rsidRPr="00AC64C1">
        <w:rPr>
          <w:rFonts w:ascii="Arial" w:hAnsi="Arial" w:cs="Arial"/>
          <w:b/>
          <w:bCs/>
          <w:sz w:val="24"/>
          <w:lang w:val="de-DE"/>
        </w:rPr>
        <w:t xml:space="preserve"> 26 - 30, 2018, West Palm Beach, USA</w:t>
      </w:r>
    </w:p>
    <w:p w:rsidR="00AA7B8F" w:rsidRPr="00642576" w:rsidRDefault="00DA5468" w:rsidP="00817841">
      <w:pPr>
        <w:pBdr>
          <w:bottom w:val="single" w:sz="6" w:space="0" w:color="auto"/>
        </w:pBdr>
        <w:tabs>
          <w:tab w:val="right" w:pos="9638"/>
        </w:tabs>
        <w:rPr>
          <w:rFonts w:ascii="Arial" w:hAnsi="Arial" w:cs="Arial"/>
          <w:b/>
          <w:bCs/>
          <w:sz w:val="24"/>
          <w:lang w:val="de-DE"/>
        </w:rPr>
      </w:pPr>
      <w:r w:rsidRPr="00642576">
        <w:rPr>
          <w:rFonts w:ascii="Arial" w:hAnsi="Arial" w:cs="Arial"/>
          <w:b/>
          <w:noProof/>
          <w:sz w:val="24"/>
          <w:lang w:val="de-DE"/>
        </w:rPr>
        <w:t xml:space="preserve">         </w:t>
      </w:r>
      <w:r w:rsidR="00123BEA" w:rsidRPr="00642576">
        <w:rPr>
          <w:rFonts w:ascii="Arial" w:hAnsi="Arial" w:cs="Arial"/>
          <w:b/>
          <w:noProof/>
          <w:sz w:val="24"/>
          <w:lang w:val="de-DE"/>
        </w:rPr>
        <w:tab/>
      </w:r>
      <w:r w:rsidRPr="00642576">
        <w:rPr>
          <w:rFonts w:ascii="Arial" w:hAnsi="Arial" w:cs="Arial"/>
          <w:b/>
          <w:noProof/>
          <w:sz w:val="24"/>
          <w:lang w:val="de-DE"/>
        </w:rPr>
        <w:t xml:space="preserve"> </w:t>
      </w:r>
    </w:p>
    <w:p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4927A0">
        <w:rPr>
          <w:rFonts w:ascii="Arial" w:hAnsi="Arial" w:cs="Arial"/>
          <w:b/>
        </w:rPr>
        <w:t>SA WG2 chairman</w:t>
      </w:r>
    </w:p>
    <w:p w:rsidR="00440983" w:rsidRDefault="0092627A">
      <w:pPr>
        <w:ind w:left="2127" w:hanging="2127"/>
        <w:rPr>
          <w:rFonts w:ascii="Arial" w:hAnsi="Arial" w:cs="Arial"/>
          <w:b/>
        </w:rPr>
      </w:pPr>
      <w:r>
        <w:rPr>
          <w:rFonts w:ascii="Arial" w:hAnsi="Arial" w:cs="Arial"/>
          <w:b/>
        </w:rPr>
        <w:t>Title:</w:t>
      </w:r>
      <w:r>
        <w:rPr>
          <w:rFonts w:ascii="Arial" w:hAnsi="Arial" w:cs="Arial"/>
          <w:b/>
        </w:rPr>
        <w:tab/>
      </w:r>
      <w:r w:rsidR="00642576">
        <w:rPr>
          <w:rFonts w:ascii="Arial" w:hAnsi="Arial" w:cs="Arial"/>
          <w:b/>
        </w:rPr>
        <w:t>2020 meeting calendar</w:t>
      </w:r>
      <w:bookmarkStart w:id="0" w:name="_GoBack"/>
      <w:bookmarkEnd w:id="0"/>
    </w:p>
    <w:p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642576">
        <w:rPr>
          <w:rFonts w:ascii="Arial" w:hAnsi="Arial" w:cs="Arial"/>
          <w:b/>
        </w:rPr>
        <w:t>information</w:t>
      </w:r>
    </w:p>
    <w:p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E5010">
        <w:rPr>
          <w:rFonts w:ascii="Arial" w:hAnsi="Arial" w:cs="Arial"/>
          <w:b/>
        </w:rPr>
        <w:t>7.3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
    <w:p w:rsidR="00440983" w:rsidRDefault="00440983">
      <w:pPr>
        <w:rPr>
          <w:rFonts w:ascii="Arial" w:hAnsi="Arial" w:cs="Arial"/>
          <w:i/>
        </w:rPr>
      </w:pPr>
      <w:r>
        <w:rPr>
          <w:rFonts w:ascii="Arial" w:hAnsi="Arial" w:cs="Arial"/>
          <w:i/>
        </w:rPr>
        <w:t>Abstract of the contribution:</w:t>
      </w:r>
      <w:r w:rsidR="00642576">
        <w:rPr>
          <w:rFonts w:ascii="Arial" w:hAnsi="Arial" w:cs="Arial"/>
          <w:i/>
        </w:rPr>
        <w:t xml:space="preserve"> This </w:t>
      </w:r>
      <w:proofErr w:type="spellStart"/>
      <w:r w:rsidR="00642576">
        <w:rPr>
          <w:rFonts w:ascii="Arial" w:hAnsi="Arial" w:cs="Arial"/>
          <w:i/>
        </w:rPr>
        <w:t>tdoc</w:t>
      </w:r>
      <w:proofErr w:type="spellEnd"/>
      <w:r w:rsidR="00642576">
        <w:rPr>
          <w:rFonts w:ascii="Arial" w:hAnsi="Arial" w:cs="Arial"/>
          <w:i/>
        </w:rPr>
        <w:t xml:space="preserve"> informs about the 2020 meeting dates</w:t>
      </w:r>
    </w:p>
    <w:p w:rsidR="00F85BF1" w:rsidRDefault="00642576" w:rsidP="00F85BF1">
      <w:pPr>
        <w:pStyle w:val="Heading1"/>
      </w:pPr>
      <w:r>
        <w:t>Intro</w:t>
      </w:r>
    </w:p>
    <w:p w:rsidR="00642576" w:rsidRDefault="00642576" w:rsidP="004927A0">
      <w:pPr>
        <w:rPr>
          <w:sz w:val="22"/>
          <w:szCs w:val="22"/>
        </w:rPr>
      </w:pPr>
      <w:r>
        <w:rPr>
          <w:sz w:val="22"/>
          <w:szCs w:val="22"/>
        </w:rPr>
        <w:t xml:space="preserve">In line with TSG decisions to go back to a maximum of 6 </w:t>
      </w:r>
      <w:r w:rsidR="004E5010">
        <w:rPr>
          <w:sz w:val="22"/>
          <w:szCs w:val="22"/>
        </w:rPr>
        <w:t xml:space="preserve">regular </w:t>
      </w:r>
      <w:r>
        <w:rPr>
          <w:sz w:val="22"/>
          <w:szCs w:val="22"/>
        </w:rPr>
        <w:t xml:space="preserve">meetings a year and in consultation with TSG chairs and chairs of WGs that had so far 6+ meetings a year the here shown 2020 meeting calendar was established. RAN WGs have those dates already in the 3GPP calendar. Two potential </w:t>
      </w:r>
      <w:r w:rsidR="00D11C3E">
        <w:rPr>
          <w:sz w:val="22"/>
          <w:szCs w:val="22"/>
        </w:rPr>
        <w:t xml:space="preserve">SA2 </w:t>
      </w:r>
      <w:r>
        <w:rPr>
          <w:sz w:val="22"/>
          <w:szCs w:val="22"/>
        </w:rPr>
        <w:t xml:space="preserve">ad hoc meetings are shown, which are to be decided on separately. Those are included in the calendar so that delegates may plan with keeping those dates in mind, i.e. to be </w:t>
      </w:r>
      <w:r w:rsidR="004E5010">
        <w:rPr>
          <w:sz w:val="22"/>
          <w:szCs w:val="22"/>
        </w:rPr>
        <w:t>aware that there might be those</w:t>
      </w:r>
      <w:r w:rsidR="00D11C3E">
        <w:rPr>
          <w:sz w:val="22"/>
          <w:szCs w:val="22"/>
        </w:rPr>
        <w:t xml:space="preserve"> </w:t>
      </w:r>
      <w:r w:rsidR="004E5010">
        <w:rPr>
          <w:sz w:val="22"/>
          <w:szCs w:val="22"/>
        </w:rPr>
        <w:t xml:space="preserve">ad-hoc </w:t>
      </w:r>
      <w:r w:rsidR="00D11C3E">
        <w:rPr>
          <w:sz w:val="22"/>
          <w:szCs w:val="22"/>
        </w:rPr>
        <w:t>meetings.</w:t>
      </w:r>
    </w:p>
    <w:p w:rsidR="00642576" w:rsidRDefault="00D11C3E" w:rsidP="00E56D99">
      <w:pPr>
        <w:spacing w:after="0"/>
        <w:rPr>
          <w:sz w:val="22"/>
          <w:szCs w:val="22"/>
        </w:rPr>
      </w:pPr>
      <w:r>
        <w:rPr>
          <w:sz w:val="22"/>
          <w:szCs w:val="22"/>
        </w:rPr>
        <w:t>The dates are:</w:t>
      </w:r>
    </w:p>
    <w:p w:rsidR="00E56D99" w:rsidRDefault="00E56D99" w:rsidP="00E56D99">
      <w:pPr>
        <w:spacing w:after="0"/>
        <w:rPr>
          <w:sz w:val="22"/>
          <w:szCs w:val="22"/>
        </w:rPr>
      </w:pPr>
      <w:r>
        <w:rPr>
          <w:sz w:val="22"/>
          <w:szCs w:val="22"/>
        </w:rPr>
        <w:t>13.01.2010 – 17.01.2020 potential ad-hoc, only if needed</w:t>
      </w:r>
    </w:p>
    <w:p w:rsidR="00E56D99" w:rsidRDefault="00D11C3E" w:rsidP="00E56D99">
      <w:pPr>
        <w:spacing w:after="0"/>
        <w:rPr>
          <w:sz w:val="22"/>
          <w:szCs w:val="22"/>
        </w:rPr>
      </w:pPr>
      <w:r w:rsidRPr="00E56D99">
        <w:rPr>
          <w:sz w:val="22"/>
          <w:szCs w:val="22"/>
        </w:rPr>
        <w:t xml:space="preserve">24.02.2020 - 28.02.2020 </w:t>
      </w:r>
      <w:r w:rsidR="00E56D99">
        <w:rPr>
          <w:sz w:val="22"/>
          <w:szCs w:val="22"/>
        </w:rPr>
        <w:t>ordinary meeting</w:t>
      </w:r>
    </w:p>
    <w:p w:rsidR="00D11C3E" w:rsidRPr="00E56D99" w:rsidRDefault="00D11C3E" w:rsidP="00E56D99">
      <w:pPr>
        <w:spacing w:after="0"/>
        <w:rPr>
          <w:sz w:val="22"/>
          <w:szCs w:val="22"/>
          <w:lang w:val="en-US"/>
        </w:rPr>
      </w:pPr>
      <w:r w:rsidRPr="00E56D99">
        <w:rPr>
          <w:sz w:val="22"/>
          <w:szCs w:val="22"/>
          <w:lang w:val="en-US"/>
        </w:rPr>
        <w:t xml:space="preserve">20.04.2020 - 24.04.2020 </w:t>
      </w:r>
      <w:r w:rsidR="00E56D99">
        <w:rPr>
          <w:sz w:val="22"/>
          <w:szCs w:val="22"/>
        </w:rPr>
        <w:t>ordinary meeting</w:t>
      </w:r>
    </w:p>
    <w:p w:rsidR="00D11C3E" w:rsidRDefault="00D11C3E" w:rsidP="00E56D99">
      <w:pPr>
        <w:spacing w:after="0"/>
        <w:rPr>
          <w:sz w:val="22"/>
          <w:szCs w:val="22"/>
        </w:rPr>
      </w:pPr>
      <w:r w:rsidRPr="00E56D99">
        <w:rPr>
          <w:sz w:val="22"/>
          <w:szCs w:val="22"/>
          <w:lang w:val="en-US"/>
        </w:rPr>
        <w:t xml:space="preserve">25.05.2020 - 29.05.2020 </w:t>
      </w:r>
      <w:r w:rsidR="00E56D99">
        <w:rPr>
          <w:sz w:val="22"/>
          <w:szCs w:val="22"/>
        </w:rPr>
        <w:t>ordinary meeting</w:t>
      </w:r>
    </w:p>
    <w:p w:rsidR="00E56D99" w:rsidRPr="00E56D99" w:rsidRDefault="00E56D99" w:rsidP="00E56D99">
      <w:pPr>
        <w:spacing w:after="0"/>
        <w:rPr>
          <w:sz w:val="22"/>
          <w:szCs w:val="22"/>
        </w:rPr>
      </w:pPr>
      <w:r>
        <w:rPr>
          <w:sz w:val="22"/>
          <w:szCs w:val="22"/>
        </w:rPr>
        <w:t>13.07.2010 – 17.07.2020 potential ad-hoc, only if needed</w:t>
      </w:r>
    </w:p>
    <w:p w:rsidR="00D11C3E" w:rsidRPr="00E56D99" w:rsidRDefault="00D11C3E" w:rsidP="00E56D99">
      <w:pPr>
        <w:spacing w:after="0"/>
        <w:rPr>
          <w:sz w:val="22"/>
          <w:szCs w:val="22"/>
          <w:lang w:val="en-US"/>
        </w:rPr>
      </w:pPr>
      <w:r w:rsidRPr="00E56D99">
        <w:rPr>
          <w:sz w:val="22"/>
          <w:szCs w:val="22"/>
          <w:lang w:val="en-US"/>
        </w:rPr>
        <w:t xml:space="preserve">24.08.2020 - 28.08.2020 </w:t>
      </w:r>
      <w:r w:rsidR="00E56D99">
        <w:rPr>
          <w:sz w:val="22"/>
          <w:szCs w:val="22"/>
        </w:rPr>
        <w:t>ordinary meeting</w:t>
      </w:r>
    </w:p>
    <w:p w:rsidR="00D11C3E" w:rsidRPr="005B69C8" w:rsidRDefault="00D11C3E" w:rsidP="00E56D99">
      <w:pPr>
        <w:spacing w:after="0"/>
        <w:rPr>
          <w:sz w:val="22"/>
          <w:szCs w:val="22"/>
          <w:lang w:val="en-US"/>
        </w:rPr>
      </w:pPr>
      <w:r w:rsidRPr="005B69C8">
        <w:rPr>
          <w:sz w:val="22"/>
          <w:szCs w:val="22"/>
          <w:lang w:val="en-US"/>
        </w:rPr>
        <w:t xml:space="preserve">12.10.2020 - 16.10.2020 </w:t>
      </w:r>
      <w:r w:rsidR="00E56D99">
        <w:rPr>
          <w:sz w:val="22"/>
          <w:szCs w:val="22"/>
        </w:rPr>
        <w:t>ordinary meeting</w:t>
      </w:r>
    </w:p>
    <w:p w:rsidR="00D11C3E" w:rsidRPr="00E56D99" w:rsidRDefault="00D11C3E" w:rsidP="00E56D99">
      <w:pPr>
        <w:spacing w:after="0"/>
        <w:rPr>
          <w:sz w:val="22"/>
          <w:szCs w:val="22"/>
        </w:rPr>
      </w:pPr>
      <w:r w:rsidRPr="00E56D99">
        <w:rPr>
          <w:sz w:val="22"/>
          <w:szCs w:val="22"/>
        </w:rPr>
        <w:t xml:space="preserve">16.11.2020 - 20.11.2020 </w:t>
      </w:r>
      <w:r w:rsidR="00E56D99">
        <w:rPr>
          <w:sz w:val="22"/>
          <w:szCs w:val="22"/>
        </w:rPr>
        <w:t>ordinary meeting</w:t>
      </w:r>
    </w:p>
    <w:p w:rsidR="00D11C3E" w:rsidRDefault="00D11C3E" w:rsidP="00E56D99">
      <w:pPr>
        <w:spacing w:after="0"/>
        <w:rPr>
          <w:sz w:val="22"/>
          <w:szCs w:val="22"/>
        </w:rPr>
      </w:pPr>
    </w:p>
    <w:p w:rsidR="00D97E3D" w:rsidRPr="00D97E3D" w:rsidRDefault="00D11C3E" w:rsidP="00D97E3D">
      <w:pPr>
        <w:rPr>
          <w:sz w:val="22"/>
          <w:szCs w:val="22"/>
        </w:rPr>
      </w:pPr>
      <w:r w:rsidRPr="00D11C3E">
        <w:rPr>
          <w:noProof/>
          <w:sz w:val="22"/>
          <w:szCs w:val="22"/>
          <w:lang w:val="de-DE" w:eastAsia="de-DE"/>
        </w:rPr>
        <w:drawing>
          <wp:inline distT="0" distB="0" distL="0" distR="0">
            <wp:extent cx="6120130" cy="3554127"/>
            <wp:effectExtent l="0" t="0" r="0" b="8255"/>
            <wp:docPr id="1" name="Picture 1" descr="D:\Franks\#130 West Palm Beach\Calendar 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ranks\#130 West Palm Beach\Calendar 20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554127"/>
                    </a:xfrm>
                    <a:prstGeom prst="rect">
                      <a:avLst/>
                    </a:prstGeom>
                    <a:noFill/>
                    <a:ln>
                      <a:noFill/>
                    </a:ln>
                  </pic:spPr>
                </pic:pic>
              </a:graphicData>
            </a:graphic>
          </wp:inline>
        </w:drawing>
      </w:r>
    </w:p>
    <w:sectPr w:rsidR="00D97E3D" w:rsidRPr="00D97E3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503" w:rsidRDefault="007C6503">
      <w:r>
        <w:separator/>
      </w:r>
    </w:p>
    <w:p w:rsidR="007C6503" w:rsidRDefault="007C6503"/>
  </w:endnote>
  <w:endnote w:type="continuationSeparator" w:id="0">
    <w:p w:rsidR="007C6503" w:rsidRDefault="007C6503">
      <w:r>
        <w:continuationSeparator/>
      </w:r>
    </w:p>
    <w:p w:rsidR="007C6503" w:rsidRDefault="007C6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FCF" w:rsidRDefault="00F76FCF">
    <w:pPr>
      <w:framePr w:w="646" w:h="244" w:hRule="exact" w:wrap="around" w:vAnchor="text" w:hAnchor="margin" w:y="-5"/>
      <w:rPr>
        <w:rFonts w:ascii="Arial" w:hAnsi="Arial" w:cs="Arial"/>
        <w:b/>
        <w:bCs/>
        <w:i/>
        <w:iCs/>
        <w:sz w:val="18"/>
      </w:rPr>
    </w:pPr>
    <w:r>
      <w:rPr>
        <w:rFonts w:ascii="Arial" w:hAnsi="Arial" w:cs="Arial"/>
        <w:b/>
        <w:bCs/>
        <w:i/>
        <w:iCs/>
        <w:sz w:val="18"/>
      </w:rPr>
      <w:t>3GPP</w:t>
    </w:r>
  </w:p>
  <w:p w:rsidR="00F76FCF" w:rsidRDefault="00F76FC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76FCF" w:rsidRDefault="00F76F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503" w:rsidRDefault="007C6503">
      <w:r>
        <w:separator/>
      </w:r>
    </w:p>
    <w:p w:rsidR="007C6503" w:rsidRDefault="007C6503"/>
  </w:footnote>
  <w:footnote w:type="continuationSeparator" w:id="0">
    <w:p w:rsidR="007C6503" w:rsidRDefault="007C6503">
      <w:r>
        <w:continuationSeparator/>
      </w:r>
    </w:p>
    <w:p w:rsidR="007C6503" w:rsidRDefault="007C65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FCF" w:rsidRDefault="00F76FCF"/>
  <w:p w:rsidR="00F76FCF" w:rsidRDefault="00F76F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FCF" w:rsidRDefault="00F76FC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76FCF" w:rsidRDefault="00F76FC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64C1">
      <w:rPr>
        <w:rFonts w:ascii="Arial" w:hAnsi="Arial" w:cs="Arial"/>
        <w:b/>
        <w:bCs/>
        <w:noProof/>
        <w:sz w:val="18"/>
      </w:rPr>
      <w:t>1</w:t>
    </w:r>
    <w:r>
      <w:rPr>
        <w:rFonts w:ascii="Arial" w:hAnsi="Arial" w:cs="Arial"/>
        <w:b/>
        <w:bCs/>
        <w:sz w:val="18"/>
      </w:rPr>
      <w:fldChar w:fldCharType="end"/>
    </w:r>
  </w:p>
  <w:p w:rsidR="00F76FCF" w:rsidRDefault="00F76F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E3129D3"/>
    <w:multiLevelType w:val="hybridMultilevel"/>
    <w:tmpl w:val="926E0E52"/>
    <w:lvl w:ilvl="0" w:tplc="8770376C">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6A7014"/>
    <w:multiLevelType w:val="hybridMultilevel"/>
    <w:tmpl w:val="11228D3E"/>
    <w:lvl w:ilvl="0" w:tplc="10083EF8">
      <w:start w:val="1"/>
      <w:numFmt w:val="bullet"/>
      <w:lvlText w:val="–"/>
      <w:lvlJc w:val="left"/>
      <w:pPr>
        <w:tabs>
          <w:tab w:val="num" w:pos="360"/>
        </w:tabs>
        <w:ind w:left="360" w:hanging="360"/>
      </w:pPr>
      <w:rPr>
        <w:rFonts w:ascii="Ericsson Capital TT" w:hAnsi="Ericsson Capital TT" w:hint="default"/>
      </w:rPr>
    </w:lvl>
    <w:lvl w:ilvl="1" w:tplc="3A3C9584">
      <w:start w:val="1"/>
      <w:numFmt w:val="bullet"/>
      <w:lvlText w:val="–"/>
      <w:lvlJc w:val="left"/>
      <w:pPr>
        <w:tabs>
          <w:tab w:val="num" w:pos="1080"/>
        </w:tabs>
        <w:ind w:left="1080" w:hanging="360"/>
      </w:pPr>
      <w:rPr>
        <w:rFonts w:ascii="Ericsson Capital TT" w:hAnsi="Ericsson Capital TT" w:hint="default"/>
      </w:rPr>
    </w:lvl>
    <w:lvl w:ilvl="2" w:tplc="7870E242" w:tentative="1">
      <w:start w:val="1"/>
      <w:numFmt w:val="bullet"/>
      <w:lvlText w:val="–"/>
      <w:lvlJc w:val="left"/>
      <w:pPr>
        <w:tabs>
          <w:tab w:val="num" w:pos="1800"/>
        </w:tabs>
        <w:ind w:left="1800" w:hanging="360"/>
      </w:pPr>
      <w:rPr>
        <w:rFonts w:ascii="Ericsson Capital TT" w:hAnsi="Ericsson Capital TT" w:hint="default"/>
      </w:rPr>
    </w:lvl>
    <w:lvl w:ilvl="3" w:tplc="A19A0336" w:tentative="1">
      <w:start w:val="1"/>
      <w:numFmt w:val="bullet"/>
      <w:lvlText w:val="–"/>
      <w:lvlJc w:val="left"/>
      <w:pPr>
        <w:tabs>
          <w:tab w:val="num" w:pos="2520"/>
        </w:tabs>
        <w:ind w:left="2520" w:hanging="360"/>
      </w:pPr>
      <w:rPr>
        <w:rFonts w:ascii="Ericsson Capital TT" w:hAnsi="Ericsson Capital TT" w:hint="default"/>
      </w:rPr>
    </w:lvl>
    <w:lvl w:ilvl="4" w:tplc="AA38DBBE" w:tentative="1">
      <w:start w:val="1"/>
      <w:numFmt w:val="bullet"/>
      <w:lvlText w:val="–"/>
      <w:lvlJc w:val="left"/>
      <w:pPr>
        <w:tabs>
          <w:tab w:val="num" w:pos="3240"/>
        </w:tabs>
        <w:ind w:left="3240" w:hanging="360"/>
      </w:pPr>
      <w:rPr>
        <w:rFonts w:ascii="Ericsson Capital TT" w:hAnsi="Ericsson Capital TT" w:hint="default"/>
      </w:rPr>
    </w:lvl>
    <w:lvl w:ilvl="5" w:tplc="AB0C750E" w:tentative="1">
      <w:start w:val="1"/>
      <w:numFmt w:val="bullet"/>
      <w:lvlText w:val="–"/>
      <w:lvlJc w:val="left"/>
      <w:pPr>
        <w:tabs>
          <w:tab w:val="num" w:pos="3960"/>
        </w:tabs>
        <w:ind w:left="3960" w:hanging="360"/>
      </w:pPr>
      <w:rPr>
        <w:rFonts w:ascii="Ericsson Capital TT" w:hAnsi="Ericsson Capital TT" w:hint="default"/>
      </w:rPr>
    </w:lvl>
    <w:lvl w:ilvl="6" w:tplc="028297E4" w:tentative="1">
      <w:start w:val="1"/>
      <w:numFmt w:val="bullet"/>
      <w:lvlText w:val="–"/>
      <w:lvlJc w:val="left"/>
      <w:pPr>
        <w:tabs>
          <w:tab w:val="num" w:pos="4680"/>
        </w:tabs>
        <w:ind w:left="4680" w:hanging="360"/>
      </w:pPr>
      <w:rPr>
        <w:rFonts w:ascii="Ericsson Capital TT" w:hAnsi="Ericsson Capital TT" w:hint="default"/>
      </w:rPr>
    </w:lvl>
    <w:lvl w:ilvl="7" w:tplc="A3742BD0" w:tentative="1">
      <w:start w:val="1"/>
      <w:numFmt w:val="bullet"/>
      <w:lvlText w:val="–"/>
      <w:lvlJc w:val="left"/>
      <w:pPr>
        <w:tabs>
          <w:tab w:val="num" w:pos="5400"/>
        </w:tabs>
        <w:ind w:left="5400" w:hanging="360"/>
      </w:pPr>
      <w:rPr>
        <w:rFonts w:ascii="Ericsson Capital TT" w:hAnsi="Ericsson Capital TT" w:hint="default"/>
      </w:rPr>
    </w:lvl>
    <w:lvl w:ilvl="8" w:tplc="50289B66" w:tentative="1">
      <w:start w:val="1"/>
      <w:numFmt w:val="bullet"/>
      <w:lvlText w:val="–"/>
      <w:lvlJc w:val="left"/>
      <w:pPr>
        <w:tabs>
          <w:tab w:val="num" w:pos="6120"/>
        </w:tabs>
        <w:ind w:left="6120" w:hanging="360"/>
      </w:pPr>
      <w:rPr>
        <w:rFonts w:ascii="Ericsson Capital TT" w:hAnsi="Ericsson Capital TT"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820ED2"/>
    <w:multiLevelType w:val="hybridMultilevel"/>
    <w:tmpl w:val="4D5AC800"/>
    <w:lvl w:ilvl="0" w:tplc="3CBE9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D9795A"/>
    <w:multiLevelType w:val="hybridMultilevel"/>
    <w:tmpl w:val="A3BCEC78"/>
    <w:lvl w:ilvl="0" w:tplc="56487164">
      <w:start w:val="1"/>
      <w:numFmt w:val="decimal"/>
      <w:lvlText w:val="[REF-%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FC6EE6"/>
    <w:multiLevelType w:val="hybridMultilevel"/>
    <w:tmpl w:val="62223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1B0F20"/>
    <w:multiLevelType w:val="hybridMultilevel"/>
    <w:tmpl w:val="11624800"/>
    <w:lvl w:ilvl="0" w:tplc="7474FDF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7D717A"/>
    <w:multiLevelType w:val="hybridMultilevel"/>
    <w:tmpl w:val="3CBC6BCC"/>
    <w:lvl w:ilvl="0" w:tplc="0C4C1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4214C"/>
    <w:multiLevelType w:val="hybridMultilevel"/>
    <w:tmpl w:val="138423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6AD82088"/>
    <w:multiLevelType w:val="hybridMultilevel"/>
    <w:tmpl w:val="7396E31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5"/>
  </w:num>
  <w:num w:numId="7">
    <w:abstractNumId w:val="14"/>
  </w:num>
  <w:num w:numId="8">
    <w:abstractNumId w:val="23"/>
  </w:num>
  <w:num w:numId="9">
    <w:abstractNumId w:val="22"/>
  </w:num>
  <w:num w:numId="10">
    <w:abstractNumId w:val="17"/>
  </w:num>
  <w:num w:numId="11">
    <w:abstractNumId w:val="13"/>
  </w:num>
  <w:num w:numId="12">
    <w:abstractNumId w:val="32"/>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2"/>
  </w:num>
  <w:num w:numId="27">
    <w:abstractNumId w:val="25"/>
  </w:num>
  <w:num w:numId="28">
    <w:abstractNumId w:val="19"/>
  </w:num>
  <w:num w:numId="29">
    <w:abstractNumId w:val="18"/>
  </w:num>
  <w:num w:numId="30">
    <w:abstractNumId w:val="16"/>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33"/>
    <w:rsid w:val="00004D38"/>
    <w:rsid w:val="0000590B"/>
    <w:rsid w:val="00013E75"/>
    <w:rsid w:val="0001664C"/>
    <w:rsid w:val="00020903"/>
    <w:rsid w:val="00021C45"/>
    <w:rsid w:val="000222BA"/>
    <w:rsid w:val="000246A9"/>
    <w:rsid w:val="00036210"/>
    <w:rsid w:val="00037E3E"/>
    <w:rsid w:val="00050D8A"/>
    <w:rsid w:val="00052498"/>
    <w:rsid w:val="000543B2"/>
    <w:rsid w:val="00055F99"/>
    <w:rsid w:val="00064883"/>
    <w:rsid w:val="00070492"/>
    <w:rsid w:val="000742EA"/>
    <w:rsid w:val="00077CA5"/>
    <w:rsid w:val="00077D47"/>
    <w:rsid w:val="000850FC"/>
    <w:rsid w:val="000900E1"/>
    <w:rsid w:val="00090400"/>
    <w:rsid w:val="0009094F"/>
    <w:rsid w:val="00091645"/>
    <w:rsid w:val="00092780"/>
    <w:rsid w:val="000945E5"/>
    <w:rsid w:val="0009563A"/>
    <w:rsid w:val="000957C5"/>
    <w:rsid w:val="000D6D4C"/>
    <w:rsid w:val="000E4E9D"/>
    <w:rsid w:val="000E712D"/>
    <w:rsid w:val="000E7302"/>
    <w:rsid w:val="000F3D07"/>
    <w:rsid w:val="000F6893"/>
    <w:rsid w:val="00100A0A"/>
    <w:rsid w:val="00101DD1"/>
    <w:rsid w:val="0010441B"/>
    <w:rsid w:val="00104E34"/>
    <w:rsid w:val="001054DA"/>
    <w:rsid w:val="0011078F"/>
    <w:rsid w:val="001147AF"/>
    <w:rsid w:val="00122320"/>
    <w:rsid w:val="00122455"/>
    <w:rsid w:val="00122887"/>
    <w:rsid w:val="00123BEA"/>
    <w:rsid w:val="00125CFE"/>
    <w:rsid w:val="00126CD2"/>
    <w:rsid w:val="001348B5"/>
    <w:rsid w:val="00137DA6"/>
    <w:rsid w:val="00140A1C"/>
    <w:rsid w:val="001536D1"/>
    <w:rsid w:val="00155D0C"/>
    <w:rsid w:val="0016034B"/>
    <w:rsid w:val="00160CB6"/>
    <w:rsid w:val="0016629F"/>
    <w:rsid w:val="00166FC0"/>
    <w:rsid w:val="00171F32"/>
    <w:rsid w:val="00177A80"/>
    <w:rsid w:val="00177F27"/>
    <w:rsid w:val="00183953"/>
    <w:rsid w:val="00187E85"/>
    <w:rsid w:val="00191501"/>
    <w:rsid w:val="00192678"/>
    <w:rsid w:val="00195502"/>
    <w:rsid w:val="001A22A9"/>
    <w:rsid w:val="001B25EB"/>
    <w:rsid w:val="001B50C9"/>
    <w:rsid w:val="001B6731"/>
    <w:rsid w:val="001B6DAA"/>
    <w:rsid w:val="001C32E0"/>
    <w:rsid w:val="001C363E"/>
    <w:rsid w:val="001C5620"/>
    <w:rsid w:val="001D02F2"/>
    <w:rsid w:val="001D0906"/>
    <w:rsid w:val="001D18D7"/>
    <w:rsid w:val="001D4FCC"/>
    <w:rsid w:val="001E1D20"/>
    <w:rsid w:val="001F1013"/>
    <w:rsid w:val="001F21B2"/>
    <w:rsid w:val="001F5569"/>
    <w:rsid w:val="001F6D56"/>
    <w:rsid w:val="001F6DB3"/>
    <w:rsid w:val="001F7289"/>
    <w:rsid w:val="00200B62"/>
    <w:rsid w:val="00202192"/>
    <w:rsid w:val="0020728E"/>
    <w:rsid w:val="00213137"/>
    <w:rsid w:val="0021367B"/>
    <w:rsid w:val="002154CD"/>
    <w:rsid w:val="00216BE9"/>
    <w:rsid w:val="00216D99"/>
    <w:rsid w:val="00221633"/>
    <w:rsid w:val="00223C26"/>
    <w:rsid w:val="00224866"/>
    <w:rsid w:val="002375BF"/>
    <w:rsid w:val="002450DE"/>
    <w:rsid w:val="00246A03"/>
    <w:rsid w:val="00247B02"/>
    <w:rsid w:val="00250DAD"/>
    <w:rsid w:val="00253168"/>
    <w:rsid w:val="00253453"/>
    <w:rsid w:val="00253BD7"/>
    <w:rsid w:val="002540C7"/>
    <w:rsid w:val="00257BB5"/>
    <w:rsid w:val="00265A58"/>
    <w:rsid w:val="00271BAB"/>
    <w:rsid w:val="002776BC"/>
    <w:rsid w:val="002846C8"/>
    <w:rsid w:val="0028744B"/>
    <w:rsid w:val="00287EF5"/>
    <w:rsid w:val="00290CEB"/>
    <w:rsid w:val="00292913"/>
    <w:rsid w:val="00294EA3"/>
    <w:rsid w:val="002952A9"/>
    <w:rsid w:val="002B604E"/>
    <w:rsid w:val="002B63FB"/>
    <w:rsid w:val="002B7A0B"/>
    <w:rsid w:val="002C3707"/>
    <w:rsid w:val="002C5463"/>
    <w:rsid w:val="002C5BC8"/>
    <w:rsid w:val="002C6932"/>
    <w:rsid w:val="002C6FB7"/>
    <w:rsid w:val="002D0297"/>
    <w:rsid w:val="002D16F7"/>
    <w:rsid w:val="002D2824"/>
    <w:rsid w:val="002D3CB4"/>
    <w:rsid w:val="002D5664"/>
    <w:rsid w:val="002D5D3B"/>
    <w:rsid w:val="002E0398"/>
    <w:rsid w:val="002E7110"/>
    <w:rsid w:val="002E7C6F"/>
    <w:rsid w:val="002F0599"/>
    <w:rsid w:val="002F0D81"/>
    <w:rsid w:val="00304371"/>
    <w:rsid w:val="0031505F"/>
    <w:rsid w:val="003167E4"/>
    <w:rsid w:val="00317C1E"/>
    <w:rsid w:val="00321DEF"/>
    <w:rsid w:val="00323261"/>
    <w:rsid w:val="00325182"/>
    <w:rsid w:val="003258BF"/>
    <w:rsid w:val="00330B0D"/>
    <w:rsid w:val="0033319D"/>
    <w:rsid w:val="003360F2"/>
    <w:rsid w:val="00337261"/>
    <w:rsid w:val="003379EA"/>
    <w:rsid w:val="003424FC"/>
    <w:rsid w:val="0034430F"/>
    <w:rsid w:val="003521FA"/>
    <w:rsid w:val="00353A7B"/>
    <w:rsid w:val="003553E9"/>
    <w:rsid w:val="00356A19"/>
    <w:rsid w:val="00360518"/>
    <w:rsid w:val="00361EAF"/>
    <w:rsid w:val="0036205C"/>
    <w:rsid w:val="00362D75"/>
    <w:rsid w:val="00372767"/>
    <w:rsid w:val="00373F38"/>
    <w:rsid w:val="00374E56"/>
    <w:rsid w:val="003768FC"/>
    <w:rsid w:val="00381E58"/>
    <w:rsid w:val="0038208C"/>
    <w:rsid w:val="0038366D"/>
    <w:rsid w:val="00383AEA"/>
    <w:rsid w:val="0039020F"/>
    <w:rsid w:val="00393258"/>
    <w:rsid w:val="00393D0A"/>
    <w:rsid w:val="00395525"/>
    <w:rsid w:val="00397658"/>
    <w:rsid w:val="003A2BE4"/>
    <w:rsid w:val="003A5BF9"/>
    <w:rsid w:val="003A651E"/>
    <w:rsid w:val="003A74AF"/>
    <w:rsid w:val="003B404E"/>
    <w:rsid w:val="003B4788"/>
    <w:rsid w:val="003C109D"/>
    <w:rsid w:val="003C24C7"/>
    <w:rsid w:val="003C33C0"/>
    <w:rsid w:val="003C7639"/>
    <w:rsid w:val="003C7D55"/>
    <w:rsid w:val="003D2AFC"/>
    <w:rsid w:val="003D3985"/>
    <w:rsid w:val="003E234E"/>
    <w:rsid w:val="003E3B76"/>
    <w:rsid w:val="003F12D4"/>
    <w:rsid w:val="003F6C2F"/>
    <w:rsid w:val="003F797E"/>
    <w:rsid w:val="00400D25"/>
    <w:rsid w:val="004029E5"/>
    <w:rsid w:val="00406837"/>
    <w:rsid w:val="0041029E"/>
    <w:rsid w:val="00415638"/>
    <w:rsid w:val="00416EB9"/>
    <w:rsid w:val="0042220F"/>
    <w:rsid w:val="00433F37"/>
    <w:rsid w:val="00435498"/>
    <w:rsid w:val="004366BB"/>
    <w:rsid w:val="0043772A"/>
    <w:rsid w:val="00440983"/>
    <w:rsid w:val="00442412"/>
    <w:rsid w:val="0044789D"/>
    <w:rsid w:val="0045476C"/>
    <w:rsid w:val="00454F34"/>
    <w:rsid w:val="004561DF"/>
    <w:rsid w:val="00462CE2"/>
    <w:rsid w:val="00465566"/>
    <w:rsid w:val="004671CD"/>
    <w:rsid w:val="00467FF2"/>
    <w:rsid w:val="00473C84"/>
    <w:rsid w:val="00474B2E"/>
    <w:rsid w:val="00477CAC"/>
    <w:rsid w:val="004806DE"/>
    <w:rsid w:val="00481A1A"/>
    <w:rsid w:val="00481DF9"/>
    <w:rsid w:val="00485BD7"/>
    <w:rsid w:val="004927A0"/>
    <w:rsid w:val="004934E0"/>
    <w:rsid w:val="004959C7"/>
    <w:rsid w:val="004A2E8B"/>
    <w:rsid w:val="004A63B0"/>
    <w:rsid w:val="004A7913"/>
    <w:rsid w:val="004B063A"/>
    <w:rsid w:val="004B31D9"/>
    <w:rsid w:val="004B47C8"/>
    <w:rsid w:val="004B5C1D"/>
    <w:rsid w:val="004C26CB"/>
    <w:rsid w:val="004C3042"/>
    <w:rsid w:val="004C326B"/>
    <w:rsid w:val="004C34C8"/>
    <w:rsid w:val="004C7B11"/>
    <w:rsid w:val="004C7F23"/>
    <w:rsid w:val="004D037D"/>
    <w:rsid w:val="004D1174"/>
    <w:rsid w:val="004D3A9C"/>
    <w:rsid w:val="004E28F1"/>
    <w:rsid w:val="004E3178"/>
    <w:rsid w:val="004E3B00"/>
    <w:rsid w:val="004E5010"/>
    <w:rsid w:val="004F416A"/>
    <w:rsid w:val="004F4D1D"/>
    <w:rsid w:val="004F61BC"/>
    <w:rsid w:val="004F6899"/>
    <w:rsid w:val="004F7AD9"/>
    <w:rsid w:val="00504779"/>
    <w:rsid w:val="0050676B"/>
    <w:rsid w:val="005108F7"/>
    <w:rsid w:val="00513CBA"/>
    <w:rsid w:val="00514177"/>
    <w:rsid w:val="00516CC7"/>
    <w:rsid w:val="00521C00"/>
    <w:rsid w:val="005245E7"/>
    <w:rsid w:val="005326B5"/>
    <w:rsid w:val="00537275"/>
    <w:rsid w:val="00537657"/>
    <w:rsid w:val="005426B9"/>
    <w:rsid w:val="00542B38"/>
    <w:rsid w:val="00544179"/>
    <w:rsid w:val="005441D3"/>
    <w:rsid w:val="0054438B"/>
    <w:rsid w:val="0054485B"/>
    <w:rsid w:val="005509C5"/>
    <w:rsid w:val="00553DF1"/>
    <w:rsid w:val="00554059"/>
    <w:rsid w:val="005547D2"/>
    <w:rsid w:val="005603FC"/>
    <w:rsid w:val="005606CC"/>
    <w:rsid w:val="00565FF4"/>
    <w:rsid w:val="005678C9"/>
    <w:rsid w:val="00570C79"/>
    <w:rsid w:val="005713C6"/>
    <w:rsid w:val="005732B6"/>
    <w:rsid w:val="00580D93"/>
    <w:rsid w:val="00582684"/>
    <w:rsid w:val="00583812"/>
    <w:rsid w:val="00584E85"/>
    <w:rsid w:val="00593D34"/>
    <w:rsid w:val="005B248A"/>
    <w:rsid w:val="005B6104"/>
    <w:rsid w:val="005B632C"/>
    <w:rsid w:val="005B69C8"/>
    <w:rsid w:val="005C1188"/>
    <w:rsid w:val="005C6658"/>
    <w:rsid w:val="005C67F9"/>
    <w:rsid w:val="005D150D"/>
    <w:rsid w:val="005D3BE1"/>
    <w:rsid w:val="005D5C80"/>
    <w:rsid w:val="005E189F"/>
    <w:rsid w:val="005E1BE4"/>
    <w:rsid w:val="005E329F"/>
    <w:rsid w:val="005E4310"/>
    <w:rsid w:val="005E44C2"/>
    <w:rsid w:val="005E6BC6"/>
    <w:rsid w:val="005F3D82"/>
    <w:rsid w:val="006031DB"/>
    <w:rsid w:val="00603B37"/>
    <w:rsid w:val="00620294"/>
    <w:rsid w:val="00620AD6"/>
    <w:rsid w:val="006274B3"/>
    <w:rsid w:val="00631239"/>
    <w:rsid w:val="00635C07"/>
    <w:rsid w:val="0063622A"/>
    <w:rsid w:val="00637091"/>
    <w:rsid w:val="006411D9"/>
    <w:rsid w:val="00642576"/>
    <w:rsid w:val="00643111"/>
    <w:rsid w:val="00643A7C"/>
    <w:rsid w:val="0065006B"/>
    <w:rsid w:val="00653419"/>
    <w:rsid w:val="0065413B"/>
    <w:rsid w:val="0065422E"/>
    <w:rsid w:val="00654B2B"/>
    <w:rsid w:val="006612B2"/>
    <w:rsid w:val="00662361"/>
    <w:rsid w:val="00674921"/>
    <w:rsid w:val="00674FAC"/>
    <w:rsid w:val="006807CA"/>
    <w:rsid w:val="00681662"/>
    <w:rsid w:val="0068264D"/>
    <w:rsid w:val="006850D0"/>
    <w:rsid w:val="006868ED"/>
    <w:rsid w:val="00690241"/>
    <w:rsid w:val="006908F7"/>
    <w:rsid w:val="006920A2"/>
    <w:rsid w:val="006927A9"/>
    <w:rsid w:val="00692A03"/>
    <w:rsid w:val="006A33EA"/>
    <w:rsid w:val="006A67AB"/>
    <w:rsid w:val="006A7064"/>
    <w:rsid w:val="006A7520"/>
    <w:rsid w:val="006A7601"/>
    <w:rsid w:val="006B11F4"/>
    <w:rsid w:val="006B325A"/>
    <w:rsid w:val="006B6C5E"/>
    <w:rsid w:val="006C083C"/>
    <w:rsid w:val="006C1349"/>
    <w:rsid w:val="006C5698"/>
    <w:rsid w:val="006C7C17"/>
    <w:rsid w:val="006D7B7A"/>
    <w:rsid w:val="006E016D"/>
    <w:rsid w:val="006E0296"/>
    <w:rsid w:val="006E15D1"/>
    <w:rsid w:val="006E77F2"/>
    <w:rsid w:val="006F7744"/>
    <w:rsid w:val="006F7A20"/>
    <w:rsid w:val="00705A45"/>
    <w:rsid w:val="0070707B"/>
    <w:rsid w:val="007070AD"/>
    <w:rsid w:val="007108D1"/>
    <w:rsid w:val="00711101"/>
    <w:rsid w:val="00712A01"/>
    <w:rsid w:val="00713B7D"/>
    <w:rsid w:val="00723F24"/>
    <w:rsid w:val="007271AD"/>
    <w:rsid w:val="007305E3"/>
    <w:rsid w:val="0073482C"/>
    <w:rsid w:val="00735519"/>
    <w:rsid w:val="00735F14"/>
    <w:rsid w:val="0074077F"/>
    <w:rsid w:val="007456C0"/>
    <w:rsid w:val="007512DD"/>
    <w:rsid w:val="00761AF0"/>
    <w:rsid w:val="00762B07"/>
    <w:rsid w:val="0076606E"/>
    <w:rsid w:val="00767057"/>
    <w:rsid w:val="00771A17"/>
    <w:rsid w:val="00772103"/>
    <w:rsid w:val="00777078"/>
    <w:rsid w:val="00785BEA"/>
    <w:rsid w:val="007869D2"/>
    <w:rsid w:val="00790B7F"/>
    <w:rsid w:val="007960F9"/>
    <w:rsid w:val="007A2BE9"/>
    <w:rsid w:val="007A4F2A"/>
    <w:rsid w:val="007A7168"/>
    <w:rsid w:val="007A794E"/>
    <w:rsid w:val="007B2CD7"/>
    <w:rsid w:val="007C18CE"/>
    <w:rsid w:val="007C2993"/>
    <w:rsid w:val="007C3DE8"/>
    <w:rsid w:val="007C4774"/>
    <w:rsid w:val="007C5239"/>
    <w:rsid w:val="007C6503"/>
    <w:rsid w:val="007D3803"/>
    <w:rsid w:val="007E17B8"/>
    <w:rsid w:val="007E54D7"/>
    <w:rsid w:val="007E5760"/>
    <w:rsid w:val="007F1380"/>
    <w:rsid w:val="007F2E00"/>
    <w:rsid w:val="007F51C9"/>
    <w:rsid w:val="00802441"/>
    <w:rsid w:val="00806541"/>
    <w:rsid w:val="00806722"/>
    <w:rsid w:val="008074F3"/>
    <w:rsid w:val="00817841"/>
    <w:rsid w:val="00836C38"/>
    <w:rsid w:val="008536E3"/>
    <w:rsid w:val="00856A2C"/>
    <w:rsid w:val="00857AB6"/>
    <w:rsid w:val="008648BA"/>
    <w:rsid w:val="00873273"/>
    <w:rsid w:val="008738F0"/>
    <w:rsid w:val="00875AD0"/>
    <w:rsid w:val="00875BF5"/>
    <w:rsid w:val="0088275E"/>
    <w:rsid w:val="00883A82"/>
    <w:rsid w:val="00884616"/>
    <w:rsid w:val="008846A4"/>
    <w:rsid w:val="00886125"/>
    <w:rsid w:val="00886873"/>
    <w:rsid w:val="00886F91"/>
    <w:rsid w:val="00891706"/>
    <w:rsid w:val="00892E12"/>
    <w:rsid w:val="008958A5"/>
    <w:rsid w:val="00895C63"/>
    <w:rsid w:val="00896618"/>
    <w:rsid w:val="008A0153"/>
    <w:rsid w:val="008A0913"/>
    <w:rsid w:val="008A2B5D"/>
    <w:rsid w:val="008B0E13"/>
    <w:rsid w:val="008B15CA"/>
    <w:rsid w:val="008B1A09"/>
    <w:rsid w:val="008B438A"/>
    <w:rsid w:val="008B5692"/>
    <w:rsid w:val="008B7224"/>
    <w:rsid w:val="008B72F9"/>
    <w:rsid w:val="008C0603"/>
    <w:rsid w:val="008C401B"/>
    <w:rsid w:val="008C462C"/>
    <w:rsid w:val="008D0C0A"/>
    <w:rsid w:val="008D2787"/>
    <w:rsid w:val="008E18D4"/>
    <w:rsid w:val="008E31E6"/>
    <w:rsid w:val="008E68AC"/>
    <w:rsid w:val="008F0AD3"/>
    <w:rsid w:val="00901EBA"/>
    <w:rsid w:val="00902875"/>
    <w:rsid w:val="00904AD1"/>
    <w:rsid w:val="0090799C"/>
    <w:rsid w:val="00907C46"/>
    <w:rsid w:val="00910E42"/>
    <w:rsid w:val="00911417"/>
    <w:rsid w:val="00912CDF"/>
    <w:rsid w:val="0091628B"/>
    <w:rsid w:val="00922C68"/>
    <w:rsid w:val="00922D7A"/>
    <w:rsid w:val="00922E2B"/>
    <w:rsid w:val="00923750"/>
    <w:rsid w:val="00924410"/>
    <w:rsid w:val="00925D94"/>
    <w:rsid w:val="0092627A"/>
    <w:rsid w:val="0093234B"/>
    <w:rsid w:val="009325CC"/>
    <w:rsid w:val="009400D4"/>
    <w:rsid w:val="00944DF5"/>
    <w:rsid w:val="00957F1D"/>
    <w:rsid w:val="009654FD"/>
    <w:rsid w:val="00980BE7"/>
    <w:rsid w:val="00981E63"/>
    <w:rsid w:val="0098403E"/>
    <w:rsid w:val="009871CA"/>
    <w:rsid w:val="00994A13"/>
    <w:rsid w:val="0099691F"/>
    <w:rsid w:val="009A5D84"/>
    <w:rsid w:val="009B2E2C"/>
    <w:rsid w:val="009B35FE"/>
    <w:rsid w:val="009C0261"/>
    <w:rsid w:val="009C35E0"/>
    <w:rsid w:val="009C719A"/>
    <w:rsid w:val="009D06DA"/>
    <w:rsid w:val="009D1708"/>
    <w:rsid w:val="009D3655"/>
    <w:rsid w:val="009D3BD8"/>
    <w:rsid w:val="009D5224"/>
    <w:rsid w:val="009D5E0B"/>
    <w:rsid w:val="009E04E7"/>
    <w:rsid w:val="009E3706"/>
    <w:rsid w:val="009E70E8"/>
    <w:rsid w:val="009F2A33"/>
    <w:rsid w:val="009F4670"/>
    <w:rsid w:val="009F6683"/>
    <w:rsid w:val="00A024C2"/>
    <w:rsid w:val="00A065C0"/>
    <w:rsid w:val="00A10B12"/>
    <w:rsid w:val="00A11C94"/>
    <w:rsid w:val="00A133E2"/>
    <w:rsid w:val="00A17B77"/>
    <w:rsid w:val="00A17C5D"/>
    <w:rsid w:val="00A228AD"/>
    <w:rsid w:val="00A30A3C"/>
    <w:rsid w:val="00A31946"/>
    <w:rsid w:val="00A3295C"/>
    <w:rsid w:val="00A332B1"/>
    <w:rsid w:val="00A332C6"/>
    <w:rsid w:val="00A41677"/>
    <w:rsid w:val="00A43514"/>
    <w:rsid w:val="00A440CE"/>
    <w:rsid w:val="00A446F3"/>
    <w:rsid w:val="00A469C0"/>
    <w:rsid w:val="00A46DF6"/>
    <w:rsid w:val="00A51997"/>
    <w:rsid w:val="00A51EE2"/>
    <w:rsid w:val="00A55CFD"/>
    <w:rsid w:val="00A61C61"/>
    <w:rsid w:val="00A62EEE"/>
    <w:rsid w:val="00A647E7"/>
    <w:rsid w:val="00A6495E"/>
    <w:rsid w:val="00A7436A"/>
    <w:rsid w:val="00A7710B"/>
    <w:rsid w:val="00A80642"/>
    <w:rsid w:val="00A823C5"/>
    <w:rsid w:val="00A826F8"/>
    <w:rsid w:val="00A858E8"/>
    <w:rsid w:val="00A902A9"/>
    <w:rsid w:val="00A9082C"/>
    <w:rsid w:val="00A92A06"/>
    <w:rsid w:val="00A936D8"/>
    <w:rsid w:val="00AA0E90"/>
    <w:rsid w:val="00AA4A7C"/>
    <w:rsid w:val="00AA6A40"/>
    <w:rsid w:val="00AA7B8F"/>
    <w:rsid w:val="00AB0BC1"/>
    <w:rsid w:val="00AB1BB9"/>
    <w:rsid w:val="00AB6C0B"/>
    <w:rsid w:val="00AC1B02"/>
    <w:rsid w:val="00AC2F21"/>
    <w:rsid w:val="00AC64C1"/>
    <w:rsid w:val="00AC709E"/>
    <w:rsid w:val="00AC7BBC"/>
    <w:rsid w:val="00AD187C"/>
    <w:rsid w:val="00AD4CF9"/>
    <w:rsid w:val="00AD6938"/>
    <w:rsid w:val="00AD6CF5"/>
    <w:rsid w:val="00AD769F"/>
    <w:rsid w:val="00AE051D"/>
    <w:rsid w:val="00AE25B2"/>
    <w:rsid w:val="00AE570C"/>
    <w:rsid w:val="00AE5B91"/>
    <w:rsid w:val="00AE7CBD"/>
    <w:rsid w:val="00AF0258"/>
    <w:rsid w:val="00AF431E"/>
    <w:rsid w:val="00B00C63"/>
    <w:rsid w:val="00B00D53"/>
    <w:rsid w:val="00B03C17"/>
    <w:rsid w:val="00B0630D"/>
    <w:rsid w:val="00B06A88"/>
    <w:rsid w:val="00B078BE"/>
    <w:rsid w:val="00B07F6B"/>
    <w:rsid w:val="00B13249"/>
    <w:rsid w:val="00B15293"/>
    <w:rsid w:val="00B16409"/>
    <w:rsid w:val="00B178DE"/>
    <w:rsid w:val="00B20AF9"/>
    <w:rsid w:val="00B22A6C"/>
    <w:rsid w:val="00B25337"/>
    <w:rsid w:val="00B256EB"/>
    <w:rsid w:val="00B262A0"/>
    <w:rsid w:val="00B274DB"/>
    <w:rsid w:val="00B27EC0"/>
    <w:rsid w:val="00B35719"/>
    <w:rsid w:val="00B36FD3"/>
    <w:rsid w:val="00B42626"/>
    <w:rsid w:val="00B4518F"/>
    <w:rsid w:val="00B53DB2"/>
    <w:rsid w:val="00B62BDA"/>
    <w:rsid w:val="00B64A9D"/>
    <w:rsid w:val="00B667CC"/>
    <w:rsid w:val="00B66A20"/>
    <w:rsid w:val="00B7006F"/>
    <w:rsid w:val="00B71978"/>
    <w:rsid w:val="00B741E5"/>
    <w:rsid w:val="00B772EC"/>
    <w:rsid w:val="00B81731"/>
    <w:rsid w:val="00B83D76"/>
    <w:rsid w:val="00B84DAD"/>
    <w:rsid w:val="00B917A1"/>
    <w:rsid w:val="00B91875"/>
    <w:rsid w:val="00B91D16"/>
    <w:rsid w:val="00B93FB7"/>
    <w:rsid w:val="00B9697D"/>
    <w:rsid w:val="00B97B47"/>
    <w:rsid w:val="00BA27FB"/>
    <w:rsid w:val="00BB234F"/>
    <w:rsid w:val="00BB35C9"/>
    <w:rsid w:val="00BC0A7C"/>
    <w:rsid w:val="00BC0F2F"/>
    <w:rsid w:val="00BC62BF"/>
    <w:rsid w:val="00BC732B"/>
    <w:rsid w:val="00BD3B26"/>
    <w:rsid w:val="00BD6F37"/>
    <w:rsid w:val="00BE4923"/>
    <w:rsid w:val="00BE7B3F"/>
    <w:rsid w:val="00BF39B7"/>
    <w:rsid w:val="00BF49FD"/>
    <w:rsid w:val="00BF5B4E"/>
    <w:rsid w:val="00BF5CC5"/>
    <w:rsid w:val="00C0217F"/>
    <w:rsid w:val="00C100E1"/>
    <w:rsid w:val="00C10659"/>
    <w:rsid w:val="00C1449F"/>
    <w:rsid w:val="00C16D38"/>
    <w:rsid w:val="00C20FE2"/>
    <w:rsid w:val="00C216F9"/>
    <w:rsid w:val="00C47B70"/>
    <w:rsid w:val="00C54EA8"/>
    <w:rsid w:val="00C60B04"/>
    <w:rsid w:val="00C60F35"/>
    <w:rsid w:val="00C6599A"/>
    <w:rsid w:val="00C716E1"/>
    <w:rsid w:val="00C71B40"/>
    <w:rsid w:val="00C72259"/>
    <w:rsid w:val="00C73113"/>
    <w:rsid w:val="00C749EF"/>
    <w:rsid w:val="00C76D21"/>
    <w:rsid w:val="00C829F3"/>
    <w:rsid w:val="00C86E8A"/>
    <w:rsid w:val="00C91E34"/>
    <w:rsid w:val="00C94962"/>
    <w:rsid w:val="00C97EA8"/>
    <w:rsid w:val="00CA0EC5"/>
    <w:rsid w:val="00CA1668"/>
    <w:rsid w:val="00CA40A8"/>
    <w:rsid w:val="00CA4D19"/>
    <w:rsid w:val="00CA77C4"/>
    <w:rsid w:val="00CB4270"/>
    <w:rsid w:val="00CB46C3"/>
    <w:rsid w:val="00CB4E95"/>
    <w:rsid w:val="00CB517B"/>
    <w:rsid w:val="00CB56E4"/>
    <w:rsid w:val="00CB6E8F"/>
    <w:rsid w:val="00CC1D5B"/>
    <w:rsid w:val="00CC4249"/>
    <w:rsid w:val="00CC5766"/>
    <w:rsid w:val="00CC7D37"/>
    <w:rsid w:val="00CD0F14"/>
    <w:rsid w:val="00CD23C5"/>
    <w:rsid w:val="00CD2CEE"/>
    <w:rsid w:val="00CD32E8"/>
    <w:rsid w:val="00CD3576"/>
    <w:rsid w:val="00CE0641"/>
    <w:rsid w:val="00CE1B9D"/>
    <w:rsid w:val="00CE20CB"/>
    <w:rsid w:val="00CE57F8"/>
    <w:rsid w:val="00CE5940"/>
    <w:rsid w:val="00CF0042"/>
    <w:rsid w:val="00CF3E7B"/>
    <w:rsid w:val="00CF4352"/>
    <w:rsid w:val="00D03E25"/>
    <w:rsid w:val="00D050B3"/>
    <w:rsid w:val="00D11C3E"/>
    <w:rsid w:val="00D147CD"/>
    <w:rsid w:val="00D20B12"/>
    <w:rsid w:val="00D23741"/>
    <w:rsid w:val="00D25882"/>
    <w:rsid w:val="00D25BF0"/>
    <w:rsid w:val="00D31BDD"/>
    <w:rsid w:val="00D34A91"/>
    <w:rsid w:val="00D362E2"/>
    <w:rsid w:val="00D37C73"/>
    <w:rsid w:val="00D42A80"/>
    <w:rsid w:val="00D440B9"/>
    <w:rsid w:val="00D45F9C"/>
    <w:rsid w:val="00D54B6E"/>
    <w:rsid w:val="00D56280"/>
    <w:rsid w:val="00D602F3"/>
    <w:rsid w:val="00D63068"/>
    <w:rsid w:val="00D63ADB"/>
    <w:rsid w:val="00D63EF7"/>
    <w:rsid w:val="00D64982"/>
    <w:rsid w:val="00D67B34"/>
    <w:rsid w:val="00D70468"/>
    <w:rsid w:val="00D7164D"/>
    <w:rsid w:val="00D73043"/>
    <w:rsid w:val="00D75E6B"/>
    <w:rsid w:val="00D80447"/>
    <w:rsid w:val="00D80696"/>
    <w:rsid w:val="00D81BAF"/>
    <w:rsid w:val="00D830E1"/>
    <w:rsid w:val="00D939F5"/>
    <w:rsid w:val="00D97E3D"/>
    <w:rsid w:val="00DA08D2"/>
    <w:rsid w:val="00DA13FF"/>
    <w:rsid w:val="00DA2D1F"/>
    <w:rsid w:val="00DA310B"/>
    <w:rsid w:val="00DA5468"/>
    <w:rsid w:val="00DB7A23"/>
    <w:rsid w:val="00DB7AC1"/>
    <w:rsid w:val="00DC02A0"/>
    <w:rsid w:val="00DC0C8C"/>
    <w:rsid w:val="00DC6CDB"/>
    <w:rsid w:val="00DC708D"/>
    <w:rsid w:val="00DD11D0"/>
    <w:rsid w:val="00DD23FA"/>
    <w:rsid w:val="00DD3CF4"/>
    <w:rsid w:val="00DD40B8"/>
    <w:rsid w:val="00DD586B"/>
    <w:rsid w:val="00DD7348"/>
    <w:rsid w:val="00DD73D1"/>
    <w:rsid w:val="00DD7403"/>
    <w:rsid w:val="00DE04D9"/>
    <w:rsid w:val="00DE6166"/>
    <w:rsid w:val="00DF25F1"/>
    <w:rsid w:val="00DF7FB6"/>
    <w:rsid w:val="00E03B1F"/>
    <w:rsid w:val="00E10366"/>
    <w:rsid w:val="00E11299"/>
    <w:rsid w:val="00E142CD"/>
    <w:rsid w:val="00E16B5F"/>
    <w:rsid w:val="00E20E1C"/>
    <w:rsid w:val="00E21785"/>
    <w:rsid w:val="00E219C8"/>
    <w:rsid w:val="00E21B94"/>
    <w:rsid w:val="00E22280"/>
    <w:rsid w:val="00E2511A"/>
    <w:rsid w:val="00E2630C"/>
    <w:rsid w:val="00E269BC"/>
    <w:rsid w:val="00E317B7"/>
    <w:rsid w:val="00E36025"/>
    <w:rsid w:val="00E370C6"/>
    <w:rsid w:val="00E4119F"/>
    <w:rsid w:val="00E416DB"/>
    <w:rsid w:val="00E4213D"/>
    <w:rsid w:val="00E44B41"/>
    <w:rsid w:val="00E44E82"/>
    <w:rsid w:val="00E463E8"/>
    <w:rsid w:val="00E55801"/>
    <w:rsid w:val="00E56D99"/>
    <w:rsid w:val="00E6228C"/>
    <w:rsid w:val="00E6631A"/>
    <w:rsid w:val="00E66DDC"/>
    <w:rsid w:val="00E7098E"/>
    <w:rsid w:val="00E713BB"/>
    <w:rsid w:val="00E73ED7"/>
    <w:rsid w:val="00E92257"/>
    <w:rsid w:val="00EA4DC0"/>
    <w:rsid w:val="00EA5F5E"/>
    <w:rsid w:val="00EB326F"/>
    <w:rsid w:val="00EB3C47"/>
    <w:rsid w:val="00EC2F5B"/>
    <w:rsid w:val="00EC487B"/>
    <w:rsid w:val="00EC4988"/>
    <w:rsid w:val="00EC7492"/>
    <w:rsid w:val="00EC7ED4"/>
    <w:rsid w:val="00ED00D7"/>
    <w:rsid w:val="00ED03B8"/>
    <w:rsid w:val="00ED09EB"/>
    <w:rsid w:val="00ED1B36"/>
    <w:rsid w:val="00EE05E3"/>
    <w:rsid w:val="00EE1401"/>
    <w:rsid w:val="00EE3B2E"/>
    <w:rsid w:val="00EE6ADC"/>
    <w:rsid w:val="00EF357C"/>
    <w:rsid w:val="00EF4953"/>
    <w:rsid w:val="00EF70C4"/>
    <w:rsid w:val="00F00AC3"/>
    <w:rsid w:val="00F021CB"/>
    <w:rsid w:val="00F02CD4"/>
    <w:rsid w:val="00F02D91"/>
    <w:rsid w:val="00F0360D"/>
    <w:rsid w:val="00F05159"/>
    <w:rsid w:val="00F06D1D"/>
    <w:rsid w:val="00F1156E"/>
    <w:rsid w:val="00F22F5E"/>
    <w:rsid w:val="00F2424F"/>
    <w:rsid w:val="00F256DA"/>
    <w:rsid w:val="00F33E51"/>
    <w:rsid w:val="00F34EE2"/>
    <w:rsid w:val="00F459C9"/>
    <w:rsid w:val="00F4706B"/>
    <w:rsid w:val="00F472E1"/>
    <w:rsid w:val="00F5208E"/>
    <w:rsid w:val="00F528A0"/>
    <w:rsid w:val="00F5383C"/>
    <w:rsid w:val="00F5414F"/>
    <w:rsid w:val="00F6452C"/>
    <w:rsid w:val="00F76FCF"/>
    <w:rsid w:val="00F805FB"/>
    <w:rsid w:val="00F81903"/>
    <w:rsid w:val="00F85BF1"/>
    <w:rsid w:val="00F867CB"/>
    <w:rsid w:val="00F90E69"/>
    <w:rsid w:val="00F9126D"/>
    <w:rsid w:val="00F91D2D"/>
    <w:rsid w:val="00FA4C6B"/>
    <w:rsid w:val="00FA5739"/>
    <w:rsid w:val="00FB2E1C"/>
    <w:rsid w:val="00FB4174"/>
    <w:rsid w:val="00FB55BE"/>
    <w:rsid w:val="00FB5987"/>
    <w:rsid w:val="00FB663E"/>
    <w:rsid w:val="00FB6A71"/>
    <w:rsid w:val="00FD0F70"/>
    <w:rsid w:val="00FD2317"/>
    <w:rsid w:val="00FD29AC"/>
    <w:rsid w:val="00FD35DD"/>
    <w:rsid w:val="00FD54DA"/>
    <w:rsid w:val="00FD56F8"/>
    <w:rsid w:val="00FD5CDA"/>
    <w:rsid w:val="00FE0082"/>
    <w:rsid w:val="00FE3667"/>
    <w:rsid w:val="00FE560D"/>
    <w:rsid w:val="00FF0FD1"/>
    <w:rsid w:val="00FF49E6"/>
    <w:rsid w:val="00FF4F2F"/>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E940DB-CA2E-4B7E-B598-046834AB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7841525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59698351">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063370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769959171">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99629772">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AA1FB-AB7E-477D-A78E-A1A4BB7A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162</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1186</CharactersWithSpaces>
  <SharedDoc>false</SharedDoc>
  <HLinks>
    <vt:vector size="78" baseType="variant">
      <vt:variant>
        <vt:i4>2687070</vt:i4>
      </vt:variant>
      <vt:variant>
        <vt:i4>45</vt:i4>
      </vt:variant>
      <vt:variant>
        <vt:i4>0</vt:i4>
      </vt:variant>
      <vt:variant>
        <vt:i4>5</vt:i4>
      </vt:variant>
      <vt:variant>
        <vt:lpwstr>ftp://ftp.3gpp.org/tsg_sa/WG2_Arch/TSGS2_128BIS_Sophia_Antipolis/Docs/S2-187794.zip</vt:lpwstr>
      </vt:variant>
      <vt:variant>
        <vt:lpwstr/>
      </vt:variant>
      <vt:variant>
        <vt:i4>3211294</vt:i4>
      </vt:variant>
      <vt:variant>
        <vt:i4>36</vt:i4>
      </vt:variant>
      <vt:variant>
        <vt:i4>0</vt:i4>
      </vt:variant>
      <vt:variant>
        <vt:i4>5</vt:i4>
      </vt:variant>
      <vt:variant>
        <vt:lpwstr>http://www.3gpp.org/ftp/tsg_sa/WG2_Arch/TSGS2_115_Nanjing_China/Docs/S2-163058.zip</vt:lpwstr>
      </vt:variant>
      <vt:variant>
        <vt:lpwstr/>
      </vt:variant>
      <vt:variant>
        <vt:i4>3211294</vt:i4>
      </vt:variant>
      <vt:variant>
        <vt:i4>33</vt:i4>
      </vt:variant>
      <vt:variant>
        <vt:i4>0</vt:i4>
      </vt:variant>
      <vt:variant>
        <vt:i4>5</vt:i4>
      </vt:variant>
      <vt:variant>
        <vt:lpwstr>http://www.3gpp.org/ftp/tsg_sa/WG2_Arch/TSGS2_115_Nanjing_China/Docs/S2-163058.zip</vt:lpwstr>
      </vt:variant>
      <vt:variant>
        <vt:lpwstr/>
      </vt:variant>
      <vt:variant>
        <vt:i4>2687070</vt:i4>
      </vt:variant>
      <vt:variant>
        <vt:i4>30</vt:i4>
      </vt:variant>
      <vt:variant>
        <vt:i4>0</vt:i4>
      </vt:variant>
      <vt:variant>
        <vt:i4>5</vt:i4>
      </vt:variant>
      <vt:variant>
        <vt:lpwstr>ftp://ftp.3gpp.org/tsg_sa/WG2_Arch/TSGS2_128BIS_Sophia_Antipolis/Docs/S2-187794.zip</vt:lpwstr>
      </vt:variant>
      <vt:variant>
        <vt:lpwstr/>
      </vt:variant>
      <vt:variant>
        <vt:i4>6946820</vt:i4>
      </vt:variant>
      <vt:variant>
        <vt:i4>27</vt:i4>
      </vt:variant>
      <vt:variant>
        <vt:i4>0</vt:i4>
      </vt:variant>
      <vt:variant>
        <vt:i4>5</vt:i4>
      </vt:variant>
      <vt:variant>
        <vt:lpwstr>http://www.3gpp.org/ftp/tsg_ct/WG4_protocollars_ex-CN4/TSGCT4_74_Tenerife/Docs/C4-164063.zip</vt:lpwstr>
      </vt:variant>
      <vt:variant>
        <vt:lpwstr/>
      </vt:variant>
      <vt:variant>
        <vt:i4>2687070</vt:i4>
      </vt:variant>
      <vt:variant>
        <vt:i4>21</vt:i4>
      </vt:variant>
      <vt:variant>
        <vt:i4>0</vt:i4>
      </vt:variant>
      <vt:variant>
        <vt:i4>5</vt:i4>
      </vt:variant>
      <vt:variant>
        <vt:lpwstr>ftp://ftp.3gpp.org/tsg_sa/WG2_Arch/TSGS2_128BIS_Sophia_Antipolis/Docs/S2-187794.zip</vt:lpwstr>
      </vt:variant>
      <vt:variant>
        <vt:lpwstr/>
      </vt:variant>
      <vt:variant>
        <vt:i4>2687070</vt:i4>
      </vt:variant>
      <vt:variant>
        <vt:i4>18</vt:i4>
      </vt:variant>
      <vt:variant>
        <vt:i4>0</vt:i4>
      </vt:variant>
      <vt:variant>
        <vt:i4>5</vt:i4>
      </vt:variant>
      <vt:variant>
        <vt:lpwstr>ftp://ftp.3gpp.org/tsg_sa/WG2_Arch/TSGS2_128BIS_Sophia_Antipolis/Docs/S2-187794.zip</vt:lpwstr>
      </vt:variant>
      <vt:variant>
        <vt:lpwstr/>
      </vt:variant>
      <vt:variant>
        <vt:i4>2621534</vt:i4>
      </vt:variant>
      <vt:variant>
        <vt:i4>15</vt:i4>
      </vt:variant>
      <vt:variant>
        <vt:i4>0</vt:i4>
      </vt:variant>
      <vt:variant>
        <vt:i4>5</vt:i4>
      </vt:variant>
      <vt:variant>
        <vt:lpwstr>ftp://ftp.3gpp.org/tsg_sa/WG2_Arch/TSGS2_128BIS_Sophia_Antipolis/Docs/S2-188172.zip</vt:lpwstr>
      </vt:variant>
      <vt:variant>
        <vt:lpwstr/>
      </vt:variant>
      <vt:variant>
        <vt:i4>65544</vt:i4>
      </vt:variant>
      <vt:variant>
        <vt:i4>12</vt:i4>
      </vt:variant>
      <vt:variant>
        <vt:i4>0</vt:i4>
      </vt:variant>
      <vt:variant>
        <vt:i4>5</vt:i4>
      </vt:variant>
      <vt:variant>
        <vt:lpwstr>ftp://ftp.3gpp.org/tsg_sa/WG2_Arch/TSGS2_128_Vilnius/DocsS2-186833.zip</vt:lpwstr>
      </vt:variant>
      <vt:variant>
        <vt:lpwstr/>
      </vt:variant>
      <vt:variant>
        <vt:i4>65544</vt:i4>
      </vt:variant>
      <vt:variant>
        <vt:i4>9</vt:i4>
      </vt:variant>
      <vt:variant>
        <vt:i4>0</vt:i4>
      </vt:variant>
      <vt:variant>
        <vt:i4>5</vt:i4>
      </vt:variant>
      <vt:variant>
        <vt:lpwstr>ftp://ftp.3gpp.org/tsg_sa/WG2_Arch/TSGS2_128_Vilnius/DocsS2-186833.zip</vt:lpwstr>
      </vt:variant>
      <vt:variant>
        <vt:lpwstr/>
      </vt:variant>
      <vt:variant>
        <vt:i4>65544</vt:i4>
      </vt:variant>
      <vt:variant>
        <vt:i4>6</vt:i4>
      </vt:variant>
      <vt:variant>
        <vt:i4>0</vt:i4>
      </vt:variant>
      <vt:variant>
        <vt:i4>5</vt:i4>
      </vt:variant>
      <vt:variant>
        <vt:lpwstr>ftp://ftp.3gpp.org/tsg_sa/WG2_Arch/TSGS2_128_Vilnius/DocsS2-186833.zip</vt:lpwstr>
      </vt:variant>
      <vt:variant>
        <vt:lpwstr/>
      </vt:variant>
      <vt:variant>
        <vt:i4>2687065</vt:i4>
      </vt:variant>
      <vt:variant>
        <vt:i4>3</vt:i4>
      </vt:variant>
      <vt:variant>
        <vt:i4>0</vt:i4>
      </vt:variant>
      <vt:variant>
        <vt:i4>5</vt:i4>
      </vt:variant>
      <vt:variant>
        <vt:lpwstr>ftp://ftp.3gpp.org/tsg_sa/WG2_Arch/TSGS2_128BIS_Sophia_Antipolis/Docs/S2-187793.zip</vt:lpwstr>
      </vt:variant>
      <vt:variant>
        <vt:lpwstr/>
      </vt:variant>
      <vt:variant>
        <vt:i4>524382</vt:i4>
      </vt:variant>
      <vt:variant>
        <vt:i4>0</vt:i4>
      </vt:variant>
      <vt:variant>
        <vt:i4>0</vt:i4>
      </vt:variant>
      <vt:variant>
        <vt:i4>5</vt:i4>
      </vt:variant>
      <vt:variant>
        <vt:lpwstr>ftp://ftp.3gpp.org/tsg_sa/WG2_Arch/TSGS2_128_Vilnius/Docs/S2-186833.zip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Frank Mademann 2</cp:lastModifiedBy>
  <cp:revision>3</cp:revision>
  <cp:lastPrinted>2003-09-26T10:29:00Z</cp:lastPrinted>
  <dcterms:created xsi:type="dcterms:W3CDTF">2018-11-20T10:18:00Z</dcterms:created>
  <dcterms:modified xsi:type="dcterms:W3CDTF">2018-11-20T10:19:00Z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1542698366</vt:lpwstr>
  </property>
</Properties>
</file>