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DB8C86" w14:textId="216D7A1B"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t>S2-16</w:t>
      </w:r>
      <w:r w:rsidR="007E0C68">
        <w:rPr>
          <w:rFonts w:ascii="Arial" w:hAnsi="Arial" w:cs="Arial"/>
          <w:b/>
          <w:bCs/>
          <w:sz w:val="24"/>
          <w:szCs w:val="24"/>
        </w:rPr>
        <w:t>3427</w:t>
      </w:r>
    </w:p>
    <w:p w14:paraId="44AAAAD3" w14:textId="77777777" w:rsidR="005D5F52" w:rsidRDefault="005D5F52"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14:paraId="626838B1" w14:textId="77777777" w:rsidR="005D5F52" w:rsidRDefault="005D5F52" w:rsidP="005D5F52">
      <w:pPr>
        <w:keepNext/>
        <w:tabs>
          <w:tab w:val="right" w:pos="9638"/>
        </w:tabs>
      </w:pPr>
      <w:r w:rsidRPr="00F76B76">
        <w:rPr>
          <w:rFonts w:ascii="Arial" w:hAnsi="Arial" w:cs="Arial"/>
          <w:b/>
          <w:bCs/>
          <w:sz w:val="24"/>
          <w:szCs w:val="24"/>
        </w:rPr>
        <w:t xml:space="preserve"> </w:t>
      </w:r>
    </w:p>
    <w:p w14:paraId="5353C88C" w14:textId="77777777"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A94C6B">
        <w:rPr>
          <w:rFonts w:ascii="Arial" w:hAnsi="Arial" w:cs="Arial"/>
          <w:b/>
        </w:rPr>
        <w:t xml:space="preserve">Intel </w:t>
      </w:r>
      <w:r>
        <w:rPr>
          <w:rFonts w:ascii="Arial" w:hAnsi="Arial" w:cs="Arial"/>
          <w:b/>
        </w:rPr>
        <w:t>(email discussion convenor)</w:t>
      </w:r>
    </w:p>
    <w:p w14:paraId="5041926D" w14:textId="77777777" w:rsidR="005D5F52" w:rsidRDefault="005D5F52" w:rsidP="005D5F52">
      <w:pPr>
        <w:ind w:left="2127" w:hanging="2127"/>
        <w:rPr>
          <w:rFonts w:ascii="Arial" w:hAnsi="Arial" w:cs="Arial"/>
          <w:b/>
        </w:rPr>
      </w:pPr>
      <w:r>
        <w:rPr>
          <w:rFonts w:ascii="Arial" w:hAnsi="Arial" w:cs="Arial"/>
          <w:b/>
        </w:rPr>
        <w:t>Title:</w:t>
      </w:r>
      <w:r>
        <w:rPr>
          <w:rFonts w:ascii="Arial" w:hAnsi="Arial" w:cs="Arial"/>
          <w:b/>
        </w:rPr>
        <w:tab/>
        <w:t>Summary of email discussion on QoS framework</w:t>
      </w:r>
    </w:p>
    <w:p w14:paraId="7E9B4B31" w14:textId="77777777"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14:paraId="26A090B6" w14:textId="7A8D27B4"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1C0AB4">
        <w:rPr>
          <w:rFonts w:ascii="Arial" w:hAnsi="Arial" w:cs="Arial"/>
          <w:b/>
        </w:rPr>
        <w:t>.2</w:t>
      </w:r>
    </w:p>
    <w:p w14:paraId="78DC5DF8"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14:paraId="390DFAB7" w14:textId="718B486E" w:rsidR="00032E94" w:rsidRDefault="005D5F52" w:rsidP="005D5F52">
      <w:pPr>
        <w:rPr>
          <w:rFonts w:ascii="Arial" w:hAnsi="Arial" w:cs="Arial"/>
          <w:i/>
        </w:rPr>
      </w:pPr>
      <w:r>
        <w:rPr>
          <w:rFonts w:ascii="Arial" w:hAnsi="Arial" w:cs="Arial"/>
          <w:i/>
        </w:rPr>
        <w:t xml:space="preserve">Abstract of the contribution: </w:t>
      </w:r>
      <w:r w:rsidR="00ED3296">
        <w:rPr>
          <w:rFonts w:ascii="Arial" w:hAnsi="Arial" w:cs="Arial"/>
          <w:i/>
        </w:rPr>
        <w:t>This contribution captures company input on Key Issue #2 (QoS framework)</w:t>
      </w:r>
      <w:r>
        <w:rPr>
          <w:rFonts w:ascii="Arial" w:hAnsi="Arial" w:cs="Arial"/>
          <w:i/>
        </w:rPr>
        <w:t>.</w:t>
      </w:r>
    </w:p>
    <w:p w14:paraId="68580FA0" w14:textId="77777777" w:rsidR="005D5F52" w:rsidRDefault="005D5F52" w:rsidP="005D5F52">
      <w:pPr>
        <w:pStyle w:val="Heading1"/>
      </w:pPr>
      <w:r>
        <w:t>1</w:t>
      </w:r>
      <w:r>
        <w:tab/>
        <w:t>Introduction</w:t>
      </w:r>
    </w:p>
    <w:p w14:paraId="155C6277" w14:textId="77777777" w:rsidR="00031719" w:rsidRDefault="00845116" w:rsidP="00031719">
      <w:pPr>
        <w:rPr>
          <w:lang w:eastAsia="ja-JP"/>
        </w:rPr>
      </w:pPr>
      <w:r>
        <w:rPr>
          <w:rFonts w:hint="eastAsia"/>
          <w:lang w:eastAsia="ja-JP"/>
        </w:rPr>
        <w:t xml:space="preserve">This email discussion is aimed at </w:t>
      </w:r>
      <w:r w:rsidR="005D5F52">
        <w:rPr>
          <w:lang w:eastAsia="ja-JP"/>
        </w:rPr>
        <w:t>making progress on the topic of QoS framework ahead of the SA2#116 meeting.</w:t>
      </w:r>
    </w:p>
    <w:p w14:paraId="143A33F1" w14:textId="77777777" w:rsidR="005D5F52" w:rsidRDefault="005D5F52" w:rsidP="005D5F52">
      <w:pPr>
        <w:rPr>
          <w:lang w:val="en-US" w:eastAsia="fr-FR"/>
        </w:rPr>
      </w:pPr>
      <w:r>
        <w:rPr>
          <w:lang w:val="en-US"/>
        </w:rPr>
        <w:t>There are currently three categories of QoS framework solutions</w:t>
      </w:r>
      <w:r w:rsidR="00BE349D">
        <w:rPr>
          <w:lang w:val="en-US"/>
        </w:rPr>
        <w:t xml:space="preserve"> in TR 23.799</w:t>
      </w:r>
      <w:r>
        <w:rPr>
          <w:lang w:val="en-US"/>
        </w:rPr>
        <w:t>:</w:t>
      </w:r>
    </w:p>
    <w:p w14:paraId="17E76DAF" w14:textId="77777777" w:rsidR="005D5F52" w:rsidRPr="005D5F52" w:rsidRDefault="005D5F52" w:rsidP="008B4BC5">
      <w:pPr>
        <w:pStyle w:val="ListParagraph"/>
        <w:numPr>
          <w:ilvl w:val="0"/>
          <w:numId w:val="1"/>
        </w:numPr>
        <w:rPr>
          <w:rFonts w:ascii="Times New Roman" w:hAnsi="Times New Roman"/>
          <w:lang w:val="en-US"/>
        </w:rPr>
      </w:pPr>
      <w:r w:rsidRPr="005D5F52">
        <w:rPr>
          <w:rFonts w:ascii="Times New Roman" w:hAnsi="Times New Roman"/>
          <w:lang w:val="en-US"/>
        </w:rPr>
        <w:t xml:space="preserve">Cat 1: </w:t>
      </w:r>
      <w:r w:rsidR="00BE349D">
        <w:rPr>
          <w:rFonts w:ascii="Times New Roman" w:hAnsi="Times New Roman"/>
          <w:lang w:val="en-US"/>
        </w:rPr>
        <w:t>solution following the principles of EPS QoS framework</w:t>
      </w:r>
      <w:r w:rsidRPr="005D5F52">
        <w:rPr>
          <w:rFonts w:ascii="Times New Roman" w:hAnsi="Times New Roman"/>
          <w:lang w:val="en-US"/>
        </w:rPr>
        <w:t xml:space="preserve"> (solution 2.1).</w:t>
      </w:r>
    </w:p>
    <w:p w14:paraId="246790D7" w14:textId="77777777" w:rsidR="005D5F52" w:rsidRPr="005D5F52" w:rsidRDefault="005D5F52" w:rsidP="008B4BC5">
      <w:pPr>
        <w:pStyle w:val="ListParagraph"/>
        <w:numPr>
          <w:ilvl w:val="0"/>
          <w:numId w:val="1"/>
        </w:numPr>
        <w:rPr>
          <w:rFonts w:ascii="Times New Roman" w:hAnsi="Times New Roman"/>
          <w:lang w:val="en-US"/>
        </w:rPr>
      </w:pPr>
      <w:r w:rsidRPr="005D5F52">
        <w:rPr>
          <w:rFonts w:ascii="Times New Roman" w:hAnsi="Times New Roman"/>
          <w:lang w:val="en-US"/>
        </w:rPr>
        <w:t xml:space="preserve">Cat 2: flow-based </w:t>
      </w:r>
      <w:r w:rsidR="00BE349D">
        <w:rPr>
          <w:rFonts w:ascii="Times New Roman" w:hAnsi="Times New Roman"/>
          <w:lang w:val="en-US"/>
        </w:rPr>
        <w:t xml:space="preserve">QoS </w:t>
      </w:r>
      <w:r w:rsidRPr="005D5F52">
        <w:rPr>
          <w:rFonts w:ascii="Times New Roman" w:hAnsi="Times New Roman"/>
          <w:lang w:val="en-US"/>
        </w:rPr>
        <w:t>(solutions 2.2, 2.3, 2.6).</w:t>
      </w:r>
    </w:p>
    <w:p w14:paraId="342C5FC6" w14:textId="77777777" w:rsidR="005D5F52" w:rsidRPr="005D5F52" w:rsidRDefault="005D5F52" w:rsidP="008B4BC5">
      <w:pPr>
        <w:pStyle w:val="ListParagraph"/>
        <w:numPr>
          <w:ilvl w:val="0"/>
          <w:numId w:val="1"/>
        </w:numPr>
        <w:rPr>
          <w:rFonts w:ascii="Times New Roman" w:hAnsi="Times New Roman"/>
          <w:lang w:val="en-US"/>
        </w:rPr>
      </w:pPr>
      <w:r w:rsidRPr="005D5F52">
        <w:rPr>
          <w:rFonts w:ascii="Times New Roman" w:hAnsi="Times New Roman"/>
          <w:lang w:val="en-US"/>
        </w:rPr>
        <w:t>Cat 3: complementary solutions (2.4, 2.5</w:t>
      </w:r>
      <w:r w:rsidR="003248DB">
        <w:rPr>
          <w:rFonts w:ascii="Times New Roman" w:hAnsi="Times New Roman"/>
          <w:lang w:val="en-US"/>
        </w:rPr>
        <w:t>, 2.7</w:t>
      </w:r>
      <w:r w:rsidRPr="005D5F52">
        <w:rPr>
          <w:rFonts w:ascii="Times New Roman" w:hAnsi="Times New Roman"/>
          <w:lang w:val="en-US"/>
        </w:rPr>
        <w:t>) that can apply to one or both of the previous categories.</w:t>
      </w:r>
    </w:p>
    <w:p w14:paraId="2562F657" w14:textId="77777777" w:rsidR="005D5F52" w:rsidRDefault="005D5F52" w:rsidP="005D5F52">
      <w:pPr>
        <w:rPr>
          <w:lang w:val="en-US"/>
        </w:rPr>
      </w:pPr>
    </w:p>
    <w:p w14:paraId="60911F0D" w14:textId="77777777" w:rsidR="005D5F52" w:rsidRDefault="005D5F52" w:rsidP="005D5F52">
      <w:pPr>
        <w:rPr>
          <w:lang w:val="en-US"/>
        </w:rPr>
      </w:pPr>
      <w:r>
        <w:rPr>
          <w:lang w:val="en-US"/>
        </w:rPr>
        <w:t>There is also an interim agreement on Reflective QoS (clause 8.3), as follows:</w:t>
      </w:r>
    </w:p>
    <w:p w14:paraId="3A611F72" w14:textId="77777777" w:rsidR="005D5F52" w:rsidRPr="005D5F52" w:rsidRDefault="005D5F52" w:rsidP="005D5F52">
      <w:pPr>
        <w:pStyle w:val="B1"/>
        <w:ind w:firstLine="0"/>
        <w:rPr>
          <w:i/>
        </w:rPr>
      </w:pPr>
      <w:r w:rsidRPr="005D5F52">
        <w:rPr>
          <w:rFonts w:hint="eastAsia"/>
          <w:i/>
          <w:lang w:eastAsia="zh-CN"/>
        </w:rPr>
        <w:t>1)</w:t>
      </w:r>
      <w:r w:rsidRPr="005D5F52">
        <w:rPr>
          <w:rFonts w:hint="eastAsia"/>
          <w:i/>
          <w:lang w:eastAsia="zh-CN"/>
        </w:rPr>
        <w:tab/>
      </w:r>
      <w:r w:rsidRPr="005D5F52">
        <w:rPr>
          <w:i/>
        </w:rPr>
        <w:t>Support Reflective QoS over RAN under control of the network. The network decides on the QoS to apply, reflects the DL traffic and the UE reflects the DL QoS for associated UL traffic.</w:t>
      </w:r>
    </w:p>
    <w:p w14:paraId="3B003D91" w14:textId="77777777" w:rsidR="005D5F52" w:rsidRPr="005D5F52" w:rsidRDefault="005D5F52" w:rsidP="005D5F52">
      <w:pPr>
        <w:pStyle w:val="EditorsNote"/>
        <w:ind w:left="1419"/>
        <w:rPr>
          <w:i/>
        </w:rPr>
      </w:pPr>
      <w:r w:rsidRPr="005D5F52">
        <w:rPr>
          <w:i/>
        </w:rPr>
        <w:t xml:space="preserve">Editor’s </w:t>
      </w:r>
      <w:r w:rsidRPr="005D5F52">
        <w:rPr>
          <w:rFonts w:hint="eastAsia"/>
          <w:i/>
          <w:lang w:eastAsia="zh-CN"/>
        </w:rPr>
        <w:t>n</w:t>
      </w:r>
      <w:r w:rsidRPr="005D5F52">
        <w:rPr>
          <w:i/>
        </w:rPr>
        <w:t>ote: How reflective QoS is supported will be discussed as part of the solutions.</w:t>
      </w:r>
    </w:p>
    <w:p w14:paraId="1346C5C3" w14:textId="77777777" w:rsidR="005D5F52" w:rsidRDefault="005D5F52" w:rsidP="005D5F52">
      <w:pPr>
        <w:rPr>
          <w:lang w:val="en-US"/>
        </w:rPr>
      </w:pPr>
      <w:r>
        <w:rPr>
          <w:lang w:val="en-US"/>
        </w:rPr>
        <w:t>Cat 1 solution is relatively clear because it follows the EPS bearer model</w:t>
      </w:r>
      <w:r w:rsidR="00BE349D">
        <w:rPr>
          <w:lang w:val="en-US"/>
        </w:rPr>
        <w:t xml:space="preserve"> (referred to as “PDU flow”)</w:t>
      </w:r>
      <w:r>
        <w:rPr>
          <w:lang w:val="en-US"/>
        </w:rPr>
        <w:t>. One point to be clarified in Cat 1 solution is how Reflective QoS works.</w:t>
      </w:r>
    </w:p>
    <w:p w14:paraId="1D1D7467" w14:textId="77777777" w:rsidR="005D5F52" w:rsidRPr="00A94C6B" w:rsidRDefault="005D5F52" w:rsidP="005D5F52">
      <w:pPr>
        <w:rPr>
          <w:lang w:val="en-US"/>
        </w:rPr>
      </w:pPr>
      <w:r>
        <w:rPr>
          <w:lang w:val="en-US"/>
        </w:rPr>
        <w:t>Cat 2 solutions would benefit from further clarifications along the lines of WT#3 (“How to distribute the QoS parameters”) and WT#4 (“How to associa</w:t>
      </w:r>
      <w:r w:rsidR="00153323">
        <w:rPr>
          <w:lang w:val="en-US"/>
        </w:rPr>
        <w:t>te the authorised QoS treatment</w:t>
      </w:r>
      <w:r>
        <w:rPr>
          <w:lang w:val="en-US"/>
        </w:rPr>
        <w:t xml:space="preserve"> to UP traffic”) i.e. they should be clarified in ter</w:t>
      </w:r>
      <w:r w:rsidRPr="00A94C6B">
        <w:rPr>
          <w:lang w:val="en-US"/>
        </w:rPr>
        <w:t xml:space="preserve">ms of </w:t>
      </w:r>
      <w:r w:rsidR="00A94C6B" w:rsidRPr="00A94C6B">
        <w:rPr>
          <w:lang w:val="en-US"/>
        </w:rPr>
        <w:t xml:space="preserve">C-plane </w:t>
      </w:r>
      <w:r w:rsidRPr="00A94C6B">
        <w:rPr>
          <w:lang w:val="en-US"/>
        </w:rPr>
        <w:t>signa</w:t>
      </w:r>
      <w:r w:rsidR="00A94C6B" w:rsidRPr="00A94C6B">
        <w:rPr>
          <w:lang w:val="en-US"/>
        </w:rPr>
        <w:t>lling and U-plane</w:t>
      </w:r>
      <w:r w:rsidRPr="00A94C6B">
        <w:rPr>
          <w:lang w:val="en-US"/>
        </w:rPr>
        <w:t xml:space="preserve"> marking, including details on Reflective QoS support.</w:t>
      </w:r>
    </w:p>
    <w:p w14:paraId="0E074D7E" w14:textId="77777777" w:rsidR="005D5F52" w:rsidRPr="00A94C6B" w:rsidRDefault="005D5F52" w:rsidP="005D5F52">
      <w:pPr>
        <w:rPr>
          <w:lang w:val="en-US"/>
        </w:rPr>
      </w:pPr>
      <w:r w:rsidRPr="00A94C6B">
        <w:rPr>
          <w:lang w:val="en-US"/>
        </w:rPr>
        <w:t>The proposal for email discussion is therefore two-fold:</w:t>
      </w:r>
    </w:p>
    <w:p w14:paraId="4934857B" w14:textId="77777777" w:rsidR="005D5F52" w:rsidRPr="00A94C6B" w:rsidRDefault="00066D63" w:rsidP="008B4BC5">
      <w:pPr>
        <w:pStyle w:val="ListParagraph"/>
        <w:numPr>
          <w:ilvl w:val="0"/>
          <w:numId w:val="2"/>
        </w:numPr>
        <w:rPr>
          <w:rFonts w:ascii="Times New Roman" w:hAnsi="Times New Roman"/>
          <w:sz w:val="20"/>
          <w:szCs w:val="20"/>
          <w:lang w:val="en-US"/>
        </w:rPr>
      </w:pPr>
      <w:r w:rsidRPr="00A94C6B">
        <w:rPr>
          <w:rFonts w:ascii="Times New Roman" w:hAnsi="Times New Roman"/>
          <w:sz w:val="20"/>
          <w:szCs w:val="20"/>
          <w:lang w:val="en-US"/>
        </w:rPr>
        <w:t xml:space="preserve"> </w:t>
      </w:r>
      <w:r w:rsidR="005D5F52" w:rsidRPr="00A94C6B">
        <w:rPr>
          <w:rFonts w:ascii="Times New Roman" w:hAnsi="Times New Roman"/>
          <w:sz w:val="20"/>
          <w:szCs w:val="20"/>
          <w:lang w:val="en-US"/>
        </w:rPr>
        <w:t>Clarify the Reflective QoS operation in both Cat 1 and Cat 2 solutions (e.g. how is Reflective QoS marking signal</w:t>
      </w:r>
      <w:r w:rsidRPr="00A94C6B">
        <w:rPr>
          <w:rFonts w:ascii="Times New Roman" w:hAnsi="Times New Roman"/>
          <w:sz w:val="20"/>
          <w:szCs w:val="20"/>
          <w:lang w:val="en-US"/>
        </w:rPr>
        <w:t>l</w:t>
      </w:r>
      <w:r w:rsidR="005D5F52" w:rsidRPr="00A94C6B">
        <w:rPr>
          <w:rFonts w:ascii="Times New Roman" w:hAnsi="Times New Roman"/>
          <w:sz w:val="20"/>
          <w:szCs w:val="20"/>
          <w:lang w:val="en-US"/>
        </w:rPr>
        <w:t>ed (in-band, out of band), for which type of traffic it is used, etc.)</w:t>
      </w:r>
    </w:p>
    <w:p w14:paraId="7EF1AE0D" w14:textId="77777777" w:rsidR="005D5F52" w:rsidRPr="00A94C6B" w:rsidRDefault="00066D63" w:rsidP="008B4BC5">
      <w:pPr>
        <w:pStyle w:val="ListParagraph"/>
        <w:numPr>
          <w:ilvl w:val="0"/>
          <w:numId w:val="2"/>
        </w:numPr>
        <w:rPr>
          <w:rFonts w:ascii="Times New Roman" w:hAnsi="Times New Roman"/>
          <w:sz w:val="20"/>
          <w:szCs w:val="20"/>
          <w:lang w:val="en-US"/>
        </w:rPr>
      </w:pPr>
      <w:r w:rsidRPr="00A94C6B">
        <w:rPr>
          <w:rFonts w:ascii="Times New Roman" w:hAnsi="Times New Roman"/>
          <w:sz w:val="20"/>
          <w:szCs w:val="20"/>
          <w:lang w:val="en-US"/>
        </w:rPr>
        <w:t xml:space="preserve"> </w:t>
      </w:r>
      <w:r w:rsidR="005D5F52" w:rsidRPr="00A94C6B">
        <w:rPr>
          <w:rFonts w:ascii="Times New Roman" w:hAnsi="Times New Roman"/>
          <w:sz w:val="20"/>
          <w:szCs w:val="20"/>
          <w:lang w:val="en-US"/>
        </w:rPr>
        <w:t xml:space="preserve">Consolidate Cat 2 solutions (e.g. FPI vs FII vs QoS ID, </w:t>
      </w:r>
      <w:r w:rsidR="00A94C6B">
        <w:rPr>
          <w:rFonts w:ascii="Times New Roman" w:hAnsi="Times New Roman"/>
          <w:sz w:val="20"/>
          <w:szCs w:val="20"/>
          <w:lang w:val="en-US"/>
        </w:rPr>
        <w:t xml:space="preserve">use of U-plane markings, use of C-plane </w:t>
      </w:r>
      <w:r w:rsidR="005D5F52" w:rsidRPr="00A94C6B">
        <w:rPr>
          <w:rFonts w:ascii="Times New Roman" w:hAnsi="Times New Roman"/>
          <w:sz w:val="20"/>
          <w:szCs w:val="20"/>
          <w:lang w:val="en-US"/>
        </w:rPr>
        <w:t xml:space="preserve">QoS signalling, </w:t>
      </w:r>
      <w:r w:rsidR="00A94C6B">
        <w:rPr>
          <w:rFonts w:ascii="Times New Roman" w:hAnsi="Times New Roman"/>
          <w:sz w:val="20"/>
          <w:szCs w:val="20"/>
          <w:lang w:val="en-US"/>
        </w:rPr>
        <w:t xml:space="preserve">use of </w:t>
      </w:r>
      <w:r w:rsidR="002D4CEC" w:rsidRPr="00A94C6B">
        <w:rPr>
          <w:rFonts w:ascii="Times New Roman" w:hAnsi="Times New Roman"/>
          <w:sz w:val="20"/>
          <w:szCs w:val="20"/>
          <w:lang w:val="en-US"/>
        </w:rPr>
        <w:t xml:space="preserve">NAS vs AS signalling, </w:t>
      </w:r>
      <w:r w:rsidRPr="00A94C6B">
        <w:rPr>
          <w:rFonts w:ascii="Times New Roman" w:hAnsi="Times New Roman"/>
          <w:sz w:val="20"/>
          <w:szCs w:val="20"/>
          <w:lang w:val="en-US"/>
        </w:rPr>
        <w:t xml:space="preserve">UE-initiated traffic flows, </w:t>
      </w:r>
      <w:r w:rsidR="005D5F52" w:rsidRPr="00A94C6B">
        <w:rPr>
          <w:rFonts w:ascii="Times New Roman" w:hAnsi="Times New Roman"/>
          <w:sz w:val="20"/>
          <w:szCs w:val="20"/>
          <w:lang w:val="en-US"/>
        </w:rPr>
        <w:t>etc.). The goal is to come up with a single base solution with clearly identified options for further evaluation.</w:t>
      </w:r>
    </w:p>
    <w:p w14:paraId="18AF17EB" w14:textId="77777777" w:rsidR="00A94C6B" w:rsidRDefault="00A94C6B" w:rsidP="005D5F52">
      <w:pPr>
        <w:rPr>
          <w:lang w:val="en-US"/>
        </w:rPr>
      </w:pPr>
    </w:p>
    <w:p w14:paraId="10355B21" w14:textId="77777777" w:rsidR="005D5F52" w:rsidRDefault="00C14951" w:rsidP="005D5F52">
      <w:pPr>
        <w:rPr>
          <w:lang w:val="en-US"/>
        </w:rPr>
      </w:pPr>
      <w:r>
        <w:rPr>
          <w:lang w:val="en-US"/>
        </w:rPr>
        <w:t>Moreover</w:t>
      </w:r>
      <w:r w:rsidR="00BE349D">
        <w:rPr>
          <w:lang w:val="en-US"/>
        </w:rPr>
        <w:t xml:space="preserve">, in relation to one </w:t>
      </w:r>
      <w:r w:rsidR="005D5F52" w:rsidRPr="00A94C6B">
        <w:rPr>
          <w:lang w:val="en-US"/>
        </w:rPr>
        <w:t>Ca</w:t>
      </w:r>
      <w:r>
        <w:rPr>
          <w:lang w:val="en-US"/>
        </w:rPr>
        <w:t>t 3 solution (Sol</w:t>
      </w:r>
      <w:r w:rsidR="004E66EB">
        <w:rPr>
          <w:lang w:val="en-US"/>
        </w:rPr>
        <w:t xml:space="preserve"> </w:t>
      </w:r>
      <w:r w:rsidR="00BE349D">
        <w:rPr>
          <w:lang w:val="en-US"/>
        </w:rPr>
        <w:t>2.5)</w:t>
      </w:r>
      <w:r>
        <w:rPr>
          <w:lang w:val="en-US"/>
        </w:rPr>
        <w:t>, as well as to pro</w:t>
      </w:r>
      <w:r w:rsidR="004E66EB">
        <w:rPr>
          <w:lang w:val="en-US"/>
        </w:rPr>
        <w:t xml:space="preserve">posed U-plane markings in Sol </w:t>
      </w:r>
      <w:r>
        <w:rPr>
          <w:lang w:val="en-US"/>
        </w:rPr>
        <w:t xml:space="preserve">2.2, </w:t>
      </w:r>
      <w:r w:rsidR="00CA2674">
        <w:rPr>
          <w:lang w:val="en-US"/>
        </w:rPr>
        <w:t xml:space="preserve">it is proposed </w:t>
      </w:r>
      <w:r w:rsidR="00BE349D">
        <w:rPr>
          <w:lang w:val="en-US"/>
        </w:rPr>
        <w:t>to discuss</w:t>
      </w:r>
      <w:r w:rsidR="00CA2674">
        <w:rPr>
          <w:lang w:val="en-US"/>
        </w:rPr>
        <w:t xml:space="preserve"> the notion of “flow” in “flow-based QoS”</w:t>
      </w:r>
      <w:r w:rsidR="005D5F52" w:rsidRPr="00066D63">
        <w:rPr>
          <w:lang w:val="en-US"/>
        </w:rPr>
        <w:t>.</w:t>
      </w:r>
    </w:p>
    <w:p w14:paraId="69F5C2C6" w14:textId="77777777" w:rsidR="00C0426A" w:rsidRPr="00426625" w:rsidRDefault="00C0426A" w:rsidP="00C0426A">
      <w:pPr>
        <w:rPr>
          <w:lang w:val="en-US"/>
        </w:rPr>
      </w:pPr>
      <w:r w:rsidRPr="00D63446">
        <w:rPr>
          <w:lang w:val="en-US"/>
        </w:rPr>
        <w:t>Separate discussions is required to discuss which QoS parameters that shall be authorized and distributed per flow</w:t>
      </w:r>
      <w:r w:rsidRPr="002C3A8A">
        <w:rPr>
          <w:lang w:val="en-US"/>
        </w:rPr>
        <w:t xml:space="preserve"> (to control priority, bitrates etc)</w:t>
      </w:r>
      <w:r w:rsidRPr="00D63446">
        <w:rPr>
          <w:lang w:val="en-US"/>
        </w:rPr>
        <w:t>. The discussion about which parameters to assign per flow can be done independent of how the parameters are later distributed within the network.</w:t>
      </w:r>
    </w:p>
    <w:p w14:paraId="143E1234" w14:textId="77777777" w:rsidR="00BE349D" w:rsidRPr="00066D63" w:rsidRDefault="00BE349D" w:rsidP="005D5F52">
      <w:pPr>
        <w:rPr>
          <w:lang w:val="en-US"/>
        </w:rPr>
      </w:pPr>
    </w:p>
    <w:p w14:paraId="2C4D1A6D" w14:textId="77777777" w:rsidR="00845116" w:rsidRPr="00845116" w:rsidRDefault="00845116" w:rsidP="00845116">
      <w:pPr>
        <w:pStyle w:val="B2"/>
        <w:rPr>
          <w:i/>
        </w:rPr>
      </w:pPr>
      <w:r w:rsidRPr="00845116">
        <w:rPr>
          <w:i/>
        </w:rPr>
        <w:t>-</w:t>
      </w:r>
      <w:r w:rsidRPr="00845116">
        <w:rPr>
          <w:i/>
        </w:rPr>
        <w:tab/>
      </w:r>
      <w:r w:rsidR="00E830F8">
        <w:rPr>
          <w:i/>
        </w:rPr>
        <w:t>Intermediate check</w:t>
      </w:r>
      <w:r w:rsidR="00620463">
        <w:rPr>
          <w:i/>
        </w:rPr>
        <w:t>:</w:t>
      </w:r>
      <w:r w:rsidR="00620463">
        <w:rPr>
          <w:i/>
        </w:rPr>
        <w:tab/>
      </w:r>
      <w:r w:rsidR="00066D63">
        <w:rPr>
          <w:i/>
        </w:rPr>
        <w:t>Fri</w:t>
      </w:r>
      <w:r w:rsidRPr="00845116">
        <w:rPr>
          <w:i/>
        </w:rPr>
        <w:t xml:space="preserve">day </w:t>
      </w:r>
      <w:r w:rsidR="00066D63">
        <w:rPr>
          <w:i/>
        </w:rPr>
        <w:t>17</w:t>
      </w:r>
      <w:r w:rsidRPr="00845116">
        <w:rPr>
          <w:i/>
        </w:rPr>
        <w:t>/0</w:t>
      </w:r>
      <w:r w:rsidR="00066D63">
        <w:rPr>
          <w:i/>
        </w:rPr>
        <w:t>6</w:t>
      </w:r>
      <w:r w:rsidRPr="00845116">
        <w:rPr>
          <w:i/>
        </w:rPr>
        <w:t>/2016</w:t>
      </w:r>
    </w:p>
    <w:p w14:paraId="24FB90A8" w14:textId="77777777" w:rsidR="00E830F8" w:rsidRPr="00845116" w:rsidRDefault="00620463" w:rsidP="00E830F8">
      <w:pPr>
        <w:pStyle w:val="B2"/>
        <w:rPr>
          <w:i/>
        </w:rPr>
      </w:pPr>
      <w:r>
        <w:rPr>
          <w:i/>
        </w:rPr>
        <w:lastRenderedPageBreak/>
        <w:t>-</w:t>
      </w:r>
      <w:r>
        <w:rPr>
          <w:i/>
        </w:rPr>
        <w:tab/>
        <w:t>Deadline:</w:t>
      </w:r>
      <w:r>
        <w:rPr>
          <w:i/>
        </w:rPr>
        <w:tab/>
      </w:r>
      <w:r>
        <w:rPr>
          <w:i/>
        </w:rPr>
        <w:tab/>
      </w:r>
      <w:r>
        <w:rPr>
          <w:i/>
        </w:rPr>
        <w:tab/>
      </w:r>
      <w:r>
        <w:rPr>
          <w:i/>
        </w:rPr>
        <w:tab/>
      </w:r>
      <w:r>
        <w:rPr>
          <w:i/>
        </w:rPr>
        <w:tab/>
      </w:r>
      <w:r w:rsidR="00E830F8">
        <w:rPr>
          <w:i/>
        </w:rPr>
        <w:t>Fri</w:t>
      </w:r>
      <w:r w:rsidR="00E830F8" w:rsidRPr="00845116">
        <w:rPr>
          <w:i/>
        </w:rPr>
        <w:t xml:space="preserve">day </w:t>
      </w:r>
      <w:r w:rsidR="00E830F8">
        <w:rPr>
          <w:i/>
        </w:rPr>
        <w:t>24</w:t>
      </w:r>
      <w:r w:rsidR="00E830F8" w:rsidRPr="00845116">
        <w:rPr>
          <w:i/>
        </w:rPr>
        <w:t>/0</w:t>
      </w:r>
      <w:r w:rsidR="00E830F8">
        <w:rPr>
          <w:i/>
        </w:rPr>
        <w:t>6</w:t>
      </w:r>
      <w:r w:rsidR="00E830F8" w:rsidRPr="00845116">
        <w:rPr>
          <w:i/>
        </w:rPr>
        <w:t>/2016</w:t>
      </w:r>
    </w:p>
    <w:p w14:paraId="61E93454" w14:textId="77777777" w:rsidR="005852CD" w:rsidRDefault="0088350D" w:rsidP="0088350D">
      <w:pPr>
        <w:pStyle w:val="Heading1"/>
        <w:rPr>
          <w:lang w:eastAsia="ja-JP"/>
        </w:rPr>
      </w:pPr>
      <w:r>
        <w:rPr>
          <w:lang w:eastAsia="ja-JP"/>
        </w:rPr>
        <w:t>2.</w:t>
      </w:r>
      <w:r>
        <w:rPr>
          <w:lang w:eastAsia="ja-JP"/>
        </w:rPr>
        <w:tab/>
      </w:r>
      <w:r w:rsidR="00C30470">
        <w:rPr>
          <w:rFonts w:hint="eastAsia"/>
          <w:lang w:eastAsia="ja-JP"/>
        </w:rPr>
        <w:t>Discussion</w:t>
      </w:r>
    </w:p>
    <w:p w14:paraId="4A89564D" w14:textId="77777777" w:rsidR="00743D97" w:rsidRDefault="0088350D" w:rsidP="0088350D">
      <w:pPr>
        <w:pStyle w:val="Heading2"/>
        <w:rPr>
          <w:lang w:eastAsia="ja-JP"/>
        </w:rPr>
      </w:pPr>
      <w:r>
        <w:rPr>
          <w:lang w:eastAsia="ja-JP"/>
        </w:rPr>
        <w:t>2.1</w:t>
      </w:r>
      <w:r>
        <w:rPr>
          <w:lang w:eastAsia="ja-JP"/>
        </w:rPr>
        <w:tab/>
      </w:r>
      <w:r w:rsidR="00DA36D5">
        <w:rPr>
          <w:lang w:eastAsia="ja-JP"/>
        </w:rPr>
        <w:t>Reflective QoS in Solution 2.1</w:t>
      </w:r>
    </w:p>
    <w:p w14:paraId="11C0B55F" w14:textId="77777777" w:rsidR="00294D59" w:rsidRDefault="00DA36D5" w:rsidP="00294D59">
      <w:pPr>
        <w:rPr>
          <w:lang w:eastAsia="ja-JP"/>
        </w:rPr>
      </w:pPr>
      <w:r>
        <w:rPr>
          <w:lang w:eastAsia="ja-JP"/>
        </w:rPr>
        <w:t xml:space="preserve">Solution in clause 6.2.1 currently has the </w:t>
      </w:r>
      <w:r w:rsidR="0046532E">
        <w:rPr>
          <w:lang w:eastAsia="ja-JP"/>
        </w:rPr>
        <w:t>following EN related to Reflective QoS:</w:t>
      </w:r>
    </w:p>
    <w:p w14:paraId="28FAB87B" w14:textId="77777777" w:rsidR="0046532E" w:rsidRPr="00714387" w:rsidRDefault="0046532E" w:rsidP="0046532E">
      <w:pPr>
        <w:pStyle w:val="EditorsNote"/>
        <w:rPr>
          <w:i/>
        </w:rPr>
      </w:pPr>
      <w:r w:rsidRPr="00714387">
        <w:rPr>
          <w:i/>
        </w:rPr>
        <w:t>Editor's note: Further extentions of the reflective QoS beyond the mechanism described in TS 24.139 is FFS.</w:t>
      </w:r>
    </w:p>
    <w:p w14:paraId="35841EA6" w14:textId="77777777" w:rsidR="0046532E" w:rsidRDefault="0046532E" w:rsidP="00294D59">
      <w:pPr>
        <w:rPr>
          <w:lang w:eastAsia="ja-JP"/>
        </w:rPr>
      </w:pPr>
      <w:r>
        <w:rPr>
          <w:lang w:eastAsia="ja-JP"/>
        </w:rPr>
        <w:t>Reflective QoS in TS 23.139 was defined for fixed broadband access (</w:t>
      </w:r>
      <w:r w:rsidR="00326CDF">
        <w:rPr>
          <w:lang w:eastAsia="ja-JP"/>
        </w:rPr>
        <w:t xml:space="preserve">e.g. </w:t>
      </w:r>
      <w:r>
        <w:rPr>
          <w:lang w:eastAsia="ja-JP"/>
        </w:rPr>
        <w:t>in S2b or NSWO scenarios).</w:t>
      </w:r>
    </w:p>
    <w:p w14:paraId="2898A996" w14:textId="77777777" w:rsidR="0046532E" w:rsidRDefault="0046532E" w:rsidP="00F678EE">
      <w:pPr>
        <w:rPr>
          <w:lang w:eastAsia="ja-JP"/>
        </w:rPr>
      </w:pPr>
      <w:r>
        <w:rPr>
          <w:lang w:eastAsia="ja-JP"/>
        </w:rPr>
        <w:t xml:space="preserve">A more explicit clarification is needed </w:t>
      </w:r>
      <w:r w:rsidR="00714387">
        <w:rPr>
          <w:lang w:eastAsia="ja-JP"/>
        </w:rPr>
        <w:t xml:space="preserve">on how Reflective QoS is used </w:t>
      </w:r>
      <w:r>
        <w:rPr>
          <w:lang w:eastAsia="ja-JP"/>
        </w:rPr>
        <w:t xml:space="preserve">in the </w:t>
      </w:r>
      <w:r w:rsidR="00714387">
        <w:rPr>
          <w:lang w:eastAsia="ja-JP"/>
        </w:rPr>
        <w:t>Solution 2.1</w:t>
      </w:r>
      <w:r>
        <w:rPr>
          <w:lang w:eastAsia="ja-JP"/>
        </w:rPr>
        <w:t xml:space="preserve"> context e.g. on the following aspects:</w:t>
      </w:r>
    </w:p>
    <w:p w14:paraId="03AEACD2" w14:textId="77777777" w:rsidR="00E074F0" w:rsidRDefault="0046532E" w:rsidP="008B4BC5">
      <w:pPr>
        <w:numPr>
          <w:ilvl w:val="0"/>
          <w:numId w:val="3"/>
        </w:numPr>
        <w:rPr>
          <w:lang w:eastAsia="ja-JP"/>
        </w:rPr>
      </w:pPr>
      <w:r>
        <w:rPr>
          <w:lang w:eastAsia="ja-JP"/>
        </w:rPr>
        <w:t>Which QoS information is used by UE to determine the Reflective QoS for uplink traffic: a) the QoS parameter associated with the “PDU flow”</w:t>
      </w:r>
      <w:r w:rsidR="00F678EE">
        <w:rPr>
          <w:lang w:eastAsia="ja-JP"/>
        </w:rPr>
        <w:t xml:space="preserve"> on which the DL traffic arrived</w:t>
      </w:r>
      <w:r w:rsidR="00326CDF">
        <w:rPr>
          <w:lang w:eastAsia="ja-JP"/>
        </w:rPr>
        <w:t xml:space="preserve"> provided via </w:t>
      </w:r>
      <w:r w:rsidR="00714387">
        <w:rPr>
          <w:lang w:eastAsia="ja-JP"/>
        </w:rPr>
        <w:t xml:space="preserve">C-plane </w:t>
      </w:r>
      <w:r w:rsidR="00E074F0">
        <w:rPr>
          <w:lang w:eastAsia="ja-JP"/>
        </w:rPr>
        <w:t xml:space="preserve">signalling (NG1, NG2), </w:t>
      </w:r>
      <w:r w:rsidR="00326CDF">
        <w:rPr>
          <w:lang w:eastAsia="ja-JP"/>
        </w:rPr>
        <w:t>b</w:t>
      </w:r>
      <w:r>
        <w:rPr>
          <w:lang w:eastAsia="ja-JP"/>
        </w:rPr>
        <w:t>) user plane marking</w:t>
      </w:r>
      <w:r w:rsidR="00F678EE">
        <w:rPr>
          <w:lang w:eastAsia="ja-JP"/>
        </w:rPr>
        <w:t xml:space="preserve"> </w:t>
      </w:r>
      <w:r w:rsidR="00714387">
        <w:rPr>
          <w:lang w:eastAsia="ja-JP"/>
        </w:rPr>
        <w:t xml:space="preserve">(on NG3 and Uu) </w:t>
      </w:r>
      <w:r w:rsidR="00F678EE">
        <w:rPr>
          <w:lang w:eastAsia="ja-JP"/>
        </w:rPr>
        <w:t>associated with DL traffic</w:t>
      </w:r>
      <w:r w:rsidR="00E074F0">
        <w:rPr>
          <w:lang w:eastAsia="ja-JP"/>
        </w:rPr>
        <w:t>, c) other</w:t>
      </w:r>
      <w:r>
        <w:rPr>
          <w:lang w:eastAsia="ja-JP"/>
        </w:rPr>
        <w:t>?</w:t>
      </w:r>
    </w:p>
    <w:p w14:paraId="5F28B926" w14:textId="77777777" w:rsidR="0046532E" w:rsidRDefault="00F678EE" w:rsidP="008B4BC5">
      <w:pPr>
        <w:numPr>
          <w:ilvl w:val="0"/>
          <w:numId w:val="3"/>
        </w:numPr>
        <w:rPr>
          <w:lang w:eastAsia="ja-JP"/>
        </w:rPr>
      </w:pPr>
      <w:r>
        <w:rPr>
          <w:lang w:eastAsia="ja-JP"/>
        </w:rPr>
        <w:t xml:space="preserve">If the </w:t>
      </w:r>
      <w:r w:rsidR="00E074F0">
        <w:rPr>
          <w:lang w:eastAsia="ja-JP"/>
        </w:rPr>
        <w:t xml:space="preserve">QoS information used to determine Reflective QoS is provided via U-plane marking, </w:t>
      </w:r>
      <w:r>
        <w:rPr>
          <w:lang w:eastAsia="ja-JP"/>
        </w:rPr>
        <w:t>where is this marking included (e.g. in the e2e IP packet header? in encapsulation header?).</w:t>
      </w:r>
    </w:p>
    <w:p w14:paraId="3853BDDF" w14:textId="77777777" w:rsidR="00F678EE" w:rsidRDefault="004F588D" w:rsidP="008B4BC5">
      <w:pPr>
        <w:numPr>
          <w:ilvl w:val="0"/>
          <w:numId w:val="3"/>
        </w:numPr>
        <w:rPr>
          <w:lang w:eastAsia="ja-JP"/>
        </w:rPr>
      </w:pPr>
      <w:r>
        <w:rPr>
          <w:lang w:eastAsia="ja-JP"/>
        </w:rPr>
        <w:t xml:space="preserve">Is it possible to multiplex traffic for which Reflective QoS applies and traffic for which </w:t>
      </w:r>
      <w:r w:rsidR="00714387">
        <w:rPr>
          <w:lang w:eastAsia="ja-JP"/>
        </w:rPr>
        <w:t>explicit QoS rule</w:t>
      </w:r>
      <w:r w:rsidR="00B41A8A">
        <w:rPr>
          <w:lang w:eastAsia="ja-JP"/>
        </w:rPr>
        <w:t xml:space="preserve">s apply (e.g. </w:t>
      </w:r>
      <w:r>
        <w:rPr>
          <w:lang w:eastAsia="ja-JP"/>
        </w:rPr>
        <w:t>TFT</w:t>
      </w:r>
      <w:r w:rsidR="00714387">
        <w:rPr>
          <w:lang w:eastAsia="ja-JP"/>
        </w:rPr>
        <w:t xml:space="preserve"> + associated QoS)</w:t>
      </w:r>
      <w:r>
        <w:rPr>
          <w:lang w:eastAsia="ja-JP"/>
        </w:rPr>
        <w:t xml:space="preserve"> on the same “PDU flow”? If so, how does UE discri</w:t>
      </w:r>
      <w:r w:rsidR="005229B5">
        <w:rPr>
          <w:lang w:eastAsia="ja-JP"/>
        </w:rPr>
        <w:t>minate between the two (notably, how does this work in presence of “match all” packet filter)?</w:t>
      </w:r>
    </w:p>
    <w:p w14:paraId="7FA7F065" w14:textId="77777777" w:rsidR="005229B5" w:rsidRDefault="005229B5" w:rsidP="008B4BC5">
      <w:pPr>
        <w:numPr>
          <w:ilvl w:val="0"/>
          <w:numId w:val="3"/>
        </w:numPr>
        <w:rPr>
          <w:lang w:eastAsia="ja-JP"/>
        </w:rPr>
      </w:pPr>
      <w:r>
        <w:rPr>
          <w:lang w:eastAsia="ja-JP"/>
        </w:rPr>
        <w:t xml:space="preserve">Does Reflective QoS apply to </w:t>
      </w:r>
      <w:r w:rsidR="0088350D">
        <w:rPr>
          <w:lang w:eastAsia="ja-JP"/>
        </w:rPr>
        <w:t>non-IP traffic</w:t>
      </w:r>
      <w:r w:rsidR="00714387">
        <w:rPr>
          <w:lang w:eastAsia="ja-JP"/>
        </w:rPr>
        <w:t xml:space="preserve"> and how</w:t>
      </w:r>
      <w:r w:rsidR="0088350D">
        <w:rPr>
          <w:lang w:eastAsia="ja-JP"/>
        </w:rPr>
        <w:t>?</w:t>
      </w:r>
    </w:p>
    <w:p w14:paraId="68BE5178" w14:textId="77777777" w:rsidR="00EF2E23" w:rsidRDefault="00714387" w:rsidP="0075749A">
      <w:pPr>
        <w:rPr>
          <w:lang w:eastAsia="ja-JP"/>
        </w:rPr>
      </w:pPr>
      <w:r>
        <w:rPr>
          <w:lang w:eastAsia="ja-JP"/>
        </w:rPr>
        <w:t>C</w:t>
      </w:r>
      <w:r w:rsidR="003F3E0E">
        <w:rPr>
          <w:lang w:eastAsia="ja-JP"/>
        </w:rPr>
        <w:t>ompanies are invited to provide their opinions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7977"/>
      </w:tblGrid>
      <w:tr w:rsidR="00AF2832" w14:paraId="62BCCE38" w14:textId="77777777" w:rsidTr="00373470">
        <w:tc>
          <w:tcPr>
            <w:tcW w:w="1668" w:type="dxa"/>
            <w:shd w:val="clear" w:color="auto" w:fill="auto"/>
          </w:tcPr>
          <w:p w14:paraId="68484F51" w14:textId="77777777" w:rsidR="00AF2832" w:rsidRDefault="00AF2832" w:rsidP="00373470">
            <w:pPr>
              <w:pStyle w:val="TAH"/>
              <w:rPr>
                <w:lang w:eastAsia="ja-JP"/>
              </w:rPr>
            </w:pPr>
            <w:r>
              <w:rPr>
                <w:rFonts w:hint="eastAsia"/>
                <w:lang w:eastAsia="ja-JP"/>
              </w:rPr>
              <w:t>Company name</w:t>
            </w:r>
          </w:p>
        </w:tc>
        <w:tc>
          <w:tcPr>
            <w:tcW w:w="8169" w:type="dxa"/>
            <w:shd w:val="clear" w:color="auto" w:fill="auto"/>
          </w:tcPr>
          <w:p w14:paraId="3917D7C1" w14:textId="77777777" w:rsidR="00AF2832" w:rsidRDefault="003B1B78" w:rsidP="00373470">
            <w:pPr>
              <w:pStyle w:val="TAH"/>
              <w:rPr>
                <w:lang w:eastAsia="ja-JP"/>
              </w:rPr>
            </w:pPr>
            <w:r>
              <w:rPr>
                <w:lang w:eastAsia="ja-JP"/>
              </w:rPr>
              <w:t>C</w:t>
            </w:r>
            <w:r w:rsidR="00AF2832">
              <w:rPr>
                <w:rFonts w:hint="eastAsia"/>
                <w:lang w:eastAsia="ja-JP"/>
              </w:rPr>
              <w:t>omments</w:t>
            </w:r>
          </w:p>
        </w:tc>
      </w:tr>
      <w:tr w:rsidR="00AF2832" w14:paraId="3A77DE0A" w14:textId="77777777" w:rsidTr="00373470">
        <w:tc>
          <w:tcPr>
            <w:tcW w:w="1668" w:type="dxa"/>
            <w:shd w:val="clear" w:color="auto" w:fill="auto"/>
          </w:tcPr>
          <w:p w14:paraId="004022A6" w14:textId="77777777" w:rsidR="00AF2832" w:rsidRPr="00D83075" w:rsidRDefault="00163099" w:rsidP="00881C7A">
            <w:pPr>
              <w:pStyle w:val="TAL"/>
              <w:rPr>
                <w:rFonts w:eastAsia="SimSun"/>
                <w:lang w:eastAsia="zh-CN"/>
              </w:rPr>
            </w:pPr>
            <w:r w:rsidRPr="00163099">
              <w:rPr>
                <w:rFonts w:eastAsia="SimSun"/>
                <w:lang w:eastAsia="zh-CN"/>
              </w:rPr>
              <w:t>Ericsson</w:t>
            </w:r>
          </w:p>
        </w:tc>
        <w:tc>
          <w:tcPr>
            <w:tcW w:w="8169" w:type="dxa"/>
            <w:shd w:val="clear" w:color="auto" w:fill="auto"/>
          </w:tcPr>
          <w:p w14:paraId="377DE7C9" w14:textId="77777777" w:rsidR="00C616FE" w:rsidRDefault="00163099" w:rsidP="00F678EE">
            <w:pPr>
              <w:pStyle w:val="TAC"/>
              <w:jc w:val="left"/>
              <w:rPr>
                <w:rFonts w:eastAsia="SimSun"/>
                <w:lang w:eastAsia="zh-CN"/>
              </w:rPr>
            </w:pPr>
            <w:r w:rsidRPr="00163099">
              <w:rPr>
                <w:rFonts w:eastAsia="SimSun"/>
                <w:lang w:eastAsia="zh-CN"/>
              </w:rPr>
              <w:t xml:space="preserve">Ericsson view on reflective mode described in chapter </w:t>
            </w:r>
            <w:r w:rsidRPr="00B62477">
              <w:rPr>
                <w:rFonts w:eastAsia="SimSun"/>
                <w:lang w:eastAsia="zh-CN"/>
              </w:rPr>
              <w:t>2.2.</w:t>
            </w:r>
          </w:p>
          <w:p w14:paraId="7431EDAC" w14:textId="77777777" w:rsidR="009A66E0" w:rsidRPr="00264ACA" w:rsidRDefault="009A66E0" w:rsidP="00F678EE">
            <w:pPr>
              <w:pStyle w:val="TAC"/>
              <w:jc w:val="left"/>
              <w:rPr>
                <w:rFonts w:eastAsia="SimSun"/>
                <w:lang w:eastAsia="zh-CN"/>
              </w:rPr>
            </w:pPr>
          </w:p>
        </w:tc>
      </w:tr>
      <w:tr w:rsidR="00AF2832" w:rsidRPr="0091669A" w14:paraId="650D9F77" w14:textId="77777777" w:rsidTr="00373470">
        <w:tc>
          <w:tcPr>
            <w:tcW w:w="1668" w:type="dxa"/>
            <w:shd w:val="clear" w:color="auto" w:fill="auto"/>
          </w:tcPr>
          <w:p w14:paraId="238DF788" w14:textId="77777777" w:rsidR="00AF2832" w:rsidRPr="00373470" w:rsidRDefault="00FC41D6" w:rsidP="00373470">
            <w:pPr>
              <w:pStyle w:val="TAL"/>
              <w:rPr>
                <w:lang w:eastAsia="ja-JP"/>
              </w:rPr>
            </w:pPr>
            <w:r>
              <w:rPr>
                <w:lang w:eastAsia="ja-JP"/>
              </w:rPr>
              <w:t>Qualcomm</w:t>
            </w:r>
          </w:p>
        </w:tc>
        <w:tc>
          <w:tcPr>
            <w:tcW w:w="8169" w:type="dxa"/>
            <w:shd w:val="clear" w:color="auto" w:fill="auto"/>
          </w:tcPr>
          <w:p w14:paraId="185DE457" w14:textId="77777777" w:rsidR="008F099D" w:rsidRDefault="00FC41D6" w:rsidP="00F678EE">
            <w:pPr>
              <w:pStyle w:val="TAC"/>
              <w:jc w:val="left"/>
              <w:rPr>
                <w:lang w:eastAsia="ja-JP"/>
              </w:rPr>
            </w:pPr>
            <w:r>
              <w:rPr>
                <w:lang w:eastAsia="ja-JP"/>
              </w:rPr>
              <w:t xml:space="preserve">We have not defined QoS for non-IP traffic, therefore it is premature to decide whether reflective QoS applies to non-IP. I think we can assume it will, but it depends on how we implement QoS for non-IP. </w:t>
            </w:r>
          </w:p>
        </w:tc>
      </w:tr>
      <w:tr w:rsidR="008F099D" w:rsidRPr="0091669A" w14:paraId="72549FF0" w14:textId="77777777" w:rsidTr="00373470">
        <w:tc>
          <w:tcPr>
            <w:tcW w:w="1668" w:type="dxa"/>
            <w:shd w:val="clear" w:color="auto" w:fill="auto"/>
          </w:tcPr>
          <w:p w14:paraId="56AB8B78" w14:textId="77777777" w:rsidR="008F099D" w:rsidRDefault="008F099D" w:rsidP="00373470">
            <w:pPr>
              <w:pStyle w:val="TAL"/>
              <w:rPr>
                <w:lang w:eastAsia="ja-JP"/>
              </w:rPr>
            </w:pPr>
          </w:p>
        </w:tc>
        <w:tc>
          <w:tcPr>
            <w:tcW w:w="8169" w:type="dxa"/>
            <w:shd w:val="clear" w:color="auto" w:fill="auto"/>
          </w:tcPr>
          <w:p w14:paraId="0E12625F" w14:textId="77777777" w:rsidR="00ED7EE7" w:rsidRDefault="00ED7EE7" w:rsidP="00281C4B">
            <w:pPr>
              <w:pStyle w:val="TAC"/>
              <w:jc w:val="left"/>
              <w:rPr>
                <w:lang w:eastAsia="ja-JP"/>
              </w:rPr>
            </w:pPr>
          </w:p>
        </w:tc>
      </w:tr>
    </w:tbl>
    <w:p w14:paraId="3388BAB1" w14:textId="77777777" w:rsidR="00EF2E23" w:rsidRPr="00D32998" w:rsidRDefault="00EF2E23" w:rsidP="0075749A">
      <w:pPr>
        <w:rPr>
          <w:lang w:eastAsia="ja-JP"/>
        </w:rPr>
      </w:pPr>
    </w:p>
    <w:p w14:paraId="1F6EDF8F" w14:textId="77777777" w:rsidR="00AF2832" w:rsidRPr="00AF2832" w:rsidRDefault="00F678EE" w:rsidP="0075749A">
      <w:pPr>
        <w:rPr>
          <w:b/>
          <w:i/>
          <w:u w:val="single"/>
          <w:lang w:eastAsia="ja-JP"/>
        </w:rPr>
      </w:pPr>
      <w:r>
        <w:rPr>
          <w:b/>
          <w:i/>
          <w:u w:val="single"/>
          <w:lang w:eastAsia="ja-JP"/>
        </w:rPr>
        <w:t>Email convenor</w:t>
      </w:r>
      <w:r w:rsidR="00AF2832" w:rsidRPr="00AF2832">
        <w:rPr>
          <w:b/>
          <w:i/>
          <w:u w:val="single"/>
          <w:lang w:eastAsia="ja-JP"/>
        </w:rPr>
        <w:t>’</w:t>
      </w:r>
      <w:r w:rsidR="00AF2832" w:rsidRPr="00AF2832">
        <w:rPr>
          <w:rFonts w:hint="eastAsia"/>
          <w:b/>
          <w:i/>
          <w:u w:val="single"/>
          <w:lang w:eastAsia="ja-JP"/>
        </w:rPr>
        <w:t>s summary:</w:t>
      </w:r>
    </w:p>
    <w:p w14:paraId="7B8340D2" w14:textId="4DF3EAB1" w:rsidR="004A54E1" w:rsidRPr="00C067EB" w:rsidRDefault="00E74DA4" w:rsidP="004A54E1">
      <w:pPr>
        <w:rPr>
          <w:b/>
          <w:lang w:eastAsia="ja-JP"/>
        </w:rPr>
      </w:pPr>
      <w:r w:rsidRPr="00C067EB">
        <w:rPr>
          <w:b/>
          <w:lang w:eastAsia="ja-JP"/>
        </w:rPr>
        <w:t>There is no summary on this topic given that the authors of solution 2.1 chose to provide comments in chapter 2.2.</w:t>
      </w:r>
    </w:p>
    <w:p w14:paraId="53C9FEF6" w14:textId="77777777" w:rsidR="007259AF" w:rsidRDefault="007259AF" w:rsidP="0088350D">
      <w:pPr>
        <w:pStyle w:val="Heading2"/>
      </w:pPr>
    </w:p>
    <w:p w14:paraId="755AAA41" w14:textId="77777777" w:rsidR="0075749A" w:rsidRPr="0088350D" w:rsidRDefault="0088350D" w:rsidP="0088350D">
      <w:pPr>
        <w:pStyle w:val="Heading2"/>
      </w:pPr>
      <w:r>
        <w:t>2.2</w:t>
      </w:r>
      <w:r>
        <w:tab/>
      </w:r>
      <w:r w:rsidR="00EE5F80">
        <w:t>Consolidation of</w:t>
      </w:r>
      <w:r w:rsidRPr="0088350D">
        <w:t xml:space="preserve"> solutions </w:t>
      </w:r>
      <w:r w:rsidR="004E66EB">
        <w:t>2</w:t>
      </w:r>
      <w:r w:rsidRPr="0088350D">
        <w:t xml:space="preserve">.2, </w:t>
      </w:r>
      <w:r w:rsidR="004E66EB">
        <w:t>2</w:t>
      </w:r>
      <w:r w:rsidRPr="0088350D">
        <w:t xml:space="preserve">.3 and </w:t>
      </w:r>
      <w:r w:rsidR="004E66EB">
        <w:t>2</w:t>
      </w:r>
      <w:r w:rsidRPr="0088350D">
        <w:t>.6</w:t>
      </w:r>
    </w:p>
    <w:p w14:paraId="32426418" w14:textId="77777777" w:rsidR="000E1ADC" w:rsidRDefault="0069583A" w:rsidP="000E1ADC">
      <w:pPr>
        <w:rPr>
          <w:lang w:eastAsia="ja-JP"/>
        </w:rPr>
      </w:pPr>
      <w:r>
        <w:rPr>
          <w:lang w:eastAsia="ja-JP"/>
        </w:rPr>
        <w:t>T</w:t>
      </w:r>
      <w:r w:rsidR="00513E32">
        <w:rPr>
          <w:lang w:eastAsia="ja-JP"/>
        </w:rPr>
        <w:t>he t</w:t>
      </w:r>
      <w:r>
        <w:rPr>
          <w:lang w:eastAsia="ja-JP"/>
        </w:rPr>
        <w:t xml:space="preserve">able </w:t>
      </w:r>
      <w:r w:rsidR="00513E32">
        <w:rPr>
          <w:lang w:eastAsia="ja-JP"/>
        </w:rPr>
        <w:t xml:space="preserve">below </w:t>
      </w:r>
      <w:r>
        <w:rPr>
          <w:lang w:eastAsia="ja-JP"/>
        </w:rPr>
        <w:t xml:space="preserve">provides a summary of solutions </w:t>
      </w:r>
      <w:r w:rsidR="004E66EB">
        <w:rPr>
          <w:lang w:eastAsia="ja-JP"/>
        </w:rPr>
        <w:t>2</w:t>
      </w:r>
      <w:r>
        <w:rPr>
          <w:lang w:eastAsia="ja-JP"/>
        </w:rPr>
        <w:t xml:space="preserve">.2, </w:t>
      </w:r>
      <w:r w:rsidR="004E66EB">
        <w:rPr>
          <w:lang w:eastAsia="ja-JP"/>
        </w:rPr>
        <w:t>2</w:t>
      </w:r>
      <w:r>
        <w:rPr>
          <w:lang w:eastAsia="ja-JP"/>
        </w:rPr>
        <w:t xml:space="preserve">.3 and </w:t>
      </w:r>
      <w:r w:rsidR="004E66EB">
        <w:rPr>
          <w:lang w:eastAsia="ja-JP"/>
        </w:rPr>
        <w:t>2</w:t>
      </w:r>
      <w:r>
        <w:rPr>
          <w:lang w:eastAsia="ja-JP"/>
        </w:rPr>
        <w:t>.6 according to selected criteria for comparison</w:t>
      </w:r>
      <w:r w:rsidR="002E5AC5">
        <w:rPr>
          <w:lang w:eastAsia="ja-JP"/>
        </w:rPr>
        <w:t>.</w:t>
      </w:r>
    </w:p>
    <w:p w14:paraId="3806B686" w14:textId="77777777" w:rsidR="00B833E2" w:rsidRDefault="00B833E2" w:rsidP="000E1ADC">
      <w:pPr>
        <w:rPr>
          <w:lang w:eastAsia="ja-JP"/>
        </w:rPr>
      </w:pPr>
      <w:r>
        <w:rPr>
          <w:lang w:eastAsia="ja-JP"/>
        </w:rPr>
        <w:t>The table is aimed at providing a clear description of the current status of these three solutions.</w:t>
      </w:r>
    </w:p>
    <w:p w14:paraId="7495094B" w14:textId="77777777" w:rsidR="00B833E2" w:rsidRDefault="00B833E2" w:rsidP="000E1ADC">
      <w:pPr>
        <w:rPr>
          <w:lang w:eastAsia="ja-JP"/>
        </w:rPr>
      </w:pPr>
      <w:r>
        <w:rPr>
          <w:lang w:eastAsia="ja-JP"/>
        </w:rPr>
        <w:t>For each criterion there is a separate follow-up clause where individual companies are invited to provide their opinions.</w:t>
      </w:r>
    </w:p>
    <w:p w14:paraId="1492818D" w14:textId="77777777" w:rsidR="00497D94" w:rsidRDefault="00497D94" w:rsidP="00497D94">
      <w:pPr>
        <w:pStyle w:val="EditorsNote"/>
      </w:pPr>
      <w:r>
        <w:t>NOTE</w:t>
      </w:r>
      <w:r w:rsidRPr="003E6D08">
        <w:t xml:space="preserve">: </w:t>
      </w:r>
      <w:r w:rsidR="00332E2E">
        <w:t xml:space="preserve">The proposed consolidation focuses on work tasks WT#3 and WT#4. Solution-specific aspects that fall under other work tasks (e.g. </w:t>
      </w:r>
      <w:r>
        <w:t xml:space="preserve">“Intent-level QoS rules” </w:t>
      </w:r>
      <w:r w:rsidR="00332E2E">
        <w:t xml:space="preserve">in Sol </w:t>
      </w:r>
      <w:r w:rsidR="004E66EB">
        <w:t>2</w:t>
      </w:r>
      <w:r w:rsidR="00332E2E">
        <w:t>.3 which seem to fall under WT#1) are not in the scope of this email discussion</w:t>
      </w:r>
      <w:r>
        <w:t>.</w:t>
      </w:r>
    </w:p>
    <w:p w14:paraId="5380C913" w14:textId="77777777" w:rsidR="0088350D" w:rsidRDefault="0088350D" w:rsidP="0088350D">
      <w:pPr>
        <w:rPr>
          <w:lang w:eastAsia="ja-JP"/>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2"/>
        <w:gridCol w:w="2472"/>
        <w:gridCol w:w="2472"/>
        <w:gridCol w:w="2473"/>
      </w:tblGrid>
      <w:tr w:rsidR="004E66EB" w:rsidRPr="00032E94" w14:paraId="254B7688" w14:textId="77777777" w:rsidTr="00032E94">
        <w:tc>
          <w:tcPr>
            <w:tcW w:w="2472" w:type="dxa"/>
            <w:shd w:val="clear" w:color="auto" w:fill="auto"/>
          </w:tcPr>
          <w:p w14:paraId="0EAEC95A" w14:textId="77777777" w:rsidR="00D75A11" w:rsidRDefault="00D75A11" w:rsidP="00D75A11">
            <w:pPr>
              <w:pStyle w:val="TAH"/>
              <w:rPr>
                <w:lang w:eastAsia="ja-JP"/>
              </w:rPr>
            </w:pPr>
            <w:r>
              <w:rPr>
                <w:rFonts w:hint="eastAsia"/>
                <w:lang w:eastAsia="ja-JP"/>
              </w:rPr>
              <w:lastRenderedPageBreak/>
              <w:t>C</w:t>
            </w:r>
            <w:r>
              <w:rPr>
                <w:lang w:eastAsia="ja-JP"/>
              </w:rPr>
              <w:t>riterion</w:t>
            </w:r>
          </w:p>
        </w:tc>
        <w:tc>
          <w:tcPr>
            <w:tcW w:w="2472" w:type="dxa"/>
            <w:shd w:val="clear" w:color="auto" w:fill="auto"/>
          </w:tcPr>
          <w:p w14:paraId="626F474D" w14:textId="77777777" w:rsidR="00D75A11" w:rsidRDefault="00D75A11" w:rsidP="004E66EB">
            <w:pPr>
              <w:pStyle w:val="TAH"/>
              <w:rPr>
                <w:lang w:eastAsia="ja-JP"/>
              </w:rPr>
            </w:pPr>
            <w:r>
              <w:rPr>
                <w:lang w:eastAsia="ja-JP"/>
              </w:rPr>
              <w:t xml:space="preserve">Solution </w:t>
            </w:r>
            <w:r w:rsidR="004E66EB">
              <w:rPr>
                <w:lang w:eastAsia="ja-JP"/>
              </w:rPr>
              <w:t>2</w:t>
            </w:r>
            <w:r>
              <w:rPr>
                <w:lang w:eastAsia="ja-JP"/>
              </w:rPr>
              <w:t>.2</w:t>
            </w:r>
          </w:p>
        </w:tc>
        <w:tc>
          <w:tcPr>
            <w:tcW w:w="2472" w:type="dxa"/>
            <w:shd w:val="clear" w:color="auto" w:fill="auto"/>
          </w:tcPr>
          <w:p w14:paraId="620F4B5C" w14:textId="77777777" w:rsidR="00D75A11" w:rsidRPr="00032E94" w:rsidRDefault="00D75A11" w:rsidP="004E66EB">
            <w:pPr>
              <w:rPr>
                <w:rFonts w:ascii="Arial" w:hAnsi="Arial"/>
                <w:b/>
                <w:sz w:val="18"/>
                <w:lang w:eastAsia="ja-JP"/>
              </w:rPr>
            </w:pPr>
            <w:r w:rsidRPr="00032E94">
              <w:rPr>
                <w:rFonts w:ascii="Arial" w:hAnsi="Arial"/>
                <w:b/>
                <w:sz w:val="18"/>
                <w:lang w:eastAsia="ja-JP"/>
              </w:rPr>
              <w:t xml:space="preserve">Solution </w:t>
            </w:r>
            <w:r w:rsidR="004E66EB">
              <w:rPr>
                <w:rFonts w:ascii="Arial" w:hAnsi="Arial"/>
                <w:b/>
                <w:sz w:val="18"/>
                <w:lang w:eastAsia="ja-JP"/>
              </w:rPr>
              <w:t>2</w:t>
            </w:r>
            <w:r w:rsidRPr="00032E94">
              <w:rPr>
                <w:rFonts w:ascii="Arial" w:hAnsi="Arial"/>
                <w:b/>
                <w:sz w:val="18"/>
                <w:lang w:eastAsia="ja-JP"/>
              </w:rPr>
              <w:t>.3</w:t>
            </w:r>
          </w:p>
        </w:tc>
        <w:tc>
          <w:tcPr>
            <w:tcW w:w="2473" w:type="dxa"/>
            <w:shd w:val="clear" w:color="auto" w:fill="auto"/>
          </w:tcPr>
          <w:p w14:paraId="7FCAE1F5" w14:textId="77777777" w:rsidR="00D75A11" w:rsidRPr="00032E94" w:rsidRDefault="00D75A11" w:rsidP="004E66EB">
            <w:pPr>
              <w:rPr>
                <w:rFonts w:ascii="Arial" w:hAnsi="Arial"/>
                <w:b/>
                <w:sz w:val="18"/>
                <w:lang w:eastAsia="ja-JP"/>
              </w:rPr>
            </w:pPr>
            <w:r w:rsidRPr="00032E94">
              <w:rPr>
                <w:rFonts w:ascii="Arial" w:hAnsi="Arial"/>
                <w:b/>
                <w:sz w:val="18"/>
                <w:lang w:eastAsia="ja-JP"/>
              </w:rPr>
              <w:t xml:space="preserve">Solution </w:t>
            </w:r>
            <w:r w:rsidR="004E66EB">
              <w:rPr>
                <w:rFonts w:ascii="Arial" w:hAnsi="Arial"/>
                <w:b/>
                <w:sz w:val="18"/>
                <w:lang w:eastAsia="ja-JP"/>
              </w:rPr>
              <w:t>2</w:t>
            </w:r>
            <w:r w:rsidRPr="00032E94">
              <w:rPr>
                <w:rFonts w:ascii="Arial" w:hAnsi="Arial"/>
                <w:b/>
                <w:sz w:val="18"/>
                <w:lang w:eastAsia="ja-JP"/>
              </w:rPr>
              <w:t>.6</w:t>
            </w:r>
          </w:p>
        </w:tc>
      </w:tr>
      <w:tr w:rsidR="004E66EB" w:rsidRPr="00032E94" w14:paraId="0154333F" w14:textId="77777777" w:rsidTr="00032E94">
        <w:tc>
          <w:tcPr>
            <w:tcW w:w="2472" w:type="dxa"/>
            <w:shd w:val="clear" w:color="auto" w:fill="auto"/>
          </w:tcPr>
          <w:p w14:paraId="5B0F0311" w14:textId="77777777" w:rsidR="00D75A11" w:rsidRDefault="00D75A11" w:rsidP="00032E94">
            <w:pPr>
              <w:pStyle w:val="TAH"/>
              <w:jc w:val="left"/>
              <w:rPr>
                <w:lang w:eastAsia="ja-JP"/>
              </w:rPr>
            </w:pPr>
            <w:r>
              <w:rPr>
                <w:lang w:eastAsia="ja-JP"/>
              </w:rPr>
              <w:t>User plane markings</w:t>
            </w:r>
            <w:r w:rsidR="00D81243">
              <w:rPr>
                <w:lang w:eastAsia="ja-JP"/>
              </w:rPr>
              <w:t xml:space="preserve"> (NG3, Uu)</w:t>
            </w:r>
          </w:p>
        </w:tc>
        <w:tc>
          <w:tcPr>
            <w:tcW w:w="2472" w:type="dxa"/>
            <w:shd w:val="clear" w:color="auto" w:fill="auto"/>
          </w:tcPr>
          <w:p w14:paraId="69F57DD6" w14:textId="77777777" w:rsidR="00D75A11" w:rsidRPr="00032E94" w:rsidRDefault="002E181B" w:rsidP="00032E94">
            <w:pPr>
              <w:pStyle w:val="TAH"/>
              <w:jc w:val="left"/>
              <w:rPr>
                <w:b w:val="0"/>
                <w:lang w:eastAsia="ja-JP"/>
              </w:rPr>
            </w:pPr>
            <w:r w:rsidRPr="00032E94">
              <w:rPr>
                <w:b w:val="0"/>
                <w:lang w:eastAsia="ja-JP"/>
              </w:rPr>
              <w:t xml:space="preserve">On NG3: </w:t>
            </w:r>
            <w:r w:rsidR="00D75A11" w:rsidRPr="003B6292">
              <w:rPr>
                <w:lang w:eastAsia="ja-JP"/>
              </w:rPr>
              <w:t>FPI</w:t>
            </w:r>
            <w:r w:rsidR="00182CCB" w:rsidRPr="00032E94">
              <w:rPr>
                <w:b w:val="0"/>
                <w:lang w:eastAsia="ja-JP"/>
              </w:rPr>
              <w:t xml:space="preserve"> (or PPI)</w:t>
            </w:r>
            <w:r w:rsidR="00893E46" w:rsidRPr="00032E94">
              <w:rPr>
                <w:b w:val="0"/>
                <w:color w:val="FF0000"/>
                <w:vertAlign w:val="superscript"/>
                <w:lang w:eastAsia="ja-JP"/>
              </w:rPr>
              <w:t>(6)</w:t>
            </w:r>
            <w:r w:rsidR="00182CCB" w:rsidRPr="00032E94">
              <w:rPr>
                <w:b w:val="0"/>
                <w:lang w:eastAsia="ja-JP"/>
              </w:rPr>
              <w:t xml:space="preserve"> </w:t>
            </w:r>
            <w:r w:rsidR="00D75A11" w:rsidRPr="00032E94">
              <w:rPr>
                <w:b w:val="0"/>
                <w:lang w:eastAsia="ja-JP"/>
              </w:rPr>
              <w:t xml:space="preserve">+ </w:t>
            </w:r>
            <w:r w:rsidR="00D75A11" w:rsidRPr="003B6292">
              <w:rPr>
                <w:lang w:eastAsia="ja-JP"/>
              </w:rPr>
              <w:t>RQI</w:t>
            </w:r>
            <w:r w:rsidR="00D75A11" w:rsidRPr="00032E94">
              <w:rPr>
                <w:b w:val="0"/>
                <w:lang w:eastAsia="ja-JP"/>
              </w:rPr>
              <w:t xml:space="preserve"> (FFS) +</w:t>
            </w:r>
            <w:r w:rsidR="003B6292" w:rsidRPr="00032E94">
              <w:rPr>
                <w:b w:val="0"/>
                <w:lang w:eastAsia="ja-JP"/>
              </w:rPr>
              <w:t xml:space="preserve"> </w:t>
            </w:r>
            <w:r w:rsidR="00D75A11" w:rsidRPr="003B6292">
              <w:rPr>
                <w:lang w:eastAsia="ja-JP"/>
              </w:rPr>
              <w:t>PDPI</w:t>
            </w:r>
            <w:r w:rsidR="004C4233" w:rsidRPr="00032E94">
              <w:rPr>
                <w:b w:val="0"/>
                <w:lang w:eastAsia="ja-JP"/>
              </w:rPr>
              <w:t>.</w:t>
            </w:r>
          </w:p>
          <w:p w14:paraId="09E972B5" w14:textId="77777777" w:rsidR="00182CCB" w:rsidRPr="00032E94" w:rsidRDefault="00182CCB" w:rsidP="00032E94">
            <w:pPr>
              <w:pStyle w:val="TAH"/>
              <w:jc w:val="left"/>
              <w:rPr>
                <w:b w:val="0"/>
                <w:lang w:eastAsia="ja-JP"/>
              </w:rPr>
            </w:pPr>
          </w:p>
          <w:p w14:paraId="5BE235CF" w14:textId="77777777" w:rsidR="002E181B" w:rsidRPr="00032E94" w:rsidRDefault="002E181B" w:rsidP="00032E94">
            <w:pPr>
              <w:pStyle w:val="TAH"/>
              <w:jc w:val="left"/>
              <w:rPr>
                <w:b w:val="0"/>
                <w:lang w:eastAsia="ja-JP"/>
              </w:rPr>
            </w:pPr>
            <w:r w:rsidRPr="00032E94">
              <w:rPr>
                <w:b w:val="0"/>
                <w:lang w:eastAsia="ja-JP"/>
              </w:rPr>
              <w:t xml:space="preserve">On Uu: </w:t>
            </w:r>
            <w:r w:rsidRPr="003B6292">
              <w:rPr>
                <w:lang w:eastAsia="ja-JP"/>
              </w:rPr>
              <w:t>FPI</w:t>
            </w:r>
            <w:r w:rsidRPr="00032E94">
              <w:rPr>
                <w:b w:val="0"/>
                <w:lang w:eastAsia="ja-JP"/>
              </w:rPr>
              <w:t xml:space="preserve"> </w:t>
            </w:r>
            <w:r w:rsidR="003B6292" w:rsidRPr="00032E94">
              <w:rPr>
                <w:b w:val="0"/>
                <w:lang w:eastAsia="ja-JP"/>
              </w:rPr>
              <w:t xml:space="preserve">(or PPI) </w:t>
            </w:r>
            <w:r w:rsidRPr="00032E94">
              <w:rPr>
                <w:b w:val="0"/>
                <w:lang w:eastAsia="ja-JP"/>
              </w:rPr>
              <w:t xml:space="preserve">+ </w:t>
            </w:r>
            <w:r w:rsidRPr="003B6292">
              <w:rPr>
                <w:lang w:eastAsia="ja-JP"/>
              </w:rPr>
              <w:t>RQI</w:t>
            </w:r>
            <w:r w:rsidRPr="00032E94">
              <w:rPr>
                <w:b w:val="0"/>
                <w:lang w:eastAsia="ja-JP"/>
              </w:rPr>
              <w:t xml:space="preserve"> (FFS)</w:t>
            </w:r>
            <w:r w:rsidR="004C4233" w:rsidRPr="00032E94">
              <w:rPr>
                <w:b w:val="0"/>
                <w:lang w:eastAsia="ja-JP"/>
              </w:rPr>
              <w:t>.</w:t>
            </w:r>
          </w:p>
          <w:p w14:paraId="10373EE9" w14:textId="77777777" w:rsidR="002E181B" w:rsidRPr="00032E94" w:rsidRDefault="002E181B" w:rsidP="00032E94">
            <w:pPr>
              <w:pStyle w:val="TAH"/>
              <w:jc w:val="left"/>
              <w:rPr>
                <w:b w:val="0"/>
                <w:lang w:eastAsia="ja-JP"/>
              </w:rPr>
            </w:pPr>
          </w:p>
          <w:p w14:paraId="32753C06" w14:textId="77777777" w:rsidR="00D75A11" w:rsidRPr="00032E94" w:rsidRDefault="00182CCB" w:rsidP="00032E94">
            <w:pPr>
              <w:pStyle w:val="TAH"/>
              <w:jc w:val="left"/>
              <w:rPr>
                <w:b w:val="0"/>
                <w:lang w:eastAsia="ja-JP"/>
              </w:rPr>
            </w:pPr>
            <w:r w:rsidRPr="00032E94">
              <w:rPr>
                <w:b w:val="0"/>
                <w:lang w:eastAsia="ja-JP"/>
              </w:rPr>
              <w:t>FPI + PDPI indicate the required QoS handling</w:t>
            </w:r>
            <w:r w:rsidR="00713C02" w:rsidRPr="00032E94">
              <w:rPr>
                <w:b w:val="0"/>
                <w:lang w:eastAsia="ja-JP"/>
              </w:rPr>
              <w:t xml:space="preserve"> i.e.</w:t>
            </w:r>
            <w:r w:rsidRPr="00032E94">
              <w:rPr>
                <w:b w:val="0"/>
                <w:lang w:eastAsia="ja-JP"/>
              </w:rPr>
              <w:t xml:space="preserve"> no need for translation</w:t>
            </w:r>
            <w:r w:rsidR="004C4233" w:rsidRPr="00032E94">
              <w:rPr>
                <w:b w:val="0"/>
                <w:lang w:eastAsia="ja-JP"/>
              </w:rPr>
              <w:t>.</w:t>
            </w:r>
          </w:p>
          <w:p w14:paraId="568C81AD" w14:textId="77777777" w:rsidR="00F200F7" w:rsidRPr="00032E94" w:rsidRDefault="00F200F7" w:rsidP="00032E94">
            <w:pPr>
              <w:pStyle w:val="TAH"/>
              <w:jc w:val="left"/>
              <w:rPr>
                <w:b w:val="0"/>
                <w:lang w:eastAsia="ja-JP"/>
              </w:rPr>
            </w:pPr>
          </w:p>
          <w:p w14:paraId="6757BF55" w14:textId="77777777" w:rsidR="003B6292" w:rsidRPr="00032E94" w:rsidRDefault="003B6292" w:rsidP="00032E94">
            <w:pPr>
              <w:pStyle w:val="TAH"/>
              <w:jc w:val="left"/>
              <w:rPr>
                <w:b w:val="0"/>
                <w:lang w:eastAsia="ja-JP"/>
              </w:rPr>
            </w:pPr>
            <w:r w:rsidRPr="00032E94">
              <w:rPr>
                <w:b w:val="0"/>
                <w:lang w:eastAsia="ja-JP"/>
              </w:rPr>
              <w:t xml:space="preserve">RQI (FFS) is used to indicate whether UE </w:t>
            </w:r>
            <w:r w:rsidRPr="00032E94">
              <w:rPr>
                <w:b w:val="0"/>
                <w:i/>
                <w:lang w:eastAsia="ja-JP"/>
              </w:rPr>
              <w:t>shall</w:t>
            </w:r>
            <w:r w:rsidRPr="00032E94">
              <w:rPr>
                <w:b w:val="0"/>
                <w:lang w:eastAsia="ja-JP"/>
              </w:rPr>
              <w:t xml:space="preserve"> apply Reflective QoS.</w:t>
            </w:r>
          </w:p>
          <w:p w14:paraId="2C5418E4" w14:textId="77777777" w:rsidR="003B6292" w:rsidRPr="00032E94" w:rsidRDefault="003B6292" w:rsidP="00032E94">
            <w:pPr>
              <w:pStyle w:val="TAH"/>
              <w:jc w:val="left"/>
              <w:rPr>
                <w:b w:val="0"/>
                <w:lang w:eastAsia="ja-JP"/>
              </w:rPr>
            </w:pPr>
          </w:p>
          <w:p w14:paraId="314BA3B8" w14:textId="77777777" w:rsidR="00F200F7" w:rsidRPr="00032E94" w:rsidRDefault="00F200F7" w:rsidP="00032E94">
            <w:pPr>
              <w:pStyle w:val="TAH"/>
              <w:jc w:val="left"/>
              <w:rPr>
                <w:b w:val="0"/>
                <w:lang w:eastAsia="ja-JP"/>
              </w:rPr>
            </w:pPr>
            <w:r w:rsidRPr="00032E94">
              <w:rPr>
                <w:b w:val="0"/>
                <w:lang w:eastAsia="ja-JP"/>
              </w:rPr>
              <w:t xml:space="preserve">FPI </w:t>
            </w:r>
            <w:r w:rsidR="003B6292" w:rsidRPr="00032E94">
              <w:rPr>
                <w:b w:val="0"/>
                <w:lang w:eastAsia="ja-JP"/>
              </w:rPr>
              <w:t xml:space="preserve">is </w:t>
            </w:r>
            <w:r w:rsidRPr="00032E94">
              <w:rPr>
                <w:b w:val="0"/>
                <w:lang w:eastAsia="ja-JP"/>
              </w:rPr>
              <w:t>carried in encapsulation header on NG3 a</w:t>
            </w:r>
            <w:r w:rsidR="002E181B" w:rsidRPr="00032E94">
              <w:rPr>
                <w:b w:val="0"/>
                <w:lang w:eastAsia="ja-JP"/>
              </w:rPr>
              <w:t xml:space="preserve">nd </w:t>
            </w:r>
            <w:r w:rsidRPr="00032E94">
              <w:rPr>
                <w:b w:val="0"/>
                <w:lang w:eastAsia="ja-JP"/>
              </w:rPr>
              <w:t>Uu</w:t>
            </w:r>
            <w:r w:rsidR="004C4233" w:rsidRPr="00032E94">
              <w:rPr>
                <w:b w:val="0"/>
                <w:lang w:eastAsia="ja-JP"/>
              </w:rPr>
              <w:t>.</w:t>
            </w:r>
          </w:p>
        </w:tc>
        <w:tc>
          <w:tcPr>
            <w:tcW w:w="2472" w:type="dxa"/>
            <w:shd w:val="clear" w:color="auto" w:fill="auto"/>
          </w:tcPr>
          <w:p w14:paraId="3DD488DC" w14:textId="77777777" w:rsidR="00D75A11" w:rsidRPr="00032E94" w:rsidRDefault="002E181B" w:rsidP="00032E94">
            <w:pPr>
              <w:pStyle w:val="TAH"/>
              <w:jc w:val="left"/>
              <w:rPr>
                <w:b w:val="0"/>
                <w:lang w:eastAsia="ja-JP"/>
              </w:rPr>
            </w:pPr>
            <w:r w:rsidRPr="00032E94">
              <w:rPr>
                <w:b w:val="0"/>
                <w:lang w:eastAsia="ja-JP"/>
              </w:rPr>
              <w:t xml:space="preserve">On NG3: </w:t>
            </w:r>
            <w:r w:rsidR="00D75A11" w:rsidRPr="003B6292">
              <w:rPr>
                <w:lang w:eastAsia="ja-JP"/>
              </w:rPr>
              <w:t>FII</w:t>
            </w:r>
            <w:r w:rsidR="00153789" w:rsidRPr="00032E94">
              <w:rPr>
                <w:b w:val="0"/>
                <w:lang w:eastAsia="ja-JP"/>
              </w:rPr>
              <w:t>.</w:t>
            </w:r>
          </w:p>
          <w:p w14:paraId="1D93308C" w14:textId="77777777" w:rsidR="002E181B" w:rsidRPr="00032E94" w:rsidRDefault="002E181B" w:rsidP="00032E94">
            <w:pPr>
              <w:pStyle w:val="TAH"/>
              <w:jc w:val="left"/>
              <w:rPr>
                <w:b w:val="0"/>
                <w:lang w:eastAsia="ja-JP"/>
              </w:rPr>
            </w:pPr>
          </w:p>
          <w:p w14:paraId="32BA2F6B" w14:textId="77777777" w:rsidR="002E181B" w:rsidRPr="00032E94" w:rsidRDefault="002E181B" w:rsidP="00032E94">
            <w:pPr>
              <w:pStyle w:val="TAH"/>
              <w:jc w:val="left"/>
              <w:rPr>
                <w:b w:val="0"/>
                <w:lang w:eastAsia="ja-JP"/>
              </w:rPr>
            </w:pPr>
            <w:r w:rsidRPr="00032E94">
              <w:rPr>
                <w:b w:val="0"/>
                <w:lang w:eastAsia="ja-JP"/>
              </w:rPr>
              <w:t xml:space="preserve">On Uu: </w:t>
            </w:r>
            <w:r w:rsidRPr="003B6292">
              <w:rPr>
                <w:lang w:eastAsia="ja-JP"/>
              </w:rPr>
              <w:t>FPL(</w:t>
            </w:r>
            <w:r w:rsidR="004E66EB">
              <w:rPr>
                <w:lang w:eastAsia="ja-JP"/>
              </w:rPr>
              <w:t>2</w:t>
            </w:r>
            <w:r w:rsidRPr="003B6292">
              <w:rPr>
                <w:lang w:eastAsia="ja-JP"/>
              </w:rPr>
              <w:t>.3)</w:t>
            </w:r>
            <w:r w:rsidR="00713C02" w:rsidRPr="00032E94">
              <w:rPr>
                <w:b w:val="0"/>
                <w:color w:val="FF0000"/>
                <w:vertAlign w:val="superscript"/>
                <w:lang w:eastAsia="ja-JP"/>
              </w:rPr>
              <w:t>(1)</w:t>
            </w:r>
          </w:p>
          <w:p w14:paraId="2BB9FD6E" w14:textId="77777777" w:rsidR="00182CCB" w:rsidRPr="00032E94" w:rsidRDefault="00182CCB" w:rsidP="00032E94">
            <w:pPr>
              <w:pStyle w:val="TAH"/>
              <w:jc w:val="left"/>
              <w:rPr>
                <w:b w:val="0"/>
                <w:lang w:eastAsia="ja-JP"/>
              </w:rPr>
            </w:pPr>
          </w:p>
          <w:p w14:paraId="193C2B79" w14:textId="77777777" w:rsidR="00182CCB" w:rsidRPr="00032E94" w:rsidRDefault="00182CCB" w:rsidP="00032E94">
            <w:pPr>
              <w:pStyle w:val="TAH"/>
              <w:jc w:val="left"/>
              <w:rPr>
                <w:b w:val="0"/>
                <w:lang w:eastAsia="ja-JP"/>
              </w:rPr>
            </w:pPr>
            <w:r w:rsidRPr="00032E94">
              <w:rPr>
                <w:b w:val="0"/>
                <w:lang w:eastAsia="ja-JP"/>
              </w:rPr>
              <w:t xml:space="preserve">FII is a number i.e. </w:t>
            </w:r>
            <w:r w:rsidR="00F200F7" w:rsidRPr="00032E94">
              <w:rPr>
                <w:b w:val="0"/>
                <w:lang w:eastAsia="ja-JP"/>
              </w:rPr>
              <w:t>does not carry info on QoS to apply</w:t>
            </w:r>
            <w:r w:rsidR="00153789" w:rsidRPr="00032E94">
              <w:rPr>
                <w:b w:val="0"/>
                <w:lang w:eastAsia="ja-JP"/>
              </w:rPr>
              <w:t>.</w:t>
            </w:r>
          </w:p>
          <w:p w14:paraId="345C7183" w14:textId="77777777" w:rsidR="007903E2" w:rsidRPr="00032E94" w:rsidRDefault="007903E2" w:rsidP="00032E94">
            <w:pPr>
              <w:pStyle w:val="TAH"/>
              <w:jc w:val="left"/>
              <w:rPr>
                <w:b w:val="0"/>
                <w:lang w:eastAsia="ja-JP"/>
              </w:rPr>
            </w:pPr>
          </w:p>
          <w:p w14:paraId="597B7D0A" w14:textId="77777777" w:rsidR="007903E2" w:rsidRPr="00032E94" w:rsidRDefault="007903E2" w:rsidP="004E66EB">
            <w:pPr>
              <w:pStyle w:val="TAH"/>
              <w:jc w:val="left"/>
              <w:rPr>
                <w:b w:val="0"/>
                <w:lang w:eastAsia="ja-JP"/>
              </w:rPr>
            </w:pPr>
            <w:r w:rsidRPr="00032E94">
              <w:rPr>
                <w:b w:val="0"/>
                <w:lang w:eastAsia="ja-JP"/>
              </w:rPr>
              <w:t>FPL(</w:t>
            </w:r>
            <w:r w:rsidR="004E66EB">
              <w:rPr>
                <w:b w:val="0"/>
                <w:lang w:eastAsia="ja-JP"/>
              </w:rPr>
              <w:t>2</w:t>
            </w:r>
            <w:r w:rsidRPr="00032E94">
              <w:rPr>
                <w:b w:val="0"/>
                <w:lang w:eastAsia="ja-JP"/>
              </w:rPr>
              <w:t>.3) carried on per-packet basis over NG3 and as in-band marking over Uu.</w:t>
            </w:r>
            <w:r w:rsidRPr="00032E94">
              <w:rPr>
                <w:b w:val="0"/>
                <w:color w:val="FF0000"/>
                <w:vertAlign w:val="superscript"/>
                <w:lang w:eastAsia="ja-JP"/>
              </w:rPr>
              <w:t>(2)</w:t>
            </w:r>
          </w:p>
        </w:tc>
        <w:tc>
          <w:tcPr>
            <w:tcW w:w="2473" w:type="dxa"/>
            <w:shd w:val="clear" w:color="auto" w:fill="auto"/>
          </w:tcPr>
          <w:p w14:paraId="7178C94A" w14:textId="77777777" w:rsidR="00D75A11" w:rsidRPr="00032E94" w:rsidRDefault="00417264" w:rsidP="00032E94">
            <w:pPr>
              <w:pStyle w:val="TAH"/>
              <w:jc w:val="left"/>
              <w:rPr>
                <w:b w:val="0"/>
                <w:lang w:eastAsia="ja-JP"/>
              </w:rPr>
            </w:pPr>
            <w:r w:rsidRPr="00032E94">
              <w:rPr>
                <w:b w:val="0"/>
                <w:lang w:eastAsia="ja-JP"/>
              </w:rPr>
              <w:t xml:space="preserve">On NG3: </w:t>
            </w:r>
            <w:r w:rsidR="00D75A11" w:rsidRPr="003B6292">
              <w:rPr>
                <w:lang w:eastAsia="ja-JP"/>
              </w:rPr>
              <w:t>QoS ID</w:t>
            </w:r>
          </w:p>
          <w:p w14:paraId="41CF01DC" w14:textId="77777777" w:rsidR="00417264" w:rsidRPr="00032E94" w:rsidRDefault="00417264" w:rsidP="00032E94">
            <w:pPr>
              <w:pStyle w:val="TAH"/>
              <w:jc w:val="left"/>
              <w:rPr>
                <w:b w:val="0"/>
                <w:lang w:eastAsia="ja-JP"/>
              </w:rPr>
            </w:pPr>
          </w:p>
          <w:p w14:paraId="3D873701" w14:textId="77777777" w:rsidR="00417264" w:rsidRPr="00032E94" w:rsidRDefault="00417264" w:rsidP="00032E94">
            <w:pPr>
              <w:pStyle w:val="TAH"/>
              <w:jc w:val="left"/>
              <w:rPr>
                <w:b w:val="0"/>
                <w:lang w:eastAsia="ja-JP"/>
              </w:rPr>
            </w:pPr>
            <w:r w:rsidRPr="00032E94">
              <w:rPr>
                <w:b w:val="0"/>
                <w:lang w:eastAsia="ja-JP"/>
              </w:rPr>
              <w:t xml:space="preserve">On Uu: </w:t>
            </w:r>
            <w:r w:rsidRPr="003B6292">
              <w:rPr>
                <w:lang w:eastAsia="ja-JP"/>
              </w:rPr>
              <w:t>QoS ID</w:t>
            </w:r>
          </w:p>
          <w:p w14:paraId="0755F24A" w14:textId="77777777" w:rsidR="00182CCB" w:rsidRPr="00032E94" w:rsidRDefault="00182CCB" w:rsidP="00032E94">
            <w:pPr>
              <w:pStyle w:val="TAH"/>
              <w:jc w:val="left"/>
              <w:rPr>
                <w:b w:val="0"/>
                <w:lang w:eastAsia="ja-JP"/>
              </w:rPr>
            </w:pPr>
          </w:p>
          <w:p w14:paraId="073CBAF5" w14:textId="77777777" w:rsidR="00182CCB" w:rsidRPr="00032E94" w:rsidRDefault="00182CCB" w:rsidP="00032E94">
            <w:pPr>
              <w:pStyle w:val="TAH"/>
              <w:jc w:val="left"/>
              <w:rPr>
                <w:b w:val="0"/>
                <w:lang w:eastAsia="ja-JP"/>
              </w:rPr>
            </w:pPr>
            <w:r w:rsidRPr="00032E94">
              <w:rPr>
                <w:b w:val="0"/>
                <w:lang w:eastAsia="ja-JP"/>
              </w:rPr>
              <w:t xml:space="preserve">QoS ID is a number i.e. </w:t>
            </w:r>
            <w:r w:rsidR="00F200F7" w:rsidRPr="00032E94">
              <w:rPr>
                <w:b w:val="0"/>
                <w:lang w:eastAsia="ja-JP"/>
              </w:rPr>
              <w:t>does not carry info on QoS to apply</w:t>
            </w:r>
            <w:r w:rsidR="00CA2D41" w:rsidRPr="00032E94">
              <w:rPr>
                <w:b w:val="0"/>
                <w:lang w:eastAsia="ja-JP"/>
              </w:rPr>
              <w:t>.</w:t>
            </w:r>
          </w:p>
          <w:p w14:paraId="3FDCF3B7" w14:textId="77777777" w:rsidR="00417264" w:rsidRPr="00032E94" w:rsidRDefault="00417264" w:rsidP="00032E94">
            <w:pPr>
              <w:pStyle w:val="TAH"/>
              <w:jc w:val="left"/>
              <w:rPr>
                <w:b w:val="0"/>
                <w:lang w:eastAsia="ja-JP"/>
              </w:rPr>
            </w:pPr>
          </w:p>
          <w:p w14:paraId="1A7E7B7D" w14:textId="77777777" w:rsidR="00417264" w:rsidRPr="00032E94" w:rsidRDefault="00417264" w:rsidP="00032E94">
            <w:pPr>
              <w:pStyle w:val="TAH"/>
              <w:jc w:val="left"/>
              <w:rPr>
                <w:b w:val="0"/>
                <w:lang w:eastAsia="ja-JP"/>
              </w:rPr>
            </w:pPr>
            <w:r w:rsidRPr="00032E94">
              <w:rPr>
                <w:b w:val="0"/>
                <w:lang w:eastAsia="ja-JP"/>
              </w:rPr>
              <w:t>QoS ID is carried over NG3 and Uu in DL PDU and UL PDU</w:t>
            </w:r>
            <w:r w:rsidRPr="00032E94">
              <w:rPr>
                <w:b w:val="0"/>
                <w:color w:val="FF0000"/>
                <w:vertAlign w:val="superscript"/>
                <w:lang w:eastAsia="ja-JP"/>
              </w:rPr>
              <w:t>(4)</w:t>
            </w:r>
            <w:r w:rsidRPr="00032E94">
              <w:rPr>
                <w:b w:val="0"/>
                <w:lang w:eastAsia="ja-JP"/>
              </w:rPr>
              <w:t>.</w:t>
            </w:r>
          </w:p>
        </w:tc>
      </w:tr>
      <w:tr w:rsidR="004E66EB" w:rsidRPr="00032E94" w14:paraId="1CC1C391" w14:textId="77777777" w:rsidTr="00032E94">
        <w:tc>
          <w:tcPr>
            <w:tcW w:w="2472" w:type="dxa"/>
            <w:shd w:val="clear" w:color="auto" w:fill="auto"/>
          </w:tcPr>
          <w:p w14:paraId="163E9A48" w14:textId="77777777" w:rsidR="00D75A11" w:rsidRDefault="00AD4ADA" w:rsidP="00032E94">
            <w:pPr>
              <w:pStyle w:val="TAH"/>
              <w:jc w:val="left"/>
              <w:rPr>
                <w:lang w:eastAsia="ja-JP"/>
              </w:rPr>
            </w:pPr>
            <w:r>
              <w:rPr>
                <w:lang w:eastAsia="ja-JP"/>
              </w:rPr>
              <w:t>C</w:t>
            </w:r>
            <w:r w:rsidR="004272AE">
              <w:rPr>
                <w:lang w:eastAsia="ja-JP"/>
              </w:rPr>
              <w:t xml:space="preserve">ontrol </w:t>
            </w:r>
            <w:r>
              <w:rPr>
                <w:lang w:eastAsia="ja-JP"/>
              </w:rPr>
              <w:t>plane</w:t>
            </w:r>
            <w:r w:rsidR="00D75A11">
              <w:rPr>
                <w:lang w:eastAsia="ja-JP"/>
              </w:rPr>
              <w:t xml:space="preserve"> </w:t>
            </w:r>
            <w:r>
              <w:rPr>
                <w:lang w:eastAsia="ja-JP"/>
              </w:rPr>
              <w:t>signalling (NG1, NG2, NG4</w:t>
            </w:r>
            <w:r w:rsidR="00D81243">
              <w:rPr>
                <w:lang w:eastAsia="ja-JP"/>
              </w:rPr>
              <w:t>, AS-level</w:t>
            </w:r>
            <w:r>
              <w:rPr>
                <w:lang w:eastAsia="ja-JP"/>
              </w:rPr>
              <w:t>)</w:t>
            </w:r>
          </w:p>
        </w:tc>
        <w:tc>
          <w:tcPr>
            <w:tcW w:w="2472" w:type="dxa"/>
            <w:shd w:val="clear" w:color="auto" w:fill="auto"/>
          </w:tcPr>
          <w:p w14:paraId="7AB17DF1" w14:textId="77777777" w:rsidR="00AD4ADA" w:rsidRPr="00032E94" w:rsidRDefault="00AD4ADA" w:rsidP="00032E94">
            <w:pPr>
              <w:pStyle w:val="TAH"/>
              <w:jc w:val="left"/>
              <w:rPr>
                <w:b w:val="0"/>
                <w:lang w:eastAsia="ja-JP"/>
              </w:rPr>
            </w:pPr>
            <w:r w:rsidRPr="00032E94">
              <w:rPr>
                <w:b w:val="0"/>
                <w:lang w:eastAsia="ja-JP"/>
              </w:rPr>
              <w:t xml:space="preserve">NG1: </w:t>
            </w:r>
            <w:r w:rsidR="00D75A11" w:rsidRPr="00032E94">
              <w:rPr>
                <w:b w:val="0"/>
                <w:lang w:eastAsia="ja-JP"/>
              </w:rPr>
              <w:t>Pre-authorised</w:t>
            </w:r>
            <w:r w:rsidR="00D4205C" w:rsidRPr="00032E94">
              <w:rPr>
                <w:b w:val="0"/>
                <w:lang w:eastAsia="ja-JP"/>
              </w:rPr>
              <w:t xml:space="preserve"> FPIs signalled to UE</w:t>
            </w:r>
            <w:r w:rsidRPr="00032E94">
              <w:rPr>
                <w:b w:val="0"/>
                <w:lang w:eastAsia="ja-JP"/>
              </w:rPr>
              <w:t xml:space="preserve"> upon PDU session establishment.</w:t>
            </w:r>
          </w:p>
          <w:p w14:paraId="06397E54" w14:textId="77777777" w:rsidR="00AD4ADA" w:rsidRPr="00032E94" w:rsidRDefault="00AD4ADA" w:rsidP="00032E94">
            <w:pPr>
              <w:pStyle w:val="TAH"/>
              <w:jc w:val="left"/>
              <w:rPr>
                <w:b w:val="0"/>
                <w:lang w:eastAsia="ja-JP"/>
              </w:rPr>
            </w:pPr>
          </w:p>
          <w:p w14:paraId="66B00A72" w14:textId="77777777" w:rsidR="00D75A11" w:rsidRPr="00032E94" w:rsidRDefault="00AD4ADA" w:rsidP="00032E94">
            <w:pPr>
              <w:pStyle w:val="TAH"/>
              <w:jc w:val="left"/>
              <w:rPr>
                <w:b w:val="0"/>
                <w:lang w:eastAsia="ja-JP"/>
              </w:rPr>
            </w:pPr>
            <w:r w:rsidRPr="00032E94">
              <w:rPr>
                <w:b w:val="0"/>
                <w:lang w:eastAsia="ja-JP"/>
              </w:rPr>
              <w:t>NG2</w:t>
            </w:r>
            <w:r w:rsidR="007903E2" w:rsidRPr="00032E94">
              <w:rPr>
                <w:b w:val="0"/>
                <w:lang w:eastAsia="ja-JP"/>
              </w:rPr>
              <w:t>/NG4</w:t>
            </w:r>
            <w:r w:rsidRPr="00032E94">
              <w:rPr>
                <w:b w:val="0"/>
                <w:lang w:eastAsia="ja-JP"/>
              </w:rPr>
              <w:t>:</w:t>
            </w:r>
            <w:r w:rsidR="00D4205C" w:rsidRPr="00032E94">
              <w:rPr>
                <w:b w:val="0"/>
                <w:lang w:eastAsia="ja-JP"/>
              </w:rPr>
              <w:t xml:space="preserve"> </w:t>
            </w:r>
            <w:r w:rsidRPr="00032E94">
              <w:rPr>
                <w:b w:val="0"/>
                <w:lang w:eastAsia="ja-JP"/>
              </w:rPr>
              <w:t xml:space="preserve">Pre-authorised </w:t>
            </w:r>
            <w:r w:rsidR="007903E2" w:rsidRPr="00032E94">
              <w:rPr>
                <w:b w:val="0"/>
                <w:lang w:eastAsia="ja-JP"/>
              </w:rPr>
              <w:t>QoS rules</w:t>
            </w:r>
            <w:r w:rsidRPr="00032E94">
              <w:rPr>
                <w:b w:val="0"/>
                <w:lang w:eastAsia="ja-JP"/>
              </w:rPr>
              <w:t xml:space="preserve"> signalled to </w:t>
            </w:r>
            <w:r w:rsidR="00200EF1" w:rsidRPr="00032E94">
              <w:rPr>
                <w:b w:val="0"/>
                <w:lang w:eastAsia="ja-JP"/>
              </w:rPr>
              <w:t xml:space="preserve">RAN </w:t>
            </w:r>
            <w:r w:rsidR="004272AE" w:rsidRPr="00032E94">
              <w:rPr>
                <w:b w:val="0"/>
                <w:lang w:eastAsia="ja-JP"/>
              </w:rPr>
              <w:t xml:space="preserve">and UP functions </w:t>
            </w:r>
            <w:r w:rsidR="00D4205C" w:rsidRPr="00032E94">
              <w:rPr>
                <w:b w:val="0"/>
                <w:lang w:eastAsia="ja-JP"/>
              </w:rPr>
              <w:t>upon PDU session establishment</w:t>
            </w:r>
            <w:r w:rsidR="004C4233" w:rsidRPr="00032E94">
              <w:rPr>
                <w:b w:val="0"/>
                <w:lang w:eastAsia="ja-JP"/>
              </w:rPr>
              <w:t>.</w:t>
            </w:r>
          </w:p>
          <w:p w14:paraId="0A8D9E85" w14:textId="77777777" w:rsidR="004C4233" w:rsidRPr="00032E94" w:rsidRDefault="004C4233" w:rsidP="00032E94">
            <w:pPr>
              <w:pStyle w:val="TAH"/>
              <w:jc w:val="left"/>
              <w:rPr>
                <w:b w:val="0"/>
                <w:lang w:eastAsia="ja-JP"/>
              </w:rPr>
            </w:pPr>
          </w:p>
          <w:p w14:paraId="76070564" w14:textId="77777777" w:rsidR="00182CCB" w:rsidRPr="00032E94" w:rsidRDefault="00182CCB" w:rsidP="00032E94">
            <w:pPr>
              <w:pStyle w:val="TAH"/>
              <w:jc w:val="left"/>
              <w:rPr>
                <w:b w:val="0"/>
                <w:lang w:eastAsia="ja-JP"/>
              </w:rPr>
            </w:pPr>
            <w:r w:rsidRPr="00032E94">
              <w:rPr>
                <w:b w:val="0"/>
                <w:lang w:eastAsia="ja-JP"/>
              </w:rPr>
              <w:t xml:space="preserve">No </w:t>
            </w:r>
            <w:r w:rsidR="00AD4ADA" w:rsidRPr="00032E94">
              <w:rPr>
                <w:b w:val="0"/>
                <w:lang w:eastAsia="ja-JP"/>
              </w:rPr>
              <w:t>NG1/NG2</w:t>
            </w:r>
            <w:r w:rsidRPr="00032E94">
              <w:rPr>
                <w:b w:val="0"/>
                <w:lang w:eastAsia="ja-JP"/>
              </w:rPr>
              <w:t xml:space="preserve"> signalling for non-GBR </w:t>
            </w:r>
            <w:r w:rsidR="00475E74" w:rsidRPr="00032E94">
              <w:rPr>
                <w:b w:val="0"/>
                <w:lang w:eastAsia="ja-JP"/>
              </w:rPr>
              <w:t>flows</w:t>
            </w:r>
            <w:r w:rsidRPr="00032E94">
              <w:rPr>
                <w:b w:val="0"/>
                <w:lang w:eastAsia="ja-JP"/>
              </w:rPr>
              <w:t>; only Reflective QoS</w:t>
            </w:r>
            <w:r w:rsidR="004C4233" w:rsidRPr="00032E94">
              <w:rPr>
                <w:b w:val="0"/>
                <w:lang w:eastAsia="ja-JP"/>
              </w:rPr>
              <w:t>.</w:t>
            </w:r>
          </w:p>
          <w:p w14:paraId="0666CC8F" w14:textId="77777777" w:rsidR="004C4233" w:rsidRPr="00032E94" w:rsidRDefault="004C4233" w:rsidP="00032E94">
            <w:pPr>
              <w:pStyle w:val="TAH"/>
              <w:jc w:val="left"/>
              <w:rPr>
                <w:b w:val="0"/>
                <w:lang w:eastAsia="ja-JP"/>
              </w:rPr>
            </w:pPr>
          </w:p>
          <w:p w14:paraId="30C24DE9" w14:textId="77777777" w:rsidR="00182CCB" w:rsidRPr="00032E94" w:rsidRDefault="00AD4ADA" w:rsidP="00032E94">
            <w:pPr>
              <w:pStyle w:val="TAH"/>
              <w:jc w:val="left"/>
              <w:rPr>
                <w:b w:val="0"/>
                <w:lang w:eastAsia="ja-JP"/>
              </w:rPr>
            </w:pPr>
            <w:r w:rsidRPr="00032E94">
              <w:rPr>
                <w:b w:val="0"/>
                <w:lang w:eastAsia="ja-JP"/>
              </w:rPr>
              <w:t>NG1/NG2</w:t>
            </w:r>
            <w:r w:rsidR="007903E2" w:rsidRPr="00032E94">
              <w:rPr>
                <w:b w:val="0"/>
                <w:lang w:eastAsia="ja-JP"/>
              </w:rPr>
              <w:t>/NG4</w:t>
            </w:r>
            <w:r w:rsidR="00182CCB" w:rsidRPr="00032E94">
              <w:rPr>
                <w:b w:val="0"/>
                <w:lang w:eastAsia="ja-JP"/>
              </w:rPr>
              <w:t xml:space="preserve"> signalling </w:t>
            </w:r>
            <w:r w:rsidR="00681030" w:rsidRPr="00032E94">
              <w:rPr>
                <w:b w:val="0"/>
                <w:lang w:eastAsia="ja-JP"/>
              </w:rPr>
              <w:t>(Flow Descriptor, G</w:t>
            </w:r>
            <w:r w:rsidR="00FB6F44" w:rsidRPr="00032E94">
              <w:rPr>
                <w:b w:val="0"/>
                <w:lang w:eastAsia="ja-JP"/>
              </w:rPr>
              <w:t>FB, MFB</w:t>
            </w:r>
            <w:r w:rsidR="00681030" w:rsidRPr="00032E94">
              <w:rPr>
                <w:b w:val="0"/>
                <w:lang w:eastAsia="ja-JP"/>
              </w:rPr>
              <w:t xml:space="preserve">) </w:t>
            </w:r>
            <w:r w:rsidR="00182CCB" w:rsidRPr="00032E94">
              <w:rPr>
                <w:b w:val="0"/>
                <w:lang w:eastAsia="ja-JP"/>
              </w:rPr>
              <w:t xml:space="preserve">used for GBR </w:t>
            </w:r>
            <w:r w:rsidR="00FB6F44" w:rsidRPr="00032E94">
              <w:rPr>
                <w:b w:val="0"/>
                <w:lang w:eastAsia="ja-JP"/>
              </w:rPr>
              <w:t>flows</w:t>
            </w:r>
            <w:r w:rsidR="00182CCB" w:rsidRPr="00032E94">
              <w:rPr>
                <w:b w:val="0"/>
                <w:lang w:eastAsia="ja-JP"/>
              </w:rPr>
              <w:t xml:space="preserve"> only</w:t>
            </w:r>
            <w:r w:rsidR="004C4233" w:rsidRPr="00032E94">
              <w:rPr>
                <w:b w:val="0"/>
                <w:lang w:eastAsia="ja-JP"/>
              </w:rPr>
              <w:t>.</w:t>
            </w:r>
          </w:p>
        </w:tc>
        <w:tc>
          <w:tcPr>
            <w:tcW w:w="2472" w:type="dxa"/>
            <w:shd w:val="clear" w:color="auto" w:fill="auto"/>
          </w:tcPr>
          <w:p w14:paraId="2933B3D2" w14:textId="77777777" w:rsidR="000D7702" w:rsidRPr="00032E94" w:rsidRDefault="000D7702" w:rsidP="00032E94">
            <w:pPr>
              <w:pStyle w:val="TAH"/>
              <w:jc w:val="left"/>
              <w:rPr>
                <w:b w:val="0"/>
                <w:lang w:eastAsia="ja-JP"/>
              </w:rPr>
            </w:pPr>
            <w:r w:rsidRPr="00032E94">
              <w:rPr>
                <w:b w:val="0"/>
                <w:lang w:eastAsia="ja-JP"/>
              </w:rPr>
              <w:t>NG2</w:t>
            </w:r>
            <w:r w:rsidR="004C47A8" w:rsidRPr="00032E94">
              <w:rPr>
                <w:b w:val="0"/>
                <w:lang w:eastAsia="ja-JP"/>
              </w:rPr>
              <w:t>/NG4</w:t>
            </w:r>
            <w:r w:rsidRPr="00032E94">
              <w:rPr>
                <w:b w:val="0"/>
                <w:lang w:eastAsia="ja-JP"/>
              </w:rPr>
              <w:t>: mapping between FII and/or Flow Descriptor</w:t>
            </w:r>
            <w:r w:rsidR="00F839C9" w:rsidRPr="00032E94">
              <w:rPr>
                <w:b w:val="0"/>
                <w:color w:val="FF0000"/>
                <w:vertAlign w:val="superscript"/>
                <w:lang w:eastAsia="ja-JP"/>
              </w:rPr>
              <w:t>(</w:t>
            </w:r>
            <w:r w:rsidR="007903E2" w:rsidRPr="00032E94">
              <w:rPr>
                <w:b w:val="0"/>
                <w:color w:val="FF0000"/>
                <w:vertAlign w:val="superscript"/>
                <w:lang w:eastAsia="ja-JP"/>
              </w:rPr>
              <w:t>3</w:t>
            </w:r>
            <w:r w:rsidR="00F839C9" w:rsidRPr="00032E94">
              <w:rPr>
                <w:b w:val="0"/>
                <w:color w:val="FF0000"/>
                <w:vertAlign w:val="superscript"/>
                <w:lang w:eastAsia="ja-JP"/>
              </w:rPr>
              <w:t>)</w:t>
            </w:r>
            <w:r w:rsidRPr="00032E94">
              <w:rPr>
                <w:b w:val="0"/>
                <w:lang w:eastAsia="ja-JP"/>
              </w:rPr>
              <w:t xml:space="preserve"> on one side</w:t>
            </w:r>
            <w:r w:rsidR="00AD4ADA" w:rsidRPr="00032E94">
              <w:rPr>
                <w:b w:val="0"/>
                <w:lang w:eastAsia="ja-JP"/>
              </w:rPr>
              <w:t>,</w:t>
            </w:r>
            <w:r w:rsidRPr="00032E94">
              <w:rPr>
                <w:b w:val="0"/>
                <w:lang w:eastAsia="ja-JP"/>
              </w:rPr>
              <w:t xml:space="preserve"> and QoS </w:t>
            </w:r>
            <w:r w:rsidR="00F839C9" w:rsidRPr="00032E94">
              <w:rPr>
                <w:b w:val="0"/>
                <w:lang w:eastAsia="ja-JP"/>
              </w:rPr>
              <w:t>rules</w:t>
            </w:r>
            <w:r w:rsidRPr="00032E94">
              <w:rPr>
                <w:b w:val="0"/>
                <w:lang w:eastAsia="ja-JP"/>
              </w:rPr>
              <w:t xml:space="preserve"> on the other</w:t>
            </w:r>
            <w:r w:rsidR="00AD4ADA" w:rsidRPr="00032E94">
              <w:rPr>
                <w:b w:val="0"/>
                <w:lang w:eastAsia="ja-JP"/>
              </w:rPr>
              <w:t>,</w:t>
            </w:r>
            <w:r w:rsidRPr="00032E94">
              <w:rPr>
                <w:b w:val="0"/>
                <w:lang w:eastAsia="ja-JP"/>
              </w:rPr>
              <w:t xml:space="preserve"> </w:t>
            </w:r>
            <w:r w:rsidR="00F839C9" w:rsidRPr="00032E94">
              <w:rPr>
                <w:b w:val="0"/>
                <w:lang w:eastAsia="ja-JP"/>
              </w:rPr>
              <w:t>is explicitly signalled</w:t>
            </w:r>
            <w:r w:rsidRPr="00032E94">
              <w:rPr>
                <w:b w:val="0"/>
                <w:lang w:eastAsia="ja-JP"/>
              </w:rPr>
              <w:t xml:space="preserve"> to RAN</w:t>
            </w:r>
            <w:r w:rsidR="004C47A8" w:rsidRPr="00032E94">
              <w:rPr>
                <w:b w:val="0"/>
                <w:lang w:eastAsia="ja-JP"/>
              </w:rPr>
              <w:t xml:space="preserve"> and UP functions, at least at PDU session establishment</w:t>
            </w:r>
            <w:r w:rsidR="000B586B" w:rsidRPr="00032E94">
              <w:rPr>
                <w:b w:val="0"/>
                <w:color w:val="FF0000"/>
                <w:vertAlign w:val="superscript"/>
                <w:lang w:eastAsia="ja-JP"/>
              </w:rPr>
              <w:t>(5)</w:t>
            </w:r>
            <w:r w:rsidR="00F839C9" w:rsidRPr="00032E94">
              <w:rPr>
                <w:b w:val="0"/>
                <w:lang w:eastAsia="ja-JP"/>
              </w:rPr>
              <w:t>. Can be provided ahead of time (i.e. while no corresponding traffic exists).</w:t>
            </w:r>
            <w:r w:rsidRPr="00032E94">
              <w:rPr>
                <w:b w:val="0"/>
                <w:lang w:eastAsia="ja-JP"/>
              </w:rPr>
              <w:t xml:space="preserve"> </w:t>
            </w:r>
          </w:p>
          <w:p w14:paraId="3F864067" w14:textId="77777777" w:rsidR="000D7702" w:rsidRPr="00032E94" w:rsidRDefault="000D7702" w:rsidP="00032E94">
            <w:pPr>
              <w:pStyle w:val="TAH"/>
              <w:jc w:val="left"/>
              <w:rPr>
                <w:b w:val="0"/>
                <w:lang w:eastAsia="ja-JP"/>
              </w:rPr>
            </w:pPr>
          </w:p>
          <w:p w14:paraId="1C618357" w14:textId="77777777" w:rsidR="00D75A11" w:rsidRPr="00032E94" w:rsidRDefault="00D80837" w:rsidP="004E66EB">
            <w:pPr>
              <w:pStyle w:val="TAH"/>
              <w:jc w:val="left"/>
              <w:rPr>
                <w:b w:val="0"/>
                <w:lang w:eastAsia="ja-JP"/>
              </w:rPr>
            </w:pPr>
            <w:r w:rsidRPr="00032E94">
              <w:rPr>
                <w:b w:val="0"/>
                <w:lang w:eastAsia="ja-JP"/>
              </w:rPr>
              <w:t xml:space="preserve">Uu: RAN </w:t>
            </w:r>
            <w:r w:rsidR="00AD4ADA" w:rsidRPr="00032E94">
              <w:rPr>
                <w:b w:val="0"/>
                <w:lang w:eastAsia="ja-JP"/>
              </w:rPr>
              <w:t xml:space="preserve">uses </w:t>
            </w:r>
            <w:r w:rsidR="00505BDD" w:rsidRPr="00032E94">
              <w:rPr>
                <w:b w:val="0"/>
                <w:lang w:eastAsia="ja-JP"/>
              </w:rPr>
              <w:t>AS-level</w:t>
            </w:r>
            <w:r w:rsidR="00AD4ADA" w:rsidRPr="00032E94">
              <w:rPr>
                <w:b w:val="0"/>
                <w:lang w:eastAsia="ja-JP"/>
              </w:rPr>
              <w:t xml:space="preserve"> signalling to provide</w:t>
            </w:r>
            <w:r w:rsidR="001439AD" w:rsidRPr="00032E94">
              <w:rPr>
                <w:b w:val="0"/>
                <w:lang w:eastAsia="ja-JP"/>
              </w:rPr>
              <w:t xml:space="preserve"> UE with </w:t>
            </w:r>
            <w:r w:rsidRPr="00032E94">
              <w:rPr>
                <w:b w:val="0"/>
                <w:lang w:eastAsia="ja-JP"/>
              </w:rPr>
              <w:t>mapping between flows and FPL(</w:t>
            </w:r>
            <w:r w:rsidR="004E66EB">
              <w:rPr>
                <w:b w:val="0"/>
                <w:lang w:eastAsia="ja-JP"/>
              </w:rPr>
              <w:t>2</w:t>
            </w:r>
            <w:r w:rsidRPr="00032E94">
              <w:rPr>
                <w:b w:val="0"/>
                <w:lang w:eastAsia="ja-JP"/>
              </w:rPr>
              <w:t>.3)</w:t>
            </w:r>
            <w:r w:rsidR="006D5D95" w:rsidRPr="00032E94">
              <w:rPr>
                <w:b w:val="0"/>
                <w:color w:val="FF0000"/>
                <w:vertAlign w:val="superscript"/>
                <w:lang w:eastAsia="ja-JP"/>
              </w:rPr>
              <w:t>(5)</w:t>
            </w:r>
            <w:r w:rsidRPr="00032E94">
              <w:rPr>
                <w:b w:val="0"/>
                <w:lang w:eastAsia="ja-JP"/>
              </w:rPr>
              <w:t>.</w:t>
            </w:r>
          </w:p>
        </w:tc>
        <w:tc>
          <w:tcPr>
            <w:tcW w:w="2473" w:type="dxa"/>
            <w:shd w:val="clear" w:color="auto" w:fill="auto"/>
          </w:tcPr>
          <w:p w14:paraId="63F864DD" w14:textId="77777777" w:rsidR="004C47A8" w:rsidRPr="00032E94" w:rsidRDefault="004C47A8" w:rsidP="00032E94">
            <w:pPr>
              <w:pStyle w:val="TAH"/>
              <w:jc w:val="left"/>
              <w:rPr>
                <w:b w:val="0"/>
                <w:lang w:eastAsia="ja-JP"/>
              </w:rPr>
            </w:pPr>
            <w:r w:rsidRPr="00032E94">
              <w:rPr>
                <w:b w:val="0"/>
                <w:lang w:eastAsia="ja-JP"/>
              </w:rPr>
              <w:t xml:space="preserve">NG1: mapping between QoS ID and QoS profile (at least UL Flow Descriptor and UL Max Bitrate) </w:t>
            </w:r>
            <w:r w:rsidRPr="00032E94">
              <w:rPr>
                <w:b w:val="0"/>
                <w:i/>
                <w:lang w:eastAsia="ja-JP"/>
              </w:rPr>
              <w:t>may</w:t>
            </w:r>
            <w:r w:rsidRPr="00032E94">
              <w:rPr>
                <w:b w:val="0"/>
                <w:lang w:eastAsia="ja-JP"/>
              </w:rPr>
              <w:t xml:space="preserve"> be signalled to UE</w:t>
            </w:r>
            <w:r w:rsidR="006D5D95" w:rsidRPr="00032E94">
              <w:rPr>
                <w:b w:val="0"/>
                <w:color w:val="FF0000"/>
                <w:vertAlign w:val="superscript"/>
                <w:lang w:eastAsia="ja-JP"/>
              </w:rPr>
              <w:t>(5)</w:t>
            </w:r>
            <w:r w:rsidRPr="00032E94">
              <w:rPr>
                <w:b w:val="0"/>
                <w:lang w:eastAsia="ja-JP"/>
              </w:rPr>
              <w:t>.</w:t>
            </w:r>
          </w:p>
          <w:p w14:paraId="4B425E55" w14:textId="77777777" w:rsidR="004C47A8" w:rsidRPr="00032E94" w:rsidRDefault="004C47A8" w:rsidP="00032E94">
            <w:pPr>
              <w:pStyle w:val="TAH"/>
              <w:jc w:val="left"/>
              <w:rPr>
                <w:b w:val="0"/>
                <w:lang w:eastAsia="ja-JP"/>
              </w:rPr>
            </w:pPr>
          </w:p>
          <w:p w14:paraId="4C29B9DF" w14:textId="77777777" w:rsidR="00D75A11" w:rsidRPr="00032E94" w:rsidRDefault="00EB0159" w:rsidP="00032E94">
            <w:pPr>
              <w:pStyle w:val="TAH"/>
              <w:jc w:val="left"/>
              <w:rPr>
                <w:b w:val="0"/>
                <w:lang w:eastAsia="ja-JP"/>
              </w:rPr>
            </w:pPr>
            <w:r w:rsidRPr="00032E94">
              <w:rPr>
                <w:b w:val="0"/>
                <w:lang w:eastAsia="ja-JP"/>
              </w:rPr>
              <w:t>NG2</w:t>
            </w:r>
            <w:r w:rsidR="004C47A8" w:rsidRPr="00032E94">
              <w:rPr>
                <w:b w:val="0"/>
                <w:lang w:eastAsia="ja-JP"/>
              </w:rPr>
              <w:t>/NG4</w:t>
            </w:r>
            <w:r w:rsidRPr="00032E94">
              <w:rPr>
                <w:b w:val="0"/>
                <w:lang w:eastAsia="ja-JP"/>
              </w:rPr>
              <w:t xml:space="preserve">: mapping between QoS ID and QoS profile signalled to RAN </w:t>
            </w:r>
            <w:r w:rsidR="004C47A8" w:rsidRPr="00032E94">
              <w:rPr>
                <w:b w:val="0"/>
                <w:lang w:eastAsia="ja-JP"/>
              </w:rPr>
              <w:t>and UP functions</w:t>
            </w:r>
            <w:r w:rsidR="006D5D95" w:rsidRPr="00032E94">
              <w:rPr>
                <w:b w:val="0"/>
                <w:color w:val="FF0000"/>
                <w:vertAlign w:val="superscript"/>
                <w:lang w:eastAsia="ja-JP"/>
              </w:rPr>
              <w:t>(5)</w:t>
            </w:r>
            <w:r w:rsidRPr="00032E94">
              <w:rPr>
                <w:b w:val="0"/>
                <w:lang w:eastAsia="ja-JP"/>
              </w:rPr>
              <w:t>.</w:t>
            </w:r>
          </w:p>
          <w:p w14:paraId="77CC756D" w14:textId="77777777" w:rsidR="00C10216" w:rsidRPr="00032E94" w:rsidRDefault="00C10216" w:rsidP="00032E94">
            <w:pPr>
              <w:pStyle w:val="TAH"/>
              <w:jc w:val="left"/>
              <w:rPr>
                <w:b w:val="0"/>
                <w:lang w:eastAsia="ja-JP"/>
              </w:rPr>
            </w:pPr>
          </w:p>
          <w:p w14:paraId="79C1D97F" w14:textId="77777777" w:rsidR="00C10216" w:rsidRPr="00032E94" w:rsidRDefault="00C10216" w:rsidP="00032E94">
            <w:pPr>
              <w:pStyle w:val="TAH"/>
              <w:jc w:val="left"/>
              <w:rPr>
                <w:b w:val="0"/>
                <w:lang w:eastAsia="ja-JP"/>
              </w:rPr>
            </w:pPr>
            <w:r w:rsidRPr="00032E94">
              <w:rPr>
                <w:b w:val="0"/>
                <w:lang w:eastAsia="ja-JP"/>
              </w:rPr>
              <w:t xml:space="preserve">Uu: </w:t>
            </w:r>
            <w:r w:rsidR="001439AD" w:rsidRPr="00032E94">
              <w:rPr>
                <w:b w:val="0"/>
                <w:lang w:eastAsia="ja-JP"/>
              </w:rPr>
              <w:t xml:space="preserve">RAN uses AS-level signalling to provide UE </w:t>
            </w:r>
            <w:r w:rsidR="00C64892" w:rsidRPr="00032E94">
              <w:rPr>
                <w:b w:val="0"/>
                <w:lang w:eastAsia="ja-JP"/>
              </w:rPr>
              <w:t xml:space="preserve">with </w:t>
            </w:r>
            <w:r w:rsidRPr="00032E94">
              <w:rPr>
                <w:b w:val="0"/>
                <w:lang w:eastAsia="ja-JP"/>
              </w:rPr>
              <w:t>mapping between QoS ID and radio link</w:t>
            </w:r>
            <w:r w:rsidR="006D5D95" w:rsidRPr="00032E94">
              <w:rPr>
                <w:b w:val="0"/>
                <w:color w:val="FF0000"/>
                <w:vertAlign w:val="superscript"/>
                <w:lang w:eastAsia="ja-JP"/>
              </w:rPr>
              <w:t>(5)</w:t>
            </w:r>
            <w:r w:rsidRPr="00032E94">
              <w:rPr>
                <w:b w:val="0"/>
                <w:lang w:eastAsia="ja-JP"/>
              </w:rPr>
              <w:t>.</w:t>
            </w:r>
          </w:p>
        </w:tc>
      </w:tr>
      <w:tr w:rsidR="004E66EB" w:rsidRPr="00032E94" w14:paraId="7CBA5450" w14:textId="77777777" w:rsidTr="00032E94">
        <w:tc>
          <w:tcPr>
            <w:tcW w:w="2472" w:type="dxa"/>
            <w:shd w:val="clear" w:color="auto" w:fill="auto"/>
          </w:tcPr>
          <w:p w14:paraId="507850D7" w14:textId="77777777" w:rsidR="00D75A11" w:rsidRDefault="00D75A11" w:rsidP="00032E94">
            <w:pPr>
              <w:pStyle w:val="TAH"/>
              <w:jc w:val="left"/>
              <w:rPr>
                <w:lang w:eastAsia="ja-JP"/>
              </w:rPr>
            </w:pPr>
            <w:r>
              <w:rPr>
                <w:lang w:eastAsia="ja-JP"/>
              </w:rPr>
              <w:t>NAS vs AS</w:t>
            </w:r>
          </w:p>
        </w:tc>
        <w:tc>
          <w:tcPr>
            <w:tcW w:w="2472" w:type="dxa"/>
            <w:shd w:val="clear" w:color="auto" w:fill="auto"/>
          </w:tcPr>
          <w:p w14:paraId="32C226AB" w14:textId="77777777" w:rsidR="00D75A11" w:rsidRPr="00032E94" w:rsidRDefault="00E07F5D" w:rsidP="00032E94">
            <w:pPr>
              <w:pStyle w:val="TAH"/>
              <w:jc w:val="left"/>
              <w:rPr>
                <w:b w:val="0"/>
                <w:lang w:eastAsia="ja-JP"/>
              </w:rPr>
            </w:pPr>
            <w:r w:rsidRPr="00032E94">
              <w:rPr>
                <w:b w:val="0"/>
                <w:lang w:eastAsia="ja-JP"/>
              </w:rPr>
              <w:t xml:space="preserve">NAS is used to provide UE with </w:t>
            </w:r>
            <w:r w:rsidR="00475E74" w:rsidRPr="00032E94">
              <w:rPr>
                <w:b w:val="0"/>
                <w:lang w:eastAsia="ja-JP"/>
              </w:rPr>
              <w:t xml:space="preserve">PDU Session level QoS </w:t>
            </w:r>
            <w:r w:rsidR="007903E2" w:rsidRPr="00032E94">
              <w:rPr>
                <w:b w:val="0"/>
                <w:lang w:eastAsia="ja-JP"/>
              </w:rPr>
              <w:t>rules</w:t>
            </w:r>
            <w:r w:rsidR="00D81243" w:rsidRPr="00032E94">
              <w:rPr>
                <w:b w:val="0"/>
                <w:lang w:eastAsia="ja-JP"/>
              </w:rPr>
              <w:t xml:space="preserve"> (Session Bitrate, Pre-au</w:t>
            </w:r>
            <w:r w:rsidR="00475E74" w:rsidRPr="00032E94">
              <w:rPr>
                <w:b w:val="0"/>
                <w:lang w:eastAsia="ja-JP"/>
              </w:rPr>
              <w:t>thorised FPIs).</w:t>
            </w:r>
          </w:p>
          <w:p w14:paraId="5D522A70" w14:textId="77777777" w:rsidR="00475E74" w:rsidRPr="00032E94" w:rsidRDefault="00475E74" w:rsidP="00032E94">
            <w:pPr>
              <w:pStyle w:val="TAH"/>
              <w:jc w:val="left"/>
              <w:rPr>
                <w:b w:val="0"/>
                <w:lang w:eastAsia="ja-JP"/>
              </w:rPr>
            </w:pPr>
          </w:p>
          <w:p w14:paraId="3432ECFF" w14:textId="77777777" w:rsidR="00475E74" w:rsidRPr="00032E94" w:rsidRDefault="00E07F5D" w:rsidP="00032E94">
            <w:pPr>
              <w:pStyle w:val="TAH"/>
              <w:jc w:val="left"/>
              <w:rPr>
                <w:b w:val="0"/>
                <w:lang w:eastAsia="ja-JP"/>
              </w:rPr>
            </w:pPr>
            <w:r w:rsidRPr="00032E94">
              <w:rPr>
                <w:b w:val="0"/>
                <w:lang w:eastAsia="ja-JP"/>
              </w:rPr>
              <w:t>Either NAS or AS-level signalling (FFS) is used to provide UE with f</w:t>
            </w:r>
            <w:r w:rsidR="00475E74" w:rsidRPr="00032E94">
              <w:rPr>
                <w:b w:val="0"/>
                <w:lang w:eastAsia="ja-JP"/>
              </w:rPr>
              <w:t xml:space="preserve">low-level QoS info </w:t>
            </w:r>
            <w:r w:rsidRPr="00032E94">
              <w:rPr>
                <w:b w:val="0"/>
                <w:lang w:eastAsia="ja-JP"/>
              </w:rPr>
              <w:t>(</w:t>
            </w:r>
            <w:r w:rsidR="00475E74" w:rsidRPr="00032E94">
              <w:rPr>
                <w:b w:val="0"/>
                <w:lang w:eastAsia="ja-JP"/>
              </w:rPr>
              <w:t xml:space="preserve">for GBR </w:t>
            </w:r>
            <w:r w:rsidRPr="00032E94">
              <w:rPr>
                <w:b w:val="0"/>
                <w:lang w:eastAsia="ja-JP"/>
              </w:rPr>
              <w:t>flows only)</w:t>
            </w:r>
            <w:r w:rsidR="00475E74" w:rsidRPr="00032E94">
              <w:rPr>
                <w:b w:val="0"/>
                <w:lang w:eastAsia="ja-JP"/>
              </w:rPr>
              <w:t>.</w:t>
            </w:r>
          </w:p>
          <w:p w14:paraId="20BAB21A" w14:textId="77777777" w:rsidR="004272AE" w:rsidRPr="00032E94" w:rsidRDefault="004272AE" w:rsidP="00032E94">
            <w:pPr>
              <w:pStyle w:val="TAH"/>
              <w:jc w:val="left"/>
              <w:rPr>
                <w:b w:val="0"/>
                <w:lang w:eastAsia="ja-JP"/>
              </w:rPr>
            </w:pPr>
          </w:p>
          <w:p w14:paraId="354F6384" w14:textId="77777777" w:rsidR="004272AE" w:rsidRPr="00032E94" w:rsidRDefault="00831266" w:rsidP="00032E94">
            <w:pPr>
              <w:pStyle w:val="TAH"/>
              <w:jc w:val="left"/>
              <w:rPr>
                <w:b w:val="0"/>
                <w:lang w:eastAsia="ja-JP"/>
              </w:rPr>
            </w:pPr>
            <w:r w:rsidRPr="00032E94">
              <w:rPr>
                <w:b w:val="0"/>
                <w:lang w:eastAsia="ja-JP"/>
              </w:rPr>
              <w:t>Only U-plane markings and Reflective QoS used for non-GBR flows.</w:t>
            </w:r>
          </w:p>
        </w:tc>
        <w:tc>
          <w:tcPr>
            <w:tcW w:w="2472" w:type="dxa"/>
            <w:shd w:val="clear" w:color="auto" w:fill="auto"/>
          </w:tcPr>
          <w:p w14:paraId="41A99126" w14:textId="77777777" w:rsidR="00F200F7" w:rsidRPr="00032E94" w:rsidRDefault="00153789" w:rsidP="00032E94">
            <w:pPr>
              <w:pStyle w:val="TAH"/>
              <w:jc w:val="left"/>
              <w:rPr>
                <w:b w:val="0"/>
                <w:lang w:eastAsia="ja-JP"/>
              </w:rPr>
            </w:pPr>
            <w:r w:rsidRPr="00032E94">
              <w:rPr>
                <w:b w:val="0"/>
                <w:lang w:eastAsia="ja-JP"/>
              </w:rPr>
              <w:t>NAS</w:t>
            </w:r>
            <w:r w:rsidR="00F200F7" w:rsidRPr="00032E94">
              <w:rPr>
                <w:b w:val="0"/>
                <w:lang w:eastAsia="ja-JP"/>
              </w:rPr>
              <w:t xml:space="preserve"> is not used to configure QoS handling in UE</w:t>
            </w:r>
            <w:r w:rsidRPr="00032E94">
              <w:rPr>
                <w:b w:val="0"/>
                <w:lang w:eastAsia="ja-JP"/>
              </w:rPr>
              <w:t>.</w:t>
            </w:r>
          </w:p>
          <w:p w14:paraId="2132429D" w14:textId="77777777" w:rsidR="00F200F7" w:rsidRPr="00032E94" w:rsidRDefault="00F200F7" w:rsidP="00032E94">
            <w:pPr>
              <w:pStyle w:val="TAH"/>
              <w:jc w:val="left"/>
              <w:rPr>
                <w:b w:val="0"/>
                <w:lang w:eastAsia="ja-JP"/>
              </w:rPr>
            </w:pPr>
          </w:p>
          <w:p w14:paraId="2032326A" w14:textId="77777777" w:rsidR="00D75A11" w:rsidRPr="00032E94" w:rsidRDefault="00F200F7" w:rsidP="004E66EB">
            <w:pPr>
              <w:pStyle w:val="TAH"/>
              <w:jc w:val="left"/>
              <w:rPr>
                <w:b w:val="0"/>
                <w:lang w:eastAsia="ja-JP"/>
              </w:rPr>
            </w:pPr>
            <w:r w:rsidRPr="00032E94">
              <w:rPr>
                <w:b w:val="0"/>
                <w:lang w:eastAsia="ja-JP"/>
              </w:rPr>
              <w:t>AS</w:t>
            </w:r>
            <w:r w:rsidR="001439AD" w:rsidRPr="00032E94">
              <w:rPr>
                <w:b w:val="0"/>
                <w:lang w:eastAsia="ja-JP"/>
              </w:rPr>
              <w:t>-level</w:t>
            </w:r>
            <w:r w:rsidR="00831266" w:rsidRPr="00032E94">
              <w:rPr>
                <w:b w:val="0"/>
                <w:lang w:eastAsia="ja-JP"/>
              </w:rPr>
              <w:t xml:space="preserve"> </w:t>
            </w:r>
            <w:r w:rsidRPr="00032E94">
              <w:rPr>
                <w:b w:val="0"/>
                <w:lang w:eastAsia="ja-JP"/>
              </w:rPr>
              <w:t xml:space="preserve">signalling </w:t>
            </w:r>
            <w:r w:rsidR="000E49F9" w:rsidRPr="00032E94">
              <w:rPr>
                <w:b w:val="0"/>
                <w:lang w:eastAsia="ja-JP"/>
              </w:rPr>
              <w:t xml:space="preserve">used </w:t>
            </w:r>
            <w:r w:rsidRPr="00032E94">
              <w:rPr>
                <w:b w:val="0"/>
                <w:lang w:eastAsia="ja-JP"/>
              </w:rPr>
              <w:t xml:space="preserve">to </w:t>
            </w:r>
            <w:r w:rsidR="001439AD" w:rsidRPr="00032E94">
              <w:rPr>
                <w:b w:val="0"/>
                <w:lang w:eastAsia="ja-JP"/>
              </w:rPr>
              <w:t>provide UE with</w:t>
            </w:r>
            <w:r w:rsidR="00153789" w:rsidRPr="00032E94">
              <w:rPr>
                <w:b w:val="0"/>
                <w:lang w:eastAsia="ja-JP"/>
              </w:rPr>
              <w:t xml:space="preserve"> mapping between flows and FPL(</w:t>
            </w:r>
            <w:r w:rsidR="004E66EB">
              <w:rPr>
                <w:b w:val="0"/>
                <w:lang w:eastAsia="ja-JP"/>
              </w:rPr>
              <w:t>2</w:t>
            </w:r>
            <w:r w:rsidR="00153789" w:rsidRPr="00032E94">
              <w:rPr>
                <w:b w:val="0"/>
                <w:lang w:eastAsia="ja-JP"/>
              </w:rPr>
              <w:t>.3).</w:t>
            </w:r>
          </w:p>
        </w:tc>
        <w:tc>
          <w:tcPr>
            <w:tcW w:w="2473" w:type="dxa"/>
            <w:shd w:val="clear" w:color="auto" w:fill="auto"/>
          </w:tcPr>
          <w:p w14:paraId="40C4DAE2" w14:textId="77777777" w:rsidR="00D75A11" w:rsidRPr="00032E94" w:rsidRDefault="00C64892" w:rsidP="00032E94">
            <w:pPr>
              <w:pStyle w:val="TAH"/>
              <w:jc w:val="left"/>
              <w:rPr>
                <w:b w:val="0"/>
                <w:lang w:eastAsia="ja-JP"/>
              </w:rPr>
            </w:pPr>
            <w:r w:rsidRPr="00032E94">
              <w:rPr>
                <w:b w:val="0"/>
                <w:lang w:eastAsia="ja-JP"/>
              </w:rPr>
              <w:t>NAS is used to provide mapping between QoS ID and QoS profile.</w:t>
            </w:r>
          </w:p>
          <w:p w14:paraId="5B0DE9CA" w14:textId="77777777" w:rsidR="00C64892" w:rsidRPr="00032E94" w:rsidRDefault="00C64892" w:rsidP="00032E94">
            <w:pPr>
              <w:pStyle w:val="TAH"/>
              <w:jc w:val="left"/>
              <w:rPr>
                <w:b w:val="0"/>
                <w:lang w:eastAsia="ja-JP"/>
              </w:rPr>
            </w:pPr>
          </w:p>
          <w:p w14:paraId="3FCED47B" w14:textId="77777777" w:rsidR="00C64892" w:rsidRPr="00032E94" w:rsidRDefault="00C64892" w:rsidP="00032E94">
            <w:pPr>
              <w:pStyle w:val="TAH"/>
              <w:jc w:val="left"/>
              <w:rPr>
                <w:b w:val="0"/>
                <w:lang w:eastAsia="ja-JP"/>
              </w:rPr>
            </w:pPr>
            <w:r w:rsidRPr="00032E94">
              <w:rPr>
                <w:b w:val="0"/>
                <w:lang w:eastAsia="ja-JP"/>
              </w:rPr>
              <w:t xml:space="preserve">AS-level signalling used to provide UE with mapping between QoS ID and </w:t>
            </w:r>
            <w:r w:rsidR="000E49F9" w:rsidRPr="00032E94">
              <w:rPr>
                <w:b w:val="0"/>
                <w:lang w:eastAsia="ja-JP"/>
              </w:rPr>
              <w:t>radio link.</w:t>
            </w:r>
            <w:r w:rsidRPr="00032E94">
              <w:rPr>
                <w:b w:val="0"/>
                <w:lang w:eastAsia="ja-JP"/>
              </w:rPr>
              <w:t xml:space="preserve"> </w:t>
            </w:r>
          </w:p>
        </w:tc>
      </w:tr>
      <w:tr w:rsidR="00D75A11" w14:paraId="5E730C82" w14:textId="77777777" w:rsidTr="00032E94">
        <w:tc>
          <w:tcPr>
            <w:tcW w:w="2472" w:type="dxa"/>
            <w:shd w:val="clear" w:color="auto" w:fill="auto"/>
          </w:tcPr>
          <w:p w14:paraId="134174E8" w14:textId="77777777" w:rsidR="00D75A11" w:rsidRDefault="00D75A11" w:rsidP="00032E94">
            <w:pPr>
              <w:pStyle w:val="TAH"/>
              <w:jc w:val="left"/>
              <w:rPr>
                <w:lang w:eastAsia="ja-JP"/>
              </w:rPr>
            </w:pPr>
            <w:r>
              <w:rPr>
                <w:lang w:eastAsia="ja-JP"/>
              </w:rPr>
              <w:t>UE-initiated flows</w:t>
            </w:r>
          </w:p>
        </w:tc>
        <w:tc>
          <w:tcPr>
            <w:tcW w:w="2472" w:type="dxa"/>
            <w:shd w:val="clear" w:color="auto" w:fill="auto"/>
          </w:tcPr>
          <w:p w14:paraId="512E94DD" w14:textId="77777777" w:rsidR="00D80837" w:rsidRPr="00032E94" w:rsidRDefault="00F200F7" w:rsidP="00032E94">
            <w:pPr>
              <w:pStyle w:val="TAH"/>
              <w:jc w:val="left"/>
              <w:rPr>
                <w:b w:val="0"/>
                <w:lang w:eastAsia="ja-JP"/>
              </w:rPr>
            </w:pPr>
            <w:r w:rsidRPr="00032E94">
              <w:rPr>
                <w:b w:val="0"/>
                <w:lang w:eastAsia="ja-JP"/>
              </w:rPr>
              <w:t>UE can initiate uplink traffic using a pre-authorised FPI with no explicit signalling</w:t>
            </w:r>
            <w:r w:rsidR="00475E74" w:rsidRPr="00032E94">
              <w:rPr>
                <w:b w:val="0"/>
                <w:lang w:eastAsia="ja-JP"/>
              </w:rPr>
              <w:t>.</w:t>
            </w:r>
          </w:p>
          <w:p w14:paraId="0311BF0D" w14:textId="77777777" w:rsidR="00D80837" w:rsidRPr="00032E94" w:rsidRDefault="00D80837" w:rsidP="00032E94">
            <w:pPr>
              <w:pStyle w:val="TAH"/>
              <w:jc w:val="left"/>
              <w:rPr>
                <w:b w:val="0"/>
                <w:lang w:eastAsia="ja-JP"/>
              </w:rPr>
            </w:pPr>
          </w:p>
          <w:p w14:paraId="5ADB0440" w14:textId="77777777" w:rsidR="00D75A11" w:rsidRPr="00032E94" w:rsidRDefault="00011965" w:rsidP="00032E94">
            <w:pPr>
              <w:pStyle w:val="TAH"/>
              <w:jc w:val="left"/>
              <w:rPr>
                <w:b w:val="0"/>
                <w:lang w:eastAsia="ja-JP"/>
              </w:rPr>
            </w:pPr>
            <w:r w:rsidRPr="00032E94">
              <w:rPr>
                <w:b w:val="0"/>
                <w:lang w:eastAsia="ja-JP"/>
              </w:rPr>
              <w:t xml:space="preserve">UE-selected </w:t>
            </w:r>
            <w:r w:rsidR="00FF4ADA" w:rsidRPr="00032E94">
              <w:rPr>
                <w:b w:val="0"/>
                <w:lang w:eastAsia="ja-JP"/>
              </w:rPr>
              <w:t xml:space="preserve">FPI </w:t>
            </w:r>
            <w:r w:rsidRPr="00032E94">
              <w:rPr>
                <w:b w:val="0"/>
                <w:lang w:eastAsia="ja-JP"/>
              </w:rPr>
              <w:t xml:space="preserve">is </w:t>
            </w:r>
            <w:r w:rsidR="00FF4ADA" w:rsidRPr="00032E94">
              <w:rPr>
                <w:b w:val="0"/>
                <w:lang w:eastAsia="ja-JP"/>
              </w:rPr>
              <w:t>included in encapsulation header over Uu and NG3.</w:t>
            </w:r>
          </w:p>
        </w:tc>
        <w:tc>
          <w:tcPr>
            <w:tcW w:w="2472" w:type="dxa"/>
            <w:shd w:val="clear" w:color="auto" w:fill="auto"/>
          </w:tcPr>
          <w:p w14:paraId="1F3F03BD" w14:textId="77777777" w:rsidR="00D75A11" w:rsidRPr="00032E94" w:rsidRDefault="008D270E" w:rsidP="00032E94">
            <w:pPr>
              <w:pStyle w:val="TAH"/>
              <w:jc w:val="left"/>
              <w:rPr>
                <w:b w:val="0"/>
                <w:lang w:eastAsia="ja-JP"/>
              </w:rPr>
            </w:pPr>
            <w:r w:rsidRPr="00032E94">
              <w:rPr>
                <w:b w:val="0"/>
                <w:lang w:eastAsia="ja-JP"/>
              </w:rPr>
              <w:t>FFS</w:t>
            </w:r>
          </w:p>
        </w:tc>
        <w:tc>
          <w:tcPr>
            <w:tcW w:w="2473" w:type="dxa"/>
            <w:shd w:val="clear" w:color="auto" w:fill="auto"/>
          </w:tcPr>
          <w:p w14:paraId="4F7F3723" w14:textId="77777777" w:rsidR="00D75A11" w:rsidRPr="00032E94" w:rsidRDefault="008D270E" w:rsidP="00032E94">
            <w:pPr>
              <w:pStyle w:val="TAH"/>
              <w:jc w:val="left"/>
              <w:rPr>
                <w:b w:val="0"/>
                <w:lang w:eastAsia="ja-JP"/>
              </w:rPr>
            </w:pPr>
            <w:r w:rsidRPr="00032E94">
              <w:rPr>
                <w:b w:val="0"/>
                <w:lang w:eastAsia="ja-JP"/>
              </w:rPr>
              <w:t>FFS</w:t>
            </w:r>
          </w:p>
        </w:tc>
      </w:tr>
      <w:tr w:rsidR="004E66EB" w:rsidRPr="00032E94" w14:paraId="4191CE24" w14:textId="77777777" w:rsidTr="00032E94">
        <w:tc>
          <w:tcPr>
            <w:tcW w:w="2472" w:type="dxa"/>
            <w:shd w:val="clear" w:color="auto" w:fill="auto"/>
          </w:tcPr>
          <w:p w14:paraId="7EB3CC69" w14:textId="77777777" w:rsidR="00153789" w:rsidRDefault="00153789" w:rsidP="00032E94">
            <w:pPr>
              <w:pStyle w:val="TAH"/>
              <w:jc w:val="left"/>
              <w:rPr>
                <w:lang w:eastAsia="ja-JP"/>
              </w:rPr>
            </w:pPr>
            <w:r>
              <w:rPr>
                <w:lang w:eastAsia="ja-JP"/>
              </w:rPr>
              <w:t>Reflective QoS</w:t>
            </w:r>
          </w:p>
        </w:tc>
        <w:tc>
          <w:tcPr>
            <w:tcW w:w="2472" w:type="dxa"/>
            <w:shd w:val="clear" w:color="auto" w:fill="auto"/>
          </w:tcPr>
          <w:p w14:paraId="52B5DBA5" w14:textId="77777777" w:rsidR="00153789" w:rsidRPr="00032E94" w:rsidRDefault="005E42CA" w:rsidP="00032E94">
            <w:pPr>
              <w:pStyle w:val="TAH"/>
              <w:jc w:val="left"/>
              <w:rPr>
                <w:b w:val="0"/>
                <w:lang w:eastAsia="ja-JP"/>
              </w:rPr>
            </w:pPr>
            <w:r w:rsidRPr="00032E94">
              <w:rPr>
                <w:b w:val="0"/>
                <w:lang w:eastAsia="ja-JP"/>
              </w:rPr>
              <w:t>UE</w:t>
            </w:r>
            <w:r w:rsidR="00D80837" w:rsidRPr="00032E94">
              <w:rPr>
                <w:b w:val="0"/>
                <w:lang w:eastAsia="ja-JP"/>
              </w:rPr>
              <w:t xml:space="preserve"> uses Reflective QoS for flows</w:t>
            </w:r>
            <w:r w:rsidR="00036F30" w:rsidRPr="00032E94">
              <w:rPr>
                <w:b w:val="0"/>
                <w:lang w:eastAsia="ja-JP"/>
              </w:rPr>
              <w:t xml:space="preserve"> for which there was no C-plane signalling</w:t>
            </w:r>
            <w:r w:rsidR="00D80837" w:rsidRPr="00032E94">
              <w:rPr>
                <w:b w:val="0"/>
                <w:lang w:eastAsia="ja-JP"/>
              </w:rPr>
              <w:t>. DL FPI (received over Uu) is used for requesting UL QoS.</w:t>
            </w:r>
          </w:p>
          <w:p w14:paraId="25B81A64" w14:textId="77777777" w:rsidR="00D80837" w:rsidRPr="00032E94" w:rsidRDefault="00D80837" w:rsidP="00032E94">
            <w:pPr>
              <w:pStyle w:val="TAH"/>
              <w:jc w:val="left"/>
              <w:rPr>
                <w:b w:val="0"/>
                <w:lang w:eastAsia="ja-JP"/>
              </w:rPr>
            </w:pPr>
          </w:p>
          <w:p w14:paraId="22D932D1" w14:textId="77777777" w:rsidR="00D80837" w:rsidRPr="00032E94" w:rsidRDefault="00D80837" w:rsidP="00032E94">
            <w:pPr>
              <w:pStyle w:val="TAH"/>
              <w:jc w:val="left"/>
              <w:rPr>
                <w:b w:val="0"/>
                <w:lang w:eastAsia="ja-JP"/>
              </w:rPr>
            </w:pPr>
            <w:r w:rsidRPr="00032E94">
              <w:rPr>
                <w:b w:val="0"/>
                <w:lang w:eastAsia="ja-JP"/>
              </w:rPr>
              <w:t xml:space="preserve">If DL RQI is used (FFS), </w:t>
            </w:r>
            <w:r w:rsidR="00073CD4" w:rsidRPr="00032E94">
              <w:rPr>
                <w:b w:val="0"/>
                <w:lang w:eastAsia="ja-JP"/>
              </w:rPr>
              <w:t xml:space="preserve">the UE </w:t>
            </w:r>
            <w:r w:rsidR="00073CD4" w:rsidRPr="00032E94">
              <w:rPr>
                <w:b w:val="0"/>
                <w:i/>
                <w:lang w:eastAsia="ja-JP"/>
              </w:rPr>
              <w:t>shall</w:t>
            </w:r>
            <w:r w:rsidR="00073CD4" w:rsidRPr="00032E94">
              <w:rPr>
                <w:b w:val="0"/>
                <w:lang w:eastAsia="ja-JP"/>
              </w:rPr>
              <w:t xml:space="preserve"> apply </w:t>
            </w:r>
            <w:r w:rsidRPr="00032E94">
              <w:rPr>
                <w:b w:val="0"/>
                <w:lang w:eastAsia="ja-JP"/>
              </w:rPr>
              <w:t>Re</w:t>
            </w:r>
            <w:r w:rsidR="00073CD4" w:rsidRPr="00032E94">
              <w:rPr>
                <w:b w:val="0"/>
                <w:lang w:eastAsia="ja-JP"/>
              </w:rPr>
              <w:t>flected</w:t>
            </w:r>
            <w:r w:rsidRPr="00032E94">
              <w:rPr>
                <w:b w:val="0"/>
                <w:lang w:eastAsia="ja-JP"/>
              </w:rPr>
              <w:t xml:space="preserve"> QoS i</w:t>
            </w:r>
            <w:r w:rsidR="00073CD4" w:rsidRPr="00032E94">
              <w:rPr>
                <w:b w:val="0"/>
                <w:lang w:eastAsia="ja-JP"/>
              </w:rPr>
              <w:t>f so requested by the RQI</w:t>
            </w:r>
            <w:r w:rsidRPr="00032E94">
              <w:rPr>
                <w:b w:val="0"/>
                <w:lang w:eastAsia="ja-JP"/>
              </w:rPr>
              <w:t>.</w:t>
            </w:r>
          </w:p>
        </w:tc>
        <w:tc>
          <w:tcPr>
            <w:tcW w:w="2472" w:type="dxa"/>
            <w:shd w:val="clear" w:color="auto" w:fill="auto"/>
          </w:tcPr>
          <w:p w14:paraId="017F3028" w14:textId="77777777" w:rsidR="00153789" w:rsidRPr="00032E94" w:rsidRDefault="00D80837" w:rsidP="004E66EB">
            <w:pPr>
              <w:pStyle w:val="TAH"/>
              <w:jc w:val="left"/>
              <w:rPr>
                <w:b w:val="0"/>
                <w:lang w:eastAsia="ja-JP"/>
              </w:rPr>
            </w:pPr>
            <w:r w:rsidRPr="00032E94">
              <w:rPr>
                <w:b w:val="0"/>
                <w:lang w:eastAsia="ja-JP"/>
              </w:rPr>
              <w:t>UE uses FPL(</w:t>
            </w:r>
            <w:r w:rsidR="004E66EB">
              <w:rPr>
                <w:b w:val="0"/>
                <w:lang w:eastAsia="ja-JP"/>
              </w:rPr>
              <w:t>2</w:t>
            </w:r>
            <w:r w:rsidRPr="00032E94">
              <w:rPr>
                <w:b w:val="0"/>
                <w:lang w:eastAsia="ja-JP"/>
              </w:rPr>
              <w:t>.3) (received as in-band marking</w:t>
            </w:r>
            <w:r w:rsidR="005F076D" w:rsidRPr="00032E94">
              <w:rPr>
                <w:b w:val="0"/>
                <w:color w:val="FF0000"/>
                <w:vertAlign w:val="superscript"/>
                <w:lang w:eastAsia="ja-JP"/>
              </w:rPr>
              <w:t>(2)</w:t>
            </w:r>
            <w:r w:rsidRPr="00032E94">
              <w:rPr>
                <w:b w:val="0"/>
                <w:lang w:eastAsia="ja-JP"/>
              </w:rPr>
              <w:t xml:space="preserve"> on DL data units over Uu) to request UL QoS.</w:t>
            </w:r>
          </w:p>
        </w:tc>
        <w:tc>
          <w:tcPr>
            <w:tcW w:w="2473" w:type="dxa"/>
            <w:shd w:val="clear" w:color="auto" w:fill="auto"/>
          </w:tcPr>
          <w:p w14:paraId="076712CD" w14:textId="730DB756" w:rsidR="00381703" w:rsidRDefault="00381703" w:rsidP="00381703">
            <w:pPr>
              <w:pStyle w:val="TAH"/>
              <w:jc w:val="left"/>
              <w:rPr>
                <w:rFonts w:eastAsia="SimSun"/>
                <w:b w:val="0"/>
                <w:lang w:eastAsia="zh-CN"/>
              </w:rPr>
            </w:pPr>
          </w:p>
          <w:p w14:paraId="1848F2A8" w14:textId="77777777" w:rsidR="00381703" w:rsidRPr="00032E94" w:rsidRDefault="00381703" w:rsidP="00381703">
            <w:pPr>
              <w:pStyle w:val="TAH"/>
              <w:jc w:val="left"/>
              <w:rPr>
                <w:b w:val="0"/>
                <w:lang w:eastAsia="ja-JP"/>
              </w:rPr>
            </w:pPr>
            <w:r>
              <w:rPr>
                <w:rFonts w:eastAsia="SimSun" w:hint="eastAsia"/>
                <w:b w:val="0"/>
                <w:lang w:eastAsia="zh-CN"/>
              </w:rPr>
              <w:t>NG1 signaling is used to provide the UE the QoS ID and the reflective QoS indication.</w:t>
            </w:r>
          </w:p>
        </w:tc>
      </w:tr>
    </w:tbl>
    <w:p w14:paraId="119E18A1" w14:textId="77777777" w:rsidR="00D75A11" w:rsidRDefault="00D75A11" w:rsidP="0088350D">
      <w:pPr>
        <w:rPr>
          <w:lang w:eastAsia="ja-JP"/>
        </w:rPr>
      </w:pPr>
    </w:p>
    <w:p w14:paraId="792396AD" w14:textId="77777777" w:rsidR="002E181B" w:rsidRDefault="002E181B" w:rsidP="002E181B">
      <w:pPr>
        <w:pStyle w:val="EditorsNote"/>
      </w:pPr>
      <w:r>
        <w:t>NOTE 1</w:t>
      </w:r>
      <w:r w:rsidRPr="003E6D08">
        <w:t>: F</w:t>
      </w:r>
      <w:r w:rsidR="00713C02">
        <w:t xml:space="preserve">PL (Flow Priority Level) is used in both Sol </w:t>
      </w:r>
      <w:r w:rsidR="004E66EB">
        <w:t>2</w:t>
      </w:r>
      <w:r w:rsidR="00713C02">
        <w:t xml:space="preserve">.2 and Sol </w:t>
      </w:r>
      <w:r w:rsidR="004E66EB">
        <w:t>2</w:t>
      </w:r>
      <w:r w:rsidR="00713C02">
        <w:t>.3 with two very different meanings: FPL(</w:t>
      </w:r>
      <w:r w:rsidR="004E66EB">
        <w:t>2</w:t>
      </w:r>
      <w:r w:rsidR="00713C02">
        <w:t>.2) is similar to ARP, whereas FPL(</w:t>
      </w:r>
      <w:r w:rsidR="004E66EB">
        <w:t>2</w:t>
      </w:r>
      <w:r w:rsidR="00713C02">
        <w:t>.3) is similar to AS-level “Radio Bearer Priority”</w:t>
      </w:r>
      <w:r w:rsidRPr="003E6D08">
        <w:t>.</w:t>
      </w:r>
      <w:r w:rsidR="00713C02">
        <w:t xml:space="preserve"> To avoid any confusion, we use “</w:t>
      </w:r>
      <w:r w:rsidR="004E66EB">
        <w:t>2</w:t>
      </w:r>
      <w:r w:rsidR="00713C02">
        <w:t>.3” in parentheses next to “FPL”.</w:t>
      </w:r>
    </w:p>
    <w:p w14:paraId="655861E8" w14:textId="77777777" w:rsidR="00F839C9" w:rsidRDefault="00F839C9" w:rsidP="00F839C9">
      <w:pPr>
        <w:pStyle w:val="EditorsNote"/>
      </w:pPr>
      <w:r>
        <w:t>NOTE 2</w:t>
      </w:r>
      <w:r w:rsidRPr="003E6D08">
        <w:t xml:space="preserve">: </w:t>
      </w:r>
      <w:r w:rsidR="007903E2">
        <w:t xml:space="preserve">“On per-packet basis over NG3” and “in-band marking over Uu” is the terminology used in Sol </w:t>
      </w:r>
      <w:r w:rsidR="004E66EB">
        <w:t>2</w:t>
      </w:r>
      <w:r w:rsidR="007903E2">
        <w:t>.3 description. Need to clarify whether the marking is provided in an encapsulation header (i.e. without modifying the e2e packet header)</w:t>
      </w:r>
      <w:r w:rsidR="003B6292">
        <w:t xml:space="preserve"> on both NG3 and Uu</w:t>
      </w:r>
      <w:r w:rsidR="007903E2">
        <w:t xml:space="preserve">, similar to Sol </w:t>
      </w:r>
      <w:r w:rsidR="004E66EB">
        <w:t>2</w:t>
      </w:r>
      <w:r w:rsidR="007903E2">
        <w:t>.2</w:t>
      </w:r>
      <w:r>
        <w:t>.</w:t>
      </w:r>
    </w:p>
    <w:p w14:paraId="0AB0F340" w14:textId="0BC7B17C" w:rsidR="007D5D83" w:rsidRDefault="007D5D83" w:rsidP="007D5D83">
      <w:pPr>
        <w:pStyle w:val="EditorsNote"/>
      </w:pPr>
      <w:r>
        <w:t xml:space="preserve">[Nokia] Solution 2.3 proposes </w:t>
      </w:r>
      <w:r w:rsidRPr="001A7278">
        <w:t>The Flow Priority Level (FPL</w:t>
      </w:r>
      <w:r w:rsidR="00982A66">
        <w:t>(2.3)</w:t>
      </w:r>
      <w:r w:rsidRPr="001A7278">
        <w:t>) that is sent to the UE is determined by the RAN based on</w:t>
      </w:r>
      <w:r>
        <w:t xml:space="preserve"> local policies</w:t>
      </w:r>
      <w:r w:rsidRPr="001A7278">
        <w:t>.</w:t>
      </w:r>
      <w:r>
        <w:t xml:space="preserve"> This is part of the radio protocol stack header (whether it is MAC/PDCP header is RAN2 decision). The FPL</w:t>
      </w:r>
      <w:r w:rsidR="00982A66">
        <w:t>(2.3)</w:t>
      </w:r>
      <w:r>
        <w:t xml:space="preserve"> should indicate the relative priority of the application session in order to inform the UE on how should UL differentiation happen. The FPL</w:t>
      </w:r>
      <w:r w:rsidR="00982A66">
        <w:t>(2.3)</w:t>
      </w:r>
      <w:r>
        <w:t xml:space="preserve"> might target one single flow or a set of flows belonging to the same application, e.g., web browsing session. Flows with the same FPL</w:t>
      </w:r>
      <w:r w:rsidR="00982A66">
        <w:t>(2.3)</w:t>
      </w:r>
      <w:r>
        <w:t xml:space="preserve"> should be treated as one aggregate by the UE.</w:t>
      </w:r>
    </w:p>
    <w:p w14:paraId="41709C4A" w14:textId="77777777" w:rsidR="007903E2" w:rsidRDefault="007903E2" w:rsidP="007903E2">
      <w:pPr>
        <w:pStyle w:val="EditorsNote"/>
      </w:pPr>
      <w:r>
        <w:t>NOTE 3</w:t>
      </w:r>
      <w:r w:rsidRPr="003E6D08">
        <w:t xml:space="preserve">: </w:t>
      </w:r>
      <w:r>
        <w:t>Needs to clarify the criteria for using FII or Flow Descriptor or both.</w:t>
      </w:r>
    </w:p>
    <w:p w14:paraId="1828AC03" w14:textId="77777777" w:rsidR="007D5D83" w:rsidRDefault="007D5D83" w:rsidP="007D5D83">
      <w:pPr>
        <w:pStyle w:val="EditorsNote"/>
      </w:pPr>
      <w:r>
        <w:t>[Nokia] FII is sent with every packet / flow. Flow descriptor refers to the packet filters and it is associated with the QoS policies (transport level QoS and intent level QoS) policies.</w:t>
      </w:r>
    </w:p>
    <w:p w14:paraId="6B5B9C7E" w14:textId="77777777" w:rsidR="00417264" w:rsidRDefault="00417264" w:rsidP="00417264">
      <w:pPr>
        <w:pStyle w:val="EditorsNote"/>
      </w:pPr>
      <w:r>
        <w:t>NOTE 4</w:t>
      </w:r>
      <w:r w:rsidRPr="003E6D08">
        <w:t xml:space="preserve">: </w:t>
      </w:r>
      <w:r>
        <w:t xml:space="preserve">“In DL PDU” and “in UL PDU” is the terminology used in Sol </w:t>
      </w:r>
      <w:r w:rsidR="004E66EB">
        <w:t>2</w:t>
      </w:r>
      <w:r>
        <w:t xml:space="preserve">.6 description. Need to clarify whether the QoS ID marking is provided in an encapsulation header (i.e. without modifying the e2e packet header), similar to Sol </w:t>
      </w:r>
      <w:r w:rsidR="004E66EB">
        <w:t>2</w:t>
      </w:r>
      <w:r>
        <w:t>.2.</w:t>
      </w:r>
    </w:p>
    <w:p w14:paraId="348F90D3" w14:textId="77777777" w:rsidR="006D5D95" w:rsidRDefault="006D5D95" w:rsidP="006D5D95">
      <w:pPr>
        <w:pStyle w:val="EditorsNote"/>
      </w:pPr>
      <w:r>
        <w:t>NOTE 5</w:t>
      </w:r>
      <w:r w:rsidRPr="003E6D08">
        <w:t xml:space="preserve">: </w:t>
      </w:r>
      <w:r w:rsidR="000B586B">
        <w:t xml:space="preserve">Needs to clarify the criteria for using flow-level C-plane signalling (e.g. is it dependent on </w:t>
      </w:r>
      <w:r w:rsidR="001C5D0F">
        <w:t>flow</w:t>
      </w:r>
      <w:r w:rsidR="000B586B">
        <w:t xml:space="preserve"> type?)</w:t>
      </w:r>
      <w:r>
        <w:t>.</w:t>
      </w:r>
    </w:p>
    <w:p w14:paraId="02B3BCA8" w14:textId="77777777" w:rsidR="00893E46" w:rsidRDefault="00893E46" w:rsidP="00893E46">
      <w:pPr>
        <w:pStyle w:val="EditorsNote"/>
      </w:pPr>
      <w:r>
        <w:t>NOTE 6</w:t>
      </w:r>
      <w:r w:rsidRPr="003E6D08">
        <w:t xml:space="preserve">: </w:t>
      </w:r>
      <w:r>
        <w:t>When discussing U-plane markings, “FPI” and “PPI” refer to the same parameter i.e. they can be used interchangeably.</w:t>
      </w:r>
    </w:p>
    <w:p w14:paraId="44592FE1" w14:textId="77777777" w:rsidR="00D75A11" w:rsidRDefault="00D75A11" w:rsidP="0088350D">
      <w:pPr>
        <w:rPr>
          <w:lang w:eastAsia="ja-JP"/>
        </w:rPr>
      </w:pPr>
    </w:p>
    <w:p w14:paraId="2C8EA315" w14:textId="77777777" w:rsidR="00F16133" w:rsidRPr="0088350D" w:rsidRDefault="00F16133" w:rsidP="00F16133">
      <w:pPr>
        <w:pStyle w:val="Heading3"/>
      </w:pPr>
      <w:r>
        <w:t>2.2.1</w:t>
      </w:r>
      <w:r>
        <w:tab/>
        <w:t>User plane markings (NG3, Uu)</w:t>
      </w:r>
    </w:p>
    <w:p w14:paraId="77132D06" w14:textId="77777777" w:rsidR="00F16133" w:rsidRDefault="00DE593F" w:rsidP="00F16133">
      <w:pPr>
        <w:rPr>
          <w:lang w:eastAsia="ja-JP"/>
        </w:rPr>
      </w:pPr>
      <w:r>
        <w:rPr>
          <w:lang w:eastAsia="ja-JP"/>
        </w:rPr>
        <w:t>C</w:t>
      </w:r>
      <w:r w:rsidR="00F16133">
        <w:rPr>
          <w:lang w:eastAsia="ja-JP"/>
        </w:rPr>
        <w:t>ompanies are invited to provide th</w:t>
      </w:r>
      <w:r w:rsidR="00EE0846">
        <w:rPr>
          <w:lang w:eastAsia="ja-JP"/>
        </w:rPr>
        <w:t>eir opinions in the table below on the following:</w:t>
      </w:r>
    </w:p>
    <w:p w14:paraId="35B33B90" w14:textId="77777777" w:rsidR="00EE0846" w:rsidRDefault="00EE0846" w:rsidP="008B4BC5">
      <w:pPr>
        <w:numPr>
          <w:ilvl w:val="0"/>
          <w:numId w:val="4"/>
        </w:numPr>
        <w:rPr>
          <w:lang w:eastAsia="ja-JP"/>
        </w:rPr>
      </w:pPr>
      <w:r>
        <w:rPr>
          <w:lang w:eastAsia="ja-JP"/>
        </w:rPr>
        <w:t xml:space="preserve">Whether the U-plane marking alone indicates specific QoS handling (à la FPI) or is </w:t>
      </w:r>
      <w:r w:rsidR="005C4F94">
        <w:rPr>
          <w:lang w:eastAsia="ja-JP"/>
        </w:rPr>
        <w:t xml:space="preserve">it </w:t>
      </w:r>
      <w:r>
        <w:rPr>
          <w:lang w:eastAsia="ja-JP"/>
        </w:rPr>
        <w:t>a number (à la FII, QoS ID)</w:t>
      </w:r>
      <w:r w:rsidR="005C4F94">
        <w:rPr>
          <w:lang w:eastAsia="ja-JP"/>
        </w:rPr>
        <w:t xml:space="preserve"> whose meaning is provided via C-plane signalling</w:t>
      </w:r>
      <w:r>
        <w:rPr>
          <w:lang w:eastAsia="ja-JP"/>
        </w:rPr>
        <w:t>.</w:t>
      </w:r>
    </w:p>
    <w:p w14:paraId="3800CADF" w14:textId="77777777" w:rsidR="00EE0846" w:rsidRDefault="00EE0846" w:rsidP="008B4BC5">
      <w:pPr>
        <w:numPr>
          <w:ilvl w:val="0"/>
          <w:numId w:val="4"/>
        </w:numPr>
        <w:rPr>
          <w:lang w:eastAsia="ja-JP"/>
        </w:rPr>
      </w:pPr>
      <w:r>
        <w:rPr>
          <w:lang w:eastAsia="ja-JP"/>
        </w:rPr>
        <w:t xml:space="preserve">Is the same </w:t>
      </w:r>
      <w:r w:rsidR="00B0291D">
        <w:rPr>
          <w:lang w:eastAsia="ja-JP"/>
        </w:rPr>
        <w:t>U-plane marking used on both NG3 and Uu?</w:t>
      </w:r>
    </w:p>
    <w:p w14:paraId="11739266" w14:textId="77777777" w:rsidR="00EE0846" w:rsidRDefault="00EE0846" w:rsidP="008B4BC5">
      <w:pPr>
        <w:numPr>
          <w:ilvl w:val="0"/>
          <w:numId w:val="4"/>
        </w:numPr>
        <w:rPr>
          <w:lang w:eastAsia="ja-JP"/>
        </w:rPr>
      </w:pPr>
      <w:r>
        <w:rPr>
          <w:lang w:eastAsia="ja-JP"/>
        </w:rPr>
        <w:t xml:space="preserve">How </w:t>
      </w:r>
      <w:r w:rsidR="00B0291D">
        <w:rPr>
          <w:lang w:eastAsia="ja-JP"/>
        </w:rPr>
        <w:t>is the U-plane marking</w:t>
      </w:r>
      <w:r>
        <w:rPr>
          <w:lang w:eastAsia="ja-JP"/>
        </w:rPr>
        <w:t xml:space="preserve"> carried on NG3 and Uu (e.g. encapsulation header, </w:t>
      </w:r>
      <w:r w:rsidR="00B0291D">
        <w:rPr>
          <w:lang w:eastAsia="ja-JP"/>
        </w:rPr>
        <w:t>within the e2e IP packet, etc.)?</w:t>
      </w:r>
    </w:p>
    <w:p w14:paraId="19C40E2D" w14:textId="77777777" w:rsidR="00EE0846" w:rsidRDefault="00B0291D" w:rsidP="008B4BC5">
      <w:pPr>
        <w:numPr>
          <w:ilvl w:val="0"/>
          <w:numId w:val="4"/>
        </w:numPr>
        <w:rPr>
          <w:lang w:eastAsia="ja-JP"/>
        </w:rPr>
      </w:pPr>
      <w:r>
        <w:rPr>
          <w:lang w:eastAsia="ja-JP"/>
        </w:rPr>
        <w:t>Is the U-plane marking used in both DL and UL?</w:t>
      </w:r>
    </w:p>
    <w:p w14:paraId="116093E4" w14:textId="77777777" w:rsidR="00EE0846" w:rsidRDefault="00B0291D" w:rsidP="008B4BC5">
      <w:pPr>
        <w:numPr>
          <w:ilvl w:val="0"/>
          <w:numId w:val="4"/>
        </w:numPr>
        <w:rPr>
          <w:lang w:eastAsia="ja-JP"/>
        </w:rPr>
      </w:pPr>
      <w:r>
        <w:rPr>
          <w:lang w:eastAsia="ja-JP"/>
        </w:rPr>
        <w:t>W</w:t>
      </w:r>
      <w:r w:rsidR="00EE0846">
        <w:rPr>
          <w:lang w:eastAsia="ja-JP"/>
        </w:rPr>
        <w:t>hen there are no explicit QoS ru</w:t>
      </w:r>
      <w:r>
        <w:rPr>
          <w:lang w:eastAsia="ja-JP"/>
        </w:rPr>
        <w:t>les</w:t>
      </w:r>
      <w:r w:rsidR="00F26F40">
        <w:rPr>
          <w:lang w:eastAsia="ja-JP"/>
        </w:rPr>
        <w:t xml:space="preserve"> for a flow</w:t>
      </w:r>
      <w:r>
        <w:rPr>
          <w:lang w:eastAsia="ja-JP"/>
        </w:rPr>
        <w:t xml:space="preserve">, </w:t>
      </w:r>
      <w:r w:rsidRPr="00B0291D">
        <w:rPr>
          <w:i/>
          <w:lang w:eastAsia="ja-JP"/>
        </w:rPr>
        <w:t>sh</w:t>
      </w:r>
      <w:r w:rsidR="00F26F40">
        <w:rPr>
          <w:i/>
          <w:lang w:eastAsia="ja-JP"/>
        </w:rPr>
        <w:t>all</w:t>
      </w:r>
      <w:r>
        <w:rPr>
          <w:lang w:eastAsia="ja-JP"/>
        </w:rPr>
        <w:t xml:space="preserve">, </w:t>
      </w:r>
      <w:r w:rsidRPr="00B0291D">
        <w:rPr>
          <w:i/>
          <w:lang w:eastAsia="ja-JP"/>
        </w:rPr>
        <w:t>sh</w:t>
      </w:r>
      <w:r w:rsidR="00F26F40">
        <w:rPr>
          <w:i/>
          <w:lang w:eastAsia="ja-JP"/>
        </w:rPr>
        <w:t>ould</w:t>
      </w:r>
      <w:r>
        <w:rPr>
          <w:lang w:eastAsia="ja-JP"/>
        </w:rPr>
        <w:t xml:space="preserve"> or </w:t>
      </w:r>
      <w:r w:rsidRPr="00B0291D">
        <w:rPr>
          <w:i/>
          <w:lang w:eastAsia="ja-JP"/>
        </w:rPr>
        <w:t>may</w:t>
      </w:r>
      <w:r>
        <w:rPr>
          <w:lang w:eastAsia="ja-JP"/>
        </w:rPr>
        <w:t xml:space="preserve"> UE apply Reflective QoS? Is </w:t>
      </w:r>
      <w:r w:rsidR="00C74770">
        <w:rPr>
          <w:lang w:eastAsia="ja-JP"/>
        </w:rPr>
        <w:t xml:space="preserve">a DL </w:t>
      </w:r>
      <w:r>
        <w:rPr>
          <w:lang w:eastAsia="ja-JP"/>
        </w:rPr>
        <w:t>RQI</w:t>
      </w:r>
      <w:r w:rsidR="00C74770">
        <w:rPr>
          <w:lang w:eastAsia="ja-JP"/>
        </w:rPr>
        <w:t xml:space="preserve"> marking</w:t>
      </w:r>
      <w:r>
        <w:rPr>
          <w:lang w:eastAsia="ja-JP"/>
        </w:rPr>
        <w:t xml:space="preserve"> needed</w:t>
      </w:r>
      <w:r w:rsidR="00C74770">
        <w:rPr>
          <w:lang w:eastAsia="ja-JP"/>
        </w:rPr>
        <w:t xml:space="preserve"> to request a specific UE behaviour on per-flow basis</w:t>
      </w:r>
      <w:r>
        <w:rPr>
          <w:lang w:eastAsia="ja-JP"/>
        </w:rPr>
        <w:t>?</w:t>
      </w:r>
    </w:p>
    <w:p w14:paraId="41164681" w14:textId="77777777" w:rsidR="00C4706C" w:rsidRDefault="00C4706C" w:rsidP="008B4BC5">
      <w:pPr>
        <w:numPr>
          <w:ilvl w:val="0"/>
          <w:numId w:val="4"/>
        </w:numPr>
        <w:rPr>
          <w:lang w:eastAsia="ja-JP"/>
        </w:rPr>
      </w:pPr>
      <w:r>
        <w:rPr>
          <w:lang w:eastAsia="ja-JP"/>
        </w:rPr>
        <w:t>Is PDPI (if used) a distinct U-plane marking or is it included in the FPI/PPI?</w:t>
      </w:r>
    </w:p>
    <w:p w14:paraId="0E9B90F1" w14:textId="77777777" w:rsidR="00EE0846" w:rsidRDefault="00EE0846" w:rsidP="008B4BC5">
      <w:pPr>
        <w:numPr>
          <w:ilvl w:val="0"/>
          <w:numId w:val="4"/>
        </w:numPr>
        <w:rPr>
          <w:lang w:eastAsia="ja-JP"/>
        </w:rPr>
      </w:pPr>
      <w:r>
        <w:rPr>
          <w:lang w:eastAsia="ja-JP"/>
        </w:rPr>
        <w:t xml:space="preserve">Other (e.g. is PDPI </w:t>
      </w:r>
      <w:r w:rsidR="00C4706C">
        <w:rPr>
          <w:lang w:eastAsia="ja-JP"/>
        </w:rPr>
        <w:t>used in the UL and how</w:t>
      </w:r>
      <w:r>
        <w:rPr>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F16133" w14:paraId="4432BB48" w14:textId="77777777" w:rsidTr="00373441">
        <w:tc>
          <w:tcPr>
            <w:tcW w:w="1668" w:type="dxa"/>
            <w:shd w:val="clear" w:color="auto" w:fill="auto"/>
          </w:tcPr>
          <w:p w14:paraId="01142B5F" w14:textId="77777777" w:rsidR="00F16133" w:rsidRDefault="00F16133" w:rsidP="00373441">
            <w:pPr>
              <w:pStyle w:val="TAH"/>
              <w:rPr>
                <w:lang w:eastAsia="ja-JP"/>
              </w:rPr>
            </w:pPr>
            <w:r>
              <w:rPr>
                <w:rFonts w:hint="eastAsia"/>
                <w:lang w:eastAsia="ja-JP"/>
              </w:rPr>
              <w:lastRenderedPageBreak/>
              <w:t>Company name</w:t>
            </w:r>
          </w:p>
        </w:tc>
        <w:tc>
          <w:tcPr>
            <w:tcW w:w="8169" w:type="dxa"/>
            <w:shd w:val="clear" w:color="auto" w:fill="auto"/>
          </w:tcPr>
          <w:p w14:paraId="7DD0895D" w14:textId="77777777" w:rsidR="00F16133" w:rsidRDefault="00F16133" w:rsidP="00373441">
            <w:pPr>
              <w:pStyle w:val="TAH"/>
              <w:rPr>
                <w:lang w:eastAsia="ja-JP"/>
              </w:rPr>
            </w:pPr>
            <w:r>
              <w:rPr>
                <w:lang w:eastAsia="ja-JP"/>
              </w:rPr>
              <w:t>C</w:t>
            </w:r>
            <w:r>
              <w:rPr>
                <w:rFonts w:hint="eastAsia"/>
                <w:lang w:eastAsia="ja-JP"/>
              </w:rPr>
              <w:t>omments</w:t>
            </w:r>
          </w:p>
        </w:tc>
      </w:tr>
      <w:tr w:rsidR="00F16133" w14:paraId="18B23272" w14:textId="77777777" w:rsidTr="00373441">
        <w:tc>
          <w:tcPr>
            <w:tcW w:w="1668" w:type="dxa"/>
            <w:shd w:val="clear" w:color="auto" w:fill="auto"/>
          </w:tcPr>
          <w:p w14:paraId="6947A055" w14:textId="77777777" w:rsidR="00F16133" w:rsidRPr="00D83075" w:rsidRDefault="003248DB" w:rsidP="00373441">
            <w:pPr>
              <w:pStyle w:val="TAL"/>
              <w:rPr>
                <w:rFonts w:eastAsia="SimSun"/>
                <w:lang w:eastAsia="zh-CN"/>
              </w:rPr>
            </w:pPr>
            <w:r>
              <w:rPr>
                <w:rFonts w:eastAsia="SimSun"/>
                <w:lang w:eastAsia="zh-CN"/>
              </w:rPr>
              <w:t>Intel</w:t>
            </w:r>
          </w:p>
        </w:tc>
        <w:tc>
          <w:tcPr>
            <w:tcW w:w="8169" w:type="dxa"/>
            <w:shd w:val="clear" w:color="auto" w:fill="auto"/>
          </w:tcPr>
          <w:p w14:paraId="7BDEBB49" w14:textId="77777777" w:rsidR="003248DB" w:rsidRDefault="003248DB" w:rsidP="00373441">
            <w:pPr>
              <w:pStyle w:val="TAC"/>
              <w:jc w:val="left"/>
              <w:rPr>
                <w:rFonts w:eastAsia="SimSun"/>
                <w:lang w:eastAsia="zh-CN"/>
              </w:rPr>
            </w:pPr>
            <w:r>
              <w:rPr>
                <w:rFonts w:eastAsia="SimSun"/>
                <w:lang w:eastAsia="zh-CN"/>
              </w:rPr>
              <w:t>FPI + PDPI + RQI are used as U-plane markings.</w:t>
            </w:r>
          </w:p>
          <w:p w14:paraId="2AC3DAA1" w14:textId="77777777" w:rsidR="003248DB" w:rsidRDefault="003248DB" w:rsidP="00373441">
            <w:pPr>
              <w:pStyle w:val="TAC"/>
              <w:jc w:val="left"/>
              <w:rPr>
                <w:rFonts w:eastAsia="SimSun"/>
                <w:lang w:eastAsia="zh-CN"/>
              </w:rPr>
            </w:pPr>
            <w:r>
              <w:rPr>
                <w:rFonts w:eastAsia="SimSun"/>
                <w:lang w:eastAsia="zh-CN"/>
              </w:rPr>
              <w:t>The marking alone indicates specific QoS handling.</w:t>
            </w:r>
          </w:p>
          <w:p w14:paraId="36A716C0" w14:textId="77777777" w:rsidR="003248DB" w:rsidRDefault="003248DB" w:rsidP="00373441">
            <w:pPr>
              <w:pStyle w:val="TAC"/>
              <w:jc w:val="left"/>
              <w:rPr>
                <w:rFonts w:eastAsia="SimSun"/>
                <w:lang w:eastAsia="zh-CN"/>
              </w:rPr>
            </w:pPr>
            <w:r>
              <w:rPr>
                <w:rFonts w:eastAsia="SimSun"/>
                <w:lang w:eastAsia="zh-CN"/>
              </w:rPr>
              <w:t xml:space="preserve">FPI </w:t>
            </w:r>
            <w:r w:rsidR="00F41871">
              <w:rPr>
                <w:rFonts w:eastAsia="SimSun"/>
                <w:lang w:eastAsia="zh-CN"/>
              </w:rPr>
              <w:t>and PDPU are</w:t>
            </w:r>
            <w:r>
              <w:rPr>
                <w:rFonts w:eastAsia="SimSun"/>
                <w:lang w:eastAsia="zh-CN"/>
              </w:rPr>
              <w:t xml:space="preserve"> used on both NG3 and Uu in both UL and DL.</w:t>
            </w:r>
          </w:p>
          <w:p w14:paraId="4320896F" w14:textId="77777777" w:rsidR="00F41871" w:rsidRDefault="00F41871" w:rsidP="00373441">
            <w:pPr>
              <w:pStyle w:val="TAC"/>
              <w:jc w:val="left"/>
              <w:rPr>
                <w:rFonts w:eastAsia="SimSun"/>
                <w:lang w:eastAsia="zh-CN"/>
              </w:rPr>
            </w:pPr>
            <w:r>
              <w:rPr>
                <w:rFonts w:eastAsia="SimSun"/>
                <w:lang w:eastAsia="zh-CN"/>
              </w:rPr>
              <w:t>RQI is used at least in DL on both NG3 and Uu.</w:t>
            </w:r>
          </w:p>
          <w:p w14:paraId="52453E51" w14:textId="77777777" w:rsidR="003248DB" w:rsidRDefault="003248DB" w:rsidP="00373441">
            <w:pPr>
              <w:pStyle w:val="TAC"/>
              <w:jc w:val="left"/>
              <w:rPr>
                <w:rFonts w:eastAsia="SimSun"/>
                <w:lang w:eastAsia="zh-CN"/>
              </w:rPr>
            </w:pPr>
            <w:r>
              <w:rPr>
                <w:rFonts w:eastAsia="SimSun"/>
                <w:lang w:eastAsia="zh-CN"/>
              </w:rPr>
              <w:t>The markings are carried in encapsulation headers on NG3 and Uu (i.e. e2e packet is unmodified).</w:t>
            </w:r>
          </w:p>
          <w:p w14:paraId="45747ED8" w14:textId="77777777" w:rsidR="003248DB" w:rsidRDefault="003248DB" w:rsidP="00373441">
            <w:pPr>
              <w:pStyle w:val="TAC"/>
              <w:jc w:val="left"/>
              <w:rPr>
                <w:rFonts w:eastAsia="SimSun"/>
                <w:lang w:eastAsia="zh-CN"/>
              </w:rPr>
            </w:pPr>
            <w:r>
              <w:rPr>
                <w:rFonts w:eastAsia="SimSun"/>
                <w:lang w:eastAsia="zh-CN"/>
              </w:rPr>
              <w:t>The use of Reflective QoS in UE is guided by DL RQI.</w:t>
            </w:r>
          </w:p>
          <w:p w14:paraId="21330102" w14:textId="77777777" w:rsidR="003248DB" w:rsidRDefault="003248DB" w:rsidP="00373441">
            <w:pPr>
              <w:pStyle w:val="TAC"/>
              <w:jc w:val="left"/>
              <w:rPr>
                <w:rFonts w:eastAsia="SimSun"/>
                <w:lang w:eastAsia="zh-CN"/>
              </w:rPr>
            </w:pPr>
            <w:r>
              <w:rPr>
                <w:rFonts w:eastAsia="SimSun"/>
                <w:lang w:eastAsia="zh-CN"/>
              </w:rPr>
              <w:t>FPI and PDPI are two distinct markings.</w:t>
            </w:r>
          </w:p>
          <w:p w14:paraId="3CBA69B7" w14:textId="77777777" w:rsidR="003248DB" w:rsidRDefault="00F41871" w:rsidP="00373441">
            <w:pPr>
              <w:pStyle w:val="TAC"/>
              <w:jc w:val="left"/>
              <w:rPr>
                <w:rFonts w:eastAsia="SimSun"/>
                <w:lang w:eastAsia="zh-CN"/>
              </w:rPr>
            </w:pPr>
            <w:r>
              <w:rPr>
                <w:rFonts w:eastAsia="SimSun"/>
                <w:lang w:eastAsia="zh-CN"/>
              </w:rPr>
              <w:t>The use of UL RQI is FFS.</w:t>
            </w:r>
          </w:p>
          <w:p w14:paraId="56766FF7" w14:textId="77777777" w:rsidR="009351F6" w:rsidRPr="00264ACA" w:rsidRDefault="009351F6" w:rsidP="00373441">
            <w:pPr>
              <w:pStyle w:val="TAC"/>
              <w:jc w:val="left"/>
              <w:rPr>
                <w:rFonts w:eastAsia="SimSun"/>
                <w:lang w:eastAsia="zh-CN"/>
              </w:rPr>
            </w:pPr>
          </w:p>
        </w:tc>
      </w:tr>
      <w:tr w:rsidR="00F16133" w:rsidRPr="0091669A" w14:paraId="2C4DBC1F" w14:textId="77777777" w:rsidTr="00373441">
        <w:tc>
          <w:tcPr>
            <w:tcW w:w="1668" w:type="dxa"/>
            <w:shd w:val="clear" w:color="auto" w:fill="auto"/>
          </w:tcPr>
          <w:p w14:paraId="0745FF7B" w14:textId="77777777" w:rsidR="00F16133" w:rsidRPr="00373470" w:rsidRDefault="00D65AB8" w:rsidP="00373441">
            <w:pPr>
              <w:pStyle w:val="TAL"/>
              <w:rPr>
                <w:lang w:eastAsia="ja-JP"/>
              </w:rPr>
            </w:pPr>
            <w:r>
              <w:rPr>
                <w:lang w:eastAsia="ja-JP"/>
              </w:rPr>
              <w:t>AT&amp;T</w:t>
            </w:r>
          </w:p>
        </w:tc>
        <w:tc>
          <w:tcPr>
            <w:tcW w:w="8169" w:type="dxa"/>
            <w:shd w:val="clear" w:color="auto" w:fill="auto"/>
          </w:tcPr>
          <w:p w14:paraId="2366D0C6" w14:textId="77777777" w:rsidR="00D65AB8" w:rsidRDefault="00D65AB8" w:rsidP="00CC235D">
            <w:pPr>
              <w:pStyle w:val="TAC"/>
              <w:jc w:val="left"/>
              <w:rPr>
                <w:lang w:eastAsia="ja-JP"/>
              </w:rPr>
            </w:pPr>
            <w:r>
              <w:rPr>
                <w:lang w:eastAsia="ja-JP"/>
              </w:rPr>
              <w:t xml:space="preserve">A per packet </w:t>
            </w:r>
            <w:r w:rsidR="00AD163B">
              <w:rPr>
                <w:lang w:eastAsia="ja-JP"/>
              </w:rPr>
              <w:t>label</w:t>
            </w:r>
            <w:r>
              <w:rPr>
                <w:lang w:eastAsia="ja-JP"/>
              </w:rPr>
              <w:t xml:space="preserve"> </w:t>
            </w:r>
            <w:r w:rsidR="00AD163B">
              <w:rPr>
                <w:lang w:eastAsia="ja-JP"/>
              </w:rPr>
              <w:t>is used that</w:t>
            </w:r>
            <w:r>
              <w:rPr>
                <w:lang w:eastAsia="ja-JP"/>
              </w:rPr>
              <w:t xml:space="preserve"> </w:t>
            </w:r>
            <w:r w:rsidR="002F707A">
              <w:rPr>
                <w:lang w:eastAsia="ja-JP"/>
              </w:rPr>
              <w:t>describes QoS needs of the packet</w:t>
            </w:r>
            <w:r w:rsidR="00AD163B">
              <w:rPr>
                <w:lang w:eastAsia="ja-JP"/>
              </w:rPr>
              <w:t xml:space="preserve"> in a non-access specific manner. The packet markings are </w:t>
            </w:r>
            <w:r w:rsidR="002D6790">
              <w:rPr>
                <w:lang w:eastAsia="ja-JP"/>
              </w:rPr>
              <w:t>industry standardized</w:t>
            </w:r>
            <w:r w:rsidR="00C6216B">
              <w:rPr>
                <w:lang w:eastAsia="ja-JP"/>
              </w:rPr>
              <w:t xml:space="preserve"> and are </w:t>
            </w:r>
            <w:r w:rsidR="00AD163B">
              <w:rPr>
                <w:lang w:eastAsia="ja-JP"/>
              </w:rPr>
              <w:t>carried in the packet header (</w:t>
            </w:r>
            <w:r w:rsidR="002D6790">
              <w:rPr>
                <w:lang w:eastAsia="ja-JP"/>
              </w:rPr>
              <w:t xml:space="preserve">as part of New </w:t>
            </w:r>
            <w:r w:rsidR="00AD163B">
              <w:rPr>
                <w:lang w:eastAsia="ja-JP"/>
              </w:rPr>
              <w:t xml:space="preserve">IP header </w:t>
            </w:r>
            <w:r w:rsidR="002D6790">
              <w:rPr>
                <w:lang w:eastAsia="ja-JP"/>
              </w:rPr>
              <w:t xml:space="preserve">field </w:t>
            </w:r>
            <w:r w:rsidR="00AD163B">
              <w:rPr>
                <w:lang w:eastAsia="ja-JP"/>
              </w:rPr>
              <w:t>or tunnel header</w:t>
            </w:r>
            <w:r w:rsidR="002D6790">
              <w:rPr>
                <w:lang w:eastAsia="ja-JP"/>
              </w:rPr>
              <w:t xml:space="preserve"> field is</w:t>
            </w:r>
            <w:r w:rsidR="00AD163B">
              <w:rPr>
                <w:lang w:eastAsia="ja-JP"/>
              </w:rPr>
              <w:t xml:space="preserve"> TBD) . In the RAN this per packet marking along with rules communicated over NG3 define RAN treatment of the packet</w:t>
            </w:r>
            <w:r w:rsidR="002D6790">
              <w:rPr>
                <w:lang w:eastAsia="ja-JP"/>
              </w:rPr>
              <w:t>. NG3 rules to an AN are not mandatory for QoS model to work and it is possible that certain access types do not get any NG3 QoS rules</w:t>
            </w:r>
            <w:r w:rsidR="00AD163B">
              <w:rPr>
                <w:lang w:eastAsia="ja-JP"/>
              </w:rPr>
              <w:t>. Reflective Q</w:t>
            </w:r>
            <w:r w:rsidR="002D6790">
              <w:rPr>
                <w:lang w:eastAsia="ja-JP"/>
              </w:rPr>
              <w:t xml:space="preserve">oS </w:t>
            </w:r>
            <w:r w:rsidR="00AD163B">
              <w:rPr>
                <w:lang w:eastAsia="ja-JP"/>
              </w:rPr>
              <w:t>uses packet marking in downlink to communicate to UE how UE should treat and mark packets in the uplink.</w:t>
            </w:r>
            <w:r w:rsidR="002D6790">
              <w:rPr>
                <w:lang w:eastAsia="ja-JP"/>
              </w:rPr>
              <w:t xml:space="preserve"> UE </w:t>
            </w:r>
            <w:r w:rsidR="00C6216B">
              <w:rPr>
                <w:lang w:eastAsia="ja-JP"/>
              </w:rPr>
              <w:t xml:space="preserve">uses </w:t>
            </w:r>
            <w:r w:rsidR="002D6790">
              <w:rPr>
                <w:lang w:eastAsia="ja-JP"/>
              </w:rPr>
              <w:t xml:space="preserve"> industry standard QoS packet labels </w:t>
            </w:r>
            <w:r w:rsidR="00C6216B">
              <w:rPr>
                <w:lang w:eastAsia="ja-JP"/>
              </w:rPr>
              <w:t xml:space="preserve">to indicate desired QoS level in </w:t>
            </w:r>
            <w:r w:rsidR="002D6790">
              <w:rPr>
                <w:lang w:eastAsia="ja-JP"/>
              </w:rPr>
              <w:t>UE initiated communications</w:t>
            </w:r>
            <w:r w:rsidR="00C6216B">
              <w:rPr>
                <w:lang w:eastAsia="ja-JP"/>
              </w:rPr>
              <w:t>.</w:t>
            </w:r>
          </w:p>
          <w:p w14:paraId="3A641386" w14:textId="77777777" w:rsidR="009351F6" w:rsidRDefault="009351F6" w:rsidP="00CC235D">
            <w:pPr>
              <w:pStyle w:val="TAC"/>
              <w:jc w:val="left"/>
              <w:rPr>
                <w:lang w:eastAsia="ja-JP"/>
              </w:rPr>
            </w:pPr>
          </w:p>
        </w:tc>
      </w:tr>
      <w:tr w:rsidR="00F16133" w:rsidRPr="0091669A" w14:paraId="40B40C5C" w14:textId="77777777" w:rsidTr="00373441">
        <w:tc>
          <w:tcPr>
            <w:tcW w:w="1668" w:type="dxa"/>
            <w:shd w:val="clear" w:color="auto" w:fill="auto"/>
          </w:tcPr>
          <w:p w14:paraId="3D36ACD5" w14:textId="77777777" w:rsidR="00F16133" w:rsidRDefault="00C0426A" w:rsidP="00373441">
            <w:pPr>
              <w:pStyle w:val="TAL"/>
              <w:rPr>
                <w:lang w:eastAsia="ja-JP"/>
              </w:rPr>
            </w:pPr>
            <w:r w:rsidRPr="00C0426A">
              <w:rPr>
                <w:rFonts w:eastAsia="SimSun"/>
                <w:lang w:eastAsia="zh-CN"/>
              </w:rPr>
              <w:t>Ericsson</w:t>
            </w:r>
          </w:p>
        </w:tc>
        <w:tc>
          <w:tcPr>
            <w:tcW w:w="8169" w:type="dxa"/>
            <w:shd w:val="clear" w:color="auto" w:fill="auto"/>
          </w:tcPr>
          <w:p w14:paraId="75912A5D" w14:textId="77777777" w:rsidR="00C0426A" w:rsidRPr="00426625" w:rsidRDefault="00B62477" w:rsidP="00B62477">
            <w:pPr>
              <w:pStyle w:val="TAC"/>
              <w:jc w:val="left"/>
              <w:rPr>
                <w:rFonts w:eastAsia="SimSun"/>
                <w:lang w:eastAsia="zh-CN"/>
              </w:rPr>
            </w:pPr>
            <w:r>
              <w:rPr>
                <w:rFonts w:eastAsia="SimSun"/>
                <w:lang w:eastAsia="zh-CN"/>
              </w:rPr>
              <w:t xml:space="preserve">1. </w:t>
            </w:r>
            <w:r w:rsidR="00C0426A" w:rsidRPr="00C0426A">
              <w:rPr>
                <w:rFonts w:eastAsia="SimSun"/>
                <w:lang w:eastAsia="zh-CN"/>
              </w:rPr>
              <w:t>U-plane marking is a pointer</w:t>
            </w:r>
            <w:r w:rsidR="00C0426A" w:rsidRPr="00C0426A">
              <w:t xml:space="preserve"> </w:t>
            </w:r>
            <w:r w:rsidR="00C0426A" w:rsidRPr="00C0426A">
              <w:rPr>
                <w:rFonts w:eastAsia="SimSun"/>
                <w:lang w:eastAsia="zh-CN"/>
              </w:rPr>
              <w:t xml:space="preserve">to QoS </w:t>
            </w:r>
            <w:r w:rsidR="00C0426A" w:rsidRPr="00B62477">
              <w:rPr>
                <w:rFonts w:eastAsia="SimSun"/>
                <w:lang w:eastAsia="zh-CN"/>
              </w:rPr>
              <w:t>parameters</w:t>
            </w:r>
            <w:r w:rsidR="00C0426A" w:rsidRPr="00D63446">
              <w:rPr>
                <w:rFonts w:eastAsia="SimSun"/>
                <w:lang w:eastAsia="zh-CN"/>
              </w:rPr>
              <w:t xml:space="preserve"> provided via C-plane signalling, and does not indicate a specific QoS handling</w:t>
            </w:r>
          </w:p>
          <w:p w14:paraId="5D131A75" w14:textId="77777777" w:rsidR="00C0426A" w:rsidRPr="00B62477" w:rsidRDefault="00B62477" w:rsidP="00B62477">
            <w:pPr>
              <w:pStyle w:val="TAC"/>
              <w:jc w:val="left"/>
              <w:rPr>
                <w:rFonts w:eastAsia="SimSun"/>
                <w:lang w:eastAsia="zh-CN"/>
              </w:rPr>
            </w:pPr>
            <w:r>
              <w:rPr>
                <w:rFonts w:eastAsia="SimSun"/>
                <w:lang w:eastAsia="zh-CN"/>
              </w:rPr>
              <w:t xml:space="preserve">2. </w:t>
            </w:r>
            <w:r w:rsidR="00C0426A" w:rsidRPr="00C0426A">
              <w:rPr>
                <w:rFonts w:eastAsia="SimSun"/>
                <w:lang w:eastAsia="zh-CN"/>
              </w:rPr>
              <w:t>RAN provides information to UE about which PDU flows that shall be sent on which radio bearer. No 1:1 relation b</w:t>
            </w:r>
            <w:r w:rsidR="00C0426A" w:rsidRPr="00163099">
              <w:rPr>
                <w:rFonts w:eastAsia="SimSun"/>
                <w:lang w:eastAsia="zh-CN"/>
              </w:rPr>
              <w:t>etween PDU flow and radio bearer</w:t>
            </w:r>
            <w:r w:rsidR="00C0426A" w:rsidRPr="00163099">
              <w:rPr>
                <w:rFonts w:eastAsia="SimSun"/>
                <w:lang w:eastAsia="zh-CN"/>
              </w:rPr>
              <w:br/>
              <w:t xml:space="preserve">In UL, UE </w:t>
            </w:r>
            <w:r w:rsidR="00C0426A" w:rsidRPr="00B62477">
              <w:rPr>
                <w:rFonts w:eastAsia="SimSun"/>
                <w:lang w:eastAsia="zh-CN"/>
              </w:rPr>
              <w:t xml:space="preserve">classifies packets with PDU flow ID (either based on provided filters or reflective mode indicator). The mapping between PDU flow ID and radio bearer is indicated to the UE from RAN (how is to be decided by RAN) </w:t>
            </w:r>
          </w:p>
          <w:p w14:paraId="40EAF144" w14:textId="77777777" w:rsidR="00C0426A" w:rsidRPr="00D63446" w:rsidRDefault="00B62477" w:rsidP="00B62477">
            <w:pPr>
              <w:pStyle w:val="TAC"/>
              <w:jc w:val="left"/>
              <w:rPr>
                <w:rFonts w:eastAsia="SimSun"/>
                <w:lang w:eastAsia="zh-CN"/>
              </w:rPr>
            </w:pPr>
            <w:r>
              <w:rPr>
                <w:rFonts w:eastAsia="SimSun"/>
                <w:lang w:eastAsia="zh-CN"/>
              </w:rPr>
              <w:t xml:space="preserve">3. </w:t>
            </w:r>
            <w:r w:rsidR="00C0426A" w:rsidRPr="00B62477">
              <w:rPr>
                <w:rFonts w:eastAsia="SimSun"/>
                <w:lang w:eastAsia="zh-CN"/>
              </w:rPr>
              <w:t>NG3: in the encapsulation header</w:t>
            </w:r>
            <w:r w:rsidR="00C0426A" w:rsidRPr="00B62477">
              <w:rPr>
                <w:rFonts w:eastAsia="SimSun"/>
                <w:lang w:eastAsia="zh-CN"/>
              </w:rPr>
              <w:br/>
            </w:r>
            <w:r w:rsidR="00C0426A" w:rsidRPr="00B62477">
              <w:rPr>
                <w:lang w:eastAsia="ja-JP"/>
              </w:rPr>
              <w:t>On Uu: How the PDU flow ID is mapped to Uu interface is a RAN WG decision</w:t>
            </w:r>
          </w:p>
          <w:p w14:paraId="103693B9" w14:textId="77777777" w:rsidR="00C0426A" w:rsidRPr="00C0426A" w:rsidRDefault="00B62477" w:rsidP="00B62477">
            <w:pPr>
              <w:pStyle w:val="TAC"/>
              <w:jc w:val="left"/>
              <w:rPr>
                <w:rFonts w:eastAsia="SimSun"/>
                <w:lang w:eastAsia="zh-CN"/>
              </w:rPr>
            </w:pPr>
            <w:r>
              <w:rPr>
                <w:rFonts w:eastAsia="SimSun"/>
                <w:lang w:eastAsia="zh-CN"/>
              </w:rPr>
              <w:t xml:space="preserve">4. </w:t>
            </w:r>
            <w:r w:rsidR="00C0426A" w:rsidRPr="00426625">
              <w:rPr>
                <w:rFonts w:eastAsia="SimSun"/>
                <w:lang w:eastAsia="zh-CN"/>
              </w:rPr>
              <w:t>Yes. Both DL and UL (classification in UL by filters provided from CN_CP to UE or reflective mode indicator</w:t>
            </w:r>
            <w:r w:rsidR="00C0426A" w:rsidRPr="00C0426A">
              <w:rPr>
                <w:rFonts w:eastAsia="SimSun"/>
                <w:lang w:eastAsia="zh-CN"/>
              </w:rPr>
              <w:t>)</w:t>
            </w:r>
          </w:p>
          <w:p w14:paraId="18CDE7C4" w14:textId="77777777" w:rsidR="00C0426A" w:rsidRPr="00D63446" w:rsidRDefault="00B62477" w:rsidP="00B62477">
            <w:pPr>
              <w:pStyle w:val="TAC"/>
              <w:jc w:val="left"/>
              <w:rPr>
                <w:rFonts w:eastAsia="SimSun"/>
                <w:lang w:eastAsia="zh-CN"/>
              </w:rPr>
            </w:pPr>
            <w:r>
              <w:rPr>
                <w:rFonts w:eastAsia="SimSun"/>
                <w:lang w:eastAsia="zh-CN"/>
              </w:rPr>
              <w:t xml:space="preserve">5. </w:t>
            </w:r>
            <w:r w:rsidR="00C0426A" w:rsidRPr="00B62477">
              <w:rPr>
                <w:rFonts w:eastAsia="SimSun"/>
                <w:lang w:eastAsia="zh-CN"/>
              </w:rPr>
              <w:t>Reflective mode is a complement to filters. It is FFS if no UL filters provided shall be an indication that reflective mode shall be used for the PDU flow, or if reflective mode shall always be explicitly indicated by CN_CP.</w:t>
            </w:r>
          </w:p>
          <w:p w14:paraId="2E410F97" w14:textId="77777777" w:rsidR="00F16133" w:rsidRDefault="00B62477" w:rsidP="00C0426A">
            <w:pPr>
              <w:pStyle w:val="TAC"/>
              <w:jc w:val="left"/>
              <w:rPr>
                <w:rFonts w:eastAsia="SimSun"/>
                <w:lang w:eastAsia="zh-CN"/>
              </w:rPr>
            </w:pPr>
            <w:r>
              <w:rPr>
                <w:rFonts w:eastAsia="SimSun"/>
                <w:lang w:eastAsia="zh-CN"/>
              </w:rPr>
              <w:t xml:space="preserve">6. </w:t>
            </w:r>
            <w:r w:rsidR="00C0426A" w:rsidRPr="00426625">
              <w:rPr>
                <w:rFonts w:eastAsia="SimSun"/>
                <w:lang w:eastAsia="zh-CN"/>
              </w:rPr>
              <w:t>A separate discussion about which QoS parameters that shall be authorized per flow is needed. This consolidation paper should focus on how the QoS i</w:t>
            </w:r>
            <w:r w:rsidR="00C0426A" w:rsidRPr="00B62477">
              <w:rPr>
                <w:rFonts w:eastAsia="SimSun"/>
                <w:lang w:eastAsia="zh-CN"/>
              </w:rPr>
              <w:t xml:space="preserve">nformation is distributed in the network, not which parameters that </w:t>
            </w:r>
            <w:r w:rsidR="00DD5140" w:rsidRPr="00D63446">
              <w:rPr>
                <w:rFonts w:eastAsia="SimSun"/>
                <w:lang w:eastAsia="zh-CN"/>
              </w:rPr>
              <w:t xml:space="preserve">are </w:t>
            </w:r>
            <w:r w:rsidR="00C0426A" w:rsidRPr="00D63446">
              <w:rPr>
                <w:rFonts w:eastAsia="SimSun"/>
                <w:lang w:eastAsia="zh-CN"/>
              </w:rPr>
              <w:t xml:space="preserve">used to indicate the treatment of packets. Ericsson view is that QoS parameters are sent as control signalling per </w:t>
            </w:r>
            <w:r w:rsidR="00DD5140" w:rsidRPr="00B256E4">
              <w:rPr>
                <w:rFonts w:eastAsia="SimSun"/>
                <w:lang w:eastAsia="zh-CN"/>
              </w:rPr>
              <w:t xml:space="preserve">PDU session </w:t>
            </w:r>
            <w:r w:rsidR="00DD5140" w:rsidRPr="00D63446">
              <w:rPr>
                <w:rFonts w:eastAsia="SimSun"/>
                <w:lang w:eastAsia="zh-CN"/>
              </w:rPr>
              <w:t xml:space="preserve">and per </w:t>
            </w:r>
            <w:r w:rsidR="00C0426A" w:rsidRPr="00D63446">
              <w:rPr>
                <w:rFonts w:eastAsia="SimSun"/>
                <w:lang w:eastAsia="zh-CN"/>
              </w:rPr>
              <w:t>PDU flow ID, and not included in the U-plane marking.</w:t>
            </w:r>
          </w:p>
          <w:p w14:paraId="10FFCEFA" w14:textId="77777777" w:rsidR="009351F6" w:rsidRDefault="009351F6" w:rsidP="00C0426A">
            <w:pPr>
              <w:pStyle w:val="TAC"/>
              <w:jc w:val="left"/>
              <w:rPr>
                <w:lang w:eastAsia="ja-JP"/>
              </w:rPr>
            </w:pPr>
          </w:p>
        </w:tc>
      </w:tr>
      <w:tr w:rsidR="00832A34" w:rsidRPr="0091669A" w14:paraId="7C301F4C" w14:textId="77777777" w:rsidTr="00373441">
        <w:tc>
          <w:tcPr>
            <w:tcW w:w="1668" w:type="dxa"/>
            <w:shd w:val="clear" w:color="auto" w:fill="auto"/>
          </w:tcPr>
          <w:p w14:paraId="564B0075" w14:textId="77777777" w:rsidR="00832A34" w:rsidRPr="00C57940" w:rsidRDefault="00535ACE" w:rsidP="00373441">
            <w:pPr>
              <w:pStyle w:val="TAL"/>
              <w:rPr>
                <w:rFonts w:eastAsia="Malgun Gothic"/>
                <w:lang w:eastAsia="ko-KR"/>
              </w:rPr>
            </w:pPr>
            <w:r w:rsidRPr="00C81750">
              <w:rPr>
                <w:rFonts w:eastAsia="Malgun Gothic" w:hint="eastAsia"/>
                <w:lang w:eastAsia="ko-KR"/>
              </w:rPr>
              <w:t>ETRI</w:t>
            </w:r>
          </w:p>
        </w:tc>
        <w:tc>
          <w:tcPr>
            <w:tcW w:w="8169" w:type="dxa"/>
            <w:shd w:val="clear" w:color="auto" w:fill="auto"/>
          </w:tcPr>
          <w:p w14:paraId="165D7CF2" w14:textId="77777777" w:rsidR="00535ACE" w:rsidRDefault="00E166F1" w:rsidP="004817FD">
            <w:pPr>
              <w:pStyle w:val="TAC"/>
              <w:jc w:val="left"/>
              <w:rPr>
                <w:rFonts w:eastAsia="Malgun Gothic"/>
                <w:lang w:eastAsia="ko-KR"/>
              </w:rPr>
            </w:pPr>
            <w:r>
              <w:rPr>
                <w:rFonts w:eastAsia="Malgun Gothic"/>
                <w:lang w:eastAsia="ko-KR"/>
              </w:rPr>
              <w:t xml:space="preserve">1. The </w:t>
            </w:r>
            <w:r w:rsidR="00535ACE" w:rsidRPr="00535ACE">
              <w:rPr>
                <w:rFonts w:eastAsia="Malgun Gothic"/>
                <w:lang w:eastAsia="ko-KR"/>
              </w:rPr>
              <w:t>U-plane marking indicates a number mapped to QoS rules</w:t>
            </w:r>
            <w:r w:rsidR="00535ACE">
              <w:rPr>
                <w:rFonts w:eastAsia="Malgun Gothic"/>
                <w:lang w:eastAsia="ko-KR"/>
              </w:rPr>
              <w:t>.</w:t>
            </w:r>
          </w:p>
          <w:p w14:paraId="1B8F0DBC" w14:textId="77777777" w:rsidR="00EE6F60" w:rsidRDefault="00535ACE" w:rsidP="00535ACE">
            <w:pPr>
              <w:pStyle w:val="TAC"/>
              <w:jc w:val="left"/>
              <w:rPr>
                <w:rFonts w:eastAsia="Malgun Gothic"/>
                <w:lang w:eastAsia="ko-KR"/>
              </w:rPr>
            </w:pPr>
            <w:r>
              <w:rPr>
                <w:rFonts w:eastAsia="Malgun Gothic"/>
                <w:lang w:eastAsia="ko-KR"/>
              </w:rPr>
              <w:t>2~3. The same U-plane marking is used on both NG3 and Uu but it is carried in encapsulation header on NG3.</w:t>
            </w:r>
          </w:p>
          <w:p w14:paraId="5A0E9327" w14:textId="77777777" w:rsidR="00E166F1" w:rsidRPr="00C81750" w:rsidRDefault="00E166F1" w:rsidP="00E166F1">
            <w:pPr>
              <w:pStyle w:val="TAC"/>
              <w:jc w:val="left"/>
              <w:rPr>
                <w:rFonts w:eastAsia="Malgun Gothic"/>
                <w:lang w:eastAsia="ko-KR"/>
              </w:rPr>
            </w:pPr>
            <w:r>
              <w:rPr>
                <w:rFonts w:eastAsia="Malgun Gothic"/>
                <w:lang w:eastAsia="ko-KR"/>
              </w:rPr>
              <w:t>4. The U-plane marking is used in both DL and UL.</w:t>
            </w:r>
          </w:p>
        </w:tc>
      </w:tr>
      <w:tr w:rsidR="00832A34" w:rsidRPr="0091669A" w14:paraId="4ED2BACC" w14:textId="77777777" w:rsidTr="00E15453">
        <w:tc>
          <w:tcPr>
            <w:tcW w:w="1668" w:type="dxa"/>
            <w:shd w:val="clear" w:color="auto" w:fill="auto"/>
          </w:tcPr>
          <w:p w14:paraId="5D2DA889" w14:textId="77777777" w:rsidR="00832A34" w:rsidRDefault="007D5D83" w:rsidP="00E15453">
            <w:pPr>
              <w:pStyle w:val="TAL"/>
              <w:rPr>
                <w:lang w:eastAsia="ja-JP"/>
              </w:rPr>
            </w:pPr>
            <w:r>
              <w:rPr>
                <w:lang w:eastAsia="ja-JP"/>
              </w:rPr>
              <w:lastRenderedPageBreak/>
              <w:tab/>
            </w:r>
            <w:r w:rsidRPr="00E15453">
              <w:rPr>
                <w:rFonts w:eastAsia="Malgun Gothic"/>
                <w:lang w:eastAsia="ko-KR"/>
              </w:rPr>
              <w:t>Nokia</w:t>
            </w:r>
          </w:p>
        </w:tc>
        <w:tc>
          <w:tcPr>
            <w:tcW w:w="8169" w:type="dxa"/>
            <w:shd w:val="clear" w:color="auto" w:fill="auto"/>
          </w:tcPr>
          <w:p w14:paraId="3BA76869" w14:textId="77777777" w:rsidR="007D5D83" w:rsidRDefault="00C57940" w:rsidP="00C57940">
            <w:pPr>
              <w:pStyle w:val="TAC"/>
              <w:jc w:val="left"/>
              <w:rPr>
                <w:lang w:eastAsia="ja-JP"/>
              </w:rPr>
            </w:pPr>
            <w:r>
              <w:rPr>
                <w:lang w:eastAsia="ja-JP"/>
              </w:rPr>
              <w:t xml:space="preserve">1. </w:t>
            </w:r>
            <w:r w:rsidR="007D5D83">
              <w:rPr>
                <w:lang w:eastAsia="ja-JP"/>
              </w:rPr>
              <w:t>U-plane marking is a pointer to QoS paremeters provided via C-plane signalling (this is the FII). Corresponding QoS policies are provided via C-plane signalling.</w:t>
            </w:r>
          </w:p>
          <w:p w14:paraId="205D596A" w14:textId="65E6297E" w:rsidR="007D5D83" w:rsidRDefault="00C57940" w:rsidP="00C57940">
            <w:pPr>
              <w:pStyle w:val="TAC"/>
              <w:jc w:val="left"/>
              <w:rPr>
                <w:lang w:eastAsia="ja-JP"/>
              </w:rPr>
            </w:pPr>
            <w:r>
              <w:rPr>
                <w:lang w:eastAsia="ja-JP"/>
              </w:rPr>
              <w:t xml:space="preserve">2. </w:t>
            </w:r>
            <w:r w:rsidR="007D5D83">
              <w:rPr>
                <w:lang w:eastAsia="ja-JP"/>
              </w:rPr>
              <w:t>FII is used over NG3. FPL</w:t>
            </w:r>
            <w:r w:rsidR="00D81321">
              <w:rPr>
                <w:lang w:eastAsia="ja-JP"/>
              </w:rPr>
              <w:t>(2.3)</w:t>
            </w:r>
            <w:r w:rsidR="007D5D83">
              <w:rPr>
                <w:lang w:eastAsia="ja-JP"/>
              </w:rPr>
              <w:t xml:space="preserve"> is used over Uu.</w:t>
            </w:r>
          </w:p>
          <w:p w14:paraId="383C061C" w14:textId="77777777" w:rsidR="007D5D83" w:rsidRDefault="00C57940" w:rsidP="00C57940">
            <w:pPr>
              <w:pStyle w:val="TAC"/>
              <w:jc w:val="left"/>
              <w:rPr>
                <w:lang w:eastAsia="ja-JP"/>
              </w:rPr>
            </w:pPr>
            <w:r>
              <w:rPr>
                <w:lang w:eastAsia="ja-JP"/>
              </w:rPr>
              <w:t xml:space="preserve">3. </w:t>
            </w:r>
            <w:r w:rsidR="007D5D83">
              <w:rPr>
                <w:lang w:eastAsia="ja-JP"/>
              </w:rPr>
              <w:t>Encapsulation header over NG3, RAN protocol stack header over Uu.</w:t>
            </w:r>
          </w:p>
          <w:p w14:paraId="71C32866" w14:textId="77777777" w:rsidR="007D5D83" w:rsidRDefault="00C57940" w:rsidP="00C57940">
            <w:pPr>
              <w:pStyle w:val="TAC"/>
              <w:jc w:val="left"/>
              <w:rPr>
                <w:lang w:eastAsia="ja-JP"/>
              </w:rPr>
            </w:pPr>
            <w:r>
              <w:rPr>
                <w:lang w:eastAsia="ja-JP"/>
              </w:rPr>
              <w:t xml:space="preserve">4. </w:t>
            </w:r>
            <w:r w:rsidR="007D5D83">
              <w:rPr>
                <w:lang w:eastAsia="ja-JP"/>
              </w:rPr>
              <w:t xml:space="preserve">Mainly marking over DL is assumed, For UL QoS, when packet marking is inserted for reflective QoS, marking over UL can be supported as well. </w:t>
            </w:r>
            <w:r w:rsidR="007D5D83">
              <w:t>The only reason to have the UE to mirror the marking in UL is to let the network know that the UE is aware of the expected QoS behaviour. Network should accept UL marking which is coherent with the DL marking it has done for the same flow.</w:t>
            </w:r>
          </w:p>
          <w:p w14:paraId="66F1D527" w14:textId="77777777" w:rsidR="007D5D83" w:rsidRDefault="00C57940" w:rsidP="00C57940">
            <w:pPr>
              <w:pStyle w:val="TAC"/>
              <w:jc w:val="left"/>
              <w:rPr>
                <w:lang w:eastAsia="ja-JP"/>
              </w:rPr>
            </w:pPr>
            <w:r>
              <w:rPr>
                <w:lang w:eastAsia="ja-JP"/>
              </w:rPr>
              <w:t xml:space="preserve">5. </w:t>
            </w:r>
            <w:r w:rsidR="007D5D83">
              <w:rPr>
                <w:lang w:eastAsia="ja-JP"/>
              </w:rPr>
              <w:t>UE maps the QoS used for DL traffic in the UL direction. Reflective QoS helps guide the action taken by the UE. Snippet from the TR:</w:t>
            </w:r>
          </w:p>
          <w:p w14:paraId="668B1BFF" w14:textId="49D2C507" w:rsidR="007D5D83" w:rsidRPr="001A7278" w:rsidRDefault="007D5D83" w:rsidP="007D5D83">
            <w:r w:rsidRPr="001A7278">
              <w:t>The Flow Priority Level (FPL</w:t>
            </w:r>
            <w:r w:rsidR="00D81321">
              <w:t>(2.3)</w:t>
            </w:r>
            <w:r w:rsidRPr="001A7278">
              <w:t>) that is sent to the UE is determined by the RAN based on local policies based on the FII. The UE may use the downlink FPL</w:t>
            </w:r>
            <w:r w:rsidR="00D81321">
              <w:t>(2.3)</w:t>
            </w:r>
            <w:r w:rsidRPr="001A7278">
              <w:t xml:space="preserve"> to determine QoS for the corresponding uplink traffic, and may also use it to determine the QoS on the link towards a Remote UE when the UE is acting as a UE-to-Network Relay</w:t>
            </w:r>
          </w:p>
          <w:p w14:paraId="01BDF5E2" w14:textId="77777777" w:rsidR="007D5D83" w:rsidRDefault="00C57940" w:rsidP="00C57940">
            <w:pPr>
              <w:pStyle w:val="TAC"/>
              <w:jc w:val="left"/>
              <w:rPr>
                <w:lang w:eastAsia="ja-JP"/>
              </w:rPr>
            </w:pPr>
            <w:r>
              <w:rPr>
                <w:lang w:eastAsia="ja-JP"/>
              </w:rPr>
              <w:t xml:space="preserve">6. </w:t>
            </w:r>
            <w:r w:rsidR="007D5D83">
              <w:rPr>
                <w:lang w:eastAsia="ja-JP"/>
              </w:rPr>
              <w:t xml:space="preserve">We foresee the need for a parameter similar to ARP. We believe that </w:t>
            </w:r>
            <w:r w:rsidR="007D5D83">
              <w:t>PDPI (Packet Discard Priority Indicator) does not make sense (i.e. cannot be defined) for most traffic (e.g., OTT or critical applications)</w:t>
            </w:r>
            <w:r w:rsidR="007D5D83">
              <w:rPr>
                <w:lang w:eastAsia="ja-JP"/>
              </w:rPr>
              <w:t xml:space="preserve">. </w:t>
            </w:r>
            <w:r w:rsidR="007D5D83">
              <w:t>We also believe that the discard precedence is not useful for any TCP/QUIC traffic. UDP packets should not be discarded at all except malware but that should be handled by the security mechanisms.</w:t>
            </w:r>
          </w:p>
          <w:p w14:paraId="6F8E9652" w14:textId="77777777" w:rsidR="007D5D83" w:rsidRDefault="007D5D83" w:rsidP="00C57940">
            <w:pPr>
              <w:pStyle w:val="TAC"/>
              <w:ind w:left="720"/>
              <w:jc w:val="left"/>
              <w:rPr>
                <w:lang w:eastAsia="ja-JP"/>
              </w:rPr>
            </w:pPr>
          </w:p>
          <w:p w14:paraId="4C29C2F9" w14:textId="77777777" w:rsidR="00832A34" w:rsidRDefault="007D5D83" w:rsidP="007D5D83">
            <w:pPr>
              <w:pStyle w:val="TAC"/>
              <w:jc w:val="left"/>
              <w:rPr>
                <w:lang w:eastAsia="ja-JP"/>
              </w:rPr>
            </w:pPr>
            <w:r>
              <w:rPr>
                <w:lang w:eastAsia="ja-JP"/>
              </w:rPr>
              <w:t>We also believe that the QoS parameters are sent as control signalling per PDU session and it doesn’t have to be included in the U-plane marking.</w:t>
            </w:r>
          </w:p>
          <w:p w14:paraId="7929ACAF" w14:textId="77777777" w:rsidR="00E15453" w:rsidRDefault="00E15453" w:rsidP="007D5D83">
            <w:pPr>
              <w:pStyle w:val="TAC"/>
              <w:jc w:val="left"/>
              <w:rPr>
                <w:lang w:eastAsia="ja-JP"/>
              </w:rPr>
            </w:pPr>
          </w:p>
        </w:tc>
      </w:tr>
      <w:tr w:rsidR="00F306C9" w:rsidRPr="0091669A" w14:paraId="283393B5" w14:textId="77777777" w:rsidTr="00373441">
        <w:tc>
          <w:tcPr>
            <w:tcW w:w="1668" w:type="dxa"/>
            <w:shd w:val="clear" w:color="auto" w:fill="auto"/>
          </w:tcPr>
          <w:p w14:paraId="0554FC74" w14:textId="77777777" w:rsidR="00F306C9" w:rsidRDefault="00381703" w:rsidP="00373441">
            <w:pPr>
              <w:pStyle w:val="TAL"/>
              <w:rPr>
                <w:lang w:eastAsia="ja-JP"/>
              </w:rPr>
            </w:pPr>
            <w:r>
              <w:rPr>
                <w:rFonts w:eastAsia="SimSun" w:hint="eastAsia"/>
                <w:lang w:eastAsia="zh-CN"/>
              </w:rPr>
              <w:t>ZTE</w:t>
            </w:r>
          </w:p>
        </w:tc>
        <w:tc>
          <w:tcPr>
            <w:tcW w:w="8169" w:type="dxa"/>
            <w:shd w:val="clear" w:color="auto" w:fill="auto"/>
          </w:tcPr>
          <w:p w14:paraId="2865A78A" w14:textId="77777777" w:rsidR="00381703" w:rsidRDefault="00381703" w:rsidP="00381703">
            <w:pPr>
              <w:pStyle w:val="TAC"/>
              <w:jc w:val="left"/>
              <w:rPr>
                <w:rFonts w:eastAsia="SimSun"/>
                <w:lang w:eastAsia="zh-CN"/>
              </w:rPr>
            </w:pPr>
            <w:r>
              <w:rPr>
                <w:rFonts w:eastAsia="SimSun" w:hint="eastAsia"/>
                <w:lang w:eastAsia="zh-CN"/>
              </w:rPr>
              <w:t>Same view as Ericsson on 1) 2) 3) 4) and 5).</w:t>
            </w:r>
          </w:p>
          <w:p w14:paraId="5ED911DA" w14:textId="77777777" w:rsidR="00F306C9" w:rsidRDefault="00381703" w:rsidP="00381703">
            <w:pPr>
              <w:pStyle w:val="TAC"/>
              <w:jc w:val="left"/>
              <w:rPr>
                <w:rFonts w:eastAsia="SimSun"/>
                <w:lang w:eastAsia="zh-CN"/>
              </w:rPr>
            </w:pPr>
            <w:r>
              <w:rPr>
                <w:rFonts w:eastAsia="SimSun" w:hint="eastAsia"/>
                <w:lang w:eastAsia="zh-CN"/>
              </w:rPr>
              <w:t xml:space="preserve">In addition, a </w:t>
            </w:r>
            <w:r>
              <w:rPr>
                <w:rFonts w:eastAsia="SimSun"/>
                <w:lang w:eastAsia="zh-CN"/>
              </w:rPr>
              <w:t>default</w:t>
            </w:r>
            <w:r>
              <w:rPr>
                <w:rFonts w:eastAsia="SimSun" w:hint="eastAsia"/>
                <w:lang w:eastAsia="zh-CN"/>
              </w:rPr>
              <w:t xml:space="preserve"> QoS ID is sent to UE via NG1 </w:t>
            </w:r>
            <w:r>
              <w:rPr>
                <w:rFonts w:eastAsia="SimSun"/>
                <w:lang w:eastAsia="zh-CN"/>
              </w:rPr>
              <w:t>signalling</w:t>
            </w:r>
            <w:r>
              <w:rPr>
                <w:rFonts w:eastAsia="SimSun" w:hint="eastAsia"/>
                <w:lang w:eastAsia="zh-CN"/>
              </w:rPr>
              <w:t>. The UE uses default QoS ID for those packets which can</w:t>
            </w:r>
            <w:r>
              <w:rPr>
                <w:rFonts w:eastAsia="SimSun"/>
                <w:lang w:eastAsia="zh-CN"/>
              </w:rPr>
              <w:t>’</w:t>
            </w:r>
            <w:r>
              <w:rPr>
                <w:rFonts w:eastAsia="SimSun" w:hint="eastAsia"/>
                <w:lang w:eastAsia="zh-CN"/>
              </w:rPr>
              <w:t>t use any QoS ID associated with UL packet descriptors or reflective QoS indicator.</w:t>
            </w:r>
          </w:p>
          <w:p w14:paraId="488EC54A" w14:textId="77777777" w:rsidR="00381703" w:rsidRDefault="00381703" w:rsidP="00381703">
            <w:pPr>
              <w:pStyle w:val="TAC"/>
              <w:jc w:val="left"/>
              <w:rPr>
                <w:lang w:eastAsia="ja-JP"/>
              </w:rPr>
            </w:pPr>
          </w:p>
        </w:tc>
      </w:tr>
      <w:tr w:rsidR="00F306C9" w:rsidRPr="0091669A" w14:paraId="7F539FFE" w14:textId="77777777" w:rsidTr="00373441">
        <w:tc>
          <w:tcPr>
            <w:tcW w:w="1668" w:type="dxa"/>
            <w:shd w:val="clear" w:color="auto" w:fill="auto"/>
          </w:tcPr>
          <w:p w14:paraId="5DB648D7" w14:textId="77777777" w:rsidR="00F306C9" w:rsidRDefault="00381703" w:rsidP="00373441">
            <w:pPr>
              <w:pStyle w:val="TAL"/>
              <w:rPr>
                <w:lang w:eastAsia="ja-JP"/>
              </w:rPr>
            </w:pPr>
            <w:r w:rsidRPr="008E2D99">
              <w:rPr>
                <w:rFonts w:eastAsia="SimSun" w:hint="eastAsia"/>
                <w:lang w:eastAsia="zh-CN"/>
              </w:rPr>
              <w:t>CMCC</w:t>
            </w:r>
          </w:p>
        </w:tc>
        <w:tc>
          <w:tcPr>
            <w:tcW w:w="8169" w:type="dxa"/>
            <w:shd w:val="clear" w:color="auto" w:fill="auto"/>
          </w:tcPr>
          <w:p w14:paraId="351541E3" w14:textId="77777777" w:rsidR="00381703" w:rsidRDefault="00381703" w:rsidP="00381703">
            <w:pPr>
              <w:pStyle w:val="TAC"/>
              <w:jc w:val="left"/>
              <w:rPr>
                <w:rFonts w:eastAsia="SimSun"/>
                <w:lang w:eastAsia="zh-CN"/>
              </w:rPr>
            </w:pPr>
            <w:r>
              <w:rPr>
                <w:rFonts w:eastAsia="SimSun"/>
                <w:lang w:eastAsia="zh-CN"/>
              </w:rPr>
              <w:t xml:space="preserve">1. U-plane marking is an indicator for QoS handling, and the marking itself could reflect specific QoS handling. </w:t>
            </w:r>
          </w:p>
          <w:p w14:paraId="0B8D7CE2" w14:textId="77777777" w:rsidR="00381703" w:rsidRDefault="00381703" w:rsidP="00381703">
            <w:pPr>
              <w:pStyle w:val="TAC"/>
              <w:jc w:val="left"/>
              <w:rPr>
                <w:rFonts w:eastAsia="SimSun"/>
                <w:lang w:eastAsia="zh-CN"/>
              </w:rPr>
            </w:pPr>
            <w:r>
              <w:rPr>
                <w:rFonts w:eastAsia="SimSun"/>
                <w:lang w:eastAsia="zh-CN"/>
              </w:rPr>
              <w:t>2. Flow mark is transferred over N3.</w:t>
            </w:r>
            <w:r>
              <w:rPr>
                <w:lang w:eastAsia="ja-JP"/>
              </w:rPr>
              <w:t>How it is transmitted over Uu is FFS.</w:t>
            </w:r>
          </w:p>
          <w:p w14:paraId="4DFC8E4B" w14:textId="77777777" w:rsidR="00381703" w:rsidRDefault="00381703" w:rsidP="00381703">
            <w:pPr>
              <w:pStyle w:val="TAC"/>
              <w:jc w:val="left"/>
              <w:rPr>
                <w:rFonts w:eastAsia="SimSun"/>
                <w:lang w:eastAsia="zh-CN"/>
              </w:rPr>
            </w:pPr>
            <w:r>
              <w:rPr>
                <w:rFonts w:eastAsia="SimSun"/>
                <w:lang w:eastAsia="zh-CN"/>
              </w:rPr>
              <w:t xml:space="preserve">3. </w:t>
            </w:r>
            <w:r w:rsidRPr="00BC248D">
              <w:rPr>
                <w:rFonts w:eastAsia="SimSun"/>
                <w:lang w:eastAsia="zh-CN"/>
              </w:rPr>
              <w:t xml:space="preserve">NG3: </w:t>
            </w:r>
            <w:r>
              <w:rPr>
                <w:rFonts w:eastAsia="SimSun"/>
                <w:lang w:eastAsia="zh-CN"/>
              </w:rPr>
              <w:t xml:space="preserve">the mark is included </w:t>
            </w:r>
            <w:r w:rsidRPr="00BC248D">
              <w:rPr>
                <w:rFonts w:eastAsia="SimSun"/>
                <w:lang w:eastAsia="zh-CN"/>
              </w:rPr>
              <w:t>in the encapsulation header</w:t>
            </w:r>
            <w:r>
              <w:rPr>
                <w:rFonts w:eastAsia="SimSun"/>
                <w:lang w:eastAsia="zh-CN"/>
              </w:rPr>
              <w:t xml:space="preserve"> in case user plane tunnel is used. If no user plane tunnel is used, the mark could be included in the e2e IP header. This is related with SM UP model discussion.</w:t>
            </w:r>
          </w:p>
          <w:p w14:paraId="6CEBA2D1" w14:textId="77777777" w:rsidR="00381703" w:rsidRPr="00E36F38" w:rsidRDefault="00381703" w:rsidP="00381703">
            <w:pPr>
              <w:pStyle w:val="TAC"/>
              <w:jc w:val="left"/>
              <w:rPr>
                <w:rFonts w:eastAsia="SimSun"/>
                <w:lang w:eastAsia="zh-CN"/>
              </w:rPr>
            </w:pPr>
            <w:r>
              <w:rPr>
                <w:lang w:eastAsia="ja-JP"/>
              </w:rPr>
              <w:t>4. U-plane marking is required in both DL and UL. And if no u-plane marking in the traffic, the QoS handing is performed based on default QoS parameter(Pre-defined or delivered via C-plane signalling at Session establishment)</w:t>
            </w:r>
          </w:p>
          <w:p w14:paraId="26D22862" w14:textId="77777777" w:rsidR="00381703" w:rsidRPr="00E36F38" w:rsidRDefault="00381703" w:rsidP="00381703">
            <w:pPr>
              <w:pStyle w:val="TAC"/>
              <w:jc w:val="left"/>
              <w:rPr>
                <w:rFonts w:eastAsia="SimSun"/>
                <w:lang w:eastAsia="zh-CN"/>
              </w:rPr>
            </w:pPr>
            <w:r>
              <w:rPr>
                <w:lang w:eastAsia="ja-JP"/>
              </w:rPr>
              <w:t>5. FFS</w:t>
            </w:r>
          </w:p>
          <w:p w14:paraId="67640633" w14:textId="77777777" w:rsidR="00381703" w:rsidRPr="00E36F38" w:rsidRDefault="00381703" w:rsidP="00381703">
            <w:pPr>
              <w:pStyle w:val="TAC"/>
              <w:jc w:val="left"/>
              <w:rPr>
                <w:rFonts w:eastAsia="SimSun"/>
                <w:lang w:eastAsia="zh-CN"/>
              </w:rPr>
            </w:pPr>
            <w:r>
              <w:rPr>
                <w:lang w:eastAsia="ja-JP"/>
              </w:rPr>
              <w:t>6. PDPI and FPI is two distinct marking. And how to define and use PDPI is FFS.</w:t>
            </w:r>
          </w:p>
          <w:p w14:paraId="034EC120" w14:textId="77777777" w:rsidR="00F306C9" w:rsidRDefault="00F306C9" w:rsidP="00373441">
            <w:pPr>
              <w:pStyle w:val="TAC"/>
              <w:jc w:val="left"/>
              <w:rPr>
                <w:lang w:eastAsia="ja-JP"/>
              </w:rPr>
            </w:pPr>
          </w:p>
        </w:tc>
      </w:tr>
      <w:tr w:rsidR="00832A34" w:rsidRPr="0091669A" w14:paraId="7EBD8D8D" w14:textId="77777777" w:rsidTr="00373441">
        <w:tc>
          <w:tcPr>
            <w:tcW w:w="1668" w:type="dxa"/>
            <w:shd w:val="clear" w:color="auto" w:fill="auto"/>
          </w:tcPr>
          <w:p w14:paraId="462DDC65" w14:textId="77777777" w:rsidR="00832A34" w:rsidRDefault="002868D4" w:rsidP="00373441">
            <w:pPr>
              <w:pStyle w:val="TAL"/>
              <w:rPr>
                <w:lang w:eastAsia="ja-JP"/>
              </w:rPr>
            </w:pPr>
            <w:r>
              <w:rPr>
                <w:lang w:eastAsia="ja-JP"/>
              </w:rPr>
              <w:t>Qualcomm</w:t>
            </w:r>
          </w:p>
        </w:tc>
        <w:tc>
          <w:tcPr>
            <w:tcW w:w="8169" w:type="dxa"/>
            <w:shd w:val="clear" w:color="auto" w:fill="auto"/>
          </w:tcPr>
          <w:p w14:paraId="686CE8AE" w14:textId="5A78ABE7" w:rsidR="00832A34" w:rsidRDefault="002868D4" w:rsidP="00373441">
            <w:pPr>
              <w:pStyle w:val="TAC"/>
              <w:jc w:val="left"/>
              <w:rPr>
                <w:lang w:eastAsia="ja-JP"/>
              </w:rPr>
            </w:pPr>
            <w:r>
              <w:rPr>
                <w:lang w:eastAsia="ja-JP"/>
              </w:rPr>
              <w:t xml:space="preserve">1. U-plane </w:t>
            </w:r>
            <w:r w:rsidR="000D4CD1">
              <w:rPr>
                <w:lang w:eastAsia="ja-JP"/>
              </w:rPr>
              <w:t xml:space="preserve">QoS </w:t>
            </w:r>
            <w:r>
              <w:rPr>
                <w:lang w:eastAsia="ja-JP"/>
              </w:rPr>
              <w:t>marking in UL and DL is per-flow and transmitted between UP Functions in the core and over NG3</w:t>
            </w:r>
            <w:r w:rsidR="00986FEB">
              <w:rPr>
                <w:lang w:eastAsia="ja-JP"/>
              </w:rPr>
              <w:t xml:space="preserve">. </w:t>
            </w:r>
            <w:r w:rsidR="007B6D63">
              <w:rPr>
                <w:lang w:eastAsia="ja-JP"/>
              </w:rPr>
              <w:t xml:space="preserve">QoS marking </w:t>
            </w:r>
            <w:r w:rsidR="000D4CD1">
              <w:rPr>
                <w:lang w:eastAsia="ja-JP"/>
              </w:rPr>
              <w:t xml:space="preserve">contains two parts: a “pointer” that </w:t>
            </w:r>
            <w:r w:rsidR="004A34CC">
              <w:rPr>
                <w:lang w:eastAsia="ja-JP"/>
              </w:rPr>
              <w:t xml:space="preserve">allows the end points (e.g. UP functions or AN) to </w:t>
            </w:r>
            <w:r w:rsidR="00986FEB">
              <w:rPr>
                <w:lang w:eastAsia="ja-JP"/>
              </w:rPr>
              <w:t>map</w:t>
            </w:r>
            <w:r w:rsidR="000D4CD1">
              <w:rPr>
                <w:lang w:eastAsia="ja-JP"/>
              </w:rPr>
              <w:t xml:space="preserve"> </w:t>
            </w:r>
            <w:r w:rsidR="00986FEB">
              <w:rPr>
                <w:lang w:eastAsia="ja-JP"/>
              </w:rPr>
              <w:t xml:space="preserve">to specific </w:t>
            </w:r>
            <w:r w:rsidR="000D4CD1">
              <w:rPr>
                <w:lang w:eastAsia="ja-JP"/>
              </w:rPr>
              <w:t xml:space="preserve">QoS </w:t>
            </w:r>
            <w:r w:rsidR="00986FEB">
              <w:rPr>
                <w:lang w:eastAsia="ja-JP"/>
              </w:rPr>
              <w:t xml:space="preserve">and </w:t>
            </w:r>
            <w:r w:rsidR="000D4CD1">
              <w:rPr>
                <w:lang w:eastAsia="ja-JP"/>
              </w:rPr>
              <w:t xml:space="preserve">that </w:t>
            </w:r>
            <w:r w:rsidR="00986FEB">
              <w:rPr>
                <w:lang w:eastAsia="ja-JP"/>
              </w:rPr>
              <w:t>does not directly indicate a level of QoS</w:t>
            </w:r>
            <w:r w:rsidR="000D4CD1">
              <w:rPr>
                <w:lang w:eastAsia="ja-JP"/>
              </w:rPr>
              <w:t xml:space="preserve">, and additional marking that indicate specific treatment for specific PDUs in the same flow. </w:t>
            </w:r>
          </w:p>
          <w:p w14:paraId="513D65EF" w14:textId="455A4139" w:rsidR="00EA4B43" w:rsidRDefault="00EA4B43" w:rsidP="00373441">
            <w:pPr>
              <w:pStyle w:val="TAC"/>
              <w:jc w:val="left"/>
              <w:rPr>
                <w:lang w:eastAsia="ja-JP"/>
              </w:rPr>
            </w:pPr>
            <w:r>
              <w:rPr>
                <w:lang w:eastAsia="ja-JP"/>
              </w:rPr>
              <w:t xml:space="preserve">2. </w:t>
            </w:r>
            <w:r>
              <w:rPr>
                <w:rFonts w:eastAsia="SimSun"/>
                <w:lang w:eastAsia="zh-CN"/>
              </w:rPr>
              <w:t>U-plane marking carried in encapsulation headers on NG3.</w:t>
            </w:r>
            <w:r>
              <w:rPr>
                <w:lang w:eastAsia="ja-JP"/>
              </w:rPr>
              <w:t xml:space="preserve"> How marking over NG3 takes place depends on whether a tunnel is used over NG3 or not (see other key issues). </w:t>
            </w:r>
          </w:p>
          <w:p w14:paraId="7B41E624" w14:textId="691107F6" w:rsidR="00EA4B43" w:rsidRDefault="00EA4B43" w:rsidP="00EA4B43">
            <w:pPr>
              <w:pStyle w:val="TAC"/>
              <w:jc w:val="left"/>
              <w:rPr>
                <w:lang w:eastAsia="ja-JP"/>
              </w:rPr>
            </w:pPr>
            <w:r>
              <w:rPr>
                <w:lang w:eastAsia="ja-JP"/>
              </w:rPr>
              <w:t>3. Unless indicated differently by the CN over NG1 during QoS establishment (i.e. UL QoS information provided explicitly), UE maps the QoS used for DL traffic in the UL direction</w:t>
            </w:r>
          </w:p>
          <w:p w14:paraId="1A7239A2" w14:textId="77777777" w:rsidR="002868D4" w:rsidRDefault="00EA4B43" w:rsidP="00EA4B43">
            <w:pPr>
              <w:pStyle w:val="TAC"/>
              <w:jc w:val="left"/>
              <w:rPr>
                <w:lang w:eastAsia="ja-JP"/>
              </w:rPr>
            </w:pPr>
            <w:r>
              <w:rPr>
                <w:lang w:eastAsia="ja-JP"/>
              </w:rPr>
              <w:t>4</w:t>
            </w:r>
            <w:r w:rsidR="002868D4">
              <w:rPr>
                <w:lang w:eastAsia="ja-JP"/>
              </w:rPr>
              <w:t xml:space="preserve">. </w:t>
            </w:r>
            <w:r w:rsidR="002868D4" w:rsidRPr="002868D4">
              <w:rPr>
                <w:lang w:eastAsia="ja-JP"/>
              </w:rPr>
              <w:t xml:space="preserve">RAN uses AS-level signalling to provide UE with mapping between </w:t>
            </w:r>
            <w:r>
              <w:rPr>
                <w:lang w:eastAsia="ja-JP"/>
              </w:rPr>
              <w:t xml:space="preserve">PDU </w:t>
            </w:r>
            <w:r w:rsidR="002868D4" w:rsidRPr="002868D4">
              <w:rPr>
                <w:lang w:eastAsia="ja-JP"/>
              </w:rPr>
              <w:t xml:space="preserve">flows and </w:t>
            </w:r>
            <w:r>
              <w:rPr>
                <w:lang w:eastAsia="ja-JP"/>
              </w:rPr>
              <w:t>radio bearers.</w:t>
            </w:r>
          </w:p>
          <w:p w14:paraId="28C09269" w14:textId="06342B6A" w:rsidR="00A075D5" w:rsidRDefault="00A075D5" w:rsidP="00EA4B43">
            <w:pPr>
              <w:pStyle w:val="TAC"/>
              <w:jc w:val="left"/>
              <w:rPr>
                <w:lang w:eastAsia="ja-JP"/>
              </w:rPr>
            </w:pPr>
          </w:p>
        </w:tc>
      </w:tr>
      <w:tr w:rsidR="00BE11B4" w:rsidRPr="0091669A" w14:paraId="5B8A3635" w14:textId="77777777" w:rsidTr="00373441">
        <w:tc>
          <w:tcPr>
            <w:tcW w:w="1668" w:type="dxa"/>
            <w:shd w:val="clear" w:color="auto" w:fill="auto"/>
          </w:tcPr>
          <w:p w14:paraId="1DA6B933" w14:textId="3CC63C82" w:rsidR="00BE11B4" w:rsidRPr="00B034E8" w:rsidRDefault="00BE11B4" w:rsidP="00373441">
            <w:pPr>
              <w:pStyle w:val="TAL"/>
              <w:rPr>
                <w:rFonts w:eastAsia="Malgun Gothic"/>
                <w:lang w:eastAsia="ko-KR"/>
              </w:rPr>
            </w:pPr>
            <w:r>
              <w:rPr>
                <w:rFonts w:eastAsia="Malgun Gothic" w:hint="eastAsia"/>
                <w:lang w:eastAsia="ko-KR"/>
              </w:rPr>
              <w:t>Samsung</w:t>
            </w:r>
          </w:p>
        </w:tc>
        <w:tc>
          <w:tcPr>
            <w:tcW w:w="8169" w:type="dxa"/>
            <w:shd w:val="clear" w:color="auto" w:fill="auto"/>
          </w:tcPr>
          <w:p w14:paraId="5ED54E23" w14:textId="43F2E517" w:rsidR="00D7048E" w:rsidRPr="00B034E8" w:rsidRDefault="00B034E8" w:rsidP="00B034E8">
            <w:pPr>
              <w:pStyle w:val="TAC"/>
              <w:ind w:left="33"/>
              <w:jc w:val="left"/>
              <w:rPr>
                <w:lang w:eastAsia="ja-JP"/>
              </w:rPr>
            </w:pPr>
            <w:r>
              <w:rPr>
                <w:lang w:eastAsia="ja-JP"/>
              </w:rPr>
              <w:t xml:space="preserve">1. </w:t>
            </w:r>
            <w:r w:rsidR="00C614DA" w:rsidRPr="00B034E8">
              <w:rPr>
                <w:rFonts w:hint="eastAsia"/>
                <w:lang w:eastAsia="ja-JP"/>
              </w:rPr>
              <w:t xml:space="preserve">QoS </w:t>
            </w:r>
            <w:r w:rsidR="00C614DA" w:rsidRPr="00B034E8">
              <w:rPr>
                <w:lang w:eastAsia="ja-JP"/>
              </w:rPr>
              <w:t>marking</w:t>
            </w:r>
            <w:r w:rsidR="00C614DA" w:rsidRPr="00B034E8">
              <w:rPr>
                <w:rFonts w:hint="eastAsia"/>
                <w:lang w:eastAsia="ja-JP"/>
              </w:rPr>
              <w:t xml:space="preserve"> i</w:t>
            </w:r>
            <w:r w:rsidR="00030944" w:rsidRPr="00B034E8">
              <w:rPr>
                <w:rFonts w:hint="eastAsia"/>
                <w:lang w:eastAsia="ja-JP"/>
              </w:rPr>
              <w:t>ndicator</w:t>
            </w:r>
            <w:r w:rsidR="00C614DA" w:rsidRPr="00B034E8">
              <w:rPr>
                <w:rFonts w:hint="eastAsia"/>
                <w:lang w:eastAsia="ja-JP"/>
              </w:rPr>
              <w:t xml:space="preserve"> to specific QoS handling</w:t>
            </w:r>
            <w:r w:rsidR="00030944" w:rsidRPr="00B034E8">
              <w:rPr>
                <w:rFonts w:hint="eastAsia"/>
                <w:lang w:eastAsia="ja-JP"/>
              </w:rPr>
              <w:t xml:space="preserve"> </w:t>
            </w:r>
          </w:p>
          <w:p w14:paraId="03BBAF7E" w14:textId="584B7061" w:rsidR="00D7048E" w:rsidRPr="00B034E8" w:rsidRDefault="00B034E8" w:rsidP="00B034E8">
            <w:pPr>
              <w:pStyle w:val="TAC"/>
              <w:ind w:left="33"/>
              <w:jc w:val="left"/>
              <w:rPr>
                <w:lang w:eastAsia="ja-JP"/>
              </w:rPr>
            </w:pPr>
            <w:r>
              <w:rPr>
                <w:lang w:eastAsia="ja-JP"/>
              </w:rPr>
              <w:t xml:space="preserve">2. </w:t>
            </w:r>
            <w:r w:rsidR="00D7048E" w:rsidRPr="00B034E8">
              <w:rPr>
                <w:lang w:eastAsia="ja-JP"/>
              </w:rPr>
              <w:t>U-plane marking on Uu is carried</w:t>
            </w:r>
            <w:r w:rsidR="00D7048E" w:rsidRPr="00B034E8">
              <w:rPr>
                <w:rFonts w:hint="eastAsia"/>
                <w:lang w:eastAsia="ja-JP"/>
              </w:rPr>
              <w:t xml:space="preserve"> in the radio packet header</w:t>
            </w:r>
          </w:p>
          <w:p w14:paraId="59F591DD" w14:textId="61232EF3" w:rsidR="00B42DE2" w:rsidRPr="00B034E8" w:rsidRDefault="00B034E8" w:rsidP="00B034E8">
            <w:pPr>
              <w:pStyle w:val="TAC"/>
              <w:ind w:left="33"/>
              <w:jc w:val="left"/>
              <w:rPr>
                <w:lang w:eastAsia="ja-JP"/>
              </w:rPr>
            </w:pPr>
            <w:r>
              <w:rPr>
                <w:lang w:eastAsia="ja-JP"/>
              </w:rPr>
              <w:t xml:space="preserve">3. </w:t>
            </w:r>
            <w:r w:rsidR="00D23306" w:rsidRPr="00B034E8">
              <w:rPr>
                <w:lang w:eastAsia="ja-JP"/>
              </w:rPr>
              <w:t>U-plane marking is carried in encapsulation headers on NG3</w:t>
            </w:r>
          </w:p>
          <w:p w14:paraId="530380E8" w14:textId="1DCD07D5" w:rsidR="003F0A7D" w:rsidRPr="00B034E8" w:rsidRDefault="00B034E8" w:rsidP="00B034E8">
            <w:pPr>
              <w:pStyle w:val="TAC"/>
              <w:ind w:left="33"/>
              <w:jc w:val="left"/>
              <w:rPr>
                <w:lang w:eastAsia="ja-JP"/>
              </w:rPr>
            </w:pPr>
            <w:r>
              <w:rPr>
                <w:lang w:eastAsia="ja-JP"/>
              </w:rPr>
              <w:t xml:space="preserve">4. </w:t>
            </w:r>
            <w:r w:rsidR="00B42DE2" w:rsidRPr="00B034E8">
              <w:rPr>
                <w:lang w:eastAsia="ja-JP"/>
              </w:rPr>
              <w:t>U-plane markings are supported in both DL and UL</w:t>
            </w:r>
          </w:p>
          <w:p w14:paraId="3F27B462" w14:textId="5DB22AE7" w:rsidR="00201474" w:rsidRPr="00B034E8" w:rsidRDefault="00B034E8" w:rsidP="00B034E8">
            <w:pPr>
              <w:pStyle w:val="TAC"/>
              <w:ind w:left="33"/>
              <w:jc w:val="left"/>
              <w:rPr>
                <w:lang w:eastAsia="ja-JP"/>
              </w:rPr>
            </w:pPr>
            <w:r>
              <w:rPr>
                <w:lang w:eastAsia="ja-JP"/>
              </w:rPr>
              <w:t xml:space="preserve">5. </w:t>
            </w:r>
            <w:r w:rsidR="003F0A7D" w:rsidRPr="00B034E8">
              <w:rPr>
                <w:rFonts w:hint="eastAsia"/>
                <w:lang w:eastAsia="ja-JP"/>
              </w:rPr>
              <w:t xml:space="preserve">Applying Reflective QoS </w:t>
            </w:r>
            <w:r w:rsidR="00323B7F" w:rsidRPr="00B034E8">
              <w:rPr>
                <w:rFonts w:hint="eastAsia"/>
                <w:lang w:eastAsia="ja-JP"/>
              </w:rPr>
              <w:t xml:space="preserve">for </w:t>
            </w:r>
            <w:r w:rsidR="003F0A7D" w:rsidRPr="00B034E8">
              <w:rPr>
                <w:rFonts w:hint="eastAsia"/>
                <w:lang w:eastAsia="ja-JP"/>
              </w:rPr>
              <w:t xml:space="preserve">both UL and DL direction is recommended   </w:t>
            </w:r>
          </w:p>
          <w:p w14:paraId="0CA51C47" w14:textId="77777777" w:rsidR="00FA35DE" w:rsidRDefault="00B034E8" w:rsidP="00B034E8">
            <w:pPr>
              <w:pStyle w:val="TAC"/>
              <w:ind w:left="33"/>
              <w:jc w:val="left"/>
              <w:rPr>
                <w:rFonts w:eastAsia="Malgun Gothic"/>
                <w:b/>
                <w:lang w:eastAsia="ko-KR"/>
              </w:rPr>
            </w:pPr>
            <w:r>
              <w:rPr>
                <w:lang w:eastAsia="ja-JP"/>
              </w:rPr>
              <w:t xml:space="preserve">6. </w:t>
            </w:r>
            <w:r w:rsidR="003905DA" w:rsidRPr="00B034E8">
              <w:rPr>
                <w:rFonts w:hint="eastAsia"/>
                <w:lang w:eastAsia="ja-JP"/>
              </w:rPr>
              <w:t>FPI is a QoS parameter for a flow, and PDPI is not for a flow.</w:t>
            </w:r>
          </w:p>
          <w:p w14:paraId="201B8A02" w14:textId="1721F448" w:rsidR="00A075D5" w:rsidRPr="00B034E8" w:rsidRDefault="00A075D5" w:rsidP="00B034E8">
            <w:pPr>
              <w:pStyle w:val="TAC"/>
              <w:ind w:left="33"/>
              <w:jc w:val="left"/>
              <w:rPr>
                <w:rFonts w:eastAsia="Malgun Gothic"/>
                <w:lang w:eastAsia="ko-KR"/>
              </w:rPr>
            </w:pPr>
          </w:p>
        </w:tc>
      </w:tr>
    </w:tbl>
    <w:p w14:paraId="48EC466B" w14:textId="4A93E714" w:rsidR="00F16133" w:rsidRPr="00EE6F60" w:rsidRDefault="00F16133" w:rsidP="00F16133">
      <w:pPr>
        <w:rPr>
          <w:lang w:eastAsia="ja-JP"/>
        </w:rPr>
      </w:pPr>
    </w:p>
    <w:p w14:paraId="2B565BCD" w14:textId="77777777" w:rsidR="00F16133" w:rsidRPr="00AF2832" w:rsidRDefault="00F16133" w:rsidP="00F16133">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2B2AE796" w14:textId="5DEE7C4B" w:rsidR="00543D90" w:rsidRPr="001D6729" w:rsidRDefault="00F5142E" w:rsidP="00F16133">
      <w:pPr>
        <w:rPr>
          <w:b/>
          <w:lang w:eastAsia="ja-JP"/>
        </w:rPr>
      </w:pPr>
      <w:r w:rsidRPr="001D6729">
        <w:rPr>
          <w:b/>
          <w:lang w:eastAsia="ja-JP"/>
        </w:rPr>
        <w:t>U-plane marking</w:t>
      </w:r>
      <w:r w:rsidR="008847B9" w:rsidRPr="001D6729">
        <w:rPr>
          <w:b/>
          <w:lang w:eastAsia="ja-JP"/>
        </w:rPr>
        <w:t xml:space="preserve"> is carried </w:t>
      </w:r>
      <w:r w:rsidR="00543D90" w:rsidRPr="001D6729">
        <w:rPr>
          <w:b/>
          <w:lang w:eastAsia="ja-JP"/>
        </w:rPr>
        <w:t>in enc</w:t>
      </w:r>
      <w:r w:rsidR="008847B9" w:rsidRPr="001D6729">
        <w:rPr>
          <w:b/>
          <w:lang w:eastAsia="ja-JP"/>
        </w:rPr>
        <w:t xml:space="preserve">apsulation headers on NG3 (noting that the AT&amp;T </w:t>
      </w:r>
      <w:r w:rsidR="0091456B" w:rsidRPr="001D6729">
        <w:rPr>
          <w:b/>
          <w:lang w:eastAsia="ja-JP"/>
        </w:rPr>
        <w:t xml:space="preserve">and CMCC </w:t>
      </w:r>
      <w:r w:rsidR="008847B9" w:rsidRPr="001D6729">
        <w:rPr>
          <w:b/>
          <w:lang w:eastAsia="ja-JP"/>
        </w:rPr>
        <w:t>answer</w:t>
      </w:r>
      <w:r w:rsidR="0091456B" w:rsidRPr="001D6729">
        <w:rPr>
          <w:b/>
          <w:lang w:eastAsia="ja-JP"/>
        </w:rPr>
        <w:t>s also allow</w:t>
      </w:r>
      <w:r w:rsidR="008847B9" w:rsidRPr="001D6729">
        <w:rPr>
          <w:b/>
          <w:lang w:eastAsia="ja-JP"/>
        </w:rPr>
        <w:t xml:space="preserve"> for an option where the QoS marking over NG3 is carried as part of the IP header)</w:t>
      </w:r>
      <w:r w:rsidR="00543D90" w:rsidRPr="001D6729">
        <w:rPr>
          <w:b/>
          <w:lang w:eastAsia="ja-JP"/>
        </w:rPr>
        <w:t>.</w:t>
      </w:r>
    </w:p>
    <w:p w14:paraId="34B463D7" w14:textId="16EBBC4C" w:rsidR="008847B9" w:rsidRPr="001D6729" w:rsidRDefault="008847B9" w:rsidP="00F16133">
      <w:pPr>
        <w:rPr>
          <w:b/>
          <w:lang w:eastAsia="ja-JP"/>
        </w:rPr>
      </w:pPr>
      <w:r w:rsidRPr="001D6729">
        <w:rPr>
          <w:b/>
          <w:lang w:eastAsia="ja-JP"/>
        </w:rPr>
        <w:t>U-plane marking on Uu is carried:</w:t>
      </w:r>
    </w:p>
    <w:p w14:paraId="076709B3" w14:textId="5584D907" w:rsidR="008847B9" w:rsidRPr="001D6729" w:rsidRDefault="0091456B" w:rsidP="0091456B">
      <w:pPr>
        <w:pStyle w:val="B1"/>
        <w:rPr>
          <w:rFonts w:ascii="Times New Roman" w:hAnsi="Times New Roman"/>
          <w:b/>
        </w:rPr>
      </w:pPr>
      <w:r w:rsidRPr="001D6729">
        <w:rPr>
          <w:rFonts w:ascii="Times New Roman" w:hAnsi="Times New Roman"/>
          <w:b/>
        </w:rPr>
        <w:lastRenderedPageBreak/>
        <w:t>-</w:t>
      </w:r>
      <w:r w:rsidRPr="001D6729">
        <w:rPr>
          <w:rFonts w:ascii="Times New Roman" w:hAnsi="Times New Roman"/>
          <w:b/>
        </w:rPr>
        <w:tab/>
      </w:r>
      <w:r w:rsidR="008847B9" w:rsidRPr="001D6729">
        <w:rPr>
          <w:rFonts w:ascii="Times New Roman" w:hAnsi="Times New Roman"/>
          <w:b/>
        </w:rPr>
        <w:t>In the radio packet header (Intel, Nokia</w:t>
      </w:r>
      <w:r w:rsidR="006E7CD2">
        <w:rPr>
          <w:rFonts w:ascii="Times New Roman" w:eastAsia="Malgun Gothic" w:hAnsi="Times New Roman" w:hint="eastAsia"/>
          <w:b/>
          <w:lang w:eastAsia="ko-KR"/>
        </w:rPr>
        <w:t>, Samsung</w:t>
      </w:r>
      <w:r w:rsidR="008847B9" w:rsidRPr="001D6729">
        <w:rPr>
          <w:rFonts w:ascii="Times New Roman" w:hAnsi="Times New Roman"/>
          <w:b/>
        </w:rPr>
        <w:t>).</w:t>
      </w:r>
    </w:p>
    <w:p w14:paraId="3CD151DA" w14:textId="5502C109" w:rsidR="008847B9" w:rsidRPr="001D6729" w:rsidRDefault="0091456B" w:rsidP="0091456B">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8847B9" w:rsidRPr="001D6729">
        <w:rPr>
          <w:rFonts w:ascii="Times New Roman" w:hAnsi="Times New Roman"/>
          <w:b/>
        </w:rPr>
        <w:t>FFS</w:t>
      </w:r>
      <w:r w:rsidRPr="001D6729">
        <w:rPr>
          <w:rFonts w:ascii="Times New Roman" w:hAnsi="Times New Roman"/>
          <w:b/>
        </w:rPr>
        <w:t xml:space="preserve"> depending on RAN work</w:t>
      </w:r>
      <w:r w:rsidR="008847B9" w:rsidRPr="001D6729">
        <w:rPr>
          <w:rFonts w:ascii="Times New Roman" w:hAnsi="Times New Roman"/>
          <w:b/>
        </w:rPr>
        <w:t>.</w:t>
      </w:r>
    </w:p>
    <w:p w14:paraId="3246158D" w14:textId="5FC14B0E" w:rsidR="0091456B" w:rsidRPr="001D6729" w:rsidRDefault="0091456B" w:rsidP="0091456B">
      <w:pPr>
        <w:rPr>
          <w:b/>
          <w:lang w:eastAsia="ja-JP"/>
        </w:rPr>
      </w:pPr>
      <w:r w:rsidRPr="001D6729">
        <w:rPr>
          <w:b/>
          <w:lang w:eastAsia="ja-JP"/>
        </w:rPr>
        <w:t>U-plane markings are supported in both DL and UL.</w:t>
      </w:r>
    </w:p>
    <w:p w14:paraId="60BED839" w14:textId="3CD0B869" w:rsidR="00F5142E" w:rsidRPr="001D6729" w:rsidRDefault="00543D90" w:rsidP="00F16133">
      <w:pPr>
        <w:rPr>
          <w:b/>
          <w:lang w:eastAsia="ja-JP"/>
        </w:rPr>
      </w:pPr>
      <w:r w:rsidRPr="001D6729">
        <w:rPr>
          <w:b/>
          <w:lang w:eastAsia="ja-JP"/>
        </w:rPr>
        <w:t>U-plane markings are:</w:t>
      </w:r>
    </w:p>
    <w:p w14:paraId="17C6ABE2" w14:textId="41706991" w:rsidR="00543D90" w:rsidRPr="001D6729" w:rsidRDefault="004F645B" w:rsidP="00AA09F9">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543D90" w:rsidRPr="001D6729">
        <w:rPr>
          <w:rFonts w:ascii="Times New Roman" w:hAnsi="Times New Roman"/>
          <w:b/>
        </w:rPr>
        <w:t xml:space="preserve">Indicators for specific QoS handling on both NG3 and Uu (Intel, </w:t>
      </w:r>
      <w:r w:rsidR="0091456B" w:rsidRPr="001D6729">
        <w:rPr>
          <w:rFonts w:ascii="Times New Roman" w:hAnsi="Times New Roman"/>
          <w:b/>
        </w:rPr>
        <w:t>AT&amp;T?, CMCC</w:t>
      </w:r>
      <w:r w:rsidR="00611077" w:rsidRPr="001D6729">
        <w:rPr>
          <w:rFonts w:ascii="Times New Roman" w:hAnsi="Times New Roman"/>
          <w:b/>
        </w:rPr>
        <w:t>)</w:t>
      </w:r>
      <w:r w:rsidR="00255F56" w:rsidRPr="001D6729">
        <w:rPr>
          <w:rFonts w:ascii="Times New Roman" w:hAnsi="Times New Roman"/>
          <w:b/>
        </w:rPr>
        <w:t>.</w:t>
      </w:r>
    </w:p>
    <w:p w14:paraId="766E2167" w14:textId="108EBDF0" w:rsidR="00543D90" w:rsidRPr="001D6729" w:rsidRDefault="004F645B" w:rsidP="00AA09F9">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611077" w:rsidRPr="001D6729">
        <w:rPr>
          <w:rFonts w:ascii="Times New Roman" w:hAnsi="Times New Roman"/>
          <w:b/>
        </w:rPr>
        <w:t>P</w:t>
      </w:r>
      <w:r w:rsidR="00543D90" w:rsidRPr="001D6729">
        <w:rPr>
          <w:rFonts w:ascii="Times New Roman" w:hAnsi="Times New Roman"/>
          <w:b/>
        </w:rPr>
        <w:t xml:space="preserve">ointers to QoS profile signalled via C-plane on both NG3 </w:t>
      </w:r>
      <w:commentRangeStart w:id="3"/>
      <w:r w:rsidR="00543D90" w:rsidRPr="001D6729">
        <w:rPr>
          <w:rFonts w:ascii="Times New Roman" w:hAnsi="Times New Roman"/>
          <w:b/>
        </w:rPr>
        <w:t>and Uu</w:t>
      </w:r>
      <w:commentRangeEnd w:id="3"/>
      <w:r w:rsidR="00255F56" w:rsidRPr="001D6729">
        <w:rPr>
          <w:rStyle w:val="CommentReference"/>
          <w:rFonts w:ascii="Times New Roman" w:hAnsi="Times New Roman"/>
          <w:b/>
        </w:rPr>
        <w:commentReference w:id="3"/>
      </w:r>
      <w:r w:rsidR="00543D90" w:rsidRPr="001D6729">
        <w:rPr>
          <w:rFonts w:ascii="Times New Roman" w:hAnsi="Times New Roman"/>
          <w:b/>
        </w:rPr>
        <w:t xml:space="preserve"> (Ericsson,</w:t>
      </w:r>
      <w:r w:rsidR="008847B9" w:rsidRPr="001D6729">
        <w:rPr>
          <w:rFonts w:ascii="Times New Roman" w:hAnsi="Times New Roman"/>
          <w:b/>
        </w:rPr>
        <w:t xml:space="preserve"> ETRI, ZTE)</w:t>
      </w:r>
    </w:p>
    <w:p w14:paraId="2982F0C5" w14:textId="4F1966FF" w:rsidR="00D529C9" w:rsidRPr="001D6729" w:rsidRDefault="004F645B" w:rsidP="00AA09F9">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611077" w:rsidRPr="001D6729">
        <w:rPr>
          <w:rFonts w:ascii="Times New Roman" w:hAnsi="Times New Roman"/>
          <w:b/>
        </w:rPr>
        <w:t>Pointers to QoS profile on NG3</w:t>
      </w:r>
      <w:r w:rsidR="00D529C9" w:rsidRPr="001D6729">
        <w:rPr>
          <w:rFonts w:ascii="Times New Roman" w:hAnsi="Times New Roman"/>
          <w:b/>
        </w:rPr>
        <w:t>, indicators for</w:t>
      </w:r>
      <w:r w:rsidR="00FD6D46" w:rsidRPr="001D6729">
        <w:rPr>
          <w:rFonts w:ascii="Times New Roman" w:hAnsi="Times New Roman"/>
          <w:b/>
        </w:rPr>
        <w:t xml:space="preserve"> QoS han</w:t>
      </w:r>
      <w:r w:rsidR="00D529C9" w:rsidRPr="001D6729">
        <w:rPr>
          <w:rFonts w:ascii="Times New Roman" w:hAnsi="Times New Roman"/>
          <w:b/>
        </w:rPr>
        <w:t>d</w:t>
      </w:r>
      <w:r w:rsidR="00FD6D46" w:rsidRPr="001D6729">
        <w:rPr>
          <w:rFonts w:ascii="Times New Roman" w:hAnsi="Times New Roman"/>
          <w:b/>
        </w:rPr>
        <w:t>l</w:t>
      </w:r>
      <w:r w:rsidR="00D529C9" w:rsidRPr="001D6729">
        <w:rPr>
          <w:rFonts w:ascii="Times New Roman" w:hAnsi="Times New Roman"/>
          <w:b/>
        </w:rPr>
        <w:t>ing on Uu (Nokia).</w:t>
      </w:r>
    </w:p>
    <w:p w14:paraId="58449A3F" w14:textId="310B32F2" w:rsidR="00611077" w:rsidRPr="001D6729" w:rsidRDefault="004F645B" w:rsidP="00AA09F9">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D529C9" w:rsidRPr="001D6729">
        <w:rPr>
          <w:rFonts w:ascii="Times New Roman" w:hAnsi="Times New Roman"/>
          <w:b/>
        </w:rPr>
        <w:t>Pointers to QoS profile</w:t>
      </w:r>
      <w:r w:rsidR="00255F56" w:rsidRPr="001D6729">
        <w:rPr>
          <w:rFonts w:ascii="Times New Roman" w:hAnsi="Times New Roman"/>
          <w:b/>
        </w:rPr>
        <w:t xml:space="preserve"> </w:t>
      </w:r>
      <w:r w:rsidR="00FD6D46" w:rsidRPr="001D6729">
        <w:rPr>
          <w:rFonts w:ascii="Times New Roman" w:hAnsi="Times New Roman"/>
          <w:b/>
        </w:rPr>
        <w:t>+ additional info</w:t>
      </w:r>
      <w:r w:rsidR="00255F56" w:rsidRPr="001D6729">
        <w:rPr>
          <w:rFonts w:ascii="Times New Roman" w:hAnsi="Times New Roman"/>
          <w:b/>
        </w:rPr>
        <w:t xml:space="preserve"> that indicates per-packet QoS level</w:t>
      </w:r>
      <w:r w:rsidR="00FD6D46" w:rsidRPr="001D6729">
        <w:rPr>
          <w:rFonts w:ascii="Times New Roman" w:hAnsi="Times New Roman"/>
          <w:b/>
        </w:rPr>
        <w:t xml:space="preserve"> on NG3;</w:t>
      </w:r>
      <w:r w:rsidR="00255F56" w:rsidRPr="001D6729">
        <w:rPr>
          <w:rFonts w:ascii="Times New Roman" w:hAnsi="Times New Roman"/>
          <w:b/>
        </w:rPr>
        <w:t xml:space="preserve"> RAN uses signalling to map flows to radio bearers (QC</w:t>
      </w:r>
      <w:r w:rsidR="00F91935">
        <w:rPr>
          <w:rFonts w:ascii="Times New Roman" w:eastAsia="Malgun Gothic" w:hAnsi="Times New Roman" w:hint="eastAsia"/>
          <w:b/>
          <w:lang w:eastAsia="ko-KR"/>
        </w:rPr>
        <w:t>, Samsung</w:t>
      </w:r>
      <w:r w:rsidR="00255F56" w:rsidRPr="001D6729">
        <w:rPr>
          <w:rFonts w:ascii="Times New Roman" w:hAnsi="Times New Roman"/>
          <w:b/>
        </w:rPr>
        <w:t>).</w:t>
      </w:r>
      <w:r w:rsidR="00FD6D46" w:rsidRPr="001D6729">
        <w:rPr>
          <w:rFonts w:ascii="Times New Roman" w:hAnsi="Times New Roman"/>
          <w:b/>
        </w:rPr>
        <w:t xml:space="preserve">  </w:t>
      </w:r>
      <w:r w:rsidR="00D529C9" w:rsidRPr="001D6729">
        <w:rPr>
          <w:rFonts w:ascii="Times New Roman" w:hAnsi="Times New Roman"/>
          <w:b/>
        </w:rPr>
        <w:t xml:space="preserve"> </w:t>
      </w:r>
    </w:p>
    <w:p w14:paraId="280774F8" w14:textId="78CED1D5" w:rsidR="00435C4B" w:rsidRPr="001D6729" w:rsidRDefault="00435C4B" w:rsidP="00435C4B">
      <w:pPr>
        <w:rPr>
          <w:b/>
          <w:lang w:eastAsia="ja-JP"/>
        </w:rPr>
      </w:pPr>
      <w:r w:rsidRPr="001D6729">
        <w:rPr>
          <w:b/>
          <w:lang w:eastAsia="ja-JP"/>
        </w:rPr>
        <w:t xml:space="preserve">Proposal 1: </w:t>
      </w:r>
      <w:r w:rsidR="00BC41CA" w:rsidRPr="001D6729">
        <w:rPr>
          <w:b/>
          <w:lang w:eastAsia="ja-JP"/>
        </w:rPr>
        <w:t>T</w:t>
      </w:r>
      <w:r w:rsidRPr="001D6729">
        <w:rPr>
          <w:b/>
          <w:lang w:eastAsia="ja-JP"/>
        </w:rPr>
        <w:t>ry to conclude on the type of U-plane markings on NG3 and the need for U-plane markings in the radio protocol stack.</w:t>
      </w:r>
    </w:p>
    <w:p w14:paraId="1479DEF2" w14:textId="77777777" w:rsidR="00F5142E" w:rsidRDefault="00F5142E" w:rsidP="00F16133">
      <w:pPr>
        <w:rPr>
          <w:lang w:eastAsia="ja-JP"/>
        </w:rPr>
      </w:pPr>
    </w:p>
    <w:p w14:paraId="1CAF8198" w14:textId="77777777" w:rsidR="00EE0846" w:rsidRPr="0088350D" w:rsidRDefault="00EE0846" w:rsidP="00EE0846">
      <w:pPr>
        <w:pStyle w:val="Heading3"/>
      </w:pPr>
      <w:r>
        <w:t>2.2.2</w:t>
      </w:r>
      <w:r>
        <w:tab/>
        <w:t>Control plane signalling (NG1, NG2, NG4, AS-level)</w:t>
      </w:r>
    </w:p>
    <w:p w14:paraId="140B5D2B" w14:textId="77777777" w:rsidR="00EE0846" w:rsidRDefault="00DE593F" w:rsidP="00EE0846">
      <w:pPr>
        <w:rPr>
          <w:lang w:eastAsia="ja-JP"/>
        </w:rPr>
      </w:pPr>
      <w:r>
        <w:rPr>
          <w:lang w:eastAsia="ja-JP"/>
        </w:rPr>
        <w:t>C</w:t>
      </w:r>
      <w:r w:rsidR="00EE0846">
        <w:rPr>
          <w:lang w:eastAsia="ja-JP"/>
        </w:rPr>
        <w:t>ompanies are invited to provide their opinions in the table below on the following:</w:t>
      </w:r>
    </w:p>
    <w:p w14:paraId="1301EFE6" w14:textId="77777777" w:rsidR="00EE0846" w:rsidRDefault="00541EF1" w:rsidP="008B4BC5">
      <w:pPr>
        <w:numPr>
          <w:ilvl w:val="0"/>
          <w:numId w:val="4"/>
        </w:numPr>
        <w:rPr>
          <w:lang w:eastAsia="ja-JP"/>
        </w:rPr>
      </w:pPr>
      <w:r>
        <w:rPr>
          <w:lang w:eastAsia="ja-JP"/>
        </w:rPr>
        <w:t xml:space="preserve">Describe the use of C-plane </w:t>
      </w:r>
      <w:r w:rsidR="00096062">
        <w:rPr>
          <w:lang w:eastAsia="ja-JP"/>
        </w:rPr>
        <w:t xml:space="preserve">QoS </w:t>
      </w:r>
      <w:r>
        <w:rPr>
          <w:lang w:eastAsia="ja-JP"/>
        </w:rPr>
        <w:t xml:space="preserve">signalling upon PDU session establishment vs </w:t>
      </w:r>
      <w:r w:rsidR="00096062">
        <w:rPr>
          <w:lang w:eastAsia="ja-JP"/>
        </w:rPr>
        <w:t xml:space="preserve">C-plane </w:t>
      </w:r>
      <w:r>
        <w:rPr>
          <w:lang w:eastAsia="ja-JP"/>
        </w:rPr>
        <w:t>QoS signalling</w:t>
      </w:r>
      <w:r w:rsidR="00096062">
        <w:rPr>
          <w:lang w:eastAsia="ja-JP"/>
        </w:rPr>
        <w:t xml:space="preserve"> on per-flow basis</w:t>
      </w:r>
      <w:r w:rsidR="00EE0846">
        <w:rPr>
          <w:lang w:eastAsia="ja-JP"/>
        </w:rPr>
        <w:t>.</w:t>
      </w:r>
    </w:p>
    <w:p w14:paraId="4C5D03A6" w14:textId="77777777" w:rsidR="00630045" w:rsidRDefault="00630045" w:rsidP="008B4BC5">
      <w:pPr>
        <w:numPr>
          <w:ilvl w:val="0"/>
          <w:numId w:val="4"/>
        </w:numPr>
        <w:rPr>
          <w:lang w:eastAsia="ja-JP"/>
        </w:rPr>
      </w:pPr>
      <w:r>
        <w:rPr>
          <w:lang w:eastAsia="ja-JP"/>
        </w:rPr>
        <w:t>What are the criteria for using C-plane QoS signalling on per-flow basis</w:t>
      </w:r>
      <w:r w:rsidR="001A4E1F">
        <w:rPr>
          <w:lang w:eastAsia="ja-JP"/>
        </w:rPr>
        <w:t xml:space="preserve"> (e.g. </w:t>
      </w:r>
      <w:r w:rsidR="00CE2A21">
        <w:rPr>
          <w:lang w:eastAsia="ja-JP"/>
        </w:rPr>
        <w:t xml:space="preserve">any </w:t>
      </w:r>
      <w:r w:rsidR="001A4E1F">
        <w:rPr>
          <w:lang w:eastAsia="ja-JP"/>
        </w:rPr>
        <w:t xml:space="preserve">specific trigger, </w:t>
      </w:r>
      <w:r w:rsidR="00CC240C">
        <w:rPr>
          <w:lang w:eastAsia="ja-JP"/>
        </w:rPr>
        <w:t xml:space="preserve">GBR vs non-GBR </w:t>
      </w:r>
      <w:r w:rsidR="001A4E1F">
        <w:rPr>
          <w:lang w:eastAsia="ja-JP"/>
        </w:rPr>
        <w:t>flow type, etc.)</w:t>
      </w:r>
      <w:r>
        <w:rPr>
          <w:lang w:eastAsia="ja-JP"/>
        </w:rPr>
        <w:t>?</w:t>
      </w:r>
    </w:p>
    <w:p w14:paraId="2761E0E1" w14:textId="77777777" w:rsidR="001A4E1F" w:rsidRDefault="001A4E1F" w:rsidP="008B4BC5">
      <w:pPr>
        <w:numPr>
          <w:ilvl w:val="0"/>
          <w:numId w:val="4"/>
        </w:numPr>
        <w:rPr>
          <w:lang w:eastAsia="ja-JP"/>
        </w:rPr>
      </w:pPr>
      <w:r>
        <w:rPr>
          <w:lang w:eastAsia="ja-JP"/>
        </w:rPr>
        <w:t xml:space="preserve">What information is provided to UE </w:t>
      </w:r>
      <w:r w:rsidR="00CC240C">
        <w:rPr>
          <w:lang w:eastAsia="ja-JP"/>
        </w:rPr>
        <w:t xml:space="preserve">and RAN </w:t>
      </w:r>
      <w:r>
        <w:rPr>
          <w:lang w:eastAsia="ja-JP"/>
        </w:rPr>
        <w:t>upon PDU Session establishment?</w:t>
      </w:r>
    </w:p>
    <w:p w14:paraId="70FCEEF4" w14:textId="77777777" w:rsidR="00EE0846" w:rsidRDefault="00CC240C" w:rsidP="008B4BC5">
      <w:pPr>
        <w:numPr>
          <w:ilvl w:val="0"/>
          <w:numId w:val="4"/>
        </w:numPr>
        <w:rPr>
          <w:lang w:eastAsia="ja-JP"/>
        </w:rPr>
      </w:pPr>
      <w:r>
        <w:rPr>
          <w:lang w:eastAsia="ja-JP"/>
        </w:rP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EE0846" w14:paraId="41697C44" w14:textId="77777777" w:rsidTr="00373441">
        <w:tc>
          <w:tcPr>
            <w:tcW w:w="1668" w:type="dxa"/>
            <w:shd w:val="clear" w:color="auto" w:fill="auto"/>
          </w:tcPr>
          <w:p w14:paraId="3267F0F7" w14:textId="77777777" w:rsidR="00EE0846" w:rsidRDefault="00EE0846" w:rsidP="00373441">
            <w:pPr>
              <w:pStyle w:val="TAH"/>
              <w:rPr>
                <w:lang w:eastAsia="ja-JP"/>
              </w:rPr>
            </w:pPr>
            <w:r>
              <w:rPr>
                <w:rFonts w:hint="eastAsia"/>
                <w:lang w:eastAsia="ja-JP"/>
              </w:rPr>
              <w:lastRenderedPageBreak/>
              <w:t>Company name</w:t>
            </w:r>
          </w:p>
        </w:tc>
        <w:tc>
          <w:tcPr>
            <w:tcW w:w="8169" w:type="dxa"/>
            <w:shd w:val="clear" w:color="auto" w:fill="auto"/>
          </w:tcPr>
          <w:p w14:paraId="589403FA" w14:textId="77777777" w:rsidR="00EE0846" w:rsidRDefault="00EE0846" w:rsidP="00373441">
            <w:pPr>
              <w:pStyle w:val="TAH"/>
              <w:rPr>
                <w:lang w:eastAsia="ja-JP"/>
              </w:rPr>
            </w:pPr>
            <w:r>
              <w:rPr>
                <w:lang w:eastAsia="ja-JP"/>
              </w:rPr>
              <w:t>C</w:t>
            </w:r>
            <w:r>
              <w:rPr>
                <w:rFonts w:hint="eastAsia"/>
                <w:lang w:eastAsia="ja-JP"/>
              </w:rPr>
              <w:t>omments</w:t>
            </w:r>
          </w:p>
        </w:tc>
      </w:tr>
      <w:tr w:rsidR="00EE0846" w14:paraId="45E9971F" w14:textId="77777777" w:rsidTr="00373441">
        <w:tc>
          <w:tcPr>
            <w:tcW w:w="1668" w:type="dxa"/>
            <w:shd w:val="clear" w:color="auto" w:fill="auto"/>
          </w:tcPr>
          <w:p w14:paraId="06D10C81" w14:textId="77777777" w:rsidR="00EE0846" w:rsidRPr="00D83075" w:rsidRDefault="00F41871" w:rsidP="00373441">
            <w:pPr>
              <w:pStyle w:val="TAL"/>
              <w:rPr>
                <w:rFonts w:eastAsia="SimSun"/>
                <w:lang w:eastAsia="zh-CN"/>
              </w:rPr>
            </w:pPr>
            <w:r>
              <w:rPr>
                <w:rFonts w:eastAsia="SimSun"/>
                <w:lang w:eastAsia="zh-CN"/>
              </w:rPr>
              <w:t>Intel</w:t>
            </w:r>
          </w:p>
        </w:tc>
        <w:tc>
          <w:tcPr>
            <w:tcW w:w="8169" w:type="dxa"/>
            <w:shd w:val="clear" w:color="auto" w:fill="auto"/>
          </w:tcPr>
          <w:p w14:paraId="1CD97580" w14:textId="77777777" w:rsidR="00F41871" w:rsidRPr="00032E94" w:rsidRDefault="00F41871" w:rsidP="00F41871">
            <w:pPr>
              <w:pStyle w:val="TAH"/>
              <w:jc w:val="left"/>
              <w:rPr>
                <w:b w:val="0"/>
                <w:lang w:eastAsia="ja-JP"/>
              </w:rPr>
            </w:pPr>
            <w:r w:rsidRPr="00032E94">
              <w:rPr>
                <w:b w:val="0"/>
                <w:lang w:eastAsia="ja-JP"/>
              </w:rPr>
              <w:t xml:space="preserve">NG1: Pre-authorised FPIs </w:t>
            </w:r>
            <w:r w:rsidR="000A5384">
              <w:rPr>
                <w:b w:val="0"/>
                <w:lang w:eastAsia="ja-JP"/>
              </w:rPr>
              <w:t xml:space="preserve">are </w:t>
            </w:r>
            <w:r w:rsidRPr="00032E94">
              <w:rPr>
                <w:b w:val="0"/>
                <w:lang w:eastAsia="ja-JP"/>
              </w:rPr>
              <w:t>signalled to UE upon PDU session establishment.</w:t>
            </w:r>
          </w:p>
          <w:p w14:paraId="5D7D71A9" w14:textId="77777777" w:rsidR="00F41871" w:rsidRPr="00032E94" w:rsidRDefault="00F41871" w:rsidP="00F41871">
            <w:pPr>
              <w:pStyle w:val="TAH"/>
              <w:jc w:val="left"/>
              <w:rPr>
                <w:b w:val="0"/>
                <w:lang w:eastAsia="ja-JP"/>
              </w:rPr>
            </w:pPr>
            <w:r w:rsidRPr="00032E94">
              <w:rPr>
                <w:b w:val="0"/>
                <w:lang w:eastAsia="ja-JP"/>
              </w:rPr>
              <w:t>NG2/NG4: Pre-authorised QoS rules signalled to RAN and UP functions upon PDU session establishment.</w:t>
            </w:r>
          </w:p>
          <w:p w14:paraId="307E4925" w14:textId="77777777" w:rsidR="00F41871" w:rsidRPr="00032E94" w:rsidRDefault="00F41871" w:rsidP="00F41871">
            <w:pPr>
              <w:pStyle w:val="TAH"/>
              <w:jc w:val="left"/>
              <w:rPr>
                <w:b w:val="0"/>
                <w:lang w:eastAsia="ja-JP"/>
              </w:rPr>
            </w:pPr>
            <w:r>
              <w:rPr>
                <w:b w:val="0"/>
                <w:lang w:eastAsia="ja-JP"/>
              </w:rPr>
              <w:t>There is n</w:t>
            </w:r>
            <w:r w:rsidRPr="00032E94">
              <w:rPr>
                <w:b w:val="0"/>
                <w:lang w:eastAsia="ja-JP"/>
              </w:rPr>
              <w:t>o NG1/NG2 signalling for non-GBR flows; only Reflective QoS</w:t>
            </w:r>
            <w:r>
              <w:rPr>
                <w:b w:val="0"/>
                <w:lang w:eastAsia="ja-JP"/>
              </w:rPr>
              <w:t xml:space="preserve"> is used for non-GBR flows</w:t>
            </w:r>
            <w:r w:rsidRPr="00032E94">
              <w:rPr>
                <w:b w:val="0"/>
                <w:lang w:eastAsia="ja-JP"/>
              </w:rPr>
              <w:t>.</w:t>
            </w:r>
          </w:p>
          <w:p w14:paraId="77C8E7BB" w14:textId="77777777" w:rsidR="00EE0846" w:rsidRDefault="00F41871" w:rsidP="00F41871">
            <w:pPr>
              <w:pStyle w:val="TAC"/>
              <w:jc w:val="left"/>
              <w:rPr>
                <w:lang w:eastAsia="ja-JP"/>
              </w:rPr>
            </w:pPr>
            <w:r w:rsidRPr="00F41871">
              <w:rPr>
                <w:lang w:eastAsia="ja-JP"/>
              </w:rPr>
              <w:t>NG1/NG2/NG4 signalling (Flow Descriptor, GFB, MFB) used for GBR flows only.</w:t>
            </w:r>
          </w:p>
          <w:p w14:paraId="716EE239" w14:textId="77777777" w:rsidR="00FB606B" w:rsidRPr="00F41871" w:rsidRDefault="00FB606B" w:rsidP="00F41871">
            <w:pPr>
              <w:pStyle w:val="TAC"/>
              <w:jc w:val="left"/>
              <w:rPr>
                <w:rFonts w:eastAsia="SimSun"/>
                <w:lang w:eastAsia="zh-CN"/>
              </w:rPr>
            </w:pPr>
          </w:p>
        </w:tc>
      </w:tr>
      <w:tr w:rsidR="00EE0846" w:rsidRPr="0091669A" w14:paraId="002A997D" w14:textId="77777777" w:rsidTr="00373441">
        <w:tc>
          <w:tcPr>
            <w:tcW w:w="1668" w:type="dxa"/>
            <w:shd w:val="clear" w:color="auto" w:fill="auto"/>
          </w:tcPr>
          <w:p w14:paraId="2D576830" w14:textId="77777777" w:rsidR="00EE0846"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14:paraId="0D44D0CF" w14:textId="77777777" w:rsidR="00C0426A" w:rsidRPr="00C0426A" w:rsidRDefault="00B256E4" w:rsidP="00B256E4">
            <w:pPr>
              <w:pStyle w:val="TAC"/>
              <w:jc w:val="left"/>
              <w:rPr>
                <w:rFonts w:eastAsia="SimSun"/>
                <w:lang w:eastAsia="zh-CN"/>
              </w:rPr>
            </w:pPr>
            <w:r>
              <w:rPr>
                <w:rFonts w:eastAsia="SimSun"/>
                <w:lang w:eastAsia="zh-CN"/>
              </w:rPr>
              <w:t xml:space="preserve">1. </w:t>
            </w:r>
            <w:r w:rsidR="00C0426A" w:rsidRPr="00C0426A">
              <w:rPr>
                <w:rFonts w:eastAsia="SimSun"/>
                <w:lang w:eastAsia="zh-CN"/>
              </w:rPr>
              <w:t>At PDU session establishment, CN_CP provides default QoS (to apply to non-service specific PDUs) and optionally also PDU flow specific QoS</w:t>
            </w:r>
          </w:p>
          <w:p w14:paraId="240B40BC" w14:textId="77777777" w:rsidR="00C0426A" w:rsidRPr="00B62477" w:rsidRDefault="00B256E4" w:rsidP="00B256E4">
            <w:pPr>
              <w:pStyle w:val="TAC"/>
              <w:jc w:val="left"/>
              <w:rPr>
                <w:rFonts w:eastAsia="SimSun"/>
                <w:lang w:eastAsia="zh-CN"/>
              </w:rPr>
            </w:pPr>
            <w:r>
              <w:rPr>
                <w:rFonts w:eastAsia="SimSun"/>
                <w:lang w:eastAsia="zh-CN"/>
              </w:rPr>
              <w:t xml:space="preserve">2. </w:t>
            </w:r>
            <w:r w:rsidR="00C0426A" w:rsidRPr="00D63446">
              <w:rPr>
                <w:rFonts w:eastAsia="SimSun"/>
                <w:lang w:eastAsia="zh-CN"/>
              </w:rPr>
              <w:t xml:space="preserve">When QoS differentiation in RAN is required, </w:t>
            </w:r>
            <w:r w:rsidR="00C0426A">
              <w:rPr>
                <w:rFonts w:eastAsia="SimSun"/>
                <w:lang w:eastAsia="zh-CN"/>
              </w:rPr>
              <w:t>i.e.</w:t>
            </w:r>
            <w:r w:rsidR="00C0426A" w:rsidRPr="00D63446">
              <w:rPr>
                <w:rFonts w:eastAsia="SimSun"/>
                <w:lang w:eastAsia="zh-CN"/>
              </w:rPr>
              <w:t xml:space="preserve"> both for PDU flows that requires admission control, and flows that do not (i.e. GBR vs. non-GBR</w:t>
            </w:r>
            <w:r w:rsidR="00C0426A" w:rsidRPr="00426625">
              <w:rPr>
                <w:rFonts w:eastAsia="SimSun"/>
                <w:lang w:eastAsia="zh-CN"/>
              </w:rPr>
              <w:t xml:space="preserve">) </w:t>
            </w:r>
            <w:r w:rsidR="00C0426A" w:rsidRPr="00426625">
              <w:rPr>
                <w:rFonts w:eastAsia="SimSun"/>
                <w:lang w:eastAsia="zh-CN"/>
              </w:rPr>
              <w:br/>
            </w:r>
            <w:r w:rsidR="00C0426A" w:rsidRPr="00C0426A">
              <w:rPr>
                <w:rFonts w:eastAsia="SimSun"/>
                <w:lang w:eastAsia="zh-CN"/>
              </w:rPr>
              <w:t>Triggered by the policy function (through NG-Gx) by multiple criterias (policy decision) such as application request, Time of Day, subscripti</w:t>
            </w:r>
            <w:r w:rsidR="00C0426A" w:rsidRPr="00163099">
              <w:rPr>
                <w:rFonts w:eastAsia="SimSun"/>
                <w:lang w:eastAsia="zh-CN"/>
              </w:rPr>
              <w:t>on update etc.</w:t>
            </w:r>
          </w:p>
          <w:p w14:paraId="5EBF343A" w14:textId="77777777" w:rsidR="00C0426A" w:rsidRPr="00B256E4" w:rsidRDefault="00B256E4" w:rsidP="00B256E4">
            <w:pPr>
              <w:pStyle w:val="TAC"/>
              <w:jc w:val="left"/>
              <w:rPr>
                <w:rFonts w:eastAsia="SimSun"/>
                <w:lang w:eastAsia="zh-CN"/>
              </w:rPr>
            </w:pPr>
            <w:r>
              <w:rPr>
                <w:rFonts w:eastAsia="SimSun"/>
                <w:lang w:eastAsia="zh-CN"/>
              </w:rPr>
              <w:t xml:space="preserve">3. </w:t>
            </w:r>
            <w:r w:rsidR="00C0426A" w:rsidRPr="00B256E4">
              <w:rPr>
                <w:rFonts w:eastAsia="SimSun"/>
                <w:lang w:eastAsia="zh-CN"/>
              </w:rPr>
              <w:t xml:space="preserve">To RAN (NG2): Per PDU session, default QoS for non-service specific PDU flows, PDU flow ID + PDU flow QoS for service specific PDU flows. </w:t>
            </w:r>
            <w:r w:rsidR="00C0426A" w:rsidRPr="00B256E4">
              <w:rPr>
                <w:rFonts w:eastAsia="SimSun"/>
                <w:lang w:eastAsia="zh-CN"/>
              </w:rPr>
              <w:br/>
              <w:t>To UE (NG1): PDU flow specific filters or “reflective indicator” + PDU flow ID.</w:t>
            </w:r>
            <w:r w:rsidR="00C0426A" w:rsidRPr="00FB606B">
              <w:rPr>
                <w:rFonts w:eastAsia="SimSun"/>
                <w:lang w:eastAsia="zh-CN"/>
              </w:rPr>
              <w:t xml:space="preserve"> </w:t>
            </w:r>
            <w:r w:rsidR="00C0426A" w:rsidRPr="00B256E4">
              <w:rPr>
                <w:lang w:eastAsia="ja-JP"/>
              </w:rPr>
              <w:t>Which QoS parameters (parts of PDU flow QoS) to send to UE is FFS</w:t>
            </w:r>
          </w:p>
          <w:p w14:paraId="68437D4B" w14:textId="77777777" w:rsidR="00EE0846" w:rsidRDefault="00EE0846" w:rsidP="00373441">
            <w:pPr>
              <w:pStyle w:val="TAC"/>
              <w:jc w:val="left"/>
              <w:rPr>
                <w:lang w:eastAsia="ja-JP"/>
              </w:rPr>
            </w:pPr>
          </w:p>
        </w:tc>
      </w:tr>
      <w:tr w:rsidR="00EE0846" w:rsidRPr="0091669A" w14:paraId="41301CB0" w14:textId="77777777" w:rsidTr="00373441">
        <w:tc>
          <w:tcPr>
            <w:tcW w:w="1668" w:type="dxa"/>
            <w:shd w:val="clear" w:color="auto" w:fill="auto"/>
          </w:tcPr>
          <w:p w14:paraId="7D4F11D2" w14:textId="77777777" w:rsidR="00EE0846" w:rsidRPr="00721798" w:rsidRDefault="0001581A" w:rsidP="00373441">
            <w:pPr>
              <w:pStyle w:val="TAL"/>
              <w:rPr>
                <w:rFonts w:eastAsia="Malgun Gothic"/>
                <w:lang w:eastAsia="ko-KR"/>
              </w:rPr>
            </w:pPr>
            <w:r w:rsidRPr="00C81750">
              <w:rPr>
                <w:rFonts w:eastAsia="Malgun Gothic" w:hint="eastAsia"/>
                <w:lang w:eastAsia="ko-KR"/>
              </w:rPr>
              <w:t>ETRI</w:t>
            </w:r>
          </w:p>
        </w:tc>
        <w:tc>
          <w:tcPr>
            <w:tcW w:w="8169" w:type="dxa"/>
            <w:shd w:val="clear" w:color="auto" w:fill="auto"/>
          </w:tcPr>
          <w:p w14:paraId="5D6B9515" w14:textId="77777777" w:rsidR="0001581A" w:rsidRPr="00032E94" w:rsidRDefault="0001581A" w:rsidP="0001581A">
            <w:pPr>
              <w:pStyle w:val="TAH"/>
              <w:jc w:val="left"/>
              <w:rPr>
                <w:b w:val="0"/>
                <w:lang w:eastAsia="ja-JP"/>
              </w:rPr>
            </w:pPr>
            <w:r w:rsidRPr="00032E94">
              <w:rPr>
                <w:b w:val="0"/>
                <w:lang w:eastAsia="ja-JP"/>
              </w:rPr>
              <w:t xml:space="preserve">NG1: </w:t>
            </w:r>
            <w:r w:rsidR="00050882">
              <w:rPr>
                <w:b w:val="0"/>
                <w:lang w:eastAsia="ja-JP"/>
              </w:rPr>
              <w:t xml:space="preserve">mapping between the number (FII, QoS ID) and QoS rules may be signalled to UE </w:t>
            </w:r>
            <w:r w:rsidRPr="00032E94">
              <w:rPr>
                <w:b w:val="0"/>
                <w:lang w:eastAsia="ja-JP"/>
              </w:rPr>
              <w:t>upon PDU session establishment.</w:t>
            </w:r>
          </w:p>
          <w:p w14:paraId="03432F28" w14:textId="77777777" w:rsidR="0001581A" w:rsidRPr="00032E94" w:rsidRDefault="0001581A" w:rsidP="0001581A">
            <w:pPr>
              <w:pStyle w:val="TAH"/>
              <w:jc w:val="left"/>
              <w:rPr>
                <w:b w:val="0"/>
                <w:lang w:eastAsia="ja-JP"/>
              </w:rPr>
            </w:pPr>
            <w:r w:rsidRPr="00032E94">
              <w:rPr>
                <w:b w:val="0"/>
                <w:lang w:eastAsia="ja-JP"/>
              </w:rPr>
              <w:t xml:space="preserve">NG2/NG4: </w:t>
            </w:r>
            <w:r w:rsidR="00050882">
              <w:rPr>
                <w:b w:val="0"/>
                <w:lang w:eastAsia="ja-JP"/>
              </w:rPr>
              <w:t xml:space="preserve">mapping between the number (FII, QoS ID) and </w:t>
            </w:r>
            <w:r w:rsidRPr="00032E94">
              <w:rPr>
                <w:b w:val="0"/>
                <w:lang w:eastAsia="ja-JP"/>
              </w:rPr>
              <w:t>QoS rules signalled to RAN and UP functions upon PDU session establishment.</w:t>
            </w:r>
          </w:p>
          <w:p w14:paraId="4374D3EB" w14:textId="77777777" w:rsidR="00EE0846" w:rsidRDefault="0001581A" w:rsidP="00C624E9">
            <w:pPr>
              <w:pStyle w:val="TAC"/>
              <w:jc w:val="left"/>
              <w:rPr>
                <w:lang w:eastAsia="ja-JP"/>
              </w:rPr>
            </w:pPr>
            <w:r w:rsidRPr="00F41871">
              <w:rPr>
                <w:lang w:eastAsia="ja-JP"/>
              </w:rPr>
              <w:t xml:space="preserve">NG1/NG2/NG4 signalling </w:t>
            </w:r>
            <w:r w:rsidR="00C624E9">
              <w:rPr>
                <w:lang w:eastAsia="ja-JP"/>
              </w:rPr>
              <w:t>(the number,</w:t>
            </w:r>
            <w:r w:rsidRPr="00F41871">
              <w:rPr>
                <w:lang w:eastAsia="ja-JP"/>
              </w:rPr>
              <w:t xml:space="preserve"> GFB, MFB) used for GBR flows only.</w:t>
            </w:r>
          </w:p>
          <w:p w14:paraId="73F2B5A9" w14:textId="77777777" w:rsidR="00721798" w:rsidRPr="0001581A" w:rsidRDefault="00721798" w:rsidP="00C624E9">
            <w:pPr>
              <w:pStyle w:val="TAC"/>
              <w:jc w:val="left"/>
              <w:rPr>
                <w:lang w:eastAsia="ja-JP"/>
              </w:rPr>
            </w:pPr>
          </w:p>
        </w:tc>
      </w:tr>
      <w:tr w:rsidR="004817FD" w:rsidRPr="0091669A" w14:paraId="37AB9A68" w14:textId="77777777" w:rsidTr="00373441">
        <w:tc>
          <w:tcPr>
            <w:tcW w:w="1668" w:type="dxa"/>
            <w:shd w:val="clear" w:color="auto" w:fill="auto"/>
          </w:tcPr>
          <w:p w14:paraId="6DC9755C" w14:textId="77777777" w:rsidR="004817FD" w:rsidRDefault="004817FD" w:rsidP="004817FD">
            <w:pPr>
              <w:pStyle w:val="TAL"/>
              <w:rPr>
                <w:lang w:eastAsia="ja-JP"/>
              </w:rPr>
            </w:pPr>
            <w:r w:rsidRPr="008519F8">
              <w:rPr>
                <w:rFonts w:eastAsia="Malgun Gothic" w:hint="eastAsia"/>
                <w:lang w:eastAsia="ko-KR"/>
              </w:rPr>
              <w:t>LGE</w:t>
            </w:r>
          </w:p>
        </w:tc>
        <w:tc>
          <w:tcPr>
            <w:tcW w:w="8169" w:type="dxa"/>
            <w:shd w:val="clear" w:color="auto" w:fill="auto"/>
          </w:tcPr>
          <w:p w14:paraId="64A83A10" w14:textId="77777777" w:rsidR="004817FD" w:rsidRDefault="004817FD" w:rsidP="004817FD">
            <w:pPr>
              <w:pStyle w:val="TAC"/>
              <w:jc w:val="left"/>
              <w:rPr>
                <w:rFonts w:eastAsia="Malgun Gothic"/>
                <w:lang w:eastAsia="ko-KR"/>
              </w:rPr>
            </w:pPr>
            <w:r w:rsidRPr="008519F8">
              <w:rPr>
                <w:rFonts w:eastAsia="Malgun Gothic" w:hint="eastAsia"/>
                <w:lang w:eastAsia="ko-KR"/>
              </w:rPr>
              <w:t>There is an EN</w:t>
            </w:r>
            <w:r w:rsidRPr="008519F8">
              <w:rPr>
                <w:rFonts w:eastAsia="Malgun Gothic"/>
                <w:lang w:eastAsia="ko-KR"/>
              </w:rPr>
              <w:t xml:space="preserve">’s that </w:t>
            </w:r>
            <w:r w:rsidRPr="0075716B">
              <w:rPr>
                <w:rFonts w:eastAsia="Malgun Gothic"/>
                <w:lang w:eastAsia="ko-KR"/>
              </w:rPr>
              <w:t>It is FFS whether packet delay budget and/or packet error rate are implicitly covered by the FPI value or whether they are distinct QoS parameters.</w:t>
            </w:r>
            <w:r>
              <w:rPr>
                <w:rFonts w:eastAsia="Malgun Gothic"/>
                <w:lang w:eastAsia="ko-KR"/>
              </w:rPr>
              <w:t xml:space="preserve"> If packet delay budget and error rate are distinct QoS parameters, these signalling may be sent over NG2/NG4 for GBR and non-GBR flows (under the assumption that FPI does not include delay budget and error rate).</w:t>
            </w:r>
          </w:p>
          <w:p w14:paraId="24C86A88" w14:textId="77777777" w:rsidR="00721798" w:rsidRDefault="00721798" w:rsidP="004817FD">
            <w:pPr>
              <w:pStyle w:val="TAC"/>
              <w:jc w:val="left"/>
              <w:rPr>
                <w:lang w:eastAsia="ja-JP"/>
              </w:rPr>
            </w:pPr>
          </w:p>
        </w:tc>
      </w:tr>
      <w:tr w:rsidR="004817FD" w:rsidRPr="0091669A" w14:paraId="08AC1578" w14:textId="77777777" w:rsidTr="00373441">
        <w:tc>
          <w:tcPr>
            <w:tcW w:w="1668" w:type="dxa"/>
            <w:shd w:val="clear" w:color="auto" w:fill="auto"/>
          </w:tcPr>
          <w:p w14:paraId="4D4F47B2" w14:textId="77777777" w:rsidR="004817FD" w:rsidRDefault="007D5D83" w:rsidP="004817FD">
            <w:pPr>
              <w:pStyle w:val="TAL"/>
              <w:rPr>
                <w:lang w:eastAsia="ja-JP"/>
              </w:rPr>
            </w:pPr>
            <w:r>
              <w:rPr>
                <w:lang w:eastAsia="ja-JP"/>
              </w:rPr>
              <w:t>Nokia</w:t>
            </w:r>
          </w:p>
        </w:tc>
        <w:tc>
          <w:tcPr>
            <w:tcW w:w="8169" w:type="dxa"/>
            <w:shd w:val="clear" w:color="auto" w:fill="auto"/>
          </w:tcPr>
          <w:p w14:paraId="757E4F2D" w14:textId="77777777" w:rsidR="007D5D83" w:rsidRDefault="00721798" w:rsidP="00721798">
            <w:pPr>
              <w:pStyle w:val="TAC"/>
              <w:jc w:val="left"/>
              <w:rPr>
                <w:lang w:eastAsia="ja-JP"/>
              </w:rPr>
            </w:pPr>
            <w:r>
              <w:rPr>
                <w:lang w:eastAsia="ja-JP"/>
              </w:rPr>
              <w:t xml:space="preserve">1. </w:t>
            </w:r>
            <w:r w:rsidR="007D5D83">
              <w:rPr>
                <w:lang w:eastAsia="ja-JP"/>
              </w:rPr>
              <w:t>QoS policies (transport level or explicit QoS targets, intent level QoS policies) are signalled to the RAN and UP function during PDU session establishment. No signalling expected on a per flow basis especially for non-GBR flows. For GBR flows, MBR, ARP can be signalled in addition. It is also expected that we will need something similar to APN-AMBR for UP function and UE-AMBR for RAN for policy enforcement.</w:t>
            </w:r>
          </w:p>
          <w:p w14:paraId="09B0778C" w14:textId="77777777" w:rsidR="007D5D83" w:rsidRDefault="00721798" w:rsidP="00721798">
            <w:pPr>
              <w:pStyle w:val="TAC"/>
              <w:jc w:val="left"/>
              <w:rPr>
                <w:lang w:eastAsia="ja-JP"/>
              </w:rPr>
            </w:pPr>
            <w:r>
              <w:rPr>
                <w:lang w:eastAsia="ja-JP"/>
              </w:rPr>
              <w:t xml:space="preserve">2. </w:t>
            </w:r>
            <w:r w:rsidR="007D5D83">
              <w:rPr>
                <w:lang w:eastAsia="ja-JP"/>
              </w:rPr>
              <w:t>NG2/NG4 - QoS policies are signalled during PDU session establishment.</w:t>
            </w:r>
          </w:p>
          <w:p w14:paraId="51E6F59F" w14:textId="77777777" w:rsidR="007D5D83" w:rsidRDefault="00721798" w:rsidP="00721798">
            <w:pPr>
              <w:pStyle w:val="TAC"/>
              <w:jc w:val="left"/>
              <w:rPr>
                <w:lang w:eastAsia="ja-JP"/>
              </w:rPr>
            </w:pPr>
            <w:r>
              <w:rPr>
                <w:lang w:eastAsia="ja-JP"/>
              </w:rPr>
              <w:t xml:space="preserve">3. </w:t>
            </w:r>
            <w:r w:rsidR="007D5D83">
              <w:rPr>
                <w:lang w:eastAsia="ja-JP"/>
              </w:rPr>
              <w:t>No NG1/NG2 signalling for non-GBR traffic on a flow basis (as QoS differentiation is performed based on packet marking).</w:t>
            </w:r>
          </w:p>
          <w:p w14:paraId="2469C4B5" w14:textId="77777777" w:rsidR="004817FD" w:rsidRDefault="004817FD" w:rsidP="004817FD">
            <w:pPr>
              <w:pStyle w:val="TAC"/>
              <w:jc w:val="left"/>
              <w:rPr>
                <w:lang w:eastAsia="ja-JP"/>
              </w:rPr>
            </w:pPr>
          </w:p>
        </w:tc>
      </w:tr>
      <w:tr w:rsidR="00F306C9" w:rsidRPr="0091669A" w14:paraId="698D4A5A" w14:textId="77777777" w:rsidTr="00373441">
        <w:tc>
          <w:tcPr>
            <w:tcW w:w="1668" w:type="dxa"/>
            <w:shd w:val="clear" w:color="auto" w:fill="auto"/>
          </w:tcPr>
          <w:p w14:paraId="4CC05B88" w14:textId="77777777" w:rsidR="00F306C9" w:rsidRDefault="00FE79C6" w:rsidP="004817FD">
            <w:pPr>
              <w:pStyle w:val="TAL"/>
              <w:rPr>
                <w:lang w:eastAsia="ja-JP"/>
              </w:rPr>
            </w:pPr>
            <w:r>
              <w:rPr>
                <w:rFonts w:eastAsia="SimSun" w:hint="eastAsia"/>
                <w:lang w:eastAsia="zh-CN"/>
              </w:rPr>
              <w:t>ZTE</w:t>
            </w:r>
          </w:p>
        </w:tc>
        <w:tc>
          <w:tcPr>
            <w:tcW w:w="8169" w:type="dxa"/>
            <w:shd w:val="clear" w:color="auto" w:fill="auto"/>
          </w:tcPr>
          <w:p w14:paraId="0A84606D" w14:textId="77777777" w:rsidR="00FE79C6" w:rsidRDefault="00FE79C6" w:rsidP="00FE79C6">
            <w:pPr>
              <w:pStyle w:val="TAC"/>
              <w:jc w:val="left"/>
              <w:rPr>
                <w:rFonts w:eastAsia="SimSun"/>
                <w:lang w:eastAsia="zh-CN"/>
              </w:rPr>
            </w:pPr>
            <w:r>
              <w:rPr>
                <w:rFonts w:eastAsia="SimSun" w:hint="eastAsia"/>
                <w:lang w:eastAsia="zh-CN"/>
              </w:rPr>
              <w:t xml:space="preserve">QoS profile is sent to UE, RAN and UP functions upon PDU session establishment via C-plane </w:t>
            </w:r>
            <w:r>
              <w:rPr>
                <w:rFonts w:eastAsia="SimSun"/>
                <w:lang w:eastAsia="zh-CN"/>
              </w:rPr>
              <w:t>signalling</w:t>
            </w:r>
            <w:r>
              <w:rPr>
                <w:rFonts w:eastAsia="SimSun" w:hint="eastAsia"/>
                <w:lang w:eastAsia="zh-CN"/>
              </w:rPr>
              <w:t>.</w:t>
            </w:r>
          </w:p>
          <w:p w14:paraId="1373FE48" w14:textId="77777777" w:rsidR="00FE79C6" w:rsidRDefault="00FE79C6" w:rsidP="00FE79C6">
            <w:pPr>
              <w:pStyle w:val="TAC"/>
              <w:jc w:val="left"/>
              <w:rPr>
                <w:rFonts w:eastAsia="SimSun"/>
                <w:lang w:eastAsia="zh-CN"/>
              </w:rPr>
            </w:pPr>
            <w:r>
              <w:rPr>
                <w:rFonts w:eastAsia="SimSun" w:hint="eastAsia"/>
                <w:lang w:eastAsia="zh-CN"/>
              </w:rPr>
              <w:t>QoS profile including the QoS parameters together with a QoS ID which is a pointer to the QoS profile.</w:t>
            </w:r>
          </w:p>
          <w:p w14:paraId="63EECAF9" w14:textId="77777777" w:rsidR="00F306C9" w:rsidRDefault="00FE79C6" w:rsidP="00FE79C6">
            <w:pPr>
              <w:pStyle w:val="TAC"/>
              <w:jc w:val="left"/>
              <w:rPr>
                <w:rFonts w:eastAsia="SimSun"/>
                <w:lang w:eastAsia="zh-CN"/>
              </w:rPr>
            </w:pPr>
            <w:r>
              <w:rPr>
                <w:rFonts w:eastAsia="SimSun"/>
                <w:lang w:eastAsia="zh-CN"/>
              </w:rPr>
              <w:t>S</w:t>
            </w:r>
            <w:r>
              <w:rPr>
                <w:rFonts w:eastAsia="SimSun" w:hint="eastAsia"/>
                <w:lang w:eastAsia="zh-CN"/>
              </w:rPr>
              <w:t>ame solution for both GBR flows and non GBR flows.</w:t>
            </w:r>
          </w:p>
          <w:p w14:paraId="5AEDA2D9" w14:textId="77777777" w:rsidR="00FE79C6" w:rsidRDefault="00FE79C6" w:rsidP="00FE79C6">
            <w:pPr>
              <w:pStyle w:val="TAC"/>
              <w:jc w:val="left"/>
              <w:rPr>
                <w:lang w:eastAsia="ja-JP"/>
              </w:rPr>
            </w:pPr>
          </w:p>
        </w:tc>
      </w:tr>
      <w:tr w:rsidR="007B6D63" w:rsidRPr="0091669A" w14:paraId="19B66F22" w14:textId="77777777" w:rsidTr="002D6267">
        <w:tc>
          <w:tcPr>
            <w:tcW w:w="1668" w:type="dxa"/>
            <w:shd w:val="clear" w:color="auto" w:fill="auto"/>
          </w:tcPr>
          <w:p w14:paraId="151C9089" w14:textId="77777777" w:rsidR="007B6D63" w:rsidRDefault="007B6D63" w:rsidP="002D6267">
            <w:pPr>
              <w:pStyle w:val="TAL"/>
              <w:rPr>
                <w:lang w:eastAsia="ja-JP"/>
              </w:rPr>
            </w:pPr>
            <w:r w:rsidRPr="008E2D99">
              <w:rPr>
                <w:rFonts w:eastAsia="SimSun" w:hint="eastAsia"/>
                <w:lang w:eastAsia="zh-CN"/>
              </w:rPr>
              <w:t>CMCC</w:t>
            </w:r>
          </w:p>
        </w:tc>
        <w:tc>
          <w:tcPr>
            <w:tcW w:w="8169" w:type="dxa"/>
            <w:shd w:val="clear" w:color="auto" w:fill="auto"/>
          </w:tcPr>
          <w:p w14:paraId="03E19E35" w14:textId="77777777" w:rsidR="007B6D63" w:rsidRPr="00A94221" w:rsidRDefault="007B6D63" w:rsidP="002D6267">
            <w:pPr>
              <w:pStyle w:val="TAC"/>
              <w:jc w:val="left"/>
              <w:rPr>
                <w:rFonts w:eastAsia="SimSun"/>
                <w:lang w:eastAsia="zh-CN"/>
              </w:rPr>
            </w:pPr>
            <w:r>
              <w:rPr>
                <w:rFonts w:eastAsia="SimSun"/>
                <w:lang w:eastAsia="zh-CN"/>
              </w:rPr>
              <w:t xml:space="preserve">1. </w:t>
            </w:r>
            <w:r w:rsidRPr="00A94221">
              <w:rPr>
                <w:rFonts w:eastAsia="SimSun"/>
                <w:lang w:eastAsia="zh-CN"/>
              </w:rPr>
              <w:t>Pre-authorised QoS rules (incl. default and optionally flow specific QoS) are signalled from CN_CP to UE/RAN/UP at session establishment</w:t>
            </w:r>
            <w:r>
              <w:rPr>
                <w:rFonts w:eastAsia="SimSun"/>
                <w:lang w:eastAsia="zh-CN"/>
              </w:rPr>
              <w:t xml:space="preserve"> and specific QoS rules for particular flow could be signalled </w:t>
            </w:r>
            <w:r w:rsidRPr="00A94221">
              <w:rPr>
                <w:rFonts w:eastAsia="SimSun"/>
                <w:lang w:eastAsia="zh-CN"/>
              </w:rPr>
              <w:t>from CN_CP to UE/RAN/UP</w:t>
            </w:r>
            <w:r>
              <w:rPr>
                <w:rFonts w:eastAsia="SimSun"/>
                <w:lang w:eastAsia="zh-CN"/>
              </w:rPr>
              <w:t xml:space="preserve"> at session modification</w:t>
            </w:r>
            <w:r w:rsidRPr="00A94221">
              <w:rPr>
                <w:rFonts w:eastAsia="SimSun"/>
                <w:lang w:eastAsia="zh-CN"/>
              </w:rPr>
              <w:t>.</w:t>
            </w:r>
          </w:p>
          <w:p w14:paraId="017F00D8" w14:textId="77777777" w:rsidR="007B6D63" w:rsidRDefault="007B6D63" w:rsidP="002D6267">
            <w:pPr>
              <w:pStyle w:val="TAC"/>
              <w:jc w:val="left"/>
              <w:rPr>
                <w:rFonts w:eastAsia="SimSun"/>
                <w:lang w:eastAsia="zh-CN"/>
              </w:rPr>
            </w:pPr>
            <w:r>
              <w:rPr>
                <w:rFonts w:eastAsia="SimSun"/>
                <w:lang w:eastAsia="zh-CN"/>
              </w:rPr>
              <w:t xml:space="preserve">2. </w:t>
            </w:r>
            <w:r w:rsidRPr="00A94221">
              <w:rPr>
                <w:rFonts w:eastAsia="SimSun"/>
                <w:lang w:eastAsia="zh-CN"/>
              </w:rPr>
              <w:t>The QoS signalling is triggered by policy function(App/UE request</w:t>
            </w:r>
            <w:r w:rsidRPr="00A94221">
              <w:rPr>
                <w:rFonts w:eastAsia="SimSun" w:hint="eastAsia"/>
                <w:lang w:eastAsia="zh-CN"/>
              </w:rPr>
              <w:t>, UE location change, sub</w:t>
            </w:r>
            <w:r w:rsidRPr="00A94221">
              <w:rPr>
                <w:rFonts w:eastAsia="SimSun"/>
                <w:lang w:eastAsia="zh-CN"/>
              </w:rPr>
              <w:t>scription update etc.)</w:t>
            </w:r>
          </w:p>
          <w:p w14:paraId="3CB93823" w14:textId="77777777" w:rsidR="007B6D63" w:rsidRDefault="007B6D63" w:rsidP="002D6267">
            <w:pPr>
              <w:pStyle w:val="TAC"/>
              <w:jc w:val="left"/>
              <w:rPr>
                <w:rFonts w:eastAsia="SimSun"/>
                <w:lang w:eastAsia="zh-CN"/>
              </w:rPr>
            </w:pPr>
            <w:r>
              <w:rPr>
                <w:rFonts w:eastAsia="SimSun"/>
                <w:lang w:eastAsia="zh-CN"/>
              </w:rPr>
              <w:t>3. Refer to answer to Q1</w:t>
            </w:r>
          </w:p>
          <w:p w14:paraId="00500AAE" w14:textId="77777777" w:rsidR="00A075D5" w:rsidRDefault="00A075D5" w:rsidP="002D6267">
            <w:pPr>
              <w:pStyle w:val="TAC"/>
              <w:jc w:val="left"/>
              <w:rPr>
                <w:lang w:eastAsia="ja-JP"/>
              </w:rPr>
            </w:pPr>
          </w:p>
        </w:tc>
      </w:tr>
      <w:tr w:rsidR="00F306C9" w:rsidRPr="0091669A" w14:paraId="282BD40D" w14:textId="77777777" w:rsidTr="00373441">
        <w:tc>
          <w:tcPr>
            <w:tcW w:w="1668" w:type="dxa"/>
            <w:shd w:val="clear" w:color="auto" w:fill="auto"/>
          </w:tcPr>
          <w:p w14:paraId="6C6A51A2" w14:textId="196E696B" w:rsidR="00F306C9" w:rsidRDefault="007B6D63" w:rsidP="004817FD">
            <w:pPr>
              <w:pStyle w:val="TAL"/>
              <w:rPr>
                <w:lang w:eastAsia="ja-JP"/>
              </w:rPr>
            </w:pPr>
            <w:r>
              <w:rPr>
                <w:rFonts w:eastAsia="SimSun"/>
                <w:lang w:eastAsia="zh-CN"/>
              </w:rPr>
              <w:t>Qualcomm</w:t>
            </w:r>
          </w:p>
        </w:tc>
        <w:tc>
          <w:tcPr>
            <w:tcW w:w="8169" w:type="dxa"/>
            <w:shd w:val="clear" w:color="auto" w:fill="auto"/>
          </w:tcPr>
          <w:p w14:paraId="2284FB2A" w14:textId="6F2566D2" w:rsidR="007B6D63" w:rsidRDefault="00FE79C6" w:rsidP="00FE79C6">
            <w:pPr>
              <w:pStyle w:val="TAC"/>
              <w:jc w:val="left"/>
              <w:rPr>
                <w:rFonts w:eastAsia="SimSun"/>
                <w:lang w:eastAsia="zh-CN"/>
              </w:rPr>
            </w:pPr>
            <w:r>
              <w:rPr>
                <w:rFonts w:eastAsia="SimSun"/>
                <w:lang w:eastAsia="zh-CN"/>
              </w:rPr>
              <w:t xml:space="preserve">1. </w:t>
            </w:r>
            <w:r w:rsidRPr="00A94221">
              <w:rPr>
                <w:rFonts w:eastAsia="SimSun"/>
                <w:lang w:eastAsia="zh-CN"/>
              </w:rPr>
              <w:t xml:space="preserve">Pre-authorised QoS </w:t>
            </w:r>
            <w:r w:rsidR="007B6D63">
              <w:rPr>
                <w:rFonts w:eastAsia="SimSun"/>
                <w:lang w:eastAsia="zh-CN"/>
              </w:rPr>
              <w:t xml:space="preserve">and corresponding flow descriptors </w:t>
            </w:r>
            <w:r w:rsidR="00FF69A7">
              <w:rPr>
                <w:rFonts w:eastAsia="SimSun"/>
                <w:lang w:eastAsia="zh-CN"/>
              </w:rPr>
              <w:t xml:space="preserve">(both default QoS for non-service specific flows and QoS for service-specific flows) </w:t>
            </w:r>
            <w:r w:rsidR="007B6D63">
              <w:rPr>
                <w:rFonts w:eastAsia="SimSun"/>
                <w:lang w:eastAsia="zh-CN"/>
              </w:rPr>
              <w:t xml:space="preserve">are </w:t>
            </w:r>
            <w:r w:rsidRPr="00A94221">
              <w:rPr>
                <w:rFonts w:eastAsia="SimSun"/>
                <w:lang w:eastAsia="zh-CN"/>
              </w:rPr>
              <w:t>signalled from CN</w:t>
            </w:r>
            <w:r w:rsidR="00FF69A7">
              <w:rPr>
                <w:rFonts w:eastAsia="SimSun"/>
                <w:lang w:eastAsia="zh-CN"/>
              </w:rPr>
              <w:t xml:space="preserve"> </w:t>
            </w:r>
            <w:r w:rsidR="007B6D63">
              <w:rPr>
                <w:rFonts w:eastAsia="SimSun"/>
                <w:lang w:eastAsia="zh-CN"/>
              </w:rPr>
              <w:t xml:space="preserve">Control Plane </w:t>
            </w:r>
            <w:r w:rsidRPr="00A94221">
              <w:rPr>
                <w:rFonts w:eastAsia="SimSun"/>
                <w:lang w:eastAsia="zh-CN"/>
              </w:rPr>
              <w:t>to UE</w:t>
            </w:r>
            <w:r w:rsidR="00FF69A7">
              <w:rPr>
                <w:rFonts w:eastAsia="SimSun"/>
                <w:lang w:eastAsia="zh-CN"/>
              </w:rPr>
              <w:t xml:space="preserve"> (NG1)</w:t>
            </w:r>
            <w:r w:rsidR="007B6D63">
              <w:rPr>
                <w:rFonts w:eastAsia="SimSun"/>
                <w:lang w:eastAsia="zh-CN"/>
              </w:rPr>
              <w:t xml:space="preserve">, </w:t>
            </w:r>
            <w:r w:rsidRPr="00A94221">
              <w:rPr>
                <w:rFonts w:eastAsia="SimSun"/>
                <w:lang w:eastAsia="zh-CN"/>
              </w:rPr>
              <w:t>AN</w:t>
            </w:r>
            <w:r w:rsidR="00FF69A7">
              <w:rPr>
                <w:rFonts w:eastAsia="SimSun"/>
                <w:lang w:eastAsia="zh-CN"/>
              </w:rPr>
              <w:t xml:space="preserve"> (NG2)</w:t>
            </w:r>
            <w:r w:rsidR="007B6D63">
              <w:rPr>
                <w:rFonts w:eastAsia="SimSun"/>
                <w:lang w:eastAsia="zh-CN"/>
              </w:rPr>
              <w:t xml:space="preserve">, and </w:t>
            </w:r>
            <w:r w:rsidRPr="00A94221">
              <w:rPr>
                <w:rFonts w:eastAsia="SimSun"/>
                <w:lang w:eastAsia="zh-CN"/>
              </w:rPr>
              <w:t xml:space="preserve">UP </w:t>
            </w:r>
            <w:r w:rsidR="007B6D63">
              <w:rPr>
                <w:rFonts w:eastAsia="SimSun"/>
                <w:lang w:eastAsia="zh-CN"/>
              </w:rPr>
              <w:t xml:space="preserve">functions </w:t>
            </w:r>
            <w:r w:rsidR="00FF69A7">
              <w:rPr>
                <w:rFonts w:eastAsia="SimSun"/>
                <w:lang w:eastAsia="zh-CN"/>
              </w:rPr>
              <w:t xml:space="preserve">(NG4) </w:t>
            </w:r>
            <w:r w:rsidRPr="00A94221">
              <w:rPr>
                <w:rFonts w:eastAsia="SimSun"/>
                <w:lang w:eastAsia="zh-CN"/>
              </w:rPr>
              <w:t xml:space="preserve">at </w:t>
            </w:r>
            <w:r w:rsidR="007B6D63">
              <w:rPr>
                <w:rFonts w:eastAsia="SimSun"/>
                <w:lang w:eastAsia="zh-CN"/>
              </w:rPr>
              <w:t xml:space="preserve">PDU </w:t>
            </w:r>
            <w:r w:rsidRPr="00A94221">
              <w:rPr>
                <w:rFonts w:eastAsia="SimSun"/>
                <w:lang w:eastAsia="zh-CN"/>
              </w:rPr>
              <w:t>session establishment</w:t>
            </w:r>
            <w:r w:rsidR="007B6D63">
              <w:rPr>
                <w:rFonts w:eastAsia="SimSun"/>
                <w:lang w:eastAsia="zh-CN"/>
              </w:rPr>
              <w:t xml:space="preserve">. </w:t>
            </w:r>
          </w:p>
          <w:p w14:paraId="28AB5AFA" w14:textId="48A523FA" w:rsidR="00F306C9" w:rsidRDefault="007B6D63" w:rsidP="00FF69A7">
            <w:pPr>
              <w:pStyle w:val="TAC"/>
              <w:jc w:val="left"/>
              <w:rPr>
                <w:rFonts w:eastAsia="SimSun"/>
                <w:lang w:eastAsia="zh-CN"/>
              </w:rPr>
            </w:pPr>
            <w:r>
              <w:rPr>
                <w:rFonts w:eastAsia="SimSun"/>
                <w:lang w:eastAsia="zh-CN"/>
              </w:rPr>
              <w:t xml:space="preserve">2. QoS for specific flows can be established </w:t>
            </w:r>
            <w:r w:rsidR="00FF69A7">
              <w:rPr>
                <w:rFonts w:eastAsia="SimSun"/>
                <w:lang w:eastAsia="zh-CN"/>
              </w:rPr>
              <w:t xml:space="preserve">via triggering from UE, AF, and upon detection on new UL flows, decided by CN via policing function, and the corresponding information is distributed to </w:t>
            </w:r>
            <w:r w:rsidR="00FF69A7" w:rsidRPr="00A94221">
              <w:rPr>
                <w:rFonts w:eastAsia="SimSun"/>
                <w:lang w:eastAsia="zh-CN"/>
              </w:rPr>
              <w:t>to UE</w:t>
            </w:r>
            <w:r w:rsidR="00FF69A7">
              <w:rPr>
                <w:rFonts w:eastAsia="SimSun"/>
                <w:lang w:eastAsia="zh-CN"/>
              </w:rPr>
              <w:t xml:space="preserve"> (NG1), </w:t>
            </w:r>
            <w:r w:rsidR="00FF69A7" w:rsidRPr="00A94221">
              <w:rPr>
                <w:rFonts w:eastAsia="SimSun"/>
                <w:lang w:eastAsia="zh-CN"/>
              </w:rPr>
              <w:t>AN</w:t>
            </w:r>
            <w:r w:rsidR="00FF69A7">
              <w:rPr>
                <w:rFonts w:eastAsia="SimSun"/>
                <w:lang w:eastAsia="zh-CN"/>
              </w:rPr>
              <w:t xml:space="preserve"> (NG2), and </w:t>
            </w:r>
            <w:r w:rsidR="00FF69A7" w:rsidRPr="00A94221">
              <w:rPr>
                <w:rFonts w:eastAsia="SimSun"/>
                <w:lang w:eastAsia="zh-CN"/>
              </w:rPr>
              <w:t xml:space="preserve">UP </w:t>
            </w:r>
            <w:r w:rsidR="00A075D5">
              <w:rPr>
                <w:rFonts w:eastAsia="SimSun"/>
                <w:lang w:eastAsia="zh-CN"/>
              </w:rPr>
              <w:t>functions (NG4).</w:t>
            </w:r>
          </w:p>
          <w:p w14:paraId="46363213" w14:textId="2E54A4FB" w:rsidR="00A075D5" w:rsidRDefault="00A075D5" w:rsidP="00FF69A7">
            <w:pPr>
              <w:pStyle w:val="TAC"/>
              <w:jc w:val="left"/>
              <w:rPr>
                <w:lang w:eastAsia="ja-JP"/>
              </w:rPr>
            </w:pPr>
          </w:p>
        </w:tc>
      </w:tr>
      <w:tr w:rsidR="0003654C" w:rsidRPr="0091669A" w14:paraId="03224B3D" w14:textId="77777777" w:rsidTr="00373441">
        <w:tc>
          <w:tcPr>
            <w:tcW w:w="1668" w:type="dxa"/>
            <w:shd w:val="clear" w:color="auto" w:fill="auto"/>
          </w:tcPr>
          <w:p w14:paraId="2B775DCA" w14:textId="6A75B1F8" w:rsidR="0003654C" w:rsidRPr="00B034E8" w:rsidRDefault="0003654C" w:rsidP="004817FD">
            <w:pPr>
              <w:pStyle w:val="TAL"/>
              <w:rPr>
                <w:rFonts w:eastAsia="Malgun Gothic"/>
                <w:lang w:eastAsia="ko-KR"/>
              </w:rPr>
            </w:pPr>
            <w:r>
              <w:rPr>
                <w:rFonts w:eastAsia="Malgun Gothic" w:hint="eastAsia"/>
                <w:lang w:eastAsia="ko-KR"/>
              </w:rPr>
              <w:t xml:space="preserve">Samsung </w:t>
            </w:r>
          </w:p>
        </w:tc>
        <w:tc>
          <w:tcPr>
            <w:tcW w:w="8169" w:type="dxa"/>
            <w:shd w:val="clear" w:color="auto" w:fill="auto"/>
          </w:tcPr>
          <w:p w14:paraId="45DC26F4" w14:textId="14974C6F" w:rsidR="0003654C" w:rsidRDefault="00003D29" w:rsidP="00003D29">
            <w:pPr>
              <w:pStyle w:val="TAC"/>
              <w:ind w:left="33"/>
              <w:jc w:val="left"/>
              <w:rPr>
                <w:rFonts w:eastAsia="Malgun Gothic"/>
                <w:lang w:eastAsia="ko-KR"/>
              </w:rPr>
            </w:pPr>
            <w:r>
              <w:rPr>
                <w:rFonts w:eastAsia="SimSun"/>
                <w:lang w:eastAsia="zh-CN"/>
              </w:rPr>
              <w:t xml:space="preserve">1. </w:t>
            </w:r>
            <w:r w:rsidR="0003654C" w:rsidRPr="00A94221">
              <w:rPr>
                <w:rFonts w:eastAsia="SimSun"/>
                <w:lang w:eastAsia="zh-CN"/>
              </w:rPr>
              <w:t>Pre-authorised QoS rules</w:t>
            </w:r>
            <w:r w:rsidR="0003654C">
              <w:rPr>
                <w:rFonts w:eastAsia="Malgun Gothic" w:hint="eastAsia"/>
                <w:lang w:eastAsia="ko-KR"/>
              </w:rPr>
              <w:t xml:space="preserve"> and optional service </w:t>
            </w:r>
            <w:r w:rsidR="0003654C">
              <w:rPr>
                <w:rFonts w:eastAsia="Malgun Gothic"/>
                <w:lang w:eastAsia="ko-KR"/>
              </w:rPr>
              <w:t>specific</w:t>
            </w:r>
            <w:r w:rsidR="0003654C">
              <w:rPr>
                <w:rFonts w:eastAsia="Malgun Gothic" w:hint="eastAsia"/>
                <w:lang w:eastAsia="ko-KR"/>
              </w:rPr>
              <w:t xml:space="preserve"> QoS rules.</w:t>
            </w:r>
          </w:p>
          <w:p w14:paraId="50C61E77" w14:textId="0B5BED4F" w:rsidR="00DC02A7" w:rsidRDefault="00003D29" w:rsidP="00003D29">
            <w:pPr>
              <w:pStyle w:val="TAC"/>
              <w:ind w:left="33"/>
              <w:jc w:val="left"/>
              <w:rPr>
                <w:rFonts w:eastAsia="Malgun Gothic"/>
                <w:lang w:eastAsia="ko-KR"/>
              </w:rPr>
            </w:pPr>
            <w:r>
              <w:rPr>
                <w:rFonts w:eastAsia="Malgun Gothic"/>
                <w:lang w:eastAsia="ko-KR"/>
              </w:rPr>
              <w:t xml:space="preserve">2. </w:t>
            </w:r>
            <w:r w:rsidR="00FC0FB6">
              <w:rPr>
                <w:rFonts w:eastAsia="Malgun Gothic" w:hint="eastAsia"/>
                <w:lang w:eastAsia="ko-KR"/>
              </w:rPr>
              <w:t xml:space="preserve">When a specific QoS for a flow to be created is required, QoS signalling is triggered.  </w:t>
            </w:r>
          </w:p>
          <w:p w14:paraId="02620A5C" w14:textId="77777777" w:rsidR="007B03D9" w:rsidRDefault="00003D29" w:rsidP="00003D29">
            <w:pPr>
              <w:pStyle w:val="TAC"/>
              <w:ind w:left="33"/>
              <w:jc w:val="left"/>
              <w:rPr>
                <w:rFonts w:eastAsia="Malgun Gothic"/>
                <w:lang w:eastAsia="ko-KR"/>
              </w:rPr>
            </w:pPr>
            <w:r>
              <w:rPr>
                <w:rFonts w:eastAsia="SimSun"/>
                <w:lang w:eastAsia="zh-CN"/>
              </w:rPr>
              <w:t xml:space="preserve">3. </w:t>
            </w:r>
            <w:r w:rsidR="005E74CE" w:rsidRPr="00A94221">
              <w:rPr>
                <w:rFonts w:eastAsia="SimSun"/>
                <w:lang w:eastAsia="zh-CN"/>
              </w:rPr>
              <w:t>Pre-authorised QoS rules</w:t>
            </w:r>
            <w:r w:rsidR="00992956">
              <w:rPr>
                <w:rFonts w:eastAsia="Malgun Gothic" w:hint="eastAsia"/>
                <w:lang w:eastAsia="ko-KR"/>
              </w:rPr>
              <w:t xml:space="preserve"> is transferred to AN, </w:t>
            </w:r>
            <w:r w:rsidR="005E74CE">
              <w:rPr>
                <w:rFonts w:eastAsia="Malgun Gothic" w:hint="eastAsia"/>
                <w:lang w:eastAsia="ko-KR"/>
              </w:rPr>
              <w:t xml:space="preserve"> UP</w:t>
            </w:r>
            <w:r w:rsidR="00992956">
              <w:rPr>
                <w:rFonts w:eastAsia="Malgun Gothic" w:hint="eastAsia"/>
                <w:lang w:eastAsia="ko-KR"/>
              </w:rPr>
              <w:t xml:space="preserve"> and UE</w:t>
            </w:r>
          </w:p>
          <w:p w14:paraId="1D55E441" w14:textId="60AB9EE7" w:rsidR="00A075D5" w:rsidRPr="00B034E8" w:rsidRDefault="00A075D5" w:rsidP="00003D29">
            <w:pPr>
              <w:pStyle w:val="TAC"/>
              <w:ind w:left="33"/>
              <w:jc w:val="left"/>
              <w:rPr>
                <w:rFonts w:eastAsia="Malgun Gothic"/>
                <w:lang w:eastAsia="ko-KR"/>
              </w:rPr>
            </w:pPr>
          </w:p>
        </w:tc>
      </w:tr>
    </w:tbl>
    <w:p w14:paraId="3472C5B3" w14:textId="29CF272C" w:rsidR="00EE0846" w:rsidRPr="00FC0FB6" w:rsidRDefault="00EE0846" w:rsidP="00EE0846">
      <w:pPr>
        <w:rPr>
          <w:lang w:eastAsia="ja-JP"/>
        </w:rPr>
      </w:pPr>
    </w:p>
    <w:p w14:paraId="321728BD" w14:textId="77777777" w:rsidR="00EE0846" w:rsidRPr="00AF2832" w:rsidRDefault="00EE0846" w:rsidP="00EE0846">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2FD7E91B" w14:textId="77777777" w:rsidR="006A77B7" w:rsidRPr="001D6729" w:rsidRDefault="006A77B7" w:rsidP="006A77B7">
      <w:pPr>
        <w:rPr>
          <w:b/>
          <w:lang w:eastAsia="ja-JP"/>
        </w:rPr>
      </w:pPr>
      <w:r w:rsidRPr="001D6729">
        <w:rPr>
          <w:b/>
          <w:lang w:eastAsia="ja-JP"/>
        </w:rPr>
        <w:lastRenderedPageBreak/>
        <w:t>The discussion in this clause is not easy to summarise, maybe the questions were not very clear (apologies from the convenor).</w:t>
      </w:r>
    </w:p>
    <w:p w14:paraId="11BD191B" w14:textId="65016A56" w:rsidR="00D96FCE" w:rsidRPr="001D6729" w:rsidRDefault="00D96FCE" w:rsidP="00EE0846">
      <w:pPr>
        <w:rPr>
          <w:b/>
          <w:lang w:eastAsia="ja-JP"/>
        </w:rPr>
      </w:pPr>
      <w:r w:rsidRPr="001D6729">
        <w:rPr>
          <w:b/>
          <w:lang w:eastAsia="ja-JP"/>
        </w:rPr>
        <w:t>The majority of r</w:t>
      </w:r>
      <w:r w:rsidR="002B509E" w:rsidRPr="001D6729">
        <w:rPr>
          <w:b/>
          <w:lang w:eastAsia="ja-JP"/>
        </w:rPr>
        <w:t>eplies indicate</w:t>
      </w:r>
      <w:r w:rsidRPr="001D6729">
        <w:rPr>
          <w:b/>
          <w:lang w:eastAsia="ja-JP"/>
        </w:rPr>
        <w:t xml:space="preserve"> that some pre-authorised QoS or default QoS is provided at PDU Session establishment to UE:</w:t>
      </w:r>
    </w:p>
    <w:p w14:paraId="5F433659" w14:textId="325A6765" w:rsidR="00D96FCE" w:rsidRPr="001D6729" w:rsidRDefault="00F153E1" w:rsidP="00F153E1">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D96FCE" w:rsidRPr="001D6729">
        <w:rPr>
          <w:rFonts w:ascii="Times New Roman" w:hAnsi="Times New Roman"/>
          <w:b/>
        </w:rPr>
        <w:t>Pre-authorised FPIs (Intel).</w:t>
      </w:r>
    </w:p>
    <w:p w14:paraId="38E96D97" w14:textId="513D6249" w:rsidR="00D96FCE" w:rsidRPr="001D6729" w:rsidRDefault="00F153E1" w:rsidP="00F153E1">
      <w:pPr>
        <w:pStyle w:val="B1"/>
        <w:rPr>
          <w:rFonts w:ascii="Times New Roman" w:hAnsi="Times New Roman"/>
          <w:b/>
        </w:rPr>
      </w:pPr>
      <w:r w:rsidRPr="001D6729">
        <w:rPr>
          <w:rFonts w:ascii="Times New Roman" w:hAnsi="Times New Roman"/>
          <w:b/>
        </w:rPr>
        <w:t>-</w:t>
      </w:r>
      <w:r w:rsidRPr="001D6729">
        <w:rPr>
          <w:rFonts w:ascii="Times New Roman" w:hAnsi="Times New Roman"/>
          <w:b/>
        </w:rPr>
        <w:tab/>
      </w:r>
      <w:r w:rsidR="00D96FCE" w:rsidRPr="001D6729">
        <w:rPr>
          <w:rFonts w:ascii="Times New Roman" w:hAnsi="Times New Roman"/>
          <w:b/>
        </w:rPr>
        <w:t>Default QoS to apply to non-service specific PDUs and optionally PDU flow specific QoS (Ericsson).</w:t>
      </w:r>
    </w:p>
    <w:p w14:paraId="6C9DBCCF" w14:textId="045A6407" w:rsidR="008C371C" w:rsidRPr="008127A0" w:rsidRDefault="00F153E1" w:rsidP="008C371C">
      <w:pPr>
        <w:pStyle w:val="B1"/>
        <w:rPr>
          <w:rFonts w:ascii="Times New Roman" w:eastAsia="Malgun Gothic" w:hAnsi="Times New Roman"/>
          <w:b/>
          <w:lang w:eastAsia="ko-KR"/>
        </w:rPr>
      </w:pPr>
      <w:r w:rsidRPr="001D6729">
        <w:rPr>
          <w:rFonts w:ascii="Times New Roman" w:hAnsi="Times New Roman"/>
          <w:b/>
        </w:rPr>
        <w:t>-</w:t>
      </w:r>
      <w:r w:rsidRPr="001D6729">
        <w:rPr>
          <w:rFonts w:ascii="Times New Roman" w:hAnsi="Times New Roman"/>
          <w:b/>
        </w:rPr>
        <w:tab/>
        <w:t>Default QoS for non-service specific flows and QoS for service-specific flows (QC, CMCC?</w:t>
      </w:r>
      <w:r w:rsidR="00B57663">
        <w:rPr>
          <w:rFonts w:ascii="Times New Roman" w:eastAsia="Malgun Gothic" w:hAnsi="Times New Roman" w:hint="eastAsia"/>
          <w:b/>
          <w:lang w:eastAsia="ko-KR"/>
        </w:rPr>
        <w:t>, Samsung</w:t>
      </w:r>
      <w:r w:rsidR="001F6092">
        <w:rPr>
          <w:rFonts w:ascii="Times New Roman" w:eastAsia="Malgun Gothic" w:hAnsi="Times New Roman" w:hint="eastAsia"/>
          <w:b/>
          <w:lang w:eastAsia="ko-KR"/>
        </w:rPr>
        <w:t>?</w:t>
      </w:r>
      <w:r w:rsidRPr="001D6729">
        <w:rPr>
          <w:rFonts w:ascii="Times New Roman" w:hAnsi="Times New Roman"/>
          <w:b/>
        </w:rPr>
        <w:t>).</w:t>
      </w:r>
    </w:p>
    <w:p w14:paraId="32B9C3AF" w14:textId="0EF672C7" w:rsidR="00D96FCE" w:rsidRPr="001D6729" w:rsidRDefault="006A77B7" w:rsidP="00EE0846">
      <w:pPr>
        <w:rPr>
          <w:b/>
          <w:lang w:eastAsia="ja-JP"/>
        </w:rPr>
      </w:pPr>
      <w:r w:rsidRPr="001D6729">
        <w:rPr>
          <w:b/>
          <w:lang w:eastAsia="ja-JP"/>
        </w:rPr>
        <w:t xml:space="preserve">Proposal 2a: Try to clarify the type of information provided as default QoS (e.g. </w:t>
      </w:r>
      <w:r w:rsidR="00532427" w:rsidRPr="001D6729">
        <w:rPr>
          <w:b/>
          <w:lang w:eastAsia="ja-JP"/>
        </w:rPr>
        <w:t xml:space="preserve">what </w:t>
      </w:r>
      <w:r w:rsidRPr="001D6729">
        <w:rPr>
          <w:b/>
          <w:lang w:eastAsia="ja-JP"/>
        </w:rPr>
        <w:t>non-service specific QoS</w:t>
      </w:r>
      <w:r w:rsidR="00532427" w:rsidRPr="001D6729">
        <w:rPr>
          <w:b/>
          <w:lang w:eastAsia="ja-JP"/>
        </w:rPr>
        <w:t xml:space="preserve"> looks like</w:t>
      </w:r>
      <w:r w:rsidRPr="001D6729">
        <w:rPr>
          <w:b/>
          <w:lang w:eastAsia="ja-JP"/>
        </w:rPr>
        <w:t>).</w:t>
      </w:r>
    </w:p>
    <w:p w14:paraId="7A696CC9" w14:textId="77777777" w:rsidR="006A77B7" w:rsidRPr="001D6729" w:rsidRDefault="006A77B7" w:rsidP="00EE0846">
      <w:pPr>
        <w:rPr>
          <w:b/>
          <w:lang w:eastAsia="ja-JP"/>
        </w:rPr>
      </w:pPr>
      <w:r w:rsidRPr="001D6729">
        <w:rPr>
          <w:b/>
          <w:lang w:eastAsia="ja-JP"/>
        </w:rPr>
        <w:t>Regarding the criteria for triggering flow-specific QoS signalling via the C-plane, the majority of replies seem to converge on the need for such signalling for GBR traffic flows.</w:t>
      </w:r>
    </w:p>
    <w:p w14:paraId="0401A5EB" w14:textId="66E6BF59" w:rsidR="00F153E1" w:rsidRPr="001D6729" w:rsidRDefault="006A77B7" w:rsidP="00EE0846">
      <w:pPr>
        <w:rPr>
          <w:b/>
          <w:lang w:eastAsia="ja-JP"/>
        </w:rPr>
      </w:pPr>
      <w:r w:rsidRPr="001D6729">
        <w:rPr>
          <w:b/>
          <w:lang w:eastAsia="ja-JP"/>
        </w:rPr>
        <w:t>Regarding non-GBR traffic flows, the following possibilities exist:</w:t>
      </w:r>
    </w:p>
    <w:p w14:paraId="5CEE03AE" w14:textId="2051652D" w:rsidR="006A77B7" w:rsidRPr="001D6729" w:rsidRDefault="006A77B7" w:rsidP="006A77B7">
      <w:pPr>
        <w:pStyle w:val="B1"/>
        <w:rPr>
          <w:rFonts w:ascii="Times New Roman" w:hAnsi="Times New Roman"/>
          <w:b/>
        </w:rPr>
      </w:pPr>
      <w:r w:rsidRPr="001D6729">
        <w:rPr>
          <w:rFonts w:ascii="Times New Roman" w:hAnsi="Times New Roman"/>
          <w:b/>
        </w:rPr>
        <w:t>-</w:t>
      </w:r>
      <w:r w:rsidRPr="001D6729">
        <w:rPr>
          <w:rFonts w:ascii="Times New Roman" w:hAnsi="Times New Roman"/>
          <w:b/>
        </w:rPr>
        <w:tab/>
        <w:t>No need for C-plane signalling on NG1, NG2 or AS-level (Intel, Nokia</w:t>
      </w:r>
      <w:r w:rsidR="002B509E" w:rsidRPr="001D6729">
        <w:rPr>
          <w:rFonts w:ascii="Times New Roman" w:hAnsi="Times New Roman"/>
          <w:b/>
        </w:rPr>
        <w:t>, ETRI</w:t>
      </w:r>
      <w:r w:rsidRPr="001D6729">
        <w:rPr>
          <w:rFonts w:ascii="Times New Roman" w:hAnsi="Times New Roman"/>
          <w:b/>
        </w:rPr>
        <w:t>).</w:t>
      </w:r>
    </w:p>
    <w:p w14:paraId="130FF48D" w14:textId="38E0BA21" w:rsidR="006A77B7" w:rsidRPr="001D6729" w:rsidRDefault="006A77B7" w:rsidP="006A77B7">
      <w:pPr>
        <w:pStyle w:val="B1"/>
        <w:rPr>
          <w:rFonts w:ascii="Times New Roman" w:hAnsi="Times New Roman"/>
          <w:b/>
        </w:rPr>
      </w:pPr>
      <w:r w:rsidRPr="001D6729">
        <w:rPr>
          <w:rFonts w:ascii="Times New Roman" w:hAnsi="Times New Roman"/>
          <w:b/>
        </w:rPr>
        <w:t>-</w:t>
      </w:r>
      <w:r w:rsidRPr="001D6729">
        <w:rPr>
          <w:rFonts w:ascii="Times New Roman" w:hAnsi="Times New Roman"/>
          <w:b/>
        </w:rPr>
        <w:tab/>
        <w:t xml:space="preserve">Same handling for </w:t>
      </w:r>
      <w:r w:rsidR="002B509E" w:rsidRPr="001D6729">
        <w:rPr>
          <w:rFonts w:ascii="Times New Roman" w:hAnsi="Times New Roman"/>
          <w:b/>
        </w:rPr>
        <w:t>GBR and non-GBR (Ericsson</w:t>
      </w:r>
      <w:r w:rsidRPr="001D6729">
        <w:rPr>
          <w:rFonts w:ascii="Times New Roman" w:hAnsi="Times New Roman"/>
          <w:b/>
        </w:rPr>
        <w:t>, ZTE, QC?).</w:t>
      </w:r>
    </w:p>
    <w:p w14:paraId="298A8F9F" w14:textId="356617AA" w:rsidR="007914E7" w:rsidRPr="001D6729" w:rsidRDefault="007914E7" w:rsidP="007914E7">
      <w:pPr>
        <w:rPr>
          <w:b/>
          <w:lang w:eastAsia="ja-JP"/>
        </w:rPr>
      </w:pPr>
      <w:r w:rsidRPr="001D6729">
        <w:rPr>
          <w:b/>
          <w:lang w:eastAsia="ja-JP"/>
        </w:rPr>
        <w:t>Proposal 2b: Try to conclude whether flow-level QoS for non-GBR traffic needs to be signalled via the C-plane (NG1, NG2 and/or AS-level).</w:t>
      </w:r>
    </w:p>
    <w:p w14:paraId="7AF474A8" w14:textId="77777777" w:rsidR="006A77B7" w:rsidRDefault="006A77B7" w:rsidP="00EE0846">
      <w:pPr>
        <w:rPr>
          <w:lang w:eastAsia="ja-JP"/>
        </w:rPr>
      </w:pPr>
    </w:p>
    <w:p w14:paraId="3CE087C2" w14:textId="77777777" w:rsidR="00F16133" w:rsidRPr="0088350D" w:rsidRDefault="00F16133" w:rsidP="00F16133">
      <w:pPr>
        <w:pStyle w:val="Heading3"/>
      </w:pPr>
      <w:r>
        <w:t>2.2.3</w:t>
      </w:r>
      <w:r>
        <w:tab/>
        <w:t>NAS vs AS</w:t>
      </w:r>
    </w:p>
    <w:p w14:paraId="0CC4E4E3" w14:textId="77777777" w:rsidR="00F16133" w:rsidRDefault="00F44011" w:rsidP="00F16133">
      <w:pPr>
        <w:rPr>
          <w:lang w:eastAsia="ja-JP"/>
        </w:rPr>
      </w:pPr>
      <w:r>
        <w:rPr>
          <w:lang w:eastAsia="ja-JP"/>
        </w:rPr>
        <w:t>C</w:t>
      </w:r>
      <w:r w:rsidR="00F16133">
        <w:rPr>
          <w:lang w:eastAsia="ja-JP"/>
        </w:rPr>
        <w:t>ompanies are invited to provide th</w:t>
      </w:r>
      <w:r>
        <w:rPr>
          <w:lang w:eastAsia="ja-JP"/>
        </w:rPr>
        <w:t>eir opinions in the table below on the following:</w:t>
      </w:r>
    </w:p>
    <w:p w14:paraId="788D8FE9" w14:textId="77777777" w:rsidR="00F44011" w:rsidRDefault="00F44011" w:rsidP="008B4BC5">
      <w:pPr>
        <w:numPr>
          <w:ilvl w:val="0"/>
          <w:numId w:val="4"/>
        </w:numPr>
        <w:rPr>
          <w:lang w:eastAsia="ja-JP"/>
        </w:rPr>
      </w:pPr>
      <w:r>
        <w:rPr>
          <w:lang w:eastAsia="ja-JP"/>
        </w:rPr>
        <w:t>When using C-plane signalling on per-flow basis, is NAS or AS or combination of both used?</w:t>
      </w:r>
      <w:r w:rsidR="00E07F5D">
        <w:rPr>
          <w:lang w:eastAsia="ja-JP"/>
        </w:rPr>
        <w:t xml:space="preserve"> If possible, provide examples of QoS parameters that are signalled via NAS and/or via AS.</w:t>
      </w:r>
    </w:p>
    <w:p w14:paraId="69D6C75E" w14:textId="77777777" w:rsidR="00F44011" w:rsidRDefault="00F44011" w:rsidP="008B4BC5">
      <w:pPr>
        <w:numPr>
          <w:ilvl w:val="0"/>
          <w:numId w:val="4"/>
        </w:numPr>
        <w:rPr>
          <w:lang w:eastAsia="ja-JP"/>
        </w:rPr>
      </w:pPr>
      <w:r>
        <w:rPr>
          <w:lang w:eastAsia="ja-JP"/>
        </w:rPr>
        <w:t>For PDU Session level QoS parameters (e.g. Session Bitrate, Pre-authorised FPIs</w:t>
      </w:r>
      <w:r w:rsidR="00011965">
        <w:rPr>
          <w:lang w:eastAsia="ja-JP"/>
        </w:rPr>
        <w:t>, etc.</w:t>
      </w:r>
      <w:r>
        <w:rPr>
          <w:lang w:eastAsia="ja-JP"/>
        </w:rPr>
        <w:t>)</w:t>
      </w:r>
      <w:r w:rsidR="00E07F5D">
        <w:rPr>
          <w:lang w:eastAsia="ja-JP"/>
        </w:rPr>
        <w:t>, is NAS or AS or combination of</w:t>
      </w:r>
      <w:r>
        <w:rPr>
          <w:lang w:eastAsia="ja-JP"/>
        </w:rPr>
        <w:t xml:space="preserve"> both used?</w:t>
      </w:r>
    </w:p>
    <w:p w14:paraId="6FAB4660" w14:textId="77777777" w:rsidR="00F44011" w:rsidRDefault="00F44011" w:rsidP="008B4BC5">
      <w:pPr>
        <w:numPr>
          <w:ilvl w:val="0"/>
          <w:numId w:val="4"/>
        </w:numPr>
        <w:rPr>
          <w:lang w:eastAsia="ja-JP"/>
        </w:rPr>
      </w:pPr>
      <w:r>
        <w:rPr>
          <w:lang w:eastAsia="ja-JP"/>
        </w:rP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F16133" w14:paraId="3A77691B" w14:textId="77777777" w:rsidTr="00373441">
        <w:tc>
          <w:tcPr>
            <w:tcW w:w="1668" w:type="dxa"/>
            <w:shd w:val="clear" w:color="auto" w:fill="auto"/>
          </w:tcPr>
          <w:p w14:paraId="18B7B9ED" w14:textId="77777777" w:rsidR="00F16133" w:rsidRDefault="00F16133" w:rsidP="00373441">
            <w:pPr>
              <w:pStyle w:val="TAH"/>
              <w:rPr>
                <w:lang w:eastAsia="ja-JP"/>
              </w:rPr>
            </w:pPr>
            <w:r>
              <w:rPr>
                <w:rFonts w:hint="eastAsia"/>
                <w:lang w:eastAsia="ja-JP"/>
              </w:rPr>
              <w:lastRenderedPageBreak/>
              <w:t>Company name</w:t>
            </w:r>
          </w:p>
        </w:tc>
        <w:tc>
          <w:tcPr>
            <w:tcW w:w="8169" w:type="dxa"/>
            <w:shd w:val="clear" w:color="auto" w:fill="auto"/>
          </w:tcPr>
          <w:p w14:paraId="5B64860C" w14:textId="77777777" w:rsidR="00F16133" w:rsidRDefault="00F16133" w:rsidP="00373441">
            <w:pPr>
              <w:pStyle w:val="TAH"/>
              <w:rPr>
                <w:lang w:eastAsia="ja-JP"/>
              </w:rPr>
            </w:pPr>
            <w:r>
              <w:rPr>
                <w:lang w:eastAsia="ja-JP"/>
              </w:rPr>
              <w:t>C</w:t>
            </w:r>
            <w:r>
              <w:rPr>
                <w:rFonts w:hint="eastAsia"/>
                <w:lang w:eastAsia="ja-JP"/>
              </w:rPr>
              <w:t>omments</w:t>
            </w:r>
          </w:p>
        </w:tc>
      </w:tr>
      <w:tr w:rsidR="00F16133" w14:paraId="5C001C65" w14:textId="77777777" w:rsidTr="00373441">
        <w:tc>
          <w:tcPr>
            <w:tcW w:w="1668" w:type="dxa"/>
            <w:shd w:val="clear" w:color="auto" w:fill="auto"/>
          </w:tcPr>
          <w:p w14:paraId="1207F61F" w14:textId="77777777" w:rsidR="00F16133" w:rsidRPr="00D83075" w:rsidRDefault="00F41871" w:rsidP="00373441">
            <w:pPr>
              <w:pStyle w:val="TAL"/>
              <w:rPr>
                <w:rFonts w:eastAsia="SimSun"/>
                <w:lang w:eastAsia="zh-CN"/>
              </w:rPr>
            </w:pPr>
            <w:r>
              <w:rPr>
                <w:rFonts w:eastAsia="SimSun"/>
                <w:lang w:eastAsia="zh-CN"/>
              </w:rPr>
              <w:t>Intel</w:t>
            </w:r>
          </w:p>
        </w:tc>
        <w:tc>
          <w:tcPr>
            <w:tcW w:w="8169" w:type="dxa"/>
            <w:shd w:val="clear" w:color="auto" w:fill="auto"/>
          </w:tcPr>
          <w:p w14:paraId="5679B769" w14:textId="77777777" w:rsidR="00F41871" w:rsidRPr="00032E94" w:rsidRDefault="00F41871" w:rsidP="00F41871">
            <w:pPr>
              <w:pStyle w:val="TAH"/>
              <w:jc w:val="left"/>
              <w:rPr>
                <w:b w:val="0"/>
                <w:lang w:eastAsia="ja-JP"/>
              </w:rPr>
            </w:pPr>
            <w:r w:rsidRPr="00032E94">
              <w:rPr>
                <w:b w:val="0"/>
                <w:lang w:eastAsia="ja-JP"/>
              </w:rPr>
              <w:t>Either NAS or AS-level signalling (FFS)</w:t>
            </w:r>
            <w:r w:rsidR="000A5384">
              <w:rPr>
                <w:b w:val="0"/>
                <w:lang w:eastAsia="ja-JP"/>
              </w:rPr>
              <w:t>, but not both,</w:t>
            </w:r>
            <w:r w:rsidRPr="00032E94">
              <w:rPr>
                <w:b w:val="0"/>
                <w:lang w:eastAsia="ja-JP"/>
              </w:rPr>
              <w:t xml:space="preserve"> is used to provide UE with flow-level QoS info (for GBR flows only).</w:t>
            </w:r>
          </w:p>
          <w:p w14:paraId="167E212C" w14:textId="77777777" w:rsidR="00F41871" w:rsidRPr="00032E94" w:rsidRDefault="00F41871" w:rsidP="00F41871">
            <w:pPr>
              <w:pStyle w:val="TAH"/>
              <w:jc w:val="left"/>
              <w:rPr>
                <w:b w:val="0"/>
                <w:lang w:eastAsia="ja-JP"/>
              </w:rPr>
            </w:pPr>
            <w:r w:rsidRPr="00032E94">
              <w:rPr>
                <w:b w:val="0"/>
                <w:lang w:eastAsia="ja-JP"/>
              </w:rPr>
              <w:t>NAS is used to provide UE with PDU Session level QoS rules (Session Bitrate, Pre-authorised FPIs).</w:t>
            </w:r>
          </w:p>
          <w:p w14:paraId="7FCB4948" w14:textId="77777777" w:rsidR="00F16133" w:rsidRDefault="00F41871" w:rsidP="00F41871">
            <w:pPr>
              <w:pStyle w:val="TAC"/>
              <w:jc w:val="left"/>
              <w:rPr>
                <w:lang w:eastAsia="ja-JP"/>
              </w:rPr>
            </w:pPr>
            <w:r>
              <w:rPr>
                <w:lang w:eastAsia="ja-JP"/>
              </w:rPr>
              <w:t xml:space="preserve">No C-plane signalling used for non-GBR flows; only </w:t>
            </w:r>
            <w:r w:rsidRPr="00F41871">
              <w:rPr>
                <w:lang w:eastAsia="ja-JP"/>
              </w:rPr>
              <w:t>U-plane markings and Reflective QoS.</w:t>
            </w:r>
          </w:p>
          <w:p w14:paraId="34C7471E" w14:textId="77777777" w:rsidR="00FB606B" w:rsidRPr="00F41871" w:rsidRDefault="00FB606B" w:rsidP="00F41871">
            <w:pPr>
              <w:pStyle w:val="TAC"/>
              <w:jc w:val="left"/>
              <w:rPr>
                <w:rFonts w:eastAsia="SimSun"/>
                <w:lang w:eastAsia="zh-CN"/>
              </w:rPr>
            </w:pPr>
          </w:p>
        </w:tc>
      </w:tr>
      <w:tr w:rsidR="00F16133" w:rsidRPr="0091669A" w14:paraId="340C3A26" w14:textId="77777777" w:rsidTr="00373441">
        <w:tc>
          <w:tcPr>
            <w:tcW w:w="1668" w:type="dxa"/>
            <w:shd w:val="clear" w:color="auto" w:fill="auto"/>
          </w:tcPr>
          <w:p w14:paraId="0B4E2802" w14:textId="77777777" w:rsidR="00F16133"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14:paraId="50619BFC" w14:textId="77777777" w:rsidR="00C0426A" w:rsidRPr="00C0426A" w:rsidRDefault="00B256E4" w:rsidP="00B256E4">
            <w:pPr>
              <w:pStyle w:val="TAC"/>
              <w:jc w:val="left"/>
              <w:rPr>
                <w:rFonts w:eastAsia="SimSun"/>
                <w:lang w:eastAsia="zh-CN"/>
              </w:rPr>
            </w:pPr>
            <w:r>
              <w:rPr>
                <w:rFonts w:eastAsia="SimSun"/>
                <w:lang w:eastAsia="zh-CN"/>
              </w:rPr>
              <w:t xml:space="preserve">1. </w:t>
            </w:r>
            <w:r w:rsidR="00C0426A" w:rsidRPr="00C0426A">
              <w:rPr>
                <w:rFonts w:eastAsia="SimSun"/>
                <w:lang w:eastAsia="zh-CN"/>
              </w:rPr>
              <w:t xml:space="preserve">Combination of NAS and AS. </w:t>
            </w:r>
            <w:r w:rsidR="00C0426A" w:rsidRPr="00B256E4">
              <w:rPr>
                <w:rFonts w:eastAsia="SimSun"/>
                <w:lang w:eastAsia="zh-CN"/>
              </w:rPr>
              <w:t>Per PDU session, f</w:t>
            </w:r>
            <w:r w:rsidR="00C0426A" w:rsidRPr="00D63446">
              <w:rPr>
                <w:rFonts w:eastAsia="SimSun"/>
                <w:lang w:eastAsia="zh-CN"/>
              </w:rPr>
              <w:t xml:space="preserve">ilters/reflective indicator (if needed) and PDU flow ID </w:t>
            </w:r>
            <w:r w:rsidR="00C0426A" w:rsidRPr="00426625">
              <w:rPr>
                <w:rFonts w:eastAsia="SimSun"/>
                <w:lang w:eastAsia="zh-CN"/>
              </w:rPr>
              <w:t>for classification is provided over NAS, and if needed PDU flow QoS. AS provides informa</w:t>
            </w:r>
            <w:r w:rsidR="00C0426A" w:rsidRPr="00C0426A">
              <w:rPr>
                <w:rFonts w:eastAsia="SimSun"/>
                <w:lang w:eastAsia="zh-CN"/>
              </w:rPr>
              <w:t>tion about the mapping between PDU flow ID and radio bearers.</w:t>
            </w:r>
          </w:p>
          <w:p w14:paraId="4BA9E26C" w14:textId="77777777" w:rsidR="00F16133" w:rsidRDefault="00B256E4" w:rsidP="00C0426A">
            <w:pPr>
              <w:pStyle w:val="TAC"/>
              <w:jc w:val="left"/>
              <w:rPr>
                <w:rFonts w:eastAsia="SimSun"/>
                <w:lang w:eastAsia="zh-CN"/>
              </w:rPr>
            </w:pPr>
            <w:r>
              <w:rPr>
                <w:rFonts w:eastAsia="SimSun"/>
                <w:lang w:eastAsia="zh-CN"/>
              </w:rPr>
              <w:t xml:space="preserve">2. </w:t>
            </w:r>
            <w:r w:rsidR="00C0426A" w:rsidRPr="00B256E4">
              <w:rPr>
                <w:rFonts w:eastAsia="SimSun"/>
                <w:lang w:eastAsia="zh-CN"/>
              </w:rPr>
              <w:t>Default QoS (the parts that are applicable for UE) provided by NAS</w:t>
            </w:r>
          </w:p>
          <w:p w14:paraId="4F6014D6" w14:textId="77777777" w:rsidR="00FB606B" w:rsidRDefault="00FB606B" w:rsidP="00C0426A">
            <w:pPr>
              <w:pStyle w:val="TAC"/>
              <w:jc w:val="left"/>
              <w:rPr>
                <w:lang w:eastAsia="ja-JP"/>
              </w:rPr>
            </w:pPr>
          </w:p>
        </w:tc>
      </w:tr>
      <w:tr w:rsidR="004817FD" w:rsidRPr="0091669A" w14:paraId="6122B95E" w14:textId="77777777" w:rsidTr="00373441">
        <w:tc>
          <w:tcPr>
            <w:tcW w:w="1668" w:type="dxa"/>
            <w:shd w:val="clear" w:color="auto" w:fill="auto"/>
          </w:tcPr>
          <w:p w14:paraId="541F8691" w14:textId="77777777" w:rsidR="004817FD" w:rsidRPr="00C0426A" w:rsidRDefault="004817FD" w:rsidP="004817FD">
            <w:pPr>
              <w:pStyle w:val="TAL"/>
              <w:rPr>
                <w:rFonts w:eastAsia="SimSun"/>
                <w:lang w:eastAsia="zh-CN"/>
              </w:rPr>
            </w:pPr>
            <w:r w:rsidRPr="008519F8">
              <w:rPr>
                <w:rFonts w:eastAsia="Malgun Gothic" w:hint="eastAsia"/>
                <w:lang w:eastAsia="ko-KR"/>
              </w:rPr>
              <w:t>LGE</w:t>
            </w:r>
          </w:p>
        </w:tc>
        <w:tc>
          <w:tcPr>
            <w:tcW w:w="8169" w:type="dxa"/>
            <w:shd w:val="clear" w:color="auto" w:fill="auto"/>
          </w:tcPr>
          <w:p w14:paraId="587A3C72" w14:textId="77777777" w:rsidR="004817FD" w:rsidRDefault="004817FD" w:rsidP="00BA131B">
            <w:pPr>
              <w:pStyle w:val="TAC"/>
              <w:jc w:val="left"/>
              <w:rPr>
                <w:rFonts w:eastAsia="Malgun Gothic"/>
                <w:lang w:eastAsia="ko-KR"/>
              </w:rPr>
            </w:pPr>
            <w:r w:rsidRPr="008519F8">
              <w:rPr>
                <w:rFonts w:eastAsia="Malgun Gothic" w:hint="eastAsia"/>
                <w:lang w:eastAsia="ko-KR"/>
              </w:rPr>
              <w:t xml:space="preserve">If </w:t>
            </w:r>
            <w:r w:rsidRPr="008519F8">
              <w:rPr>
                <w:rFonts w:eastAsia="Malgun Gothic"/>
                <w:lang w:eastAsia="ko-KR"/>
              </w:rPr>
              <w:t xml:space="preserve">packet delay budget and error rate is signalled to access network over NG2, AS-level signalling </w:t>
            </w:r>
            <w:r w:rsidR="00BA131B">
              <w:rPr>
                <w:rFonts w:eastAsia="Malgun Gothic" w:hint="eastAsia"/>
                <w:lang w:eastAsia="ko-KR"/>
              </w:rPr>
              <w:t xml:space="preserve">may </w:t>
            </w:r>
            <w:r w:rsidR="00BA131B">
              <w:rPr>
                <w:rFonts w:eastAsia="Malgun Gothic"/>
                <w:lang w:eastAsia="ko-KR"/>
              </w:rPr>
              <w:t>be</w:t>
            </w:r>
            <w:r w:rsidRPr="008519F8">
              <w:rPr>
                <w:rFonts w:eastAsia="Malgun Gothic"/>
                <w:lang w:eastAsia="ko-KR"/>
              </w:rPr>
              <w:t xml:space="preserve"> needed for scheduling information. However, it is not a scope of SA2.</w:t>
            </w:r>
          </w:p>
          <w:p w14:paraId="646DBE19" w14:textId="77777777" w:rsidR="003C106B" w:rsidRDefault="003C106B" w:rsidP="00BA131B">
            <w:pPr>
              <w:pStyle w:val="TAC"/>
              <w:jc w:val="left"/>
              <w:rPr>
                <w:rFonts w:eastAsia="SimSun"/>
                <w:lang w:eastAsia="zh-CN"/>
              </w:rPr>
            </w:pPr>
          </w:p>
        </w:tc>
      </w:tr>
      <w:tr w:rsidR="004817FD" w:rsidRPr="0091669A" w14:paraId="72D1FA9F" w14:textId="77777777" w:rsidTr="00373441">
        <w:tc>
          <w:tcPr>
            <w:tcW w:w="1668" w:type="dxa"/>
            <w:shd w:val="clear" w:color="auto" w:fill="auto"/>
          </w:tcPr>
          <w:p w14:paraId="0C2E47C2" w14:textId="77777777" w:rsidR="004817FD" w:rsidRDefault="007D5D83" w:rsidP="004817FD">
            <w:pPr>
              <w:pStyle w:val="TAL"/>
              <w:rPr>
                <w:lang w:eastAsia="ja-JP"/>
              </w:rPr>
            </w:pPr>
            <w:r>
              <w:rPr>
                <w:lang w:eastAsia="ja-JP"/>
              </w:rPr>
              <w:t>Nokia</w:t>
            </w:r>
          </w:p>
        </w:tc>
        <w:tc>
          <w:tcPr>
            <w:tcW w:w="8169" w:type="dxa"/>
            <w:shd w:val="clear" w:color="auto" w:fill="auto"/>
          </w:tcPr>
          <w:p w14:paraId="66839393" w14:textId="77777777" w:rsidR="007D5D83" w:rsidRPr="003C106B" w:rsidRDefault="007D5D83" w:rsidP="003C106B">
            <w:pPr>
              <w:pStyle w:val="TAC"/>
              <w:jc w:val="left"/>
              <w:rPr>
                <w:lang w:eastAsia="ja-JP"/>
              </w:rPr>
            </w:pPr>
            <w:r>
              <w:rPr>
                <w:lang w:eastAsia="ja-JP"/>
              </w:rPr>
              <w:t xml:space="preserve">We assume that there is NO need for CN bearers, CN-RAN bearers but radio bearers might be necessary at the RAN level for GBR services for QoS differentiation (also RAN2 working assumption and decision). Thus AS level signalling is needed to negotiate QoS parameters. </w:t>
            </w:r>
            <w:r w:rsidRPr="00C125E1">
              <w:rPr>
                <w:szCs w:val="18"/>
              </w:rPr>
              <w:t>5GNB needs to inform the UE which flow should be prioritized and how assigned buffer resource grant can be used.</w:t>
            </w:r>
            <w:r>
              <w:rPr>
                <w:szCs w:val="18"/>
              </w:rPr>
              <w:t xml:space="preserve"> Thus we believe AS signalling is essential. No need for NAS signalling to enable QoS differentiation although it could be used to send APN-AMBR type of parameter to the UE for UL enforcement.</w:t>
            </w:r>
          </w:p>
          <w:p w14:paraId="60C14DC9" w14:textId="77777777" w:rsidR="004817FD" w:rsidRDefault="004817FD" w:rsidP="004817FD">
            <w:pPr>
              <w:pStyle w:val="TAC"/>
              <w:jc w:val="left"/>
              <w:rPr>
                <w:lang w:eastAsia="ja-JP"/>
              </w:rPr>
            </w:pPr>
          </w:p>
        </w:tc>
      </w:tr>
      <w:tr w:rsidR="00802273" w:rsidRPr="0091669A" w14:paraId="1555FF3E" w14:textId="77777777" w:rsidTr="00373441">
        <w:tc>
          <w:tcPr>
            <w:tcW w:w="1668" w:type="dxa"/>
            <w:shd w:val="clear" w:color="auto" w:fill="auto"/>
          </w:tcPr>
          <w:p w14:paraId="7C88A776" w14:textId="77777777" w:rsidR="00802273" w:rsidRDefault="00802273" w:rsidP="00802273">
            <w:pPr>
              <w:pStyle w:val="TAL"/>
              <w:rPr>
                <w:lang w:eastAsia="ja-JP"/>
              </w:rPr>
            </w:pPr>
            <w:r>
              <w:rPr>
                <w:rFonts w:eastAsia="SimSun" w:hint="eastAsia"/>
                <w:lang w:eastAsia="zh-CN"/>
              </w:rPr>
              <w:t>ZTE</w:t>
            </w:r>
          </w:p>
        </w:tc>
        <w:tc>
          <w:tcPr>
            <w:tcW w:w="8169" w:type="dxa"/>
            <w:shd w:val="clear" w:color="auto" w:fill="auto"/>
          </w:tcPr>
          <w:p w14:paraId="218D43E5" w14:textId="77777777" w:rsidR="00802273" w:rsidRDefault="00802273" w:rsidP="003C106B">
            <w:pPr>
              <w:pStyle w:val="TAC"/>
              <w:jc w:val="left"/>
              <w:rPr>
                <w:rFonts w:eastAsia="SimSun"/>
                <w:lang w:eastAsia="zh-CN"/>
              </w:rPr>
            </w:pPr>
            <w:r>
              <w:rPr>
                <w:rFonts w:eastAsia="SimSun"/>
                <w:lang w:eastAsia="zh-CN"/>
              </w:rPr>
              <w:t>S</w:t>
            </w:r>
            <w:r>
              <w:rPr>
                <w:rFonts w:eastAsia="SimSun" w:hint="eastAsia"/>
                <w:lang w:eastAsia="zh-CN"/>
              </w:rPr>
              <w:t>ame view as Ericsson</w:t>
            </w:r>
          </w:p>
          <w:p w14:paraId="43725C91" w14:textId="77777777" w:rsidR="00802273" w:rsidRDefault="00802273" w:rsidP="003C106B">
            <w:pPr>
              <w:pStyle w:val="TAC"/>
              <w:jc w:val="left"/>
              <w:rPr>
                <w:lang w:eastAsia="ja-JP"/>
              </w:rPr>
            </w:pPr>
          </w:p>
        </w:tc>
      </w:tr>
      <w:tr w:rsidR="00802273" w:rsidRPr="0091669A" w14:paraId="69D79282" w14:textId="77777777" w:rsidTr="00373441">
        <w:tc>
          <w:tcPr>
            <w:tcW w:w="1668" w:type="dxa"/>
            <w:shd w:val="clear" w:color="auto" w:fill="auto"/>
          </w:tcPr>
          <w:p w14:paraId="1F2DBBD3" w14:textId="77777777" w:rsidR="00802273" w:rsidRDefault="00802273" w:rsidP="004817FD">
            <w:pPr>
              <w:pStyle w:val="TAL"/>
              <w:rPr>
                <w:lang w:eastAsia="ja-JP"/>
              </w:rPr>
            </w:pPr>
            <w:r>
              <w:rPr>
                <w:rFonts w:eastAsia="SimSun" w:hint="eastAsia"/>
                <w:lang w:eastAsia="zh-CN"/>
              </w:rPr>
              <w:t>CMCC</w:t>
            </w:r>
          </w:p>
        </w:tc>
        <w:tc>
          <w:tcPr>
            <w:tcW w:w="8169" w:type="dxa"/>
            <w:shd w:val="clear" w:color="auto" w:fill="auto"/>
          </w:tcPr>
          <w:p w14:paraId="388B6060" w14:textId="77777777" w:rsidR="00802273" w:rsidRPr="00A94221" w:rsidRDefault="00802273" w:rsidP="00802273">
            <w:pPr>
              <w:pStyle w:val="TAC"/>
              <w:jc w:val="left"/>
              <w:rPr>
                <w:rFonts w:eastAsia="SimSun"/>
                <w:lang w:eastAsia="zh-CN"/>
              </w:rPr>
            </w:pPr>
            <w:r>
              <w:rPr>
                <w:rFonts w:eastAsia="SimSun"/>
                <w:lang w:eastAsia="zh-CN"/>
              </w:rPr>
              <w:t>1. CMCC consider CN-RAN bearer is No need because U-plane marking is as a pointer to OoS parameters for QoS handling.</w:t>
            </w:r>
          </w:p>
          <w:p w14:paraId="55FD0ABB" w14:textId="77777777" w:rsidR="00802273" w:rsidRDefault="00802273" w:rsidP="00802273">
            <w:pPr>
              <w:pStyle w:val="TAC"/>
              <w:jc w:val="left"/>
              <w:rPr>
                <w:rFonts w:eastAsia="SimSun"/>
                <w:lang w:eastAsia="zh-CN"/>
              </w:rPr>
            </w:pPr>
            <w:r>
              <w:rPr>
                <w:rFonts w:eastAsia="SimSun"/>
                <w:lang w:eastAsia="zh-CN"/>
              </w:rPr>
              <w:t xml:space="preserve">2. </w:t>
            </w:r>
            <w:r w:rsidRPr="00B370AD">
              <w:rPr>
                <w:rFonts w:eastAsia="SimSun"/>
                <w:lang w:eastAsia="zh-CN"/>
              </w:rPr>
              <w:t>Default QoS</w:t>
            </w:r>
            <w:r>
              <w:rPr>
                <w:rFonts w:eastAsia="SimSun"/>
                <w:lang w:eastAsia="zh-CN"/>
              </w:rPr>
              <w:t xml:space="preserve"> applicable for UE provided by NAS.</w:t>
            </w:r>
          </w:p>
          <w:p w14:paraId="67918930" w14:textId="77777777" w:rsidR="00802273" w:rsidRDefault="00802273" w:rsidP="00802273">
            <w:pPr>
              <w:pStyle w:val="TAC"/>
              <w:jc w:val="left"/>
              <w:rPr>
                <w:lang w:eastAsia="ja-JP"/>
              </w:rPr>
            </w:pPr>
            <w:r>
              <w:rPr>
                <w:lang w:eastAsia="ja-JP"/>
              </w:rPr>
              <w:t>3. PDU Session level QoS is preferred by NAS</w:t>
            </w:r>
          </w:p>
          <w:p w14:paraId="5548EDCC" w14:textId="77777777" w:rsidR="00FF71AC" w:rsidRDefault="00FF71AC" w:rsidP="00802273">
            <w:pPr>
              <w:pStyle w:val="TAC"/>
              <w:jc w:val="left"/>
              <w:rPr>
                <w:lang w:eastAsia="ja-JP"/>
              </w:rPr>
            </w:pPr>
          </w:p>
        </w:tc>
      </w:tr>
      <w:tr w:rsidR="00802273" w:rsidRPr="0091669A" w14:paraId="147E610D" w14:textId="77777777" w:rsidTr="00373441">
        <w:tc>
          <w:tcPr>
            <w:tcW w:w="1668" w:type="dxa"/>
            <w:shd w:val="clear" w:color="auto" w:fill="auto"/>
          </w:tcPr>
          <w:p w14:paraId="0E1C788B" w14:textId="14BA9ACB" w:rsidR="00802273" w:rsidRDefault="007D0DB9" w:rsidP="004817FD">
            <w:pPr>
              <w:pStyle w:val="TAL"/>
              <w:rPr>
                <w:lang w:eastAsia="ja-JP"/>
              </w:rPr>
            </w:pPr>
            <w:r>
              <w:rPr>
                <w:lang w:eastAsia="ja-JP"/>
              </w:rPr>
              <w:t>Qualcomm</w:t>
            </w:r>
          </w:p>
        </w:tc>
        <w:tc>
          <w:tcPr>
            <w:tcW w:w="8169" w:type="dxa"/>
            <w:shd w:val="clear" w:color="auto" w:fill="auto"/>
          </w:tcPr>
          <w:p w14:paraId="4446952F" w14:textId="77777777" w:rsidR="007D0DB9" w:rsidRDefault="007D0DB9" w:rsidP="003C106B">
            <w:pPr>
              <w:pStyle w:val="TAC"/>
              <w:jc w:val="left"/>
              <w:rPr>
                <w:lang w:eastAsia="ja-JP"/>
              </w:rPr>
            </w:pPr>
            <w:r>
              <w:rPr>
                <w:lang w:eastAsia="ja-JP"/>
              </w:rPr>
              <w:t xml:space="preserve">Both NAS and AS are used. </w:t>
            </w:r>
          </w:p>
          <w:p w14:paraId="497C7EDC" w14:textId="77777777" w:rsidR="007D0DB9" w:rsidRDefault="007D0DB9" w:rsidP="003C106B">
            <w:pPr>
              <w:pStyle w:val="TAC"/>
              <w:jc w:val="left"/>
              <w:rPr>
                <w:lang w:eastAsia="ja-JP"/>
              </w:rPr>
            </w:pPr>
            <w:r>
              <w:rPr>
                <w:lang w:eastAsia="ja-JP"/>
              </w:rPr>
              <w:t xml:space="preserve">NAS conveys </w:t>
            </w:r>
            <w:r w:rsidRPr="00032E94">
              <w:rPr>
                <w:lang w:eastAsia="ja-JP"/>
              </w:rPr>
              <w:t>PDU Session level QoS rules</w:t>
            </w:r>
            <w:r>
              <w:rPr>
                <w:lang w:eastAsia="ja-JP"/>
              </w:rPr>
              <w:t xml:space="preserve"> including pre-authorized QoS and default QoS. </w:t>
            </w:r>
          </w:p>
          <w:p w14:paraId="4523CA57" w14:textId="481B8BFF" w:rsidR="00802273" w:rsidRDefault="007D0DB9" w:rsidP="003C106B">
            <w:pPr>
              <w:pStyle w:val="TAC"/>
              <w:jc w:val="left"/>
              <w:rPr>
                <w:lang w:eastAsia="ja-JP"/>
              </w:rPr>
            </w:pPr>
            <w:r>
              <w:rPr>
                <w:lang w:eastAsia="ja-JP"/>
              </w:rPr>
              <w:t>AS conveys mapping of flows to radio bearers based on authorized QoS information received over NG2.</w:t>
            </w:r>
          </w:p>
          <w:p w14:paraId="63D699D0" w14:textId="0A7CF2A9" w:rsidR="007D0DB9" w:rsidRDefault="007D0DB9" w:rsidP="007D0DB9">
            <w:pPr>
              <w:pStyle w:val="TAC"/>
              <w:jc w:val="left"/>
              <w:rPr>
                <w:lang w:eastAsia="ja-JP"/>
              </w:rPr>
            </w:pPr>
            <w:r>
              <w:rPr>
                <w:lang w:eastAsia="ja-JP"/>
              </w:rPr>
              <w:t>AS can trigger AN dedicated resource establishment and/or mapping of a specific flow without interacting with CN for pre-authorized QoS (UE sends packets over a default radio bearer, AN detects the pre-authorized QoS, may establish dedicated resources, and indicates in AS the mapping between the PDUs and the radio bearer</w:t>
            </w:r>
            <w:r w:rsidR="00CA47E0">
              <w:rPr>
                <w:lang w:eastAsia="ja-JP"/>
              </w:rPr>
              <w:t>)</w:t>
            </w:r>
            <w:r>
              <w:rPr>
                <w:lang w:eastAsia="ja-JP"/>
              </w:rPr>
              <w:t>.</w:t>
            </w:r>
          </w:p>
          <w:p w14:paraId="5DFED1BE" w14:textId="77777777" w:rsidR="007D0DB9" w:rsidRDefault="007D0DB9" w:rsidP="007D0DB9">
            <w:pPr>
              <w:pStyle w:val="TAC"/>
              <w:jc w:val="left"/>
              <w:rPr>
                <w:lang w:eastAsia="ja-JP"/>
              </w:rPr>
            </w:pPr>
            <w:r>
              <w:rPr>
                <w:lang w:eastAsia="ja-JP"/>
              </w:rPr>
              <w:t>How AS conveys the information and according to what procedures is defined in RAN, but SA2 determines the requirements wrt what AS needs to convey and in which scenarios/situations to enable RAN to design AS to meet SA2 requirements.</w:t>
            </w:r>
          </w:p>
          <w:p w14:paraId="754934E0" w14:textId="3AD7BB25" w:rsidR="008127A0" w:rsidRDefault="008127A0" w:rsidP="007D0DB9">
            <w:pPr>
              <w:pStyle w:val="TAC"/>
              <w:jc w:val="left"/>
              <w:rPr>
                <w:lang w:eastAsia="ja-JP"/>
              </w:rPr>
            </w:pPr>
          </w:p>
        </w:tc>
      </w:tr>
    </w:tbl>
    <w:p w14:paraId="4F5DE3F2" w14:textId="77777777" w:rsidR="00F16133" w:rsidRPr="00D32998" w:rsidRDefault="00F16133" w:rsidP="00F16133">
      <w:pPr>
        <w:rPr>
          <w:lang w:eastAsia="ja-JP"/>
        </w:rPr>
      </w:pPr>
    </w:p>
    <w:p w14:paraId="5FFEABE8" w14:textId="77777777" w:rsidR="00F16133" w:rsidRPr="00AF2832" w:rsidRDefault="00F16133" w:rsidP="00F16133">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1DF24002" w14:textId="284D88EF" w:rsidR="00A02BE5" w:rsidRPr="001D6729" w:rsidRDefault="00A02BE5" w:rsidP="00F16133">
      <w:pPr>
        <w:rPr>
          <w:b/>
          <w:lang w:eastAsia="ja-JP"/>
        </w:rPr>
      </w:pPr>
      <w:r w:rsidRPr="001D6729">
        <w:rPr>
          <w:b/>
          <w:lang w:eastAsia="ja-JP"/>
        </w:rPr>
        <w:t xml:space="preserve">PDU session level QoS </w:t>
      </w:r>
      <w:r w:rsidR="00E5540C" w:rsidRPr="001D6729">
        <w:rPr>
          <w:b/>
          <w:lang w:eastAsia="ja-JP"/>
        </w:rPr>
        <w:t>(including pre-authorised and/or default QoS) is signalled via</w:t>
      </w:r>
      <w:r w:rsidRPr="001D6729">
        <w:rPr>
          <w:b/>
          <w:lang w:eastAsia="ja-JP"/>
        </w:rPr>
        <w:t xml:space="preserve"> NAS.</w:t>
      </w:r>
    </w:p>
    <w:p w14:paraId="7DB7F012" w14:textId="54A27341" w:rsidR="002E2624" w:rsidRPr="001D6729" w:rsidRDefault="006039BA" w:rsidP="00F16133">
      <w:pPr>
        <w:rPr>
          <w:b/>
          <w:lang w:eastAsia="ja-JP"/>
        </w:rPr>
      </w:pPr>
      <w:r w:rsidRPr="001D6729">
        <w:rPr>
          <w:b/>
          <w:lang w:eastAsia="ja-JP"/>
        </w:rPr>
        <w:t xml:space="preserve">Flow-level QoS for GBR traffic </w:t>
      </w:r>
      <w:r w:rsidR="002E2624" w:rsidRPr="001D6729">
        <w:rPr>
          <w:b/>
          <w:lang w:eastAsia="ja-JP"/>
        </w:rPr>
        <w:t xml:space="preserve">(at least) </w:t>
      </w:r>
      <w:r w:rsidRPr="001D6729">
        <w:rPr>
          <w:b/>
          <w:lang w:eastAsia="ja-JP"/>
        </w:rPr>
        <w:t xml:space="preserve">is signalled </w:t>
      </w:r>
      <w:r w:rsidR="002E2624" w:rsidRPr="001D6729">
        <w:rPr>
          <w:b/>
          <w:lang w:eastAsia="ja-JP"/>
        </w:rPr>
        <w:t>via C-plane using:</w:t>
      </w:r>
    </w:p>
    <w:p w14:paraId="43D39213" w14:textId="03A149DE" w:rsidR="002E2624" w:rsidRPr="001D6729" w:rsidRDefault="002E2624" w:rsidP="002E2624">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t>Only AS signalling (Nokia, QC).</w:t>
      </w:r>
    </w:p>
    <w:p w14:paraId="2697CC67" w14:textId="77777777" w:rsidR="002E2624" w:rsidRPr="001D6729" w:rsidRDefault="002E2624" w:rsidP="002E2624">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t>Combination of NAS and AS (Ericsson, ZTE).</w:t>
      </w:r>
    </w:p>
    <w:p w14:paraId="29D95936" w14:textId="13D7DA02" w:rsidR="009047D1" w:rsidRPr="001D6729" w:rsidRDefault="009047D1" w:rsidP="009047D1">
      <w:pPr>
        <w:rPr>
          <w:b/>
          <w:lang w:eastAsia="ja-JP"/>
        </w:rPr>
      </w:pPr>
      <w:r w:rsidRPr="001D6729">
        <w:rPr>
          <w:b/>
          <w:lang w:eastAsia="ja-JP"/>
        </w:rPr>
        <w:t>Proposal 3: Try to conclude whether flow-level QoS signalling, when used (e.g. for GBR traffic), is performed using AS or NAS or both.</w:t>
      </w:r>
    </w:p>
    <w:p w14:paraId="7DAB89BC" w14:textId="1DE088D2" w:rsidR="00A02BE5" w:rsidRPr="001D6729" w:rsidRDefault="00A02BE5" w:rsidP="00F16133">
      <w:pPr>
        <w:rPr>
          <w:b/>
          <w:lang w:eastAsia="ja-JP"/>
        </w:rPr>
      </w:pPr>
      <w:r w:rsidRPr="001D6729">
        <w:rPr>
          <w:b/>
          <w:lang w:eastAsia="ja-JP"/>
        </w:rPr>
        <w:t>Flow-level QoS for non-GBR traffic requires:</w:t>
      </w:r>
    </w:p>
    <w:p w14:paraId="08830EBB" w14:textId="3C48C019" w:rsidR="00A02BE5" w:rsidRPr="001D6729" w:rsidRDefault="00A64B7A" w:rsidP="00CA5C3B">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r>
      <w:r w:rsidR="00A02BE5" w:rsidRPr="001D6729">
        <w:rPr>
          <w:rFonts w:ascii="Times New Roman" w:hAnsi="Times New Roman"/>
          <w:b/>
          <w:lang w:val="en-US"/>
        </w:rPr>
        <w:t xml:space="preserve">No C-plane signalling (Intel, CMCC, </w:t>
      </w:r>
      <w:commentRangeStart w:id="4"/>
      <w:r w:rsidR="00A02BE5" w:rsidRPr="001D6729">
        <w:rPr>
          <w:rFonts w:ascii="Times New Roman" w:hAnsi="Times New Roman"/>
          <w:b/>
          <w:lang w:val="en-US"/>
        </w:rPr>
        <w:t>LGE?</w:t>
      </w:r>
      <w:commentRangeEnd w:id="4"/>
      <w:r w:rsidR="0016284A" w:rsidRPr="001D6729">
        <w:rPr>
          <w:rStyle w:val="CommentReference"/>
          <w:rFonts w:ascii="Times New Roman" w:hAnsi="Times New Roman"/>
          <w:b/>
          <w:lang w:eastAsia="en-US"/>
        </w:rPr>
        <w:commentReference w:id="4"/>
      </w:r>
      <w:r w:rsidR="00D868EF" w:rsidRPr="001D6729">
        <w:rPr>
          <w:rFonts w:ascii="Times New Roman" w:hAnsi="Times New Roman"/>
          <w:b/>
          <w:lang w:val="en-US"/>
        </w:rPr>
        <w:t xml:space="preserve">, </w:t>
      </w:r>
      <w:commentRangeStart w:id="5"/>
      <w:r w:rsidR="00D868EF" w:rsidRPr="001D6729">
        <w:rPr>
          <w:rFonts w:ascii="Times New Roman" w:hAnsi="Times New Roman"/>
          <w:b/>
          <w:lang w:val="en-US"/>
        </w:rPr>
        <w:t>Nokia?</w:t>
      </w:r>
      <w:commentRangeEnd w:id="5"/>
      <w:r w:rsidR="00D868EF" w:rsidRPr="001D6729">
        <w:rPr>
          <w:rStyle w:val="CommentReference"/>
          <w:rFonts w:ascii="Times New Roman" w:hAnsi="Times New Roman"/>
          <w:b/>
          <w:lang w:eastAsia="en-US"/>
        </w:rPr>
        <w:commentReference w:id="5"/>
      </w:r>
      <w:r w:rsidR="00A02BE5" w:rsidRPr="001D6729">
        <w:rPr>
          <w:rFonts w:ascii="Times New Roman" w:hAnsi="Times New Roman"/>
          <w:b/>
          <w:lang w:val="en-US"/>
        </w:rPr>
        <w:t>)</w:t>
      </w:r>
      <w:r w:rsidR="00EE1003" w:rsidRPr="001D6729">
        <w:rPr>
          <w:rFonts w:ascii="Times New Roman" w:hAnsi="Times New Roman"/>
          <w:b/>
          <w:lang w:val="en-US"/>
        </w:rPr>
        <w:t>.</w:t>
      </w:r>
    </w:p>
    <w:p w14:paraId="50C15019" w14:textId="746AB258" w:rsidR="00A02BE5" w:rsidRPr="001D6729" w:rsidRDefault="00A64B7A" w:rsidP="00CA5C3B">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r>
      <w:r w:rsidR="00A02BE5" w:rsidRPr="001D6729">
        <w:rPr>
          <w:rFonts w:ascii="Times New Roman" w:hAnsi="Times New Roman"/>
          <w:b/>
          <w:lang w:val="en-US"/>
        </w:rPr>
        <w:t>Only AS signalling (</w:t>
      </w:r>
      <w:commentRangeStart w:id="6"/>
      <w:r w:rsidR="00E5540C" w:rsidRPr="001D6729">
        <w:rPr>
          <w:rFonts w:ascii="Times New Roman" w:hAnsi="Times New Roman"/>
          <w:b/>
          <w:lang w:val="en-US"/>
        </w:rPr>
        <w:t>QC?</w:t>
      </w:r>
      <w:commentRangeEnd w:id="6"/>
      <w:r w:rsidR="0016284A" w:rsidRPr="001D6729">
        <w:rPr>
          <w:rStyle w:val="CommentReference"/>
          <w:rFonts w:ascii="Times New Roman" w:hAnsi="Times New Roman"/>
          <w:b/>
          <w:lang w:eastAsia="en-US"/>
        </w:rPr>
        <w:commentReference w:id="6"/>
      </w:r>
      <w:r w:rsidR="00A02BE5" w:rsidRPr="001D6729">
        <w:rPr>
          <w:rFonts w:ascii="Times New Roman" w:hAnsi="Times New Roman"/>
          <w:b/>
          <w:lang w:val="en-US"/>
        </w:rPr>
        <w:t>)</w:t>
      </w:r>
      <w:r w:rsidR="00EE1003" w:rsidRPr="001D6729">
        <w:rPr>
          <w:rFonts w:ascii="Times New Roman" w:hAnsi="Times New Roman"/>
          <w:b/>
          <w:lang w:val="en-US"/>
        </w:rPr>
        <w:t>.</w:t>
      </w:r>
    </w:p>
    <w:p w14:paraId="3956D81C" w14:textId="46E6DCC0" w:rsidR="00A02BE5" w:rsidRPr="001D6729" w:rsidRDefault="006039BA" w:rsidP="00CA5C3B">
      <w:pPr>
        <w:pStyle w:val="B1"/>
        <w:rPr>
          <w:rFonts w:ascii="Times New Roman" w:hAnsi="Times New Roman"/>
          <w:b/>
          <w:lang w:val="en-US"/>
        </w:rPr>
      </w:pPr>
      <w:r w:rsidRPr="001D6729">
        <w:rPr>
          <w:rFonts w:ascii="Times New Roman" w:hAnsi="Times New Roman"/>
          <w:b/>
          <w:lang w:val="en-US"/>
        </w:rPr>
        <w:t>-</w:t>
      </w:r>
      <w:r w:rsidRPr="001D6729">
        <w:rPr>
          <w:rFonts w:ascii="Times New Roman" w:hAnsi="Times New Roman"/>
          <w:b/>
          <w:lang w:val="en-US"/>
        </w:rPr>
        <w:tab/>
      </w:r>
      <w:r w:rsidR="00A02BE5" w:rsidRPr="001D6729">
        <w:rPr>
          <w:rFonts w:ascii="Times New Roman" w:hAnsi="Times New Roman"/>
          <w:b/>
          <w:lang w:val="en-US"/>
        </w:rPr>
        <w:t>Combination of NAS and AS (Ericsson, ZTE</w:t>
      </w:r>
      <w:r w:rsidR="00E5540C" w:rsidRPr="001D6729">
        <w:rPr>
          <w:rFonts w:ascii="Times New Roman" w:hAnsi="Times New Roman"/>
          <w:b/>
          <w:lang w:val="en-US"/>
        </w:rPr>
        <w:t>)</w:t>
      </w:r>
      <w:r w:rsidR="00EE1003" w:rsidRPr="001D6729">
        <w:rPr>
          <w:rFonts w:ascii="Times New Roman" w:hAnsi="Times New Roman"/>
          <w:b/>
          <w:lang w:val="en-US"/>
        </w:rPr>
        <w:t>.</w:t>
      </w:r>
    </w:p>
    <w:p w14:paraId="19F32F57" w14:textId="19388F2C" w:rsidR="002E2624" w:rsidRPr="001D6729" w:rsidRDefault="002E2624" w:rsidP="002E2624">
      <w:pPr>
        <w:rPr>
          <w:b/>
          <w:lang w:eastAsia="ja-JP"/>
        </w:rPr>
      </w:pPr>
      <w:r w:rsidRPr="001D6729">
        <w:rPr>
          <w:b/>
          <w:lang w:eastAsia="ja-JP"/>
        </w:rPr>
        <w:t xml:space="preserve">Proposal 2b: Try to conclude whether flow-level QoS for non-GBR traffic needs to be signalled via the C-plane </w:t>
      </w:r>
      <w:r w:rsidR="009047D1" w:rsidRPr="001D6729">
        <w:rPr>
          <w:b/>
          <w:lang w:eastAsia="ja-JP"/>
        </w:rPr>
        <w:t xml:space="preserve">(NG1, NG2 </w:t>
      </w:r>
      <w:r w:rsidRPr="001D6729">
        <w:rPr>
          <w:b/>
          <w:lang w:eastAsia="ja-JP"/>
        </w:rPr>
        <w:t>or AS-level).</w:t>
      </w:r>
    </w:p>
    <w:p w14:paraId="3C8CBA06" w14:textId="77777777" w:rsidR="00F16133" w:rsidRPr="0088350D" w:rsidRDefault="00F16133" w:rsidP="00F16133">
      <w:pPr>
        <w:pStyle w:val="Heading3"/>
      </w:pPr>
      <w:r>
        <w:lastRenderedPageBreak/>
        <w:t>2.2.4</w:t>
      </w:r>
      <w:r>
        <w:tab/>
        <w:t>UE-initiated flows</w:t>
      </w:r>
    </w:p>
    <w:p w14:paraId="7DC95C48" w14:textId="77777777" w:rsidR="00F16133" w:rsidRDefault="00E07F5D" w:rsidP="00F16133">
      <w:pPr>
        <w:rPr>
          <w:lang w:eastAsia="ja-JP"/>
        </w:rPr>
      </w:pPr>
      <w:r>
        <w:rPr>
          <w:lang w:eastAsia="ja-JP"/>
        </w:rPr>
        <w:t>Co</w:t>
      </w:r>
      <w:r w:rsidR="00F16133">
        <w:rPr>
          <w:lang w:eastAsia="ja-JP"/>
        </w:rPr>
        <w:t>mpanies are invited to provide th</w:t>
      </w:r>
      <w:r>
        <w:rPr>
          <w:lang w:eastAsia="ja-JP"/>
        </w:rPr>
        <w:t>eir opinions in the table below on the following:</w:t>
      </w:r>
    </w:p>
    <w:p w14:paraId="30E629C6" w14:textId="77777777" w:rsidR="00E07F5D" w:rsidRDefault="009F1A01" w:rsidP="008B4BC5">
      <w:pPr>
        <w:numPr>
          <w:ilvl w:val="0"/>
          <w:numId w:val="5"/>
        </w:numPr>
        <w:rPr>
          <w:lang w:eastAsia="ja-JP"/>
        </w:rPr>
      </w:pPr>
      <w:r>
        <w:rPr>
          <w:lang w:eastAsia="ja-JP"/>
        </w:rPr>
        <w:t>W</w:t>
      </w:r>
      <w:r w:rsidR="00CE2A21">
        <w:rPr>
          <w:lang w:eastAsia="ja-JP"/>
        </w:rPr>
        <w:t>hen UE needs to initiate</w:t>
      </w:r>
      <w:r>
        <w:rPr>
          <w:lang w:eastAsia="ja-JP"/>
        </w:rPr>
        <w:t xml:space="preserve"> a </w:t>
      </w:r>
      <w:r w:rsidR="00D66FBE">
        <w:rPr>
          <w:lang w:eastAsia="ja-JP"/>
        </w:rPr>
        <w:t xml:space="preserve">new </w:t>
      </w:r>
      <w:r>
        <w:rPr>
          <w:lang w:eastAsia="ja-JP"/>
        </w:rPr>
        <w:t>flow</w:t>
      </w:r>
      <w:r w:rsidR="00D66FBE">
        <w:rPr>
          <w:lang w:eastAsia="ja-JP"/>
        </w:rPr>
        <w:t xml:space="preserve"> for which there are neither explicit QoS rules (e.g. UL Flow Descriptor</w:t>
      </w:r>
      <w:r w:rsidR="00392DA8">
        <w:rPr>
          <w:lang w:eastAsia="ja-JP"/>
        </w:rPr>
        <w:t xml:space="preserve"> + associated QoS rule</w:t>
      </w:r>
      <w:r w:rsidR="00D66FBE">
        <w:rPr>
          <w:lang w:eastAsia="ja-JP"/>
        </w:rPr>
        <w:t>) nor Reflective QoS rules (e.g. because there is no corresponding DL traffic)</w:t>
      </w:r>
      <w:r w:rsidR="00392DA8">
        <w:rPr>
          <w:lang w:eastAsia="ja-JP"/>
        </w:rPr>
        <w:t>, describe how this is achieved.</w:t>
      </w:r>
    </w:p>
    <w:p w14:paraId="08DD4EE6" w14:textId="77777777" w:rsidR="00392DA8" w:rsidRDefault="00392DA8" w:rsidP="008B4BC5">
      <w:pPr>
        <w:numPr>
          <w:ilvl w:val="0"/>
          <w:numId w:val="5"/>
        </w:numPr>
        <w:rPr>
          <w:lang w:eastAsia="ja-JP"/>
        </w:rPr>
      </w:pPr>
      <w:r>
        <w:rPr>
          <w:lang w:eastAsia="ja-JP"/>
        </w:rP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79"/>
      </w:tblGrid>
      <w:tr w:rsidR="00F16133" w14:paraId="6F64AE04" w14:textId="77777777" w:rsidTr="00373441">
        <w:tc>
          <w:tcPr>
            <w:tcW w:w="1668" w:type="dxa"/>
            <w:shd w:val="clear" w:color="auto" w:fill="auto"/>
          </w:tcPr>
          <w:p w14:paraId="2D288959" w14:textId="77777777" w:rsidR="00F16133" w:rsidRDefault="00F16133" w:rsidP="00373441">
            <w:pPr>
              <w:pStyle w:val="TAH"/>
              <w:rPr>
                <w:lang w:eastAsia="ja-JP"/>
              </w:rPr>
            </w:pPr>
            <w:r>
              <w:rPr>
                <w:rFonts w:hint="eastAsia"/>
                <w:lang w:eastAsia="ja-JP"/>
              </w:rPr>
              <w:t>Company name</w:t>
            </w:r>
          </w:p>
        </w:tc>
        <w:tc>
          <w:tcPr>
            <w:tcW w:w="8169" w:type="dxa"/>
            <w:shd w:val="clear" w:color="auto" w:fill="auto"/>
          </w:tcPr>
          <w:p w14:paraId="0729F33A" w14:textId="77777777" w:rsidR="00F16133" w:rsidRDefault="00F16133" w:rsidP="00373441">
            <w:pPr>
              <w:pStyle w:val="TAH"/>
              <w:rPr>
                <w:lang w:eastAsia="ja-JP"/>
              </w:rPr>
            </w:pPr>
            <w:r>
              <w:rPr>
                <w:lang w:eastAsia="ja-JP"/>
              </w:rPr>
              <w:t>C</w:t>
            </w:r>
            <w:r>
              <w:rPr>
                <w:rFonts w:hint="eastAsia"/>
                <w:lang w:eastAsia="ja-JP"/>
              </w:rPr>
              <w:t>omments</w:t>
            </w:r>
          </w:p>
        </w:tc>
      </w:tr>
      <w:tr w:rsidR="00F16133" w14:paraId="6C132562" w14:textId="77777777" w:rsidTr="00373441">
        <w:tc>
          <w:tcPr>
            <w:tcW w:w="1668" w:type="dxa"/>
            <w:shd w:val="clear" w:color="auto" w:fill="auto"/>
          </w:tcPr>
          <w:p w14:paraId="0474C744" w14:textId="77777777" w:rsidR="00F16133" w:rsidRPr="00D83075" w:rsidRDefault="00FB036C" w:rsidP="00373441">
            <w:pPr>
              <w:pStyle w:val="TAL"/>
              <w:rPr>
                <w:rFonts w:eastAsia="SimSun"/>
                <w:lang w:eastAsia="zh-CN"/>
              </w:rPr>
            </w:pPr>
            <w:r>
              <w:rPr>
                <w:rFonts w:eastAsia="SimSun"/>
                <w:lang w:eastAsia="zh-CN"/>
              </w:rPr>
              <w:t>Intel</w:t>
            </w:r>
          </w:p>
        </w:tc>
        <w:tc>
          <w:tcPr>
            <w:tcW w:w="8169" w:type="dxa"/>
            <w:shd w:val="clear" w:color="auto" w:fill="auto"/>
          </w:tcPr>
          <w:p w14:paraId="0F0D4044" w14:textId="77777777" w:rsidR="00FB036C" w:rsidRPr="00FB036C" w:rsidRDefault="00FB036C" w:rsidP="00FB036C">
            <w:pPr>
              <w:pStyle w:val="TAH"/>
              <w:jc w:val="left"/>
              <w:rPr>
                <w:b w:val="0"/>
                <w:lang w:eastAsia="ja-JP"/>
              </w:rPr>
            </w:pPr>
            <w:r w:rsidRPr="00FB036C">
              <w:rPr>
                <w:b w:val="0"/>
                <w:lang w:eastAsia="ja-JP"/>
              </w:rPr>
              <w:t>UE can initiate uplink traffic using a pre-authorised FPI with no explicit signalling.</w:t>
            </w:r>
          </w:p>
          <w:p w14:paraId="0A672BE6" w14:textId="77777777" w:rsidR="00F16133" w:rsidRDefault="00FB036C" w:rsidP="00FB036C">
            <w:pPr>
              <w:pStyle w:val="TAC"/>
              <w:jc w:val="left"/>
              <w:rPr>
                <w:lang w:eastAsia="ja-JP"/>
              </w:rPr>
            </w:pPr>
            <w:r w:rsidRPr="00FB036C">
              <w:rPr>
                <w:lang w:eastAsia="ja-JP"/>
              </w:rPr>
              <w:t>UE-selected FPI is included in encapsulation header over Uu and NG3.</w:t>
            </w:r>
          </w:p>
          <w:p w14:paraId="330BDD10" w14:textId="77777777" w:rsidR="000A5384" w:rsidRDefault="000A5384" w:rsidP="00FB036C">
            <w:pPr>
              <w:pStyle w:val="TAC"/>
              <w:jc w:val="left"/>
              <w:rPr>
                <w:lang w:eastAsia="ja-JP"/>
              </w:rPr>
            </w:pPr>
            <w:r>
              <w:rPr>
                <w:lang w:eastAsia="ja-JP"/>
              </w:rPr>
              <w:t>The use of UL RQI is FFS.</w:t>
            </w:r>
          </w:p>
          <w:p w14:paraId="692C85BA" w14:textId="77777777" w:rsidR="00FB606B" w:rsidRPr="00FB036C" w:rsidRDefault="00FB606B" w:rsidP="00FB036C">
            <w:pPr>
              <w:pStyle w:val="TAC"/>
              <w:jc w:val="left"/>
              <w:rPr>
                <w:rFonts w:eastAsia="SimSun"/>
                <w:lang w:eastAsia="zh-CN"/>
              </w:rPr>
            </w:pPr>
          </w:p>
        </w:tc>
      </w:tr>
      <w:tr w:rsidR="00F16133" w:rsidRPr="0091669A" w14:paraId="0D6BBE0B" w14:textId="77777777" w:rsidTr="00373441">
        <w:tc>
          <w:tcPr>
            <w:tcW w:w="1668" w:type="dxa"/>
            <w:shd w:val="clear" w:color="auto" w:fill="auto"/>
          </w:tcPr>
          <w:p w14:paraId="358E0143" w14:textId="77777777" w:rsidR="00F16133"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14:paraId="23D3271B" w14:textId="77777777" w:rsidR="00F16133" w:rsidRDefault="00C0426A" w:rsidP="00373441">
            <w:pPr>
              <w:pStyle w:val="TAC"/>
              <w:jc w:val="left"/>
              <w:rPr>
                <w:lang w:eastAsia="ja-JP"/>
              </w:rPr>
            </w:pPr>
            <w:r w:rsidRPr="00FB606B">
              <w:rPr>
                <w:lang w:eastAsia="ja-JP"/>
              </w:rPr>
              <w:t>Independent if the QoS request comes from the application (server or client side) or is initiated by the UE, the QoS request shall be authorized by the policy function</w:t>
            </w:r>
            <w:r w:rsidRPr="00D63446">
              <w:rPr>
                <w:lang w:eastAsia="ja-JP"/>
              </w:rPr>
              <w:t>. The result of the authorization can be explicit QoS rules.</w:t>
            </w:r>
          </w:p>
          <w:p w14:paraId="76900063" w14:textId="77777777" w:rsidR="00FB606B" w:rsidRDefault="00FB606B" w:rsidP="00373441">
            <w:pPr>
              <w:pStyle w:val="TAC"/>
              <w:jc w:val="left"/>
              <w:rPr>
                <w:lang w:eastAsia="ja-JP"/>
              </w:rPr>
            </w:pPr>
          </w:p>
        </w:tc>
      </w:tr>
      <w:tr w:rsidR="00F16133" w:rsidRPr="0091669A" w14:paraId="0866E031" w14:textId="77777777" w:rsidTr="00373441">
        <w:tc>
          <w:tcPr>
            <w:tcW w:w="1668" w:type="dxa"/>
            <w:shd w:val="clear" w:color="auto" w:fill="auto"/>
          </w:tcPr>
          <w:p w14:paraId="79666B02" w14:textId="77777777" w:rsidR="00F16133" w:rsidRPr="007D5D83" w:rsidRDefault="00C624E9" w:rsidP="00373441">
            <w:pPr>
              <w:pStyle w:val="TAL"/>
              <w:rPr>
                <w:rFonts w:eastAsia="Malgun Gothic"/>
                <w:lang w:eastAsia="ko-KR"/>
              </w:rPr>
            </w:pPr>
            <w:r w:rsidRPr="00C81750">
              <w:rPr>
                <w:rFonts w:eastAsia="Malgun Gothic" w:hint="eastAsia"/>
                <w:lang w:eastAsia="ko-KR"/>
              </w:rPr>
              <w:t>ETRI</w:t>
            </w:r>
          </w:p>
        </w:tc>
        <w:tc>
          <w:tcPr>
            <w:tcW w:w="8169" w:type="dxa"/>
            <w:shd w:val="clear" w:color="auto" w:fill="auto"/>
          </w:tcPr>
          <w:p w14:paraId="692422B6" w14:textId="77777777" w:rsidR="00F16133" w:rsidRDefault="00C624E9" w:rsidP="00CC7C01">
            <w:pPr>
              <w:pStyle w:val="TAC"/>
              <w:jc w:val="left"/>
              <w:rPr>
                <w:rFonts w:eastAsia="Malgun Gothic"/>
                <w:lang w:eastAsia="ko-KR"/>
              </w:rPr>
            </w:pPr>
            <w:r w:rsidRPr="00C81750">
              <w:rPr>
                <w:rFonts w:eastAsia="Malgun Gothic" w:hint="eastAsia"/>
                <w:lang w:eastAsia="ko-KR"/>
              </w:rPr>
              <w:t>Default QoS</w:t>
            </w:r>
            <w:r w:rsidR="00CC7C01" w:rsidRPr="00C81750">
              <w:rPr>
                <w:rFonts w:eastAsia="Malgun Gothic"/>
                <w:lang w:eastAsia="ko-KR"/>
              </w:rPr>
              <w:t xml:space="preserve"> rules</w:t>
            </w:r>
            <w:r w:rsidRPr="00C81750">
              <w:rPr>
                <w:rFonts w:eastAsia="Malgun Gothic" w:hint="eastAsia"/>
                <w:lang w:eastAsia="ko-KR"/>
              </w:rPr>
              <w:t xml:space="preserve"> </w:t>
            </w:r>
            <w:r w:rsidR="00CC7C01" w:rsidRPr="00C81750">
              <w:rPr>
                <w:rFonts w:eastAsia="Malgun Gothic"/>
                <w:lang w:eastAsia="ko-KR"/>
              </w:rPr>
              <w:t>are</w:t>
            </w:r>
            <w:r w:rsidRPr="00C81750">
              <w:rPr>
                <w:rFonts w:eastAsia="Malgun Gothic" w:hint="eastAsia"/>
                <w:lang w:eastAsia="ko-KR"/>
              </w:rPr>
              <w:t xml:space="preserve"> used for </w:t>
            </w:r>
            <w:r w:rsidRPr="00C81750">
              <w:rPr>
                <w:rFonts w:eastAsia="Malgun Gothic"/>
                <w:lang w:eastAsia="ko-KR"/>
              </w:rPr>
              <w:t>n</w:t>
            </w:r>
            <w:r w:rsidRPr="00C81750">
              <w:rPr>
                <w:rFonts w:eastAsia="Malgun Gothic" w:hint="eastAsia"/>
                <w:lang w:eastAsia="ko-KR"/>
              </w:rPr>
              <w:t>on-GBR flows</w:t>
            </w:r>
            <w:r w:rsidR="00CC7C01" w:rsidRPr="00C81750">
              <w:rPr>
                <w:rFonts w:eastAsia="Malgun Gothic"/>
                <w:lang w:eastAsia="ko-KR"/>
              </w:rPr>
              <w:t xml:space="preserve"> and explicit</w:t>
            </w:r>
            <w:r w:rsidRPr="00C81750">
              <w:rPr>
                <w:rFonts w:eastAsia="Malgun Gothic"/>
                <w:lang w:eastAsia="ko-KR"/>
              </w:rPr>
              <w:t xml:space="preserve"> QoS</w:t>
            </w:r>
            <w:r w:rsidR="00CC7C01" w:rsidRPr="00C81750">
              <w:rPr>
                <w:rFonts w:eastAsia="Malgun Gothic"/>
                <w:lang w:eastAsia="ko-KR"/>
              </w:rPr>
              <w:t xml:space="preserve"> rules</w:t>
            </w:r>
            <w:r w:rsidRPr="00C81750">
              <w:rPr>
                <w:rFonts w:eastAsia="Malgun Gothic"/>
                <w:lang w:eastAsia="ko-KR"/>
              </w:rPr>
              <w:t xml:space="preserve"> </w:t>
            </w:r>
            <w:r w:rsidR="00CC7C01" w:rsidRPr="00C81750">
              <w:rPr>
                <w:rFonts w:eastAsia="Malgun Gothic"/>
                <w:lang w:eastAsia="ko-KR"/>
              </w:rPr>
              <w:t xml:space="preserve">with signalling </w:t>
            </w:r>
            <w:r w:rsidR="00AF36DE" w:rsidRPr="00C81750">
              <w:rPr>
                <w:rFonts w:eastAsia="Malgun Gothic"/>
                <w:lang w:eastAsia="ko-KR"/>
              </w:rPr>
              <w:t xml:space="preserve">are </w:t>
            </w:r>
            <w:r w:rsidR="00CC7C01" w:rsidRPr="00C81750">
              <w:rPr>
                <w:rFonts w:eastAsia="Malgun Gothic"/>
                <w:lang w:eastAsia="ko-KR"/>
              </w:rPr>
              <w:t>used for GBR flows.</w:t>
            </w:r>
          </w:p>
          <w:p w14:paraId="2A548B0B" w14:textId="77777777" w:rsidR="007D5D83" w:rsidRPr="007D5D83" w:rsidRDefault="007D5D83" w:rsidP="00CC7C01">
            <w:pPr>
              <w:pStyle w:val="TAC"/>
              <w:jc w:val="left"/>
              <w:rPr>
                <w:rFonts w:eastAsia="Malgun Gothic"/>
                <w:lang w:eastAsia="ko-KR"/>
              </w:rPr>
            </w:pPr>
          </w:p>
        </w:tc>
      </w:tr>
      <w:tr w:rsidR="00832A34" w:rsidRPr="0091669A" w14:paraId="05754FB9" w14:textId="77777777" w:rsidTr="00373441">
        <w:tc>
          <w:tcPr>
            <w:tcW w:w="1668" w:type="dxa"/>
            <w:shd w:val="clear" w:color="auto" w:fill="auto"/>
          </w:tcPr>
          <w:p w14:paraId="6DB37E4E" w14:textId="77777777" w:rsidR="00832A34" w:rsidRDefault="007D5D83" w:rsidP="007D5D83">
            <w:pPr>
              <w:pStyle w:val="TAL"/>
              <w:rPr>
                <w:lang w:eastAsia="ja-JP"/>
              </w:rPr>
            </w:pPr>
            <w:r>
              <w:rPr>
                <w:lang w:eastAsia="ja-JP"/>
              </w:rPr>
              <w:t>Nokia</w:t>
            </w:r>
          </w:p>
        </w:tc>
        <w:tc>
          <w:tcPr>
            <w:tcW w:w="8169" w:type="dxa"/>
            <w:shd w:val="clear" w:color="auto" w:fill="auto"/>
          </w:tcPr>
          <w:p w14:paraId="1A01739E" w14:textId="77777777" w:rsidR="007D5D83" w:rsidRPr="00390012" w:rsidRDefault="007D5D83" w:rsidP="007D5D83">
            <w:pPr>
              <w:pStyle w:val="TAC"/>
              <w:jc w:val="left"/>
              <w:rPr>
                <w:lang w:val="en-US"/>
              </w:rPr>
            </w:pPr>
            <w:r>
              <w:rPr>
                <w:lang w:eastAsia="ja-JP"/>
              </w:rPr>
              <w:t xml:space="preserve">For non-GBR services, </w:t>
            </w:r>
            <w:r w:rsidRPr="008E394A">
              <w:rPr>
                <w:lang w:eastAsia="ja-JP"/>
              </w:rPr>
              <w:t xml:space="preserve">we assume that there is a need for only one DRB (per PDU session) at the radio. In other words, </w:t>
            </w:r>
            <w:r w:rsidRPr="008E394A">
              <w:rPr>
                <w:sz w:val="20"/>
              </w:rPr>
              <w:t xml:space="preserve">Nokia preference is to avoid setting up multiple radio bearers for short-lived services in case </w:t>
            </w:r>
            <w:r w:rsidRPr="00BC6379">
              <w:rPr>
                <w:sz w:val="20"/>
              </w:rPr>
              <w:t>of OTT traffic (</w:t>
            </w:r>
            <w:r>
              <w:rPr>
                <w:sz w:val="20"/>
              </w:rPr>
              <w:t xml:space="preserve">as we believe this </w:t>
            </w:r>
            <w:r w:rsidRPr="00BC6379">
              <w:rPr>
                <w:sz w:val="20"/>
              </w:rPr>
              <w:t>causes excessive signalling)</w:t>
            </w:r>
            <w:r>
              <w:rPr>
                <w:sz w:val="20"/>
              </w:rPr>
              <w:t xml:space="preserve">. </w:t>
            </w:r>
          </w:p>
          <w:p w14:paraId="44BD42D9" w14:textId="77777777" w:rsidR="007D5D83" w:rsidRDefault="007D5D83" w:rsidP="007D5D83">
            <w:pPr>
              <w:pStyle w:val="TAC"/>
              <w:jc w:val="left"/>
              <w:rPr>
                <w:sz w:val="20"/>
              </w:rPr>
            </w:pPr>
          </w:p>
          <w:p w14:paraId="2BBA5F7E" w14:textId="77777777" w:rsidR="007D5D83" w:rsidRDefault="007D5D83" w:rsidP="007D5D83">
            <w:pPr>
              <w:pStyle w:val="TAC"/>
              <w:jc w:val="left"/>
              <w:rPr>
                <w:sz w:val="20"/>
              </w:rPr>
            </w:pPr>
            <w:r>
              <w:rPr>
                <w:sz w:val="20"/>
              </w:rPr>
              <w:t xml:space="preserve">Thus for non-GBR services, UE always transmits packets only in the single DRB that was established. </w:t>
            </w:r>
          </w:p>
          <w:p w14:paraId="27EE2464" w14:textId="77777777" w:rsidR="007D5D83" w:rsidRDefault="007D5D83" w:rsidP="007D5D83">
            <w:pPr>
              <w:pStyle w:val="TAC"/>
              <w:jc w:val="left"/>
              <w:rPr>
                <w:sz w:val="20"/>
              </w:rPr>
            </w:pPr>
            <w:r>
              <w:rPr>
                <w:sz w:val="20"/>
              </w:rPr>
              <w:t xml:space="preserve">For GBR services, we assume that there might be need for multiple DRBs (e.g. IMS services) at the radio. In this case, </w:t>
            </w:r>
            <w:r w:rsidRPr="007D5D83">
              <w:rPr>
                <w:sz w:val="20"/>
              </w:rPr>
              <w:t xml:space="preserve">AS level signalling is needed to negotiate QoS parameters. 5GNB needs to inform the UE which flow should be prioritized and how assigned buffer resource grant can be used. </w:t>
            </w:r>
          </w:p>
          <w:p w14:paraId="75F6CBF8" w14:textId="77777777" w:rsidR="007D5D83" w:rsidRDefault="007D5D83" w:rsidP="007D5D83">
            <w:pPr>
              <w:pStyle w:val="TAC"/>
              <w:jc w:val="left"/>
              <w:rPr>
                <w:sz w:val="20"/>
              </w:rPr>
            </w:pPr>
          </w:p>
          <w:p w14:paraId="17FBD96A" w14:textId="77777777" w:rsidR="007D5D83" w:rsidRDefault="007D5D83" w:rsidP="007D5D83">
            <w:pPr>
              <w:pStyle w:val="TAC"/>
              <w:jc w:val="left"/>
              <w:rPr>
                <w:szCs w:val="18"/>
              </w:rPr>
            </w:pPr>
            <w:r>
              <w:rPr>
                <w:sz w:val="20"/>
              </w:rPr>
              <w:t xml:space="preserve">With this approach, we see no scenario for UE to initiate a new flow with new QoS. </w:t>
            </w:r>
          </w:p>
          <w:p w14:paraId="33D075C6" w14:textId="77777777" w:rsidR="007D5D83" w:rsidRDefault="007D5D83" w:rsidP="007D5D83">
            <w:pPr>
              <w:pStyle w:val="TAC"/>
              <w:jc w:val="left"/>
              <w:rPr>
                <w:szCs w:val="18"/>
              </w:rPr>
            </w:pPr>
          </w:p>
          <w:p w14:paraId="5F430498" w14:textId="77777777" w:rsidR="00832A34" w:rsidRDefault="007D5D83" w:rsidP="007D5D83">
            <w:pPr>
              <w:pStyle w:val="TAC"/>
              <w:jc w:val="left"/>
              <w:rPr>
                <w:szCs w:val="18"/>
              </w:rPr>
            </w:pPr>
            <w:r>
              <w:rPr>
                <w:szCs w:val="18"/>
              </w:rPr>
              <w:t>If and when UE needs a new flow / QoS that has not been authorized by the network, this flow (request) should be controlled/authorized by the network.</w:t>
            </w:r>
          </w:p>
          <w:p w14:paraId="291428FE" w14:textId="77777777" w:rsidR="007D5D83" w:rsidRDefault="007D5D83" w:rsidP="007D5D83">
            <w:pPr>
              <w:pStyle w:val="TAC"/>
              <w:jc w:val="left"/>
              <w:rPr>
                <w:lang w:eastAsia="ja-JP"/>
              </w:rPr>
            </w:pPr>
          </w:p>
        </w:tc>
      </w:tr>
      <w:tr w:rsidR="00832A34" w:rsidRPr="0091669A" w14:paraId="7DDE0877" w14:textId="77777777" w:rsidTr="00373441">
        <w:tc>
          <w:tcPr>
            <w:tcW w:w="1668" w:type="dxa"/>
            <w:shd w:val="clear" w:color="auto" w:fill="auto"/>
          </w:tcPr>
          <w:p w14:paraId="00802F92" w14:textId="77777777" w:rsidR="00832A34" w:rsidRDefault="00A30277" w:rsidP="00373441">
            <w:pPr>
              <w:pStyle w:val="TAL"/>
              <w:rPr>
                <w:lang w:eastAsia="ja-JP"/>
              </w:rPr>
            </w:pPr>
            <w:r>
              <w:rPr>
                <w:rFonts w:eastAsia="SimSun" w:hint="eastAsia"/>
                <w:lang w:eastAsia="zh-CN"/>
              </w:rPr>
              <w:t>ZTE</w:t>
            </w:r>
          </w:p>
        </w:tc>
        <w:tc>
          <w:tcPr>
            <w:tcW w:w="8169" w:type="dxa"/>
            <w:shd w:val="clear" w:color="auto" w:fill="auto"/>
          </w:tcPr>
          <w:p w14:paraId="50ADB2D4" w14:textId="77777777" w:rsidR="00832A34" w:rsidRDefault="00A30277" w:rsidP="00373441">
            <w:pPr>
              <w:pStyle w:val="TAC"/>
              <w:jc w:val="left"/>
              <w:rPr>
                <w:rFonts w:eastAsia="SimSun"/>
                <w:lang w:eastAsia="zh-CN"/>
              </w:rPr>
            </w:pPr>
            <w:r>
              <w:rPr>
                <w:rFonts w:eastAsia="SimSun" w:hint="eastAsia"/>
                <w:lang w:eastAsia="zh-CN"/>
              </w:rPr>
              <w:t>The UE will use default QoS ID provided by the CN during PDU session establishment.</w:t>
            </w:r>
          </w:p>
          <w:p w14:paraId="32B25119" w14:textId="77777777" w:rsidR="00A30277" w:rsidRDefault="00A30277" w:rsidP="00373441">
            <w:pPr>
              <w:pStyle w:val="TAC"/>
              <w:jc w:val="left"/>
              <w:rPr>
                <w:lang w:eastAsia="ja-JP"/>
              </w:rPr>
            </w:pPr>
          </w:p>
        </w:tc>
      </w:tr>
      <w:tr w:rsidR="00F306C9" w:rsidRPr="0091669A" w14:paraId="6BD5B2EA" w14:textId="77777777" w:rsidTr="00373441">
        <w:tc>
          <w:tcPr>
            <w:tcW w:w="1668" w:type="dxa"/>
            <w:shd w:val="clear" w:color="auto" w:fill="auto"/>
          </w:tcPr>
          <w:p w14:paraId="49F7BC02" w14:textId="77777777" w:rsidR="00F306C9" w:rsidRDefault="00A30277" w:rsidP="00373441">
            <w:pPr>
              <w:pStyle w:val="TAL"/>
              <w:rPr>
                <w:lang w:eastAsia="ja-JP"/>
              </w:rPr>
            </w:pPr>
            <w:r w:rsidRPr="008E2D99">
              <w:rPr>
                <w:rFonts w:eastAsia="SimSun" w:hint="eastAsia"/>
                <w:lang w:eastAsia="zh-CN"/>
              </w:rPr>
              <w:t>CMCC</w:t>
            </w:r>
          </w:p>
        </w:tc>
        <w:tc>
          <w:tcPr>
            <w:tcW w:w="8169" w:type="dxa"/>
            <w:shd w:val="clear" w:color="auto" w:fill="auto"/>
          </w:tcPr>
          <w:p w14:paraId="3FF47F74" w14:textId="77777777" w:rsidR="00F306C9" w:rsidRDefault="00A30277" w:rsidP="00373441">
            <w:pPr>
              <w:pStyle w:val="TAC"/>
              <w:jc w:val="left"/>
              <w:rPr>
                <w:rFonts w:eastAsia="SimSun"/>
                <w:lang w:eastAsia="zh-CN"/>
              </w:rPr>
            </w:pPr>
            <w:r>
              <w:rPr>
                <w:rFonts w:eastAsia="SimSun"/>
                <w:lang w:eastAsia="zh-CN"/>
              </w:rPr>
              <w:t xml:space="preserve">The UE initiate the new flow with default QoS. The policy function may trigger CP/UP to update the QoS by signalling or by in-band marking which is FFS. </w:t>
            </w:r>
            <w:r w:rsidRPr="00A94221">
              <w:rPr>
                <w:rFonts w:eastAsia="SimSun" w:hint="eastAsia"/>
                <w:lang w:eastAsia="zh-CN"/>
              </w:rPr>
              <w:t xml:space="preserve">The </w:t>
            </w:r>
            <w:r w:rsidRPr="00A94221">
              <w:rPr>
                <w:rFonts w:eastAsia="SimSun"/>
                <w:lang w:eastAsia="zh-CN"/>
              </w:rPr>
              <w:t>QoS request</w:t>
            </w:r>
            <w:r>
              <w:rPr>
                <w:rFonts w:eastAsia="SimSun"/>
                <w:lang w:eastAsia="zh-CN"/>
              </w:rPr>
              <w:t xml:space="preserve"> </w:t>
            </w:r>
            <w:r w:rsidRPr="00A94221">
              <w:rPr>
                <w:rFonts w:eastAsia="SimSun" w:hint="eastAsia"/>
                <w:lang w:eastAsia="zh-CN"/>
              </w:rPr>
              <w:t>(</w:t>
            </w:r>
            <w:r w:rsidRPr="00A94221">
              <w:rPr>
                <w:rFonts w:eastAsia="SimSun"/>
                <w:lang w:eastAsia="zh-CN"/>
              </w:rPr>
              <w:t>both UE side and Application side</w:t>
            </w:r>
            <w:r w:rsidRPr="00A94221">
              <w:rPr>
                <w:rFonts w:eastAsia="SimSun" w:hint="eastAsia"/>
                <w:lang w:eastAsia="zh-CN"/>
              </w:rPr>
              <w:t>)</w:t>
            </w:r>
            <w:r w:rsidRPr="00A94221">
              <w:rPr>
                <w:rFonts w:eastAsia="SimSun"/>
                <w:lang w:eastAsia="zh-CN"/>
              </w:rPr>
              <w:t xml:space="preserve"> shall be authorized by policy function</w:t>
            </w:r>
          </w:p>
          <w:p w14:paraId="21CA601B" w14:textId="77777777" w:rsidR="00A30277" w:rsidRDefault="00A30277" w:rsidP="00373441">
            <w:pPr>
              <w:pStyle w:val="TAC"/>
              <w:jc w:val="left"/>
              <w:rPr>
                <w:lang w:eastAsia="ja-JP"/>
              </w:rPr>
            </w:pPr>
          </w:p>
        </w:tc>
      </w:tr>
      <w:tr w:rsidR="00F306C9" w:rsidRPr="0091669A" w14:paraId="6B0F7526" w14:textId="77777777" w:rsidTr="00373441">
        <w:tc>
          <w:tcPr>
            <w:tcW w:w="1668" w:type="dxa"/>
            <w:shd w:val="clear" w:color="auto" w:fill="auto"/>
          </w:tcPr>
          <w:p w14:paraId="003DA350" w14:textId="5DA4FC9F" w:rsidR="00F306C9" w:rsidRDefault="002D6267" w:rsidP="00373441">
            <w:pPr>
              <w:pStyle w:val="TAL"/>
              <w:rPr>
                <w:lang w:eastAsia="ja-JP"/>
              </w:rPr>
            </w:pPr>
            <w:r>
              <w:rPr>
                <w:lang w:eastAsia="ja-JP"/>
              </w:rPr>
              <w:t>Qualcomm</w:t>
            </w:r>
          </w:p>
        </w:tc>
        <w:tc>
          <w:tcPr>
            <w:tcW w:w="8169" w:type="dxa"/>
            <w:shd w:val="clear" w:color="auto" w:fill="auto"/>
          </w:tcPr>
          <w:p w14:paraId="11AC7F23" w14:textId="77777777" w:rsidR="00CA47E0" w:rsidRDefault="002D6267" w:rsidP="00CA47E0">
            <w:pPr>
              <w:pStyle w:val="TAC"/>
              <w:jc w:val="left"/>
              <w:rPr>
                <w:lang w:eastAsia="ja-JP"/>
              </w:rPr>
            </w:pPr>
            <w:r>
              <w:rPr>
                <w:lang w:eastAsia="ja-JP"/>
              </w:rPr>
              <w:t xml:space="preserve">UE sends UL traffic using </w:t>
            </w:r>
            <w:r w:rsidR="00CA47E0">
              <w:rPr>
                <w:lang w:eastAsia="ja-JP"/>
              </w:rPr>
              <w:t>default QoS (received over NG1 at PDU session establishment )</w:t>
            </w:r>
            <w:r>
              <w:rPr>
                <w:lang w:eastAsia="ja-JP"/>
              </w:rPr>
              <w:t xml:space="preserve"> and a </w:t>
            </w:r>
            <w:r w:rsidR="00CA47E0">
              <w:rPr>
                <w:lang w:eastAsia="ja-JP"/>
              </w:rPr>
              <w:t xml:space="preserve">default radio bearer. </w:t>
            </w:r>
          </w:p>
          <w:p w14:paraId="170AFB37" w14:textId="372A5C63" w:rsidR="00CA47E0" w:rsidRDefault="00CA47E0" w:rsidP="00CA47E0">
            <w:pPr>
              <w:pStyle w:val="TAC"/>
              <w:jc w:val="left"/>
              <w:rPr>
                <w:lang w:eastAsia="ja-JP"/>
              </w:rPr>
            </w:pPr>
            <w:r>
              <w:rPr>
                <w:lang w:eastAsia="ja-JP"/>
              </w:rPr>
              <w:t xml:space="preserve">The CN detects the UL traffic and triggers the traffic classification by the policing function, which may trigger the establishment of explicit QoS for the flow and the corresponding establishment of dedicated resources in RAN. </w:t>
            </w:r>
          </w:p>
          <w:p w14:paraId="1E818044" w14:textId="77777777" w:rsidR="00F306C9" w:rsidRDefault="00CA47E0" w:rsidP="00CA47E0">
            <w:pPr>
              <w:pStyle w:val="TAC"/>
              <w:jc w:val="left"/>
              <w:rPr>
                <w:lang w:eastAsia="ja-JP"/>
              </w:rPr>
            </w:pPr>
            <w:r>
              <w:rPr>
                <w:lang w:eastAsia="ja-JP"/>
              </w:rPr>
              <w:t>For non-GBR PDU traffic, whether there is a single radio bearer or multiple radio bearers carrying it is up to RAN but the simplest solution is preferred.</w:t>
            </w:r>
          </w:p>
          <w:p w14:paraId="57AEE18B" w14:textId="6CDABC95" w:rsidR="00396C63" w:rsidRDefault="00396C63" w:rsidP="00CA47E0">
            <w:pPr>
              <w:pStyle w:val="TAC"/>
              <w:jc w:val="left"/>
              <w:rPr>
                <w:lang w:eastAsia="ja-JP"/>
              </w:rPr>
            </w:pPr>
          </w:p>
        </w:tc>
      </w:tr>
      <w:tr w:rsidR="00362843" w:rsidRPr="0091669A" w14:paraId="6C8807BC" w14:textId="77777777" w:rsidTr="00373441">
        <w:tc>
          <w:tcPr>
            <w:tcW w:w="1668" w:type="dxa"/>
            <w:shd w:val="clear" w:color="auto" w:fill="auto"/>
          </w:tcPr>
          <w:p w14:paraId="18E09A69" w14:textId="01399F67" w:rsidR="00362843" w:rsidRPr="00396C63" w:rsidRDefault="001124AF" w:rsidP="00373441">
            <w:pPr>
              <w:pStyle w:val="TAL"/>
              <w:rPr>
                <w:rFonts w:eastAsia="Malgun Gothic"/>
                <w:lang w:eastAsia="ko-KR"/>
              </w:rPr>
            </w:pPr>
            <w:r>
              <w:rPr>
                <w:rFonts w:eastAsia="Malgun Gothic" w:hint="eastAsia"/>
                <w:lang w:eastAsia="ko-KR"/>
              </w:rPr>
              <w:t xml:space="preserve">Samsung </w:t>
            </w:r>
          </w:p>
        </w:tc>
        <w:tc>
          <w:tcPr>
            <w:tcW w:w="8169" w:type="dxa"/>
            <w:shd w:val="clear" w:color="auto" w:fill="auto"/>
          </w:tcPr>
          <w:p w14:paraId="67AF0747" w14:textId="77777777" w:rsidR="00362843" w:rsidRDefault="007C3D8E" w:rsidP="00FF6693">
            <w:pPr>
              <w:pStyle w:val="TAC"/>
              <w:jc w:val="left"/>
              <w:rPr>
                <w:rFonts w:eastAsia="Malgun Gothic"/>
                <w:lang w:eastAsia="ko-KR"/>
              </w:rPr>
            </w:pPr>
            <w:r>
              <w:rPr>
                <w:rFonts w:eastAsia="Malgun Gothic" w:hint="eastAsia"/>
                <w:lang w:eastAsia="ko-KR"/>
              </w:rPr>
              <w:t xml:space="preserve">UE triggers the </w:t>
            </w:r>
            <w:r>
              <w:rPr>
                <w:rFonts w:eastAsia="Malgun Gothic"/>
                <w:lang w:eastAsia="ko-KR"/>
              </w:rPr>
              <w:t>special</w:t>
            </w:r>
            <w:r>
              <w:rPr>
                <w:rFonts w:eastAsia="Malgun Gothic" w:hint="eastAsia"/>
                <w:lang w:eastAsia="ko-KR"/>
              </w:rPr>
              <w:t xml:space="preserve"> </w:t>
            </w:r>
            <w:r w:rsidR="00D36F8F">
              <w:rPr>
                <w:rFonts w:eastAsia="Malgun Gothic" w:hint="eastAsia"/>
                <w:lang w:eastAsia="ko-KR"/>
              </w:rPr>
              <w:t>QoS</w:t>
            </w:r>
            <w:r>
              <w:rPr>
                <w:rFonts w:eastAsia="Malgun Gothic" w:hint="eastAsia"/>
                <w:lang w:eastAsia="ko-KR"/>
              </w:rPr>
              <w:t xml:space="preserve"> treatment using default QoS for network to apply specific QoS to the flow</w:t>
            </w:r>
            <w:r w:rsidR="00BE3C15">
              <w:rPr>
                <w:rFonts w:eastAsia="Malgun Gothic" w:hint="eastAsia"/>
                <w:lang w:eastAsia="ko-KR"/>
              </w:rPr>
              <w:t xml:space="preserve"> </w:t>
            </w:r>
            <w:r w:rsidR="00FF6693">
              <w:rPr>
                <w:rFonts w:eastAsia="Malgun Gothic" w:hint="eastAsia"/>
                <w:lang w:eastAsia="ko-KR"/>
              </w:rPr>
              <w:t xml:space="preserve">in an </w:t>
            </w:r>
            <w:r w:rsidR="00BE3C15">
              <w:rPr>
                <w:rFonts w:eastAsia="Malgun Gothic"/>
                <w:lang w:eastAsia="ko-KR"/>
              </w:rPr>
              <w:t>explicit</w:t>
            </w:r>
            <w:r w:rsidR="00BE3C15">
              <w:rPr>
                <w:rFonts w:eastAsia="Malgun Gothic" w:hint="eastAsia"/>
                <w:lang w:eastAsia="ko-KR"/>
              </w:rPr>
              <w:t xml:space="preserve"> or</w:t>
            </w:r>
            <w:r w:rsidR="00FF6693">
              <w:rPr>
                <w:rFonts w:eastAsia="Malgun Gothic" w:hint="eastAsia"/>
                <w:lang w:eastAsia="ko-KR"/>
              </w:rPr>
              <w:t xml:space="preserve"> an</w:t>
            </w:r>
            <w:r w:rsidR="00BE3C15">
              <w:rPr>
                <w:rFonts w:eastAsia="Malgun Gothic" w:hint="eastAsia"/>
                <w:lang w:eastAsia="ko-KR"/>
              </w:rPr>
              <w:t xml:space="preserve"> </w:t>
            </w:r>
            <w:r w:rsidR="00BE3C15">
              <w:rPr>
                <w:rFonts w:eastAsia="Malgun Gothic"/>
                <w:lang w:eastAsia="ko-KR"/>
              </w:rPr>
              <w:t>implicit</w:t>
            </w:r>
            <w:r w:rsidR="00BE3C15">
              <w:rPr>
                <w:rFonts w:eastAsia="Malgun Gothic" w:hint="eastAsia"/>
                <w:lang w:eastAsia="ko-KR"/>
              </w:rPr>
              <w:t xml:space="preserve"> </w:t>
            </w:r>
            <w:r w:rsidR="00FF6693">
              <w:rPr>
                <w:rFonts w:eastAsia="Malgun Gothic" w:hint="eastAsia"/>
                <w:lang w:eastAsia="ko-KR"/>
              </w:rPr>
              <w:t>manner</w:t>
            </w:r>
            <w:r w:rsidR="00BE3C15">
              <w:rPr>
                <w:rFonts w:eastAsia="Malgun Gothic" w:hint="eastAsia"/>
                <w:lang w:eastAsia="ko-KR"/>
              </w:rPr>
              <w:t>.</w:t>
            </w:r>
          </w:p>
          <w:p w14:paraId="7B905E8B" w14:textId="692265FA" w:rsidR="00396C63" w:rsidRPr="00396C63" w:rsidRDefault="00396C63" w:rsidP="00FF6693">
            <w:pPr>
              <w:pStyle w:val="TAC"/>
              <w:jc w:val="left"/>
              <w:rPr>
                <w:rFonts w:eastAsia="Malgun Gothic"/>
                <w:lang w:eastAsia="ko-KR"/>
              </w:rPr>
            </w:pPr>
          </w:p>
        </w:tc>
      </w:tr>
    </w:tbl>
    <w:p w14:paraId="4B0E315C" w14:textId="77777777" w:rsidR="00F16133" w:rsidRPr="00D32998" w:rsidRDefault="00F16133" w:rsidP="00F16133">
      <w:pPr>
        <w:rPr>
          <w:lang w:eastAsia="ja-JP"/>
        </w:rPr>
      </w:pPr>
    </w:p>
    <w:p w14:paraId="7A886851" w14:textId="77777777" w:rsidR="00F16133" w:rsidRPr="00AF2832" w:rsidRDefault="00F16133" w:rsidP="00F16133">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069666E0" w14:textId="268EFA82" w:rsidR="00DF2455" w:rsidRPr="00980B6E" w:rsidRDefault="00DF2455" w:rsidP="00F16133">
      <w:pPr>
        <w:rPr>
          <w:b/>
          <w:lang w:eastAsia="ja-JP"/>
        </w:rPr>
      </w:pPr>
      <w:r w:rsidRPr="00980B6E">
        <w:rPr>
          <w:b/>
          <w:lang w:eastAsia="ja-JP"/>
        </w:rPr>
        <w:t>For UE initiated flows the associated QoS is supported as follows:</w:t>
      </w:r>
    </w:p>
    <w:p w14:paraId="04D09F92" w14:textId="4ADA177E" w:rsidR="00DF2455" w:rsidRPr="00980B6E" w:rsidRDefault="00A64B7A" w:rsidP="00A64B7A">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DF2455" w:rsidRPr="00980B6E">
        <w:rPr>
          <w:rFonts w:ascii="Times New Roman" w:hAnsi="Times New Roman"/>
          <w:b/>
        </w:rPr>
        <w:t xml:space="preserve">UE can initiate a flow with any of the pre-authorised QoS without </w:t>
      </w:r>
      <w:r w:rsidR="008A08F3" w:rsidRPr="00980B6E">
        <w:rPr>
          <w:rFonts w:ascii="Times New Roman" w:hAnsi="Times New Roman"/>
          <w:b/>
        </w:rPr>
        <w:t xml:space="preserve">C-plane </w:t>
      </w:r>
      <w:r w:rsidR="00DF2455" w:rsidRPr="00980B6E">
        <w:rPr>
          <w:rFonts w:ascii="Times New Roman" w:hAnsi="Times New Roman"/>
          <w:b/>
        </w:rPr>
        <w:t>signalling (Intel)</w:t>
      </w:r>
      <w:r w:rsidR="008A08F3" w:rsidRPr="00980B6E">
        <w:rPr>
          <w:rFonts w:ascii="Times New Roman" w:hAnsi="Times New Roman"/>
          <w:b/>
        </w:rPr>
        <w:t>.</w:t>
      </w:r>
    </w:p>
    <w:p w14:paraId="52F55A31" w14:textId="06E15387" w:rsidR="00DF2455" w:rsidRPr="00980B6E" w:rsidRDefault="00A64B7A" w:rsidP="00A64B7A">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8A08F3" w:rsidRPr="00980B6E">
        <w:rPr>
          <w:rFonts w:ascii="Times New Roman" w:hAnsi="Times New Roman"/>
          <w:b/>
        </w:rPr>
        <w:t>C-plane</w:t>
      </w:r>
      <w:r w:rsidR="00DF2455" w:rsidRPr="00980B6E">
        <w:rPr>
          <w:rFonts w:ascii="Times New Roman" w:hAnsi="Times New Roman"/>
          <w:b/>
        </w:rPr>
        <w:t xml:space="preserve"> </w:t>
      </w:r>
      <w:r w:rsidR="008A08F3" w:rsidRPr="00980B6E">
        <w:rPr>
          <w:rFonts w:ascii="Times New Roman" w:hAnsi="Times New Roman"/>
          <w:b/>
        </w:rPr>
        <w:t xml:space="preserve">(NG1?) </w:t>
      </w:r>
      <w:r w:rsidR="00DF2455" w:rsidRPr="00980B6E">
        <w:rPr>
          <w:rFonts w:ascii="Times New Roman" w:hAnsi="Times New Roman"/>
          <w:b/>
        </w:rPr>
        <w:t>signalling request followed by network authorisation (Ericsson)</w:t>
      </w:r>
      <w:r w:rsidR="008A08F3" w:rsidRPr="00980B6E">
        <w:rPr>
          <w:rFonts w:ascii="Times New Roman" w:hAnsi="Times New Roman"/>
          <w:b/>
        </w:rPr>
        <w:t>.</w:t>
      </w:r>
    </w:p>
    <w:p w14:paraId="562D063F" w14:textId="0948ADB9" w:rsidR="00DF2455" w:rsidRPr="00980B6E" w:rsidRDefault="00A64B7A" w:rsidP="00A64B7A">
      <w:pPr>
        <w:pStyle w:val="B1"/>
        <w:rPr>
          <w:rFonts w:ascii="Times New Roman" w:hAnsi="Times New Roman"/>
          <w:b/>
        </w:rPr>
      </w:pPr>
      <w:r w:rsidRPr="00980B6E">
        <w:rPr>
          <w:rFonts w:ascii="Times New Roman" w:hAnsi="Times New Roman"/>
          <w:b/>
        </w:rPr>
        <w:lastRenderedPageBreak/>
        <w:t>-</w:t>
      </w:r>
      <w:r w:rsidRPr="00980B6E">
        <w:rPr>
          <w:rFonts w:ascii="Times New Roman" w:hAnsi="Times New Roman"/>
          <w:b/>
        </w:rPr>
        <w:tab/>
      </w:r>
      <w:r w:rsidR="00DF2455" w:rsidRPr="00980B6E">
        <w:rPr>
          <w:rFonts w:ascii="Times New Roman" w:hAnsi="Times New Roman"/>
          <w:b/>
        </w:rPr>
        <w:t>No need for QoS differentiation for UE initiated flows (</w:t>
      </w:r>
      <w:commentRangeStart w:id="7"/>
      <w:r w:rsidR="00DF2455" w:rsidRPr="00980B6E">
        <w:rPr>
          <w:rFonts w:ascii="Times New Roman" w:hAnsi="Times New Roman"/>
          <w:b/>
        </w:rPr>
        <w:t>Nokia</w:t>
      </w:r>
      <w:commentRangeEnd w:id="7"/>
      <w:r w:rsidR="00DF2455" w:rsidRPr="00980B6E">
        <w:rPr>
          <w:rFonts w:ascii="Times New Roman" w:hAnsi="Times New Roman"/>
          <w:b/>
        </w:rPr>
        <w:t>?</w:t>
      </w:r>
      <w:r w:rsidR="00DF2455" w:rsidRPr="00980B6E">
        <w:rPr>
          <w:rStyle w:val="CommentReference"/>
          <w:rFonts w:ascii="Times New Roman" w:hAnsi="Times New Roman"/>
          <w:b/>
        </w:rPr>
        <w:commentReference w:id="7"/>
      </w:r>
      <w:r w:rsidR="00DF2455" w:rsidRPr="00980B6E">
        <w:rPr>
          <w:rFonts w:ascii="Times New Roman" w:hAnsi="Times New Roman"/>
          <w:b/>
        </w:rPr>
        <w:t xml:space="preserve"> </w:t>
      </w:r>
      <w:commentRangeStart w:id="8"/>
      <w:r w:rsidR="00DF2455" w:rsidRPr="00980B6E">
        <w:rPr>
          <w:rFonts w:ascii="Times New Roman" w:hAnsi="Times New Roman"/>
          <w:b/>
        </w:rPr>
        <w:t>ZTE?</w:t>
      </w:r>
      <w:r w:rsidRPr="00980B6E">
        <w:rPr>
          <w:rFonts w:ascii="Times New Roman" w:hAnsi="Times New Roman"/>
          <w:b/>
        </w:rPr>
        <w:t xml:space="preserve"> ETRI?</w:t>
      </w:r>
      <w:commentRangeEnd w:id="8"/>
      <w:r w:rsidR="008A08F3" w:rsidRPr="00980B6E">
        <w:rPr>
          <w:rStyle w:val="CommentReference"/>
          <w:rFonts w:ascii="Times New Roman" w:hAnsi="Times New Roman"/>
          <w:b/>
          <w:lang w:eastAsia="en-US"/>
        </w:rPr>
        <w:commentReference w:id="8"/>
      </w:r>
      <w:r w:rsidR="00DF2455" w:rsidRPr="00980B6E">
        <w:rPr>
          <w:rFonts w:ascii="Times New Roman" w:hAnsi="Times New Roman"/>
          <w:b/>
        </w:rPr>
        <w:t>)</w:t>
      </w:r>
      <w:r w:rsidR="008A08F3" w:rsidRPr="00980B6E">
        <w:rPr>
          <w:rFonts w:ascii="Times New Roman" w:hAnsi="Times New Roman"/>
          <w:b/>
        </w:rPr>
        <w:t>.</w:t>
      </w:r>
    </w:p>
    <w:p w14:paraId="50213F87" w14:textId="75C3BF2E" w:rsidR="00DF2455" w:rsidRPr="00980B6E" w:rsidRDefault="00A64B7A" w:rsidP="00A64B7A">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DF2455" w:rsidRPr="00980B6E">
        <w:rPr>
          <w:rFonts w:ascii="Times New Roman" w:hAnsi="Times New Roman"/>
          <w:b/>
        </w:rPr>
        <w:t>UE initiates a flow with default QoS; network</w:t>
      </w:r>
      <w:r w:rsidR="0062627A" w:rsidRPr="00980B6E">
        <w:rPr>
          <w:rFonts w:ascii="Times New Roman" w:hAnsi="Times New Roman"/>
          <w:b/>
        </w:rPr>
        <w:t xml:space="preserve"> detects </w:t>
      </w:r>
      <w:r w:rsidR="00DF2455" w:rsidRPr="00980B6E">
        <w:rPr>
          <w:rFonts w:ascii="Times New Roman" w:hAnsi="Times New Roman"/>
          <w:b/>
        </w:rPr>
        <w:t>flow and possibly upgrades QoS (CMCC, QC</w:t>
      </w:r>
      <w:r w:rsidR="009F115B">
        <w:rPr>
          <w:rFonts w:ascii="Times New Roman" w:eastAsia="Malgun Gothic" w:hAnsi="Times New Roman" w:hint="eastAsia"/>
          <w:b/>
          <w:lang w:eastAsia="ko-KR"/>
        </w:rPr>
        <w:t>, Samsung</w:t>
      </w:r>
      <w:r w:rsidR="00DF2455" w:rsidRPr="00980B6E">
        <w:rPr>
          <w:rFonts w:ascii="Times New Roman" w:hAnsi="Times New Roman"/>
          <w:b/>
        </w:rPr>
        <w:t xml:space="preserve">). </w:t>
      </w:r>
    </w:p>
    <w:p w14:paraId="2DAB5012" w14:textId="538C3CBF" w:rsidR="00F16133" w:rsidRPr="00980B6E" w:rsidRDefault="00435C4B" w:rsidP="00F16133">
      <w:pPr>
        <w:rPr>
          <w:b/>
          <w:lang w:eastAsia="ja-JP"/>
        </w:rPr>
      </w:pPr>
      <w:r w:rsidRPr="00980B6E">
        <w:rPr>
          <w:b/>
          <w:lang w:eastAsia="ja-JP"/>
        </w:rPr>
        <w:t>Proposal 4</w:t>
      </w:r>
      <w:r w:rsidR="006039BA" w:rsidRPr="00980B6E">
        <w:rPr>
          <w:b/>
          <w:lang w:eastAsia="ja-JP"/>
        </w:rPr>
        <w:t xml:space="preserve">: </w:t>
      </w:r>
      <w:r w:rsidR="00BC41CA" w:rsidRPr="00980B6E">
        <w:rPr>
          <w:b/>
          <w:lang w:eastAsia="ja-JP"/>
        </w:rPr>
        <w:t>T</w:t>
      </w:r>
      <w:r w:rsidR="00EC6B08" w:rsidRPr="00980B6E">
        <w:rPr>
          <w:b/>
          <w:lang w:eastAsia="ja-JP"/>
        </w:rPr>
        <w:t>ry to conclude whether there is a need for QoS differentiation of UE-initiated flows and whether this is achieved with or without C-plane signalling.</w:t>
      </w:r>
    </w:p>
    <w:p w14:paraId="0746FEC9" w14:textId="77777777" w:rsidR="007259AF" w:rsidRDefault="007259AF" w:rsidP="00F16133">
      <w:pPr>
        <w:pStyle w:val="Heading3"/>
      </w:pPr>
    </w:p>
    <w:p w14:paraId="202B8F6B" w14:textId="77777777" w:rsidR="00F16133" w:rsidRPr="0088350D" w:rsidRDefault="00F16133" w:rsidP="00F16133">
      <w:pPr>
        <w:pStyle w:val="Heading3"/>
      </w:pPr>
      <w:r>
        <w:t>2.2.5</w:t>
      </w:r>
      <w:r>
        <w:tab/>
        <w:t>Reflective QoS</w:t>
      </w:r>
    </w:p>
    <w:p w14:paraId="4229BD49" w14:textId="77777777" w:rsidR="00F16133" w:rsidRDefault="00833F71" w:rsidP="00F16133">
      <w:pPr>
        <w:rPr>
          <w:lang w:eastAsia="ja-JP"/>
        </w:rPr>
      </w:pPr>
      <w:r>
        <w:rPr>
          <w:lang w:eastAsia="ja-JP"/>
        </w:rPr>
        <w:t>C</w:t>
      </w:r>
      <w:r w:rsidR="00F16133">
        <w:rPr>
          <w:lang w:eastAsia="ja-JP"/>
        </w:rPr>
        <w:t>ompanies are invited to provide th</w:t>
      </w:r>
      <w:r>
        <w:rPr>
          <w:lang w:eastAsia="ja-JP"/>
        </w:rPr>
        <w:t>eir opinions in the table below on the following:</w:t>
      </w:r>
    </w:p>
    <w:p w14:paraId="564F62F3" w14:textId="77777777" w:rsidR="00174BB2" w:rsidRDefault="00174BB2" w:rsidP="008B4BC5">
      <w:pPr>
        <w:numPr>
          <w:ilvl w:val="0"/>
          <w:numId w:val="6"/>
        </w:numPr>
        <w:rPr>
          <w:lang w:eastAsia="ja-JP"/>
        </w:rPr>
      </w:pPr>
      <w:r>
        <w:rPr>
          <w:lang w:eastAsia="ja-JP"/>
        </w:rPr>
        <w:t>For which traffic flows does UE apply Reflective QoS?</w:t>
      </w:r>
    </w:p>
    <w:p w14:paraId="3E93DE6B" w14:textId="77777777" w:rsidR="00833F71" w:rsidRDefault="00174BB2" w:rsidP="008B4BC5">
      <w:pPr>
        <w:numPr>
          <w:ilvl w:val="0"/>
          <w:numId w:val="6"/>
        </w:numPr>
        <w:rPr>
          <w:lang w:eastAsia="ja-JP"/>
        </w:rPr>
      </w:pPr>
      <w:r>
        <w:rPr>
          <w:lang w:eastAsia="ja-JP"/>
        </w:rPr>
        <w:t xml:space="preserve">Is </w:t>
      </w:r>
      <w:r w:rsidR="00C74770">
        <w:rPr>
          <w:lang w:eastAsia="ja-JP"/>
        </w:rPr>
        <w:t>Reflective QoS</w:t>
      </w:r>
      <w:r>
        <w:rPr>
          <w:lang w:eastAsia="ja-JP"/>
        </w:rPr>
        <w:t xml:space="preserve"> a </w:t>
      </w:r>
      <w:r w:rsidRPr="00174BB2">
        <w:rPr>
          <w:i/>
          <w:lang w:eastAsia="ja-JP"/>
        </w:rPr>
        <w:t>shall</w:t>
      </w:r>
      <w:r>
        <w:rPr>
          <w:lang w:eastAsia="ja-JP"/>
        </w:rPr>
        <w:t xml:space="preserve">, </w:t>
      </w:r>
      <w:r w:rsidRPr="00174BB2">
        <w:rPr>
          <w:i/>
          <w:lang w:eastAsia="ja-JP"/>
        </w:rPr>
        <w:t>should</w:t>
      </w:r>
      <w:r>
        <w:rPr>
          <w:lang w:eastAsia="ja-JP"/>
        </w:rPr>
        <w:t xml:space="preserve"> or </w:t>
      </w:r>
      <w:r w:rsidRPr="00174BB2">
        <w:rPr>
          <w:i/>
          <w:lang w:eastAsia="ja-JP"/>
        </w:rPr>
        <w:t>may</w:t>
      </w:r>
      <w:r>
        <w:rPr>
          <w:lang w:eastAsia="ja-JP"/>
        </w:rPr>
        <w:t xml:space="preserve"> requirement</w:t>
      </w:r>
      <w:r w:rsidR="00C74770">
        <w:rPr>
          <w:lang w:eastAsia="ja-JP"/>
        </w:rPr>
        <w:t xml:space="preserve"> for all flows for which Reflective QoS applies</w:t>
      </w:r>
      <w:r>
        <w:rPr>
          <w:lang w:eastAsia="ja-JP"/>
        </w:rPr>
        <w:t>?</w:t>
      </w:r>
      <w:r w:rsidR="00C74770">
        <w:rPr>
          <w:lang w:eastAsia="ja-JP"/>
        </w:rPr>
        <w:t xml:space="preserve"> </w:t>
      </w:r>
      <w:r w:rsidR="00550C79">
        <w:rPr>
          <w:lang w:eastAsia="ja-JP"/>
        </w:rPr>
        <w:t>E.g. i</w:t>
      </w:r>
      <w:r w:rsidR="00C74770">
        <w:rPr>
          <w:lang w:eastAsia="ja-JP"/>
        </w:rPr>
        <w:t xml:space="preserve">s a DL RQI marking </w:t>
      </w:r>
      <w:r w:rsidR="00550C79">
        <w:rPr>
          <w:lang w:eastAsia="ja-JP"/>
        </w:rPr>
        <w:t xml:space="preserve">(or else) </w:t>
      </w:r>
      <w:r w:rsidR="00C74770">
        <w:rPr>
          <w:lang w:eastAsia="ja-JP"/>
        </w:rPr>
        <w:t>needed to request a specific UE behaviour on per-flow basis?</w:t>
      </w:r>
    </w:p>
    <w:p w14:paraId="49C8760D" w14:textId="77777777" w:rsidR="00174BB2" w:rsidRDefault="00011965" w:rsidP="008B4BC5">
      <w:pPr>
        <w:numPr>
          <w:ilvl w:val="0"/>
          <w:numId w:val="6"/>
        </w:numPr>
        <w:rPr>
          <w:lang w:eastAsia="ja-JP"/>
        </w:rPr>
      </w:pPr>
      <w:r>
        <w:rPr>
          <w:lang w:eastAsia="ja-JP"/>
        </w:rPr>
        <w:t>How does UE obtain information about the QoS to apply in UL?</w:t>
      </w:r>
    </w:p>
    <w:p w14:paraId="2A65BFFE" w14:textId="77777777" w:rsidR="00011965" w:rsidRDefault="00011965" w:rsidP="008B4BC5">
      <w:pPr>
        <w:numPr>
          <w:ilvl w:val="0"/>
          <w:numId w:val="6"/>
        </w:numPr>
        <w:rPr>
          <w:lang w:eastAsia="ja-JP"/>
        </w:rPr>
      </w:pPr>
      <w:r>
        <w:rPr>
          <w:lang w:eastAsia="ja-JP"/>
        </w:rPr>
        <w:t>Does Reflective QoS apply to non-IP traffic?</w:t>
      </w:r>
    </w:p>
    <w:p w14:paraId="1C834300" w14:textId="77777777" w:rsidR="00C74770" w:rsidRDefault="00C74770" w:rsidP="008B4BC5">
      <w:pPr>
        <w:numPr>
          <w:ilvl w:val="0"/>
          <w:numId w:val="6"/>
        </w:numPr>
        <w:rPr>
          <w:lang w:eastAsia="ja-JP"/>
        </w:rPr>
      </w:pPr>
      <w:r>
        <w:rPr>
          <w:lang w:eastAsia="ja-JP"/>
        </w:rPr>
        <w:t>Other (e.g. is UL RQI needed for UE-initiated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7979"/>
      </w:tblGrid>
      <w:tr w:rsidR="00F16133" w14:paraId="26A519F2" w14:textId="77777777" w:rsidTr="00373441">
        <w:tc>
          <w:tcPr>
            <w:tcW w:w="1668" w:type="dxa"/>
            <w:shd w:val="clear" w:color="auto" w:fill="auto"/>
          </w:tcPr>
          <w:p w14:paraId="72AE14AA" w14:textId="77777777" w:rsidR="00F16133" w:rsidRDefault="00F16133" w:rsidP="00373441">
            <w:pPr>
              <w:pStyle w:val="TAH"/>
              <w:rPr>
                <w:lang w:eastAsia="ja-JP"/>
              </w:rPr>
            </w:pPr>
            <w:r>
              <w:rPr>
                <w:rFonts w:hint="eastAsia"/>
                <w:lang w:eastAsia="ja-JP"/>
              </w:rPr>
              <w:lastRenderedPageBreak/>
              <w:t>Company name</w:t>
            </w:r>
          </w:p>
        </w:tc>
        <w:tc>
          <w:tcPr>
            <w:tcW w:w="8169" w:type="dxa"/>
            <w:shd w:val="clear" w:color="auto" w:fill="auto"/>
          </w:tcPr>
          <w:p w14:paraId="1B5BAA68" w14:textId="77777777" w:rsidR="00F16133" w:rsidRDefault="00F16133" w:rsidP="00373441">
            <w:pPr>
              <w:pStyle w:val="TAH"/>
              <w:rPr>
                <w:lang w:eastAsia="ja-JP"/>
              </w:rPr>
            </w:pPr>
            <w:r>
              <w:rPr>
                <w:lang w:eastAsia="ja-JP"/>
              </w:rPr>
              <w:t>C</w:t>
            </w:r>
            <w:r>
              <w:rPr>
                <w:rFonts w:hint="eastAsia"/>
                <w:lang w:eastAsia="ja-JP"/>
              </w:rPr>
              <w:t>omments</w:t>
            </w:r>
          </w:p>
        </w:tc>
      </w:tr>
      <w:tr w:rsidR="00F16133" w14:paraId="2F9312D8" w14:textId="77777777" w:rsidTr="00373441">
        <w:tc>
          <w:tcPr>
            <w:tcW w:w="1668" w:type="dxa"/>
            <w:shd w:val="clear" w:color="auto" w:fill="auto"/>
          </w:tcPr>
          <w:p w14:paraId="26E11B4D" w14:textId="77777777" w:rsidR="00F16133" w:rsidRPr="00D83075" w:rsidRDefault="00624930" w:rsidP="00373441">
            <w:pPr>
              <w:pStyle w:val="TAL"/>
              <w:rPr>
                <w:rFonts w:eastAsia="SimSun"/>
                <w:lang w:eastAsia="zh-CN"/>
              </w:rPr>
            </w:pPr>
            <w:r>
              <w:rPr>
                <w:rFonts w:eastAsia="SimSun"/>
                <w:lang w:eastAsia="zh-CN"/>
              </w:rPr>
              <w:t>Intel</w:t>
            </w:r>
          </w:p>
        </w:tc>
        <w:tc>
          <w:tcPr>
            <w:tcW w:w="8169" w:type="dxa"/>
            <w:shd w:val="clear" w:color="auto" w:fill="auto"/>
          </w:tcPr>
          <w:p w14:paraId="24E13044" w14:textId="77777777" w:rsidR="00624930" w:rsidRPr="00032E94" w:rsidRDefault="00624930" w:rsidP="00624930">
            <w:pPr>
              <w:pStyle w:val="TAH"/>
              <w:jc w:val="left"/>
              <w:rPr>
                <w:b w:val="0"/>
                <w:lang w:eastAsia="ja-JP"/>
              </w:rPr>
            </w:pPr>
            <w:r w:rsidRPr="00032E94">
              <w:rPr>
                <w:b w:val="0"/>
                <w:lang w:eastAsia="ja-JP"/>
              </w:rPr>
              <w:t>UE uses Reflective QoS for flows for which there was no C-plane signalling</w:t>
            </w:r>
            <w:r>
              <w:rPr>
                <w:b w:val="0"/>
                <w:lang w:eastAsia="ja-JP"/>
              </w:rPr>
              <w:t xml:space="preserve"> (i.e. for non-GBR flows only)</w:t>
            </w:r>
            <w:r w:rsidRPr="00032E94">
              <w:rPr>
                <w:b w:val="0"/>
                <w:lang w:eastAsia="ja-JP"/>
              </w:rPr>
              <w:t xml:space="preserve">. </w:t>
            </w:r>
            <w:r>
              <w:rPr>
                <w:b w:val="0"/>
                <w:lang w:eastAsia="ja-JP"/>
              </w:rPr>
              <w:t xml:space="preserve">The DL FPI </w:t>
            </w:r>
            <w:r w:rsidRPr="00032E94">
              <w:rPr>
                <w:b w:val="0"/>
                <w:lang w:eastAsia="ja-JP"/>
              </w:rPr>
              <w:t>received over Uu</w:t>
            </w:r>
            <w:r>
              <w:rPr>
                <w:b w:val="0"/>
                <w:lang w:eastAsia="ja-JP"/>
              </w:rPr>
              <w:t xml:space="preserve"> in DL data units </w:t>
            </w:r>
            <w:r w:rsidRPr="00032E94">
              <w:rPr>
                <w:b w:val="0"/>
                <w:lang w:eastAsia="ja-JP"/>
              </w:rPr>
              <w:t xml:space="preserve">is used </w:t>
            </w:r>
            <w:r>
              <w:rPr>
                <w:b w:val="0"/>
                <w:lang w:eastAsia="ja-JP"/>
              </w:rPr>
              <w:t>by UE when</w:t>
            </w:r>
            <w:r w:rsidRPr="00032E94">
              <w:rPr>
                <w:b w:val="0"/>
                <w:lang w:eastAsia="ja-JP"/>
              </w:rPr>
              <w:t xml:space="preserve"> requesting UL QoS.</w:t>
            </w:r>
          </w:p>
          <w:p w14:paraId="6E056BA1" w14:textId="77777777" w:rsidR="000A5384" w:rsidRDefault="00624930" w:rsidP="00373441">
            <w:pPr>
              <w:pStyle w:val="TAC"/>
              <w:jc w:val="left"/>
              <w:rPr>
                <w:lang w:eastAsia="ja-JP"/>
              </w:rPr>
            </w:pPr>
            <w:r>
              <w:rPr>
                <w:lang w:eastAsia="ja-JP"/>
              </w:rPr>
              <w:t>If DL RQI is used</w:t>
            </w:r>
            <w:r w:rsidRPr="00624930">
              <w:rPr>
                <w:lang w:eastAsia="ja-JP"/>
              </w:rPr>
              <w:t xml:space="preserve">, the UE </w:t>
            </w:r>
            <w:r w:rsidRPr="00624930">
              <w:rPr>
                <w:i/>
                <w:lang w:eastAsia="ja-JP"/>
              </w:rPr>
              <w:t>shall</w:t>
            </w:r>
            <w:r w:rsidRPr="00624930">
              <w:rPr>
                <w:lang w:eastAsia="ja-JP"/>
              </w:rPr>
              <w:t xml:space="preserve"> apply Reflected QoS if so requested by the RQI.</w:t>
            </w:r>
          </w:p>
          <w:p w14:paraId="60FEF1E7" w14:textId="77777777" w:rsidR="00490EEE" w:rsidRPr="000A5384" w:rsidRDefault="00490EEE" w:rsidP="00373441">
            <w:pPr>
              <w:pStyle w:val="TAC"/>
              <w:jc w:val="left"/>
              <w:rPr>
                <w:lang w:eastAsia="ja-JP"/>
              </w:rPr>
            </w:pPr>
          </w:p>
        </w:tc>
      </w:tr>
      <w:tr w:rsidR="00F16133" w:rsidRPr="0091669A" w14:paraId="00FB00C9" w14:textId="77777777" w:rsidTr="00373441">
        <w:tc>
          <w:tcPr>
            <w:tcW w:w="1668" w:type="dxa"/>
            <w:shd w:val="clear" w:color="auto" w:fill="auto"/>
          </w:tcPr>
          <w:p w14:paraId="3846BFD6" w14:textId="77777777" w:rsidR="00F16133"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14:paraId="0D3A46A4" w14:textId="77777777" w:rsidR="00A90442" w:rsidRDefault="00A90442" w:rsidP="00A90442">
            <w:pPr>
              <w:pStyle w:val="TAC"/>
              <w:jc w:val="left"/>
              <w:rPr>
                <w:rFonts w:eastAsia="SimSun"/>
                <w:lang w:eastAsia="zh-CN"/>
              </w:rPr>
            </w:pPr>
            <w:r>
              <w:rPr>
                <w:rFonts w:eastAsia="SimSun"/>
                <w:lang w:eastAsia="zh-CN"/>
              </w:rPr>
              <w:t xml:space="preserve">1. </w:t>
            </w:r>
            <w:r w:rsidR="00C0426A" w:rsidRPr="00A90442">
              <w:rPr>
                <w:rFonts w:eastAsia="SimSun"/>
                <w:lang w:eastAsia="zh-CN"/>
              </w:rPr>
              <w:t>Two alternatives</w:t>
            </w:r>
          </w:p>
          <w:p w14:paraId="0FB4C983" w14:textId="77777777" w:rsidR="00C0426A" w:rsidRPr="00D63446" w:rsidRDefault="00C0426A" w:rsidP="00A90442">
            <w:pPr>
              <w:pStyle w:val="TAC"/>
              <w:ind w:left="284"/>
              <w:jc w:val="left"/>
              <w:rPr>
                <w:rFonts w:eastAsia="SimSun"/>
                <w:lang w:eastAsia="zh-CN"/>
              </w:rPr>
            </w:pPr>
            <w:r w:rsidRPr="00A90442">
              <w:rPr>
                <w:rFonts w:eastAsia="SimSun"/>
                <w:lang w:eastAsia="zh-CN"/>
              </w:rPr>
              <w:t xml:space="preserve">Alt 1: </w:t>
            </w:r>
            <w:r w:rsidRPr="00D63446">
              <w:rPr>
                <w:rFonts w:eastAsia="SimSun"/>
                <w:lang w:eastAsia="zh-CN"/>
              </w:rPr>
              <w:t xml:space="preserve">For the PDUs where the network has </w:t>
            </w:r>
            <w:r w:rsidRPr="00A90442">
              <w:rPr>
                <w:rFonts w:eastAsia="SimSun"/>
                <w:lang w:eastAsia="zh-CN"/>
              </w:rPr>
              <w:t xml:space="preserve">explicitly </w:t>
            </w:r>
            <w:r w:rsidRPr="00D63446">
              <w:rPr>
                <w:rFonts w:eastAsia="SimSun"/>
                <w:lang w:eastAsia="zh-CN"/>
              </w:rPr>
              <w:t>indicated that reflective mode shall apply</w:t>
            </w:r>
            <w:r w:rsidRPr="00A90442">
              <w:rPr>
                <w:rFonts w:eastAsia="SimSun"/>
                <w:lang w:eastAsia="zh-CN"/>
              </w:rPr>
              <w:t xml:space="preserve"> enabling </w:t>
            </w:r>
            <w:r w:rsidRPr="00D63446">
              <w:rPr>
                <w:rFonts w:eastAsia="SimSun"/>
                <w:lang w:eastAsia="zh-CN"/>
              </w:rPr>
              <w:t xml:space="preserve">UL differentiation of traffic when UL filters are not possible to provide to the UE (non-deducible flows). </w:t>
            </w:r>
            <w:r w:rsidRPr="00A90442">
              <w:rPr>
                <w:rFonts w:eastAsia="SimSun"/>
                <w:lang w:eastAsia="zh-CN"/>
              </w:rPr>
              <w:t>In this alternative, PDUs with no UL filters will receive default QoS treatment for the UL traffic</w:t>
            </w:r>
            <w:r w:rsidRPr="00A90442">
              <w:rPr>
                <w:rFonts w:eastAsia="SimSun"/>
                <w:lang w:eastAsia="zh-CN"/>
              </w:rPr>
              <w:br/>
              <w:t>Alt 2: For PDU flows where no UL filters have been provided (the absence of UL filters indicates reflective mode)</w:t>
            </w:r>
          </w:p>
          <w:p w14:paraId="25A36874" w14:textId="77777777" w:rsidR="00C0426A" w:rsidRPr="00C0426A" w:rsidRDefault="00A90442" w:rsidP="00A90442">
            <w:pPr>
              <w:pStyle w:val="TAC"/>
              <w:jc w:val="left"/>
              <w:rPr>
                <w:rFonts w:eastAsia="SimSun"/>
                <w:lang w:eastAsia="zh-CN"/>
              </w:rPr>
            </w:pPr>
            <w:r>
              <w:rPr>
                <w:rFonts w:eastAsia="SimSun"/>
                <w:lang w:eastAsia="zh-CN"/>
              </w:rPr>
              <w:t xml:space="preserve">2. </w:t>
            </w:r>
            <w:r w:rsidR="00C0426A" w:rsidRPr="00426625">
              <w:rPr>
                <w:rFonts w:eastAsia="SimSun"/>
                <w:lang w:eastAsia="zh-CN"/>
              </w:rPr>
              <w:t>Two different alternatives for how the UE shall treat a PDU flow that have no UL filters indicated from CN_CP, see above.</w:t>
            </w:r>
          </w:p>
          <w:p w14:paraId="08EAF705" w14:textId="77777777" w:rsidR="00C0426A" w:rsidRPr="00C0426A" w:rsidRDefault="00A90442" w:rsidP="00A90442">
            <w:pPr>
              <w:pStyle w:val="TAC"/>
              <w:jc w:val="left"/>
              <w:rPr>
                <w:rFonts w:eastAsia="SimSun"/>
                <w:lang w:eastAsia="zh-CN"/>
              </w:rPr>
            </w:pPr>
            <w:r>
              <w:rPr>
                <w:rFonts w:eastAsia="SimSun"/>
                <w:lang w:eastAsia="zh-CN"/>
              </w:rPr>
              <w:t xml:space="preserve">3. </w:t>
            </w:r>
            <w:r w:rsidR="00C0426A" w:rsidRPr="00C0426A">
              <w:rPr>
                <w:rFonts w:eastAsia="SimSun"/>
                <w:lang w:eastAsia="zh-CN"/>
              </w:rPr>
              <w:t>Information about how to classify the traffic into different flows is received over NG1. FFS which QoS parameters that are provided from CN_CP to UE. Information about the mapping between classified PDU flows and radio bearers sent from RAN to UE.</w:t>
            </w:r>
          </w:p>
          <w:p w14:paraId="39133C3B" w14:textId="77777777" w:rsidR="00C0426A" w:rsidRPr="00163099" w:rsidRDefault="00A90442" w:rsidP="00A90442">
            <w:pPr>
              <w:pStyle w:val="TAC"/>
              <w:jc w:val="left"/>
              <w:rPr>
                <w:rFonts w:eastAsia="SimSun"/>
                <w:lang w:eastAsia="zh-CN"/>
              </w:rPr>
            </w:pPr>
            <w:r>
              <w:rPr>
                <w:rFonts w:eastAsia="SimSun"/>
                <w:lang w:eastAsia="zh-CN"/>
              </w:rPr>
              <w:t xml:space="preserve">4. </w:t>
            </w:r>
            <w:r w:rsidR="00C0426A" w:rsidRPr="00163099">
              <w:rPr>
                <w:rFonts w:eastAsia="SimSun"/>
                <w:lang w:eastAsia="zh-CN"/>
              </w:rPr>
              <w:t>TBD, depending on the needs</w:t>
            </w:r>
          </w:p>
          <w:p w14:paraId="31FA6CDD" w14:textId="77777777" w:rsidR="00C0426A" w:rsidRDefault="00A90442" w:rsidP="00C0426A">
            <w:pPr>
              <w:pStyle w:val="TAC"/>
              <w:jc w:val="left"/>
              <w:rPr>
                <w:lang w:eastAsia="ja-JP"/>
              </w:rPr>
            </w:pPr>
            <w:r>
              <w:rPr>
                <w:rFonts w:eastAsia="SimSun"/>
                <w:lang w:eastAsia="zh-CN"/>
              </w:rPr>
              <w:t xml:space="preserve">5. </w:t>
            </w:r>
            <w:r w:rsidR="00C0426A" w:rsidRPr="00A90442">
              <w:rPr>
                <w:rFonts w:eastAsia="SimSun"/>
                <w:lang w:eastAsia="zh-CN"/>
              </w:rPr>
              <w:t>TBD, depending on the needs.</w:t>
            </w:r>
          </w:p>
          <w:p w14:paraId="6F2F346C" w14:textId="77777777" w:rsidR="00C0426A" w:rsidRDefault="00C0426A" w:rsidP="00373441">
            <w:pPr>
              <w:pStyle w:val="TAC"/>
              <w:jc w:val="left"/>
              <w:rPr>
                <w:lang w:eastAsia="ja-JP"/>
              </w:rPr>
            </w:pPr>
          </w:p>
        </w:tc>
      </w:tr>
      <w:tr w:rsidR="00F16133" w:rsidRPr="0091669A" w14:paraId="2E002EE0" w14:textId="77777777" w:rsidTr="00373441">
        <w:tc>
          <w:tcPr>
            <w:tcW w:w="1668" w:type="dxa"/>
            <w:shd w:val="clear" w:color="auto" w:fill="auto"/>
          </w:tcPr>
          <w:p w14:paraId="3859C1B6" w14:textId="77777777" w:rsidR="00F16133" w:rsidRDefault="007D5D83" w:rsidP="00373441">
            <w:pPr>
              <w:pStyle w:val="TAL"/>
              <w:rPr>
                <w:lang w:eastAsia="ja-JP"/>
              </w:rPr>
            </w:pPr>
            <w:r>
              <w:rPr>
                <w:lang w:eastAsia="ja-JP"/>
              </w:rPr>
              <w:t>Nokia</w:t>
            </w:r>
          </w:p>
        </w:tc>
        <w:tc>
          <w:tcPr>
            <w:tcW w:w="8169" w:type="dxa"/>
            <w:shd w:val="clear" w:color="auto" w:fill="auto"/>
          </w:tcPr>
          <w:p w14:paraId="666940C7" w14:textId="77777777" w:rsidR="007D5D83" w:rsidRDefault="007D5D83" w:rsidP="007D5D83">
            <w:pPr>
              <w:pStyle w:val="TAC"/>
              <w:jc w:val="left"/>
              <w:rPr>
                <w:lang w:eastAsia="ja-JP"/>
              </w:rPr>
            </w:pPr>
            <w:r>
              <w:rPr>
                <w:lang w:eastAsia="ja-JP"/>
              </w:rPr>
              <w:t xml:space="preserve">2. UE maps the QoS used for DL traffic in the UL direction. Reflective QoS helps guide the action taken by the UE. </w:t>
            </w:r>
          </w:p>
          <w:p w14:paraId="6EE6F98B" w14:textId="05B6630D" w:rsidR="00F16133" w:rsidRDefault="007D5D83" w:rsidP="007D5D83">
            <w:pPr>
              <w:rPr>
                <w:lang w:eastAsia="ja-JP"/>
              </w:rPr>
            </w:pPr>
            <w:r w:rsidRPr="001A7278">
              <w:t>The Flow Priority Level (FPL</w:t>
            </w:r>
            <w:r w:rsidR="00484E0E">
              <w:t>(2.3)</w:t>
            </w:r>
            <w:r w:rsidRPr="001A7278">
              <w:t>) that is sent to the UE is determined by the RAN based on local policies based on the FII. The UE may use the downlink FPL</w:t>
            </w:r>
            <w:r w:rsidR="00484E0E">
              <w:t>(2.3)</w:t>
            </w:r>
            <w:r w:rsidRPr="001A7278">
              <w:t xml:space="preserve"> to determine QoS for the corresponding uplink traffic, and may also use it to determine the QoS on the link towards a Remote UE when the UE is acting as a UE-to-Network Relay</w:t>
            </w:r>
          </w:p>
        </w:tc>
      </w:tr>
      <w:tr w:rsidR="00832A34" w:rsidRPr="0091669A" w14:paraId="6276A103" w14:textId="77777777" w:rsidTr="00373441">
        <w:tc>
          <w:tcPr>
            <w:tcW w:w="1668" w:type="dxa"/>
            <w:shd w:val="clear" w:color="auto" w:fill="auto"/>
          </w:tcPr>
          <w:p w14:paraId="58131812" w14:textId="77777777" w:rsidR="00832A34" w:rsidRDefault="00A30277" w:rsidP="00373441">
            <w:pPr>
              <w:pStyle w:val="TAL"/>
              <w:rPr>
                <w:lang w:eastAsia="ja-JP"/>
              </w:rPr>
            </w:pPr>
            <w:r>
              <w:rPr>
                <w:rFonts w:eastAsia="SimSun" w:hint="eastAsia"/>
                <w:lang w:eastAsia="zh-CN"/>
              </w:rPr>
              <w:t>ZTE</w:t>
            </w:r>
          </w:p>
        </w:tc>
        <w:tc>
          <w:tcPr>
            <w:tcW w:w="8169" w:type="dxa"/>
            <w:shd w:val="clear" w:color="auto" w:fill="auto"/>
          </w:tcPr>
          <w:p w14:paraId="6F8F5C6D" w14:textId="77777777" w:rsidR="00A30277" w:rsidRDefault="00A30277" w:rsidP="00A30277">
            <w:pPr>
              <w:pStyle w:val="TAC"/>
              <w:jc w:val="left"/>
              <w:rPr>
                <w:rFonts w:eastAsia="SimSun"/>
                <w:lang w:eastAsia="zh-CN"/>
              </w:rPr>
            </w:pPr>
            <w:r>
              <w:rPr>
                <w:rFonts w:eastAsia="SimSun" w:hint="eastAsia"/>
                <w:lang w:eastAsia="zh-CN"/>
              </w:rPr>
              <w:t>The Reflective QoS can be signalled via NG1 explicitly by an indicator per QoS ID.</w:t>
            </w:r>
          </w:p>
          <w:p w14:paraId="69D9C565" w14:textId="77777777" w:rsidR="00832A34" w:rsidRDefault="00832A34" w:rsidP="00373441">
            <w:pPr>
              <w:pStyle w:val="TAC"/>
              <w:jc w:val="left"/>
              <w:rPr>
                <w:lang w:eastAsia="ja-JP"/>
              </w:rPr>
            </w:pPr>
          </w:p>
        </w:tc>
      </w:tr>
      <w:tr w:rsidR="00832A34" w:rsidRPr="0091669A" w14:paraId="76B33CC7" w14:textId="77777777" w:rsidTr="00373441">
        <w:tc>
          <w:tcPr>
            <w:tcW w:w="1668" w:type="dxa"/>
            <w:shd w:val="clear" w:color="auto" w:fill="auto"/>
          </w:tcPr>
          <w:p w14:paraId="7C0BCA73" w14:textId="77777777" w:rsidR="00832A34" w:rsidRDefault="00A30277" w:rsidP="00373441">
            <w:pPr>
              <w:pStyle w:val="TAL"/>
              <w:rPr>
                <w:lang w:eastAsia="ja-JP"/>
              </w:rPr>
            </w:pPr>
            <w:r w:rsidRPr="008E2D99">
              <w:rPr>
                <w:rFonts w:eastAsia="SimSun" w:hint="eastAsia"/>
                <w:lang w:eastAsia="zh-CN"/>
              </w:rPr>
              <w:t>CMCC</w:t>
            </w:r>
          </w:p>
        </w:tc>
        <w:tc>
          <w:tcPr>
            <w:tcW w:w="8169" w:type="dxa"/>
            <w:shd w:val="clear" w:color="auto" w:fill="auto"/>
          </w:tcPr>
          <w:p w14:paraId="6B62A03A" w14:textId="77777777" w:rsidR="00A30277" w:rsidRPr="00A94221" w:rsidRDefault="00A30277" w:rsidP="00A30277">
            <w:pPr>
              <w:pStyle w:val="TAC"/>
              <w:jc w:val="left"/>
              <w:rPr>
                <w:rFonts w:eastAsia="SimSun"/>
                <w:lang w:eastAsia="zh-CN"/>
              </w:rPr>
            </w:pPr>
            <w:r>
              <w:rPr>
                <w:rFonts w:eastAsia="SimSun"/>
                <w:lang w:eastAsia="zh-CN"/>
              </w:rPr>
              <w:t xml:space="preserve">1. </w:t>
            </w:r>
            <w:r w:rsidRPr="00A94221">
              <w:rPr>
                <w:rFonts w:eastAsia="SimSun"/>
                <w:lang w:eastAsia="zh-CN"/>
              </w:rPr>
              <w:t>PDU which the network indicates the UE to perform reflection via C-plane signalling or RQI is used in DL traffic.</w:t>
            </w:r>
          </w:p>
          <w:p w14:paraId="41A9B40D" w14:textId="77777777" w:rsidR="00A30277" w:rsidRPr="00A94221" w:rsidRDefault="00A30277" w:rsidP="00A30277">
            <w:pPr>
              <w:pStyle w:val="TAC"/>
              <w:jc w:val="left"/>
              <w:rPr>
                <w:rFonts w:eastAsia="SimSun"/>
                <w:lang w:eastAsia="zh-CN"/>
              </w:rPr>
            </w:pPr>
            <w:r>
              <w:rPr>
                <w:rFonts w:eastAsia="SimSun"/>
                <w:lang w:eastAsia="zh-CN"/>
              </w:rPr>
              <w:t xml:space="preserve">2. </w:t>
            </w:r>
            <w:r w:rsidRPr="00A94221">
              <w:rPr>
                <w:rFonts w:eastAsia="SimSun"/>
                <w:lang w:eastAsia="zh-CN"/>
              </w:rPr>
              <w:t xml:space="preserve">UE performed reflection based on </w:t>
            </w:r>
            <w:r w:rsidRPr="0026704C">
              <w:rPr>
                <w:rFonts w:eastAsia="SimSun"/>
                <w:lang w:eastAsia="zh-CN"/>
              </w:rPr>
              <w:t xml:space="preserve">either </w:t>
            </w:r>
            <w:r w:rsidRPr="00A94221">
              <w:rPr>
                <w:rFonts w:eastAsia="SimSun"/>
                <w:lang w:eastAsia="zh-CN"/>
              </w:rPr>
              <w:t>explicit QoS rules signalled from CP or RQI used in DL traffic.</w:t>
            </w:r>
          </w:p>
          <w:p w14:paraId="266D2E9E" w14:textId="77777777" w:rsidR="00832A34" w:rsidRDefault="00A30277" w:rsidP="00A30277">
            <w:pPr>
              <w:pStyle w:val="TAC"/>
              <w:jc w:val="left"/>
              <w:rPr>
                <w:rFonts w:eastAsia="SimSun"/>
                <w:lang w:eastAsia="zh-CN"/>
              </w:rPr>
            </w:pPr>
            <w:r>
              <w:rPr>
                <w:rFonts w:eastAsia="SimSun"/>
                <w:lang w:eastAsia="zh-CN"/>
              </w:rPr>
              <w:t>3. Also applies to non-IP</w:t>
            </w:r>
          </w:p>
          <w:p w14:paraId="45A21959" w14:textId="77777777" w:rsidR="00A30277" w:rsidRDefault="00A30277" w:rsidP="00A30277">
            <w:pPr>
              <w:pStyle w:val="TAC"/>
              <w:jc w:val="left"/>
              <w:rPr>
                <w:lang w:eastAsia="ja-JP"/>
              </w:rPr>
            </w:pPr>
          </w:p>
        </w:tc>
      </w:tr>
      <w:tr w:rsidR="00F306C9" w:rsidRPr="0091669A" w14:paraId="579E9E7D" w14:textId="77777777" w:rsidTr="00373441">
        <w:tc>
          <w:tcPr>
            <w:tcW w:w="1668" w:type="dxa"/>
            <w:shd w:val="clear" w:color="auto" w:fill="auto"/>
          </w:tcPr>
          <w:p w14:paraId="552F8924" w14:textId="30063D49" w:rsidR="00F306C9" w:rsidRPr="00A64A9C" w:rsidRDefault="00626A59" w:rsidP="00373441">
            <w:pPr>
              <w:pStyle w:val="TAL"/>
              <w:rPr>
                <w:rFonts w:eastAsia="Malgun Gothic"/>
                <w:lang w:eastAsia="ko-KR"/>
              </w:rPr>
            </w:pPr>
            <w:r>
              <w:rPr>
                <w:rFonts w:eastAsia="Malgun Gothic" w:hint="eastAsia"/>
                <w:lang w:eastAsia="ko-KR"/>
              </w:rPr>
              <w:t xml:space="preserve">Samsung </w:t>
            </w:r>
          </w:p>
        </w:tc>
        <w:tc>
          <w:tcPr>
            <w:tcW w:w="8169" w:type="dxa"/>
            <w:shd w:val="clear" w:color="auto" w:fill="auto"/>
          </w:tcPr>
          <w:p w14:paraId="3F66CA7A" w14:textId="5CAF5CF8" w:rsidR="00F306C9" w:rsidRPr="00A64A9C" w:rsidRDefault="00A64A9C" w:rsidP="00A64A9C">
            <w:pPr>
              <w:pStyle w:val="TAC"/>
              <w:ind w:left="33"/>
              <w:jc w:val="left"/>
              <w:rPr>
                <w:rFonts w:eastAsia="Malgun Gothic"/>
                <w:lang w:eastAsia="ko-KR"/>
              </w:rPr>
            </w:pPr>
            <w:r>
              <w:rPr>
                <w:rFonts w:eastAsia="Malgun Gothic"/>
                <w:lang w:eastAsia="ko-KR"/>
              </w:rPr>
              <w:t xml:space="preserve">1. </w:t>
            </w:r>
            <w:r w:rsidR="001219A3" w:rsidRPr="00A64A9C">
              <w:rPr>
                <w:rFonts w:eastAsia="Malgun Gothic" w:hint="eastAsia"/>
                <w:lang w:eastAsia="ko-KR"/>
              </w:rPr>
              <w:t xml:space="preserve">When a DL flow which is marked RQI, a </w:t>
            </w:r>
            <w:r w:rsidR="001219A3" w:rsidRPr="00A64A9C">
              <w:rPr>
                <w:rFonts w:eastAsia="Malgun Gothic"/>
                <w:lang w:eastAsia="ko-KR"/>
              </w:rPr>
              <w:t>corresponding</w:t>
            </w:r>
            <w:r w:rsidR="001219A3" w:rsidRPr="00A64A9C">
              <w:rPr>
                <w:rFonts w:eastAsia="Malgun Gothic" w:hint="eastAsia"/>
                <w:lang w:eastAsia="ko-KR"/>
              </w:rPr>
              <w:t xml:space="preserve"> UL flow is applied</w:t>
            </w:r>
            <w:r>
              <w:rPr>
                <w:rFonts w:eastAsia="Malgun Gothic" w:hint="eastAsia"/>
                <w:lang w:eastAsia="ko-KR"/>
              </w:rPr>
              <w:t xml:space="preserve"> same QoS as the DL flow</w:t>
            </w:r>
            <w:r w:rsidR="00295B03" w:rsidRPr="00A64A9C">
              <w:rPr>
                <w:rFonts w:eastAsia="Malgun Gothic" w:hint="eastAsia"/>
                <w:lang w:eastAsia="ko-KR"/>
              </w:rPr>
              <w:t xml:space="preserve">. In addition, UE may mark RQI to UL flow for the network to apply same QoS to </w:t>
            </w:r>
            <w:r w:rsidR="00295B03" w:rsidRPr="00A64A9C">
              <w:rPr>
                <w:rFonts w:eastAsia="Malgun Gothic"/>
                <w:lang w:eastAsia="ko-KR"/>
              </w:rPr>
              <w:t>corresponding</w:t>
            </w:r>
            <w:r w:rsidR="00295B03" w:rsidRPr="00A64A9C">
              <w:rPr>
                <w:rFonts w:eastAsia="Malgun Gothic" w:hint="eastAsia"/>
                <w:lang w:eastAsia="ko-KR"/>
              </w:rPr>
              <w:t xml:space="preserve"> DL flow.</w:t>
            </w:r>
          </w:p>
          <w:p w14:paraId="65727014" w14:textId="4E8E740E" w:rsidR="005D40F0" w:rsidRPr="00A64A9C" w:rsidRDefault="00A64A9C" w:rsidP="00A64A9C">
            <w:pPr>
              <w:pStyle w:val="TAC"/>
              <w:ind w:left="33"/>
              <w:jc w:val="left"/>
              <w:rPr>
                <w:rFonts w:eastAsia="Malgun Gothic"/>
                <w:lang w:eastAsia="ko-KR"/>
              </w:rPr>
            </w:pPr>
            <w:r>
              <w:rPr>
                <w:rFonts w:eastAsia="Malgun Gothic"/>
                <w:lang w:eastAsia="ko-KR"/>
              </w:rPr>
              <w:t xml:space="preserve">2. </w:t>
            </w:r>
            <w:r w:rsidR="005D40F0" w:rsidRPr="00A64A9C">
              <w:rPr>
                <w:rFonts w:eastAsia="Malgun Gothic" w:hint="eastAsia"/>
                <w:lang w:eastAsia="ko-KR"/>
              </w:rPr>
              <w:t xml:space="preserve">Applying Reflective QoS for both UL and DL direction is recommended   </w:t>
            </w:r>
          </w:p>
          <w:p w14:paraId="79EC86BC" w14:textId="6D72A40A" w:rsidR="005D40F0" w:rsidRPr="00A64A9C" w:rsidRDefault="00A64A9C" w:rsidP="00A64A9C">
            <w:pPr>
              <w:pStyle w:val="TAC"/>
              <w:ind w:left="33"/>
              <w:jc w:val="left"/>
              <w:rPr>
                <w:rFonts w:eastAsia="Malgun Gothic"/>
                <w:lang w:eastAsia="ko-KR"/>
              </w:rPr>
            </w:pPr>
            <w:r>
              <w:rPr>
                <w:rFonts w:eastAsia="Malgun Gothic"/>
                <w:lang w:eastAsia="ko-KR"/>
              </w:rPr>
              <w:t xml:space="preserve">3. </w:t>
            </w:r>
            <w:r w:rsidR="00CE2662" w:rsidRPr="00A64A9C">
              <w:rPr>
                <w:rFonts w:eastAsia="Malgun Gothic" w:hint="eastAsia"/>
                <w:lang w:eastAsia="ko-KR"/>
              </w:rPr>
              <w:t>Pre-</w:t>
            </w:r>
            <w:r w:rsidR="00CE2662" w:rsidRPr="00A64A9C">
              <w:rPr>
                <w:rFonts w:eastAsia="Malgun Gothic"/>
                <w:lang w:eastAsia="ko-KR"/>
              </w:rPr>
              <w:t>authorized</w:t>
            </w:r>
            <w:r w:rsidR="00CE2662" w:rsidRPr="00A64A9C">
              <w:rPr>
                <w:rFonts w:eastAsia="Malgun Gothic" w:hint="eastAsia"/>
                <w:lang w:eastAsia="ko-KR"/>
              </w:rPr>
              <w:t xml:space="preserve"> QoS during PDU session establishment and dynamically required from application programming interface</w:t>
            </w:r>
            <w:r w:rsidR="00B8407B">
              <w:rPr>
                <w:rFonts w:eastAsia="Malgun Gothic"/>
                <w:lang w:eastAsia="ko-KR"/>
              </w:rPr>
              <w:t>.</w:t>
            </w:r>
          </w:p>
          <w:p w14:paraId="1BAD04D2" w14:textId="4EBB139E" w:rsidR="00A64A9C" w:rsidRPr="00A64A9C" w:rsidRDefault="00A64A9C" w:rsidP="00A64A9C">
            <w:pPr>
              <w:pStyle w:val="TAC"/>
              <w:ind w:left="33"/>
              <w:jc w:val="left"/>
              <w:rPr>
                <w:rFonts w:eastAsia="Malgun Gothic"/>
                <w:lang w:eastAsia="ko-KR"/>
              </w:rPr>
            </w:pPr>
          </w:p>
        </w:tc>
      </w:tr>
      <w:tr w:rsidR="00F306C9" w:rsidRPr="0091669A" w14:paraId="1F9226FC" w14:textId="77777777" w:rsidTr="00373441">
        <w:tc>
          <w:tcPr>
            <w:tcW w:w="1668" w:type="dxa"/>
            <w:shd w:val="clear" w:color="auto" w:fill="auto"/>
          </w:tcPr>
          <w:p w14:paraId="7B331612" w14:textId="77777777" w:rsidR="00F306C9" w:rsidRDefault="00F306C9" w:rsidP="00373441">
            <w:pPr>
              <w:pStyle w:val="TAL"/>
              <w:rPr>
                <w:lang w:eastAsia="ja-JP"/>
              </w:rPr>
            </w:pPr>
          </w:p>
        </w:tc>
        <w:tc>
          <w:tcPr>
            <w:tcW w:w="8169" w:type="dxa"/>
            <w:shd w:val="clear" w:color="auto" w:fill="auto"/>
          </w:tcPr>
          <w:p w14:paraId="71E2A99F" w14:textId="77777777" w:rsidR="00F306C9" w:rsidRDefault="00F306C9" w:rsidP="00373441">
            <w:pPr>
              <w:pStyle w:val="TAC"/>
              <w:jc w:val="left"/>
              <w:rPr>
                <w:lang w:eastAsia="ja-JP"/>
              </w:rPr>
            </w:pPr>
          </w:p>
        </w:tc>
      </w:tr>
    </w:tbl>
    <w:p w14:paraId="44EE4C84" w14:textId="77777777" w:rsidR="00F16133" w:rsidRPr="00D32998" w:rsidRDefault="00F16133" w:rsidP="00F16133">
      <w:pPr>
        <w:rPr>
          <w:lang w:eastAsia="ja-JP"/>
        </w:rPr>
      </w:pPr>
    </w:p>
    <w:p w14:paraId="04FA3BEC" w14:textId="77777777" w:rsidR="00F16133" w:rsidRPr="00AF2832" w:rsidRDefault="00F16133" w:rsidP="00F16133">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43CF7B9B" w14:textId="3D636757" w:rsidR="00982A66" w:rsidRPr="00980B6E" w:rsidRDefault="00982A66" w:rsidP="00F16133">
      <w:pPr>
        <w:rPr>
          <w:b/>
          <w:lang w:eastAsia="ja-JP"/>
        </w:rPr>
      </w:pPr>
      <w:r w:rsidRPr="00980B6E">
        <w:rPr>
          <w:b/>
          <w:lang w:eastAsia="ja-JP"/>
        </w:rPr>
        <w:t xml:space="preserve">Reflective QoS is supported </w:t>
      </w:r>
      <w:r w:rsidR="00484E0E" w:rsidRPr="00980B6E">
        <w:rPr>
          <w:b/>
          <w:lang w:eastAsia="ja-JP"/>
        </w:rPr>
        <w:t xml:space="preserve">in UE </w:t>
      </w:r>
      <w:r w:rsidRPr="00980B6E">
        <w:rPr>
          <w:b/>
          <w:lang w:eastAsia="ja-JP"/>
        </w:rPr>
        <w:t>based on:</w:t>
      </w:r>
    </w:p>
    <w:p w14:paraId="23CEE0BB" w14:textId="2431FD60" w:rsidR="00484E0E" w:rsidRPr="00980B6E" w:rsidRDefault="00543245" w:rsidP="0054324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982A66" w:rsidRPr="00980B6E">
        <w:rPr>
          <w:rFonts w:ascii="Times New Roman" w:hAnsi="Times New Roman"/>
          <w:b/>
        </w:rPr>
        <w:t>U-plane markings (e.g. FPI, FPL(2.3))</w:t>
      </w:r>
      <w:r w:rsidR="00484E0E" w:rsidRPr="00980B6E">
        <w:rPr>
          <w:rFonts w:ascii="Times New Roman" w:hAnsi="Times New Roman"/>
          <w:b/>
        </w:rPr>
        <w:t xml:space="preserve"> (Intel, Nokia, CMCC?</w:t>
      </w:r>
      <w:r w:rsidR="008A6E4F">
        <w:rPr>
          <w:rFonts w:ascii="Times New Roman" w:eastAsia="Malgun Gothic" w:hAnsi="Times New Roman" w:hint="eastAsia"/>
          <w:b/>
          <w:lang w:eastAsia="ko-KR"/>
        </w:rPr>
        <w:t>, Samsung</w:t>
      </w:r>
      <w:r w:rsidR="00484E0E" w:rsidRPr="00980B6E">
        <w:rPr>
          <w:rFonts w:ascii="Times New Roman" w:hAnsi="Times New Roman"/>
          <w:b/>
        </w:rPr>
        <w:t>)</w:t>
      </w:r>
    </w:p>
    <w:p w14:paraId="09C5CFAA" w14:textId="0D81FE01" w:rsidR="00982A66" w:rsidRPr="00980B6E" w:rsidRDefault="00543245" w:rsidP="0054324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484E0E" w:rsidRPr="00980B6E">
        <w:rPr>
          <w:rFonts w:ascii="Times New Roman" w:hAnsi="Times New Roman"/>
          <w:b/>
        </w:rPr>
        <w:t>C-plane signalling (</w:t>
      </w:r>
      <w:commentRangeStart w:id="9"/>
      <w:r w:rsidR="00484E0E" w:rsidRPr="00980B6E">
        <w:rPr>
          <w:rFonts w:ascii="Times New Roman" w:hAnsi="Times New Roman"/>
          <w:b/>
        </w:rPr>
        <w:t>Ericsson</w:t>
      </w:r>
      <w:commentRangeEnd w:id="9"/>
      <w:r w:rsidRPr="00980B6E">
        <w:rPr>
          <w:rStyle w:val="CommentReference"/>
          <w:rFonts w:ascii="Times New Roman" w:hAnsi="Times New Roman"/>
          <w:b/>
        </w:rPr>
        <w:commentReference w:id="9"/>
      </w:r>
      <w:r w:rsidR="00484E0E" w:rsidRPr="00980B6E">
        <w:rPr>
          <w:rFonts w:ascii="Times New Roman" w:hAnsi="Times New Roman"/>
          <w:b/>
        </w:rPr>
        <w:t>, ZTE, CMCC?)</w:t>
      </w:r>
      <w:r w:rsidR="00982A66" w:rsidRPr="00980B6E">
        <w:rPr>
          <w:rFonts w:ascii="Times New Roman" w:hAnsi="Times New Roman"/>
          <w:b/>
        </w:rPr>
        <w:t xml:space="preserve"> </w:t>
      </w:r>
    </w:p>
    <w:p w14:paraId="4A76E773" w14:textId="0697E83A" w:rsidR="00982A66" w:rsidRPr="00980B6E" w:rsidRDefault="00630EF9" w:rsidP="00F16133">
      <w:pPr>
        <w:rPr>
          <w:b/>
          <w:lang w:eastAsia="ja-JP"/>
        </w:rPr>
      </w:pPr>
      <w:r w:rsidRPr="00980B6E">
        <w:rPr>
          <w:b/>
          <w:lang w:eastAsia="ja-JP"/>
        </w:rPr>
        <w:t>Support for non-IP traffic:</w:t>
      </w:r>
    </w:p>
    <w:p w14:paraId="170DC6FF" w14:textId="09609324" w:rsidR="00630EF9" w:rsidRPr="00980B6E" w:rsidRDefault="00630EF9" w:rsidP="00630EF9">
      <w:pPr>
        <w:pStyle w:val="B1"/>
        <w:rPr>
          <w:rFonts w:ascii="Times New Roman" w:hAnsi="Times New Roman"/>
          <w:b/>
        </w:rPr>
      </w:pPr>
      <w:r w:rsidRPr="00980B6E">
        <w:rPr>
          <w:rFonts w:ascii="Times New Roman" w:hAnsi="Times New Roman"/>
          <w:b/>
        </w:rPr>
        <w:t>-</w:t>
      </w:r>
      <w:r w:rsidRPr="00980B6E">
        <w:rPr>
          <w:rFonts w:ascii="Times New Roman" w:hAnsi="Times New Roman"/>
          <w:b/>
        </w:rPr>
        <w:tab/>
        <w:t>Yes (CMCC).</w:t>
      </w:r>
    </w:p>
    <w:p w14:paraId="6F707254" w14:textId="70BF6220" w:rsidR="00ED0802" w:rsidRPr="00980B6E" w:rsidRDefault="00435C4B" w:rsidP="00BC41CA">
      <w:pPr>
        <w:rPr>
          <w:b/>
          <w:lang w:eastAsia="ja-JP"/>
        </w:rPr>
      </w:pPr>
      <w:r w:rsidRPr="00980B6E">
        <w:rPr>
          <w:b/>
          <w:lang w:eastAsia="ja-JP"/>
        </w:rPr>
        <w:t>Proposal 5</w:t>
      </w:r>
      <w:r w:rsidR="00EC6B08" w:rsidRPr="00980B6E">
        <w:rPr>
          <w:b/>
          <w:lang w:eastAsia="ja-JP"/>
        </w:rPr>
        <w:t xml:space="preserve">: </w:t>
      </w:r>
      <w:r w:rsidR="00BC41CA" w:rsidRPr="00980B6E">
        <w:rPr>
          <w:b/>
          <w:lang w:eastAsia="ja-JP"/>
        </w:rPr>
        <w:t>T</w:t>
      </w:r>
      <w:r w:rsidR="00EC6B08" w:rsidRPr="00980B6E">
        <w:rPr>
          <w:b/>
          <w:lang w:eastAsia="ja-JP"/>
        </w:rPr>
        <w:t xml:space="preserve">ry to conclude </w:t>
      </w:r>
      <w:r w:rsidR="00ED0802" w:rsidRPr="00980B6E">
        <w:rPr>
          <w:b/>
          <w:lang w:eastAsia="ja-JP"/>
        </w:rPr>
        <w:t>whether Reflective QoS is supported based on U-plane markings or C-plane signalling</w:t>
      </w:r>
      <w:r w:rsidR="00136A8D" w:rsidRPr="00980B6E">
        <w:rPr>
          <w:b/>
          <w:lang w:eastAsia="ja-JP"/>
        </w:rPr>
        <w:t>, and whether it applies to non-IP traffic</w:t>
      </w:r>
      <w:r w:rsidR="00ED0802" w:rsidRPr="00980B6E">
        <w:rPr>
          <w:b/>
          <w:lang w:eastAsia="ja-JP"/>
        </w:rPr>
        <w:t xml:space="preserve">. </w:t>
      </w:r>
    </w:p>
    <w:p w14:paraId="49A90936" w14:textId="77777777" w:rsidR="007259AF" w:rsidRDefault="007259AF" w:rsidP="002A7062">
      <w:pPr>
        <w:pStyle w:val="Heading2"/>
      </w:pPr>
    </w:p>
    <w:p w14:paraId="4A8298FE" w14:textId="77777777" w:rsidR="002A7062" w:rsidRPr="0088350D" w:rsidRDefault="002A7062" w:rsidP="002A7062">
      <w:pPr>
        <w:pStyle w:val="Heading2"/>
      </w:pPr>
      <w:r>
        <w:t>2.3</w:t>
      </w:r>
      <w:r>
        <w:tab/>
        <w:t xml:space="preserve">Definition of </w:t>
      </w:r>
      <w:r w:rsidR="00373441">
        <w:t>“</w:t>
      </w:r>
      <w:r>
        <w:t>flow</w:t>
      </w:r>
      <w:r w:rsidR="00373441">
        <w:t>” in “flow-based” QoS</w:t>
      </w:r>
    </w:p>
    <w:p w14:paraId="0F343380" w14:textId="77777777" w:rsidR="002A7062" w:rsidRDefault="00373441" w:rsidP="002A7062">
      <w:pPr>
        <w:rPr>
          <w:lang w:eastAsia="ja-JP"/>
        </w:rPr>
      </w:pPr>
      <w:r>
        <w:rPr>
          <w:lang w:eastAsia="ja-JP"/>
        </w:rPr>
        <w:t>The PPI (Packet Priority Indicator) and PDPI (Packet Discard Pr</w:t>
      </w:r>
      <w:r w:rsidR="004E66EB">
        <w:rPr>
          <w:lang w:eastAsia="ja-JP"/>
        </w:rPr>
        <w:t xml:space="preserve">iority Indicator) in Solution 2.2 as well as Solution </w:t>
      </w:r>
      <w:r>
        <w:rPr>
          <w:lang w:eastAsia="ja-JP"/>
        </w:rPr>
        <w:t>2.5 aim at providing differentiated QoS treatment with granularity finer than the “IP flow” granularity, the latter being defined via L3 and L4 information (i.e. the traditional IP 5-tuple).</w:t>
      </w:r>
      <w:r w:rsidR="00272BAD">
        <w:rPr>
          <w:lang w:eastAsia="ja-JP"/>
        </w:rPr>
        <w:t xml:space="preserve"> The two proposals seem to be complementary, as follows:</w:t>
      </w:r>
    </w:p>
    <w:p w14:paraId="60A86634" w14:textId="77777777" w:rsidR="00272BAD" w:rsidRDefault="004E66EB" w:rsidP="008B4BC5">
      <w:pPr>
        <w:numPr>
          <w:ilvl w:val="0"/>
          <w:numId w:val="7"/>
        </w:numPr>
        <w:rPr>
          <w:lang w:eastAsia="ja-JP"/>
        </w:rPr>
      </w:pPr>
      <w:r>
        <w:rPr>
          <w:lang w:eastAsia="ja-JP"/>
        </w:rPr>
        <w:t xml:space="preserve">Solution </w:t>
      </w:r>
      <w:r w:rsidR="00272BAD">
        <w:rPr>
          <w:lang w:eastAsia="ja-JP"/>
        </w:rPr>
        <w:t xml:space="preserve">2.5 focuses on providing per-packet QoS-related information over NG6 that allows the UP-GW to discriminate different “data flows” within the same “IP flow” (“data flow” is used </w:t>
      </w:r>
      <w:r>
        <w:rPr>
          <w:lang w:eastAsia="ja-JP"/>
        </w:rPr>
        <w:t xml:space="preserve">in Sol </w:t>
      </w:r>
      <w:r w:rsidR="00916FB8">
        <w:rPr>
          <w:lang w:eastAsia="ja-JP"/>
        </w:rPr>
        <w:t xml:space="preserve">2.5 </w:t>
      </w:r>
      <w:r w:rsidR="00272BAD">
        <w:rPr>
          <w:lang w:eastAsia="ja-JP"/>
        </w:rPr>
        <w:t xml:space="preserve">to refer to packets having common characteristics at level 5 and above and that require differentiated </w:t>
      </w:r>
      <w:r w:rsidR="00916FB8">
        <w:rPr>
          <w:lang w:eastAsia="ja-JP"/>
        </w:rPr>
        <w:t xml:space="preserve">QoS </w:t>
      </w:r>
      <w:r w:rsidR="00272BAD">
        <w:rPr>
          <w:lang w:eastAsia="ja-JP"/>
        </w:rPr>
        <w:t>treatment).</w:t>
      </w:r>
    </w:p>
    <w:p w14:paraId="3765B547" w14:textId="77777777" w:rsidR="00272BAD" w:rsidRDefault="00272BAD" w:rsidP="008B4BC5">
      <w:pPr>
        <w:numPr>
          <w:ilvl w:val="0"/>
          <w:numId w:val="7"/>
        </w:numPr>
        <w:rPr>
          <w:lang w:eastAsia="ja-JP"/>
        </w:rPr>
      </w:pPr>
      <w:r>
        <w:rPr>
          <w:lang w:eastAsia="ja-JP"/>
        </w:rPr>
        <w:t xml:space="preserve">PPI </w:t>
      </w:r>
      <w:r w:rsidR="009E365A">
        <w:rPr>
          <w:lang w:eastAsia="ja-JP"/>
        </w:rPr>
        <w:t xml:space="preserve">(synonymous with “FPI” when talking about U-plane marking) </w:t>
      </w:r>
      <w:r>
        <w:rPr>
          <w:lang w:eastAsia="ja-JP"/>
        </w:rPr>
        <w:t>and PDPI are used as U-plane markings between UP-GW and UE (e.g. on NG3 and/or Uu)</w:t>
      </w:r>
      <w:r w:rsidR="00011C81">
        <w:rPr>
          <w:lang w:eastAsia="ja-JP"/>
        </w:rPr>
        <w:t>.</w:t>
      </w:r>
    </w:p>
    <w:p w14:paraId="53E83D35" w14:textId="77777777" w:rsidR="00CB1B69" w:rsidRDefault="00CB1B69" w:rsidP="008B4BC5">
      <w:pPr>
        <w:numPr>
          <w:ilvl w:val="0"/>
          <w:numId w:val="7"/>
        </w:numPr>
        <w:rPr>
          <w:lang w:eastAsia="ja-JP"/>
        </w:rPr>
      </w:pPr>
      <w:r>
        <w:rPr>
          <w:lang w:eastAsia="ja-JP"/>
        </w:rPr>
        <w:t>For DL traffic the UP-GW maps the NG6 per-packet QoS-related information into PPI/PDPI markings over NG3.</w:t>
      </w:r>
    </w:p>
    <w:p w14:paraId="0F8100FC" w14:textId="77777777" w:rsidR="00CB1B69" w:rsidRDefault="009E365A" w:rsidP="008B4BC5">
      <w:pPr>
        <w:numPr>
          <w:ilvl w:val="0"/>
          <w:numId w:val="7"/>
        </w:numPr>
        <w:rPr>
          <w:lang w:eastAsia="ja-JP"/>
        </w:rPr>
      </w:pPr>
      <w:r>
        <w:rPr>
          <w:lang w:eastAsia="ja-JP"/>
        </w:rPr>
        <w:t>For UL traffic it is FFS whether</w:t>
      </w:r>
      <w:r w:rsidR="00CB1B69">
        <w:rPr>
          <w:lang w:eastAsia="ja-JP"/>
        </w:rPr>
        <w:t xml:space="preserve"> PDPI is used and how</w:t>
      </w:r>
      <w:r w:rsidR="007362A9">
        <w:rPr>
          <w:lang w:eastAsia="ja-JP"/>
        </w:rPr>
        <w:t xml:space="preserve"> (</w:t>
      </w:r>
      <w:r w:rsidR="004E66EB">
        <w:rPr>
          <w:lang w:eastAsia="ja-JP"/>
        </w:rPr>
        <w:t xml:space="preserve">and Sol </w:t>
      </w:r>
      <w:r w:rsidR="007362A9">
        <w:rPr>
          <w:lang w:eastAsia="ja-JP"/>
        </w:rPr>
        <w:t>2.5 description is vague wrt UL traffic)</w:t>
      </w:r>
      <w:r w:rsidR="00CB1B69">
        <w:rPr>
          <w:lang w:eastAsia="ja-JP"/>
        </w:rPr>
        <w:t>.</w:t>
      </w:r>
    </w:p>
    <w:p w14:paraId="630F7825" w14:textId="77777777" w:rsidR="00011C81" w:rsidRDefault="00940A8B" w:rsidP="002A7062">
      <w:pPr>
        <w:rPr>
          <w:lang w:eastAsia="ja-JP"/>
        </w:rPr>
      </w:pPr>
      <w:r>
        <w:rPr>
          <w:lang w:eastAsia="ja-JP"/>
        </w:rPr>
        <w:t>During the discussion in Nanjing it was unclear whether the term “flow” in parameters like FPI or FII refer</w:t>
      </w:r>
      <w:r w:rsidR="009E365A">
        <w:rPr>
          <w:lang w:eastAsia="ja-JP"/>
        </w:rPr>
        <w:t>s</w:t>
      </w:r>
      <w:r>
        <w:rPr>
          <w:lang w:eastAsia="ja-JP"/>
        </w:rPr>
        <w:t xml:space="preserve"> to an “IP flow” (i.e. </w:t>
      </w:r>
      <w:r w:rsidR="00DF558C">
        <w:rPr>
          <w:lang w:eastAsia="ja-JP"/>
        </w:rPr>
        <w:t xml:space="preserve">as </w:t>
      </w:r>
      <w:r>
        <w:rPr>
          <w:lang w:eastAsia="ja-JP"/>
        </w:rPr>
        <w:t xml:space="preserve">described via L3/L4 info) or to a </w:t>
      </w:r>
      <w:r w:rsidR="0043541D">
        <w:rPr>
          <w:lang w:eastAsia="ja-JP"/>
        </w:rPr>
        <w:t xml:space="preserve">finer granularity </w:t>
      </w:r>
      <w:r>
        <w:rPr>
          <w:lang w:eastAsia="ja-JP"/>
        </w:rPr>
        <w:t>“data flow” (i.e. a</w:t>
      </w:r>
      <w:r w:rsidR="0043541D">
        <w:rPr>
          <w:lang w:eastAsia="ja-JP"/>
        </w:rPr>
        <w:t xml:space="preserve"> sub-flow of the “IP flow” </w:t>
      </w:r>
      <w:r>
        <w:rPr>
          <w:lang w:eastAsia="ja-JP"/>
        </w:rPr>
        <w:t>described via L5 info and above).</w:t>
      </w:r>
    </w:p>
    <w:p w14:paraId="638110E9" w14:textId="77777777" w:rsidR="0043541D" w:rsidRDefault="0043541D" w:rsidP="0043541D">
      <w:pPr>
        <w:rPr>
          <w:lang w:eastAsia="ja-JP"/>
        </w:rPr>
      </w:pPr>
      <w:r>
        <w:rPr>
          <w:lang w:eastAsia="ja-JP"/>
        </w:rPr>
        <w:t>Companies are invited to provide their opinions in the table below on the following:</w:t>
      </w:r>
    </w:p>
    <w:p w14:paraId="6972A2F1" w14:textId="77777777" w:rsidR="0043541D" w:rsidRDefault="009E365A" w:rsidP="008B4BC5">
      <w:pPr>
        <w:numPr>
          <w:ilvl w:val="0"/>
          <w:numId w:val="6"/>
        </w:numPr>
        <w:rPr>
          <w:lang w:eastAsia="ja-JP"/>
        </w:rPr>
      </w:pPr>
      <w:r>
        <w:rPr>
          <w:lang w:eastAsia="ja-JP"/>
        </w:rPr>
        <w:t>Does “flow” in parameters like FPI and FII refer to an “IP flow” (i.e. described via L3/L4 info) or to a finer granularity “data flow” (i.e. a sub-flow of the “IP flow” described via L5 info and above)</w:t>
      </w:r>
      <w:r w:rsidR="0043541D">
        <w:rPr>
          <w:lang w:eastAsia="ja-JP"/>
        </w:rPr>
        <w:t>?</w:t>
      </w:r>
      <w:r w:rsidR="00916FB8">
        <w:rPr>
          <w:lang w:eastAsia="ja-JP"/>
        </w:rPr>
        <w:t xml:space="preserve"> Does it matter and w</w:t>
      </w:r>
      <w:r w:rsidR="00536CE5">
        <w:rPr>
          <w:lang w:eastAsia="ja-JP"/>
        </w:rPr>
        <w:t>hy?</w:t>
      </w:r>
    </w:p>
    <w:p w14:paraId="6DE1F1C2" w14:textId="77777777" w:rsidR="009E365A" w:rsidRDefault="00536CE5" w:rsidP="008B4BC5">
      <w:pPr>
        <w:numPr>
          <w:ilvl w:val="0"/>
          <w:numId w:val="6"/>
        </w:numPr>
        <w:rPr>
          <w:lang w:eastAsia="ja-JP"/>
        </w:rPr>
      </w:pPr>
      <w:r>
        <w:rPr>
          <w:lang w:eastAsia="ja-JP"/>
        </w:rPr>
        <w:t>For two “data flows” belonging to the same “IP flow”</w:t>
      </w:r>
      <w:r w:rsidR="00DF558C">
        <w:rPr>
          <w:lang w:eastAsia="ja-JP"/>
        </w:rPr>
        <w:t xml:space="preserve"> does it make</w:t>
      </w:r>
      <w:r w:rsidR="004A3547">
        <w:rPr>
          <w:lang w:eastAsia="ja-JP"/>
        </w:rPr>
        <w:t xml:space="preserve"> sense to provide differentiated treatment in terms of scheduling priority (e.g. different FPI/PPIs) or should the differentiated treatment be provided only in terms of packet discard priority (i.e. same FPI/PPIs, but different PDPIs)</w:t>
      </w:r>
      <w:r w:rsidR="00916FB8">
        <w:rPr>
          <w:lang w:eastAsia="ja-JP"/>
        </w:rPr>
        <w:t>?</w:t>
      </w:r>
    </w:p>
    <w:p w14:paraId="10048322" w14:textId="77777777" w:rsidR="004A3547" w:rsidRDefault="004A3547" w:rsidP="008B4BC5">
      <w:pPr>
        <w:numPr>
          <w:ilvl w:val="0"/>
          <w:numId w:val="6"/>
        </w:numPr>
        <w:rPr>
          <w:lang w:eastAsia="ja-JP"/>
        </w:rPr>
      </w:pPr>
      <w:r>
        <w:rPr>
          <w:lang w:eastAsia="ja-JP"/>
        </w:rPr>
        <w:t>Is PDPI a distinct U-plane marking or is it included in the FPI/PPI?</w:t>
      </w:r>
    </w:p>
    <w:p w14:paraId="1827794F" w14:textId="77777777" w:rsidR="00BE0B1E" w:rsidRDefault="00BE0B1E" w:rsidP="008B4BC5">
      <w:pPr>
        <w:numPr>
          <w:ilvl w:val="0"/>
          <w:numId w:val="6"/>
        </w:numPr>
        <w:rPr>
          <w:lang w:eastAsia="ja-JP"/>
        </w:rPr>
      </w:pPr>
      <w:r>
        <w:rPr>
          <w:lang w:eastAsia="ja-JP"/>
        </w:rPr>
        <w:t>Other?</w:t>
      </w:r>
    </w:p>
    <w:p w14:paraId="3D6589E4" w14:textId="77777777" w:rsidR="00373441" w:rsidRDefault="00373441" w:rsidP="002A7062">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1"/>
        <w:gridCol w:w="7978"/>
      </w:tblGrid>
      <w:tr w:rsidR="002A7062" w14:paraId="1A3BAC7A" w14:textId="77777777" w:rsidTr="00373441">
        <w:tc>
          <w:tcPr>
            <w:tcW w:w="1668" w:type="dxa"/>
            <w:shd w:val="clear" w:color="auto" w:fill="auto"/>
          </w:tcPr>
          <w:p w14:paraId="7B67C086" w14:textId="77777777" w:rsidR="002A7062" w:rsidRDefault="002A7062" w:rsidP="00373441">
            <w:pPr>
              <w:pStyle w:val="TAH"/>
              <w:rPr>
                <w:lang w:eastAsia="ja-JP"/>
              </w:rPr>
            </w:pPr>
            <w:r>
              <w:rPr>
                <w:rFonts w:hint="eastAsia"/>
                <w:lang w:eastAsia="ja-JP"/>
              </w:rPr>
              <w:lastRenderedPageBreak/>
              <w:t>Company name</w:t>
            </w:r>
          </w:p>
        </w:tc>
        <w:tc>
          <w:tcPr>
            <w:tcW w:w="8169" w:type="dxa"/>
            <w:shd w:val="clear" w:color="auto" w:fill="auto"/>
          </w:tcPr>
          <w:p w14:paraId="5651C692" w14:textId="77777777" w:rsidR="002A7062" w:rsidRDefault="002A7062" w:rsidP="00373441">
            <w:pPr>
              <w:pStyle w:val="TAH"/>
              <w:rPr>
                <w:lang w:eastAsia="ja-JP"/>
              </w:rPr>
            </w:pPr>
            <w:r>
              <w:rPr>
                <w:lang w:eastAsia="ja-JP"/>
              </w:rPr>
              <w:t>C</w:t>
            </w:r>
            <w:r>
              <w:rPr>
                <w:rFonts w:hint="eastAsia"/>
                <w:lang w:eastAsia="ja-JP"/>
              </w:rPr>
              <w:t>omments</w:t>
            </w:r>
          </w:p>
        </w:tc>
      </w:tr>
      <w:tr w:rsidR="002A7062" w14:paraId="61FD7EB4" w14:textId="77777777" w:rsidTr="00373441">
        <w:tc>
          <w:tcPr>
            <w:tcW w:w="1668" w:type="dxa"/>
            <w:shd w:val="clear" w:color="auto" w:fill="auto"/>
          </w:tcPr>
          <w:p w14:paraId="7E548B33" w14:textId="77777777" w:rsidR="002A7062" w:rsidRPr="00D83075" w:rsidRDefault="00595FE5" w:rsidP="00373441">
            <w:pPr>
              <w:pStyle w:val="TAL"/>
              <w:rPr>
                <w:rFonts w:eastAsia="SimSun"/>
                <w:lang w:eastAsia="zh-CN"/>
              </w:rPr>
            </w:pPr>
            <w:r>
              <w:rPr>
                <w:rFonts w:eastAsia="SimSun"/>
                <w:lang w:eastAsia="zh-CN"/>
              </w:rPr>
              <w:t>Intel</w:t>
            </w:r>
          </w:p>
        </w:tc>
        <w:tc>
          <w:tcPr>
            <w:tcW w:w="8169" w:type="dxa"/>
            <w:shd w:val="clear" w:color="auto" w:fill="auto"/>
          </w:tcPr>
          <w:p w14:paraId="0C6D1D4A" w14:textId="77777777" w:rsidR="002A7062" w:rsidRDefault="00595FE5" w:rsidP="00595FE5">
            <w:pPr>
              <w:pStyle w:val="TAC"/>
              <w:jc w:val="left"/>
              <w:rPr>
                <w:rFonts w:eastAsia="SimSun"/>
                <w:lang w:eastAsia="zh-CN"/>
              </w:rPr>
            </w:pPr>
            <w:r>
              <w:rPr>
                <w:rFonts w:eastAsia="SimSun"/>
                <w:lang w:eastAsia="zh-CN"/>
              </w:rPr>
              <w:t>At this point we think (but no strong opinion) that “data flows” belonging to the same “IP flow” should be mapped to the same FPI, the only differentiated treatment being in terms of PDPI</w:t>
            </w:r>
            <w:r w:rsidR="005F318C">
              <w:rPr>
                <w:rFonts w:eastAsia="SimSun"/>
                <w:lang w:eastAsia="zh-CN"/>
              </w:rPr>
              <w:t xml:space="preserve"> (i.e. discard priority)</w:t>
            </w:r>
            <w:r>
              <w:rPr>
                <w:rFonts w:eastAsia="SimSun"/>
                <w:lang w:eastAsia="zh-CN"/>
              </w:rPr>
              <w:t>.</w:t>
            </w:r>
          </w:p>
          <w:p w14:paraId="510959CD" w14:textId="77777777" w:rsidR="00595FE5" w:rsidRDefault="00595FE5" w:rsidP="00595FE5">
            <w:pPr>
              <w:pStyle w:val="TAC"/>
              <w:jc w:val="left"/>
              <w:rPr>
                <w:rFonts w:eastAsia="SimSun"/>
                <w:lang w:eastAsia="zh-CN"/>
              </w:rPr>
            </w:pPr>
            <w:r>
              <w:rPr>
                <w:rFonts w:eastAsia="SimSun"/>
                <w:lang w:eastAsia="zh-CN"/>
              </w:rPr>
              <w:t>With this assumption all “data flows” belonging to the same “IP flow” will be tagged with the same FPI.</w:t>
            </w:r>
          </w:p>
          <w:p w14:paraId="6EC6F6F8" w14:textId="77777777" w:rsidR="00490EEE" w:rsidRPr="00264ACA" w:rsidRDefault="00490EEE" w:rsidP="00595FE5">
            <w:pPr>
              <w:pStyle w:val="TAC"/>
              <w:jc w:val="left"/>
              <w:rPr>
                <w:rFonts w:eastAsia="SimSun"/>
                <w:lang w:eastAsia="zh-CN"/>
              </w:rPr>
            </w:pPr>
          </w:p>
        </w:tc>
      </w:tr>
      <w:tr w:rsidR="002A7062" w:rsidRPr="0091669A" w14:paraId="481BBC32" w14:textId="77777777" w:rsidTr="00373441">
        <w:tc>
          <w:tcPr>
            <w:tcW w:w="1668" w:type="dxa"/>
            <w:shd w:val="clear" w:color="auto" w:fill="auto"/>
          </w:tcPr>
          <w:p w14:paraId="54F2ADE9" w14:textId="77777777" w:rsidR="002A7062" w:rsidRPr="00373470" w:rsidRDefault="00C0426A" w:rsidP="00373441">
            <w:pPr>
              <w:pStyle w:val="TAL"/>
              <w:rPr>
                <w:lang w:eastAsia="ja-JP"/>
              </w:rPr>
            </w:pPr>
            <w:r w:rsidRPr="00C0426A">
              <w:rPr>
                <w:rFonts w:eastAsia="SimSun"/>
                <w:lang w:eastAsia="zh-CN"/>
              </w:rPr>
              <w:t>Ericsson</w:t>
            </w:r>
          </w:p>
        </w:tc>
        <w:tc>
          <w:tcPr>
            <w:tcW w:w="8169" w:type="dxa"/>
            <w:shd w:val="clear" w:color="auto" w:fill="auto"/>
          </w:tcPr>
          <w:p w14:paraId="7D069A68" w14:textId="77777777" w:rsidR="00C0426A" w:rsidRPr="00C0426A" w:rsidRDefault="00490EEE" w:rsidP="00490EEE">
            <w:pPr>
              <w:pStyle w:val="TAC"/>
              <w:jc w:val="left"/>
              <w:rPr>
                <w:rFonts w:eastAsia="SimSun"/>
                <w:lang w:eastAsia="zh-CN"/>
              </w:rPr>
            </w:pPr>
            <w:r>
              <w:rPr>
                <w:rFonts w:eastAsia="SimSun"/>
                <w:lang w:eastAsia="zh-CN"/>
              </w:rPr>
              <w:t xml:space="preserve">1. </w:t>
            </w:r>
            <w:r w:rsidR="00C0426A" w:rsidRPr="00C0426A">
              <w:rPr>
                <w:rFonts w:eastAsia="SimSun"/>
                <w:lang w:eastAsia="zh-CN"/>
              </w:rPr>
              <w:t>PDU Flow refers to the finest granularity of treatment that can be conveyed throughout the network. The flow might include several service data flows (SDFs), one SDF or part of an SDF.</w:t>
            </w:r>
          </w:p>
          <w:p w14:paraId="015E9506" w14:textId="77777777" w:rsidR="00C0426A" w:rsidRPr="00D63446" w:rsidRDefault="00490EEE" w:rsidP="00490EEE">
            <w:pPr>
              <w:pStyle w:val="TAC"/>
              <w:jc w:val="left"/>
              <w:rPr>
                <w:rFonts w:eastAsia="SimSun"/>
                <w:lang w:eastAsia="zh-CN"/>
              </w:rPr>
            </w:pPr>
            <w:r>
              <w:rPr>
                <w:rFonts w:eastAsia="SimSun"/>
                <w:lang w:eastAsia="zh-CN"/>
              </w:rPr>
              <w:t xml:space="preserve">2. </w:t>
            </w:r>
            <w:r w:rsidR="00C0426A" w:rsidRPr="00490EEE">
              <w:rPr>
                <w:rFonts w:eastAsia="SimSun"/>
                <w:lang w:eastAsia="zh-CN"/>
              </w:rPr>
              <w:t>Ericsson currently does not see</w:t>
            </w:r>
            <w:r w:rsidR="00C0426A" w:rsidRPr="00D63446">
              <w:rPr>
                <w:rFonts w:eastAsia="SimSun"/>
                <w:lang w:eastAsia="zh-CN"/>
              </w:rPr>
              <w:t xml:space="preserve"> the </w:t>
            </w:r>
            <w:r w:rsidR="00C0426A" w:rsidRPr="00490EEE">
              <w:rPr>
                <w:rFonts w:eastAsia="SimSun"/>
                <w:lang w:eastAsia="zh-CN"/>
              </w:rPr>
              <w:t xml:space="preserve">need of </w:t>
            </w:r>
            <w:r w:rsidR="00C0426A" w:rsidRPr="00D63446">
              <w:rPr>
                <w:rFonts w:eastAsia="SimSun"/>
                <w:lang w:eastAsia="zh-CN"/>
              </w:rPr>
              <w:t>indicating both per flow (FPI, FPL) and per packet priority</w:t>
            </w:r>
            <w:r w:rsidR="00C0426A" w:rsidRPr="00426625">
              <w:rPr>
                <w:rFonts w:eastAsia="SimSun"/>
                <w:lang w:eastAsia="zh-CN"/>
              </w:rPr>
              <w:t xml:space="preserve"> (PPI, PDPI) </w:t>
            </w:r>
            <w:r w:rsidR="00C0426A" w:rsidRPr="00490EEE">
              <w:rPr>
                <w:rFonts w:eastAsia="SimSun"/>
                <w:lang w:eastAsia="zh-CN"/>
              </w:rPr>
              <w:t>Separate discussions on which QoS parameters that shall be possible to indicate per flow is needed</w:t>
            </w:r>
          </w:p>
          <w:p w14:paraId="2487C9CB" w14:textId="77777777" w:rsidR="00C0426A" w:rsidRDefault="00490EEE" w:rsidP="00C0426A">
            <w:pPr>
              <w:pStyle w:val="TAC"/>
              <w:jc w:val="left"/>
              <w:rPr>
                <w:lang w:eastAsia="ja-JP"/>
              </w:rPr>
            </w:pPr>
            <w:r>
              <w:rPr>
                <w:rFonts w:eastAsia="SimSun"/>
                <w:lang w:eastAsia="zh-CN"/>
              </w:rPr>
              <w:t xml:space="preserve">3. </w:t>
            </w:r>
            <w:r w:rsidR="00C0426A" w:rsidRPr="00426625">
              <w:rPr>
                <w:rFonts w:eastAsia="SimSun"/>
                <w:lang w:eastAsia="zh-CN"/>
              </w:rPr>
              <w:t>See point above (2)</w:t>
            </w:r>
          </w:p>
          <w:p w14:paraId="08553696" w14:textId="77777777" w:rsidR="00C0426A" w:rsidRDefault="00C0426A" w:rsidP="00373441">
            <w:pPr>
              <w:pStyle w:val="TAC"/>
              <w:jc w:val="left"/>
              <w:rPr>
                <w:lang w:eastAsia="ja-JP"/>
              </w:rPr>
            </w:pPr>
          </w:p>
        </w:tc>
      </w:tr>
      <w:tr w:rsidR="004817FD" w:rsidRPr="0091669A" w14:paraId="3EB80FCA" w14:textId="77777777" w:rsidTr="00373441">
        <w:tc>
          <w:tcPr>
            <w:tcW w:w="1668" w:type="dxa"/>
            <w:shd w:val="clear" w:color="auto" w:fill="auto"/>
          </w:tcPr>
          <w:p w14:paraId="6B0FA5FD" w14:textId="77777777" w:rsidR="004817FD" w:rsidRDefault="004817FD" w:rsidP="004817FD">
            <w:pPr>
              <w:pStyle w:val="TAL"/>
              <w:rPr>
                <w:lang w:eastAsia="ja-JP"/>
              </w:rPr>
            </w:pPr>
            <w:r w:rsidRPr="008519F8">
              <w:rPr>
                <w:rFonts w:eastAsia="Malgun Gothic" w:hint="eastAsia"/>
                <w:lang w:eastAsia="ko-KR"/>
              </w:rPr>
              <w:t>LGE</w:t>
            </w:r>
          </w:p>
        </w:tc>
        <w:tc>
          <w:tcPr>
            <w:tcW w:w="8169" w:type="dxa"/>
            <w:shd w:val="clear" w:color="auto" w:fill="auto"/>
          </w:tcPr>
          <w:p w14:paraId="525FB892" w14:textId="77777777" w:rsidR="004817FD" w:rsidRDefault="004817FD" w:rsidP="004817FD">
            <w:pPr>
              <w:pStyle w:val="TAC"/>
              <w:jc w:val="left"/>
              <w:rPr>
                <w:rFonts w:eastAsia="Malgun Gothic"/>
                <w:lang w:eastAsia="ko-KR"/>
              </w:rPr>
            </w:pPr>
            <w:r w:rsidRPr="008519F8">
              <w:rPr>
                <w:rFonts w:eastAsia="Malgun Gothic" w:hint="eastAsia"/>
                <w:lang w:eastAsia="ko-KR"/>
              </w:rPr>
              <w:t xml:space="preserve">Agree with Intel at least </w:t>
            </w:r>
            <w:r w:rsidRPr="008519F8">
              <w:rPr>
                <w:rFonts w:eastAsia="Malgun Gothic"/>
                <w:lang w:eastAsia="ko-KR"/>
              </w:rPr>
              <w:t xml:space="preserve">with </w:t>
            </w:r>
            <w:r w:rsidRPr="008519F8">
              <w:rPr>
                <w:rFonts w:eastAsia="Malgun Gothic" w:hint="eastAsia"/>
                <w:lang w:eastAsia="ko-KR"/>
              </w:rPr>
              <w:t xml:space="preserve">IP type flows. </w:t>
            </w:r>
            <w:r w:rsidRPr="008519F8">
              <w:rPr>
                <w:rFonts w:eastAsia="Malgun Gothic"/>
                <w:lang w:eastAsia="ko-KR"/>
              </w:rPr>
              <w:t>NextGen QoS also need to support non-IP flows. “data flows” belonging to the same source – destination pair with same transport type should be mapped to the same FPI.</w:t>
            </w:r>
          </w:p>
          <w:p w14:paraId="3D3894FA" w14:textId="77777777" w:rsidR="007D5D83" w:rsidRDefault="007D5D83" w:rsidP="004817FD">
            <w:pPr>
              <w:pStyle w:val="TAC"/>
              <w:jc w:val="left"/>
              <w:rPr>
                <w:lang w:eastAsia="ja-JP"/>
              </w:rPr>
            </w:pPr>
          </w:p>
        </w:tc>
      </w:tr>
      <w:tr w:rsidR="004817FD" w:rsidRPr="0091669A" w14:paraId="77B67CAF" w14:textId="77777777" w:rsidTr="00373441">
        <w:tc>
          <w:tcPr>
            <w:tcW w:w="1668" w:type="dxa"/>
            <w:shd w:val="clear" w:color="auto" w:fill="auto"/>
          </w:tcPr>
          <w:p w14:paraId="36429179" w14:textId="77777777" w:rsidR="004817FD" w:rsidRDefault="007D5D83" w:rsidP="004817FD">
            <w:pPr>
              <w:pStyle w:val="TAL"/>
              <w:rPr>
                <w:lang w:eastAsia="ja-JP"/>
              </w:rPr>
            </w:pPr>
            <w:r>
              <w:rPr>
                <w:lang w:eastAsia="ja-JP"/>
              </w:rPr>
              <w:t>Nokia</w:t>
            </w:r>
          </w:p>
        </w:tc>
        <w:tc>
          <w:tcPr>
            <w:tcW w:w="8169" w:type="dxa"/>
            <w:shd w:val="clear" w:color="auto" w:fill="auto"/>
          </w:tcPr>
          <w:p w14:paraId="32D3A7AC" w14:textId="77777777" w:rsidR="004817FD" w:rsidRDefault="007D5D83" w:rsidP="004817FD">
            <w:pPr>
              <w:pStyle w:val="TAC"/>
              <w:jc w:val="left"/>
              <w:rPr>
                <w:lang w:eastAsia="ja-JP"/>
              </w:rPr>
            </w:pPr>
            <w:r>
              <w:rPr>
                <w:lang w:eastAsia="ja-JP"/>
              </w:rPr>
              <w:t>Flow refers to a fine granular data flow (sub-flow of the IP flow). Flow refers to the finest granularity data flow (i.e. “short-lived flows” in case of non-GBR) that can be detected and differentiated by the network.</w:t>
            </w:r>
          </w:p>
          <w:p w14:paraId="7CD44DB8" w14:textId="77777777" w:rsidR="007D5D83" w:rsidRDefault="007D5D83" w:rsidP="004817FD">
            <w:pPr>
              <w:pStyle w:val="TAC"/>
              <w:jc w:val="left"/>
              <w:rPr>
                <w:lang w:eastAsia="ja-JP"/>
              </w:rPr>
            </w:pPr>
          </w:p>
        </w:tc>
      </w:tr>
      <w:tr w:rsidR="004817FD" w:rsidRPr="0091669A" w14:paraId="1C480C26" w14:textId="77777777" w:rsidTr="00373441">
        <w:tc>
          <w:tcPr>
            <w:tcW w:w="1668" w:type="dxa"/>
            <w:shd w:val="clear" w:color="auto" w:fill="auto"/>
          </w:tcPr>
          <w:p w14:paraId="2EDA34B2" w14:textId="77777777" w:rsidR="004817FD" w:rsidRDefault="00135D33" w:rsidP="004817FD">
            <w:pPr>
              <w:pStyle w:val="TAL"/>
              <w:rPr>
                <w:lang w:eastAsia="ja-JP"/>
              </w:rPr>
            </w:pPr>
            <w:r>
              <w:rPr>
                <w:rFonts w:eastAsia="SimSun" w:hint="eastAsia"/>
                <w:lang w:eastAsia="zh-CN"/>
              </w:rPr>
              <w:t>ZTE</w:t>
            </w:r>
          </w:p>
        </w:tc>
        <w:tc>
          <w:tcPr>
            <w:tcW w:w="8169" w:type="dxa"/>
            <w:shd w:val="clear" w:color="auto" w:fill="auto"/>
          </w:tcPr>
          <w:p w14:paraId="04245288" w14:textId="77777777" w:rsidR="004817FD" w:rsidRDefault="00135D33" w:rsidP="004817FD">
            <w:pPr>
              <w:pStyle w:val="TAC"/>
              <w:jc w:val="left"/>
              <w:rPr>
                <w:rFonts w:eastAsia="SimSun"/>
                <w:lang w:eastAsia="zh-CN"/>
              </w:rPr>
            </w:pPr>
            <w:r>
              <w:rPr>
                <w:rFonts w:eastAsia="SimSun" w:hint="eastAsia"/>
                <w:lang w:eastAsia="zh-CN"/>
              </w:rPr>
              <w:t xml:space="preserve">Flow </w:t>
            </w:r>
            <w:r w:rsidRPr="00C0426A">
              <w:rPr>
                <w:rFonts w:eastAsia="SimSun"/>
                <w:lang w:eastAsia="zh-CN"/>
              </w:rPr>
              <w:t xml:space="preserve">refers to the finest granularity of treatment that can be </w:t>
            </w:r>
            <w:r>
              <w:rPr>
                <w:rFonts w:eastAsia="SimSun" w:hint="eastAsia"/>
                <w:lang w:eastAsia="zh-CN"/>
              </w:rPr>
              <w:t xml:space="preserve">differentiated by QoS ID which identifies a QoS profile in UE, RAN and UP function. </w:t>
            </w:r>
            <w:r w:rsidRPr="00C0426A">
              <w:rPr>
                <w:rFonts w:eastAsia="SimSun"/>
                <w:lang w:eastAsia="zh-CN"/>
              </w:rPr>
              <w:t>The flow might include several service data flows (SDFs), one SDF or part of an SDF.</w:t>
            </w:r>
          </w:p>
          <w:p w14:paraId="007ED1EC" w14:textId="77777777" w:rsidR="00135D33" w:rsidRDefault="00135D33" w:rsidP="004817FD">
            <w:pPr>
              <w:pStyle w:val="TAC"/>
              <w:jc w:val="left"/>
              <w:rPr>
                <w:lang w:eastAsia="ja-JP"/>
              </w:rPr>
            </w:pPr>
          </w:p>
        </w:tc>
      </w:tr>
      <w:tr w:rsidR="00F306C9" w:rsidRPr="0091669A" w14:paraId="3DF4A8B8" w14:textId="77777777" w:rsidTr="00373441">
        <w:tc>
          <w:tcPr>
            <w:tcW w:w="1668" w:type="dxa"/>
            <w:shd w:val="clear" w:color="auto" w:fill="auto"/>
          </w:tcPr>
          <w:p w14:paraId="1306D73D" w14:textId="77777777" w:rsidR="00F306C9" w:rsidRDefault="00135D33" w:rsidP="004817FD">
            <w:pPr>
              <w:pStyle w:val="TAL"/>
              <w:rPr>
                <w:lang w:eastAsia="ja-JP"/>
              </w:rPr>
            </w:pPr>
            <w:r w:rsidRPr="008E2D99">
              <w:rPr>
                <w:rFonts w:eastAsia="SimSun" w:hint="eastAsia"/>
                <w:lang w:eastAsia="zh-CN"/>
              </w:rPr>
              <w:t>CMCC</w:t>
            </w:r>
          </w:p>
        </w:tc>
        <w:tc>
          <w:tcPr>
            <w:tcW w:w="8169" w:type="dxa"/>
            <w:shd w:val="clear" w:color="auto" w:fill="auto"/>
          </w:tcPr>
          <w:p w14:paraId="087BFE71" w14:textId="77777777" w:rsidR="00135D33" w:rsidRPr="00B8407B" w:rsidRDefault="00135D33" w:rsidP="00B8407B">
            <w:pPr>
              <w:pStyle w:val="TAC"/>
              <w:jc w:val="left"/>
              <w:rPr>
                <w:rFonts w:eastAsia="SimSun"/>
                <w:lang w:eastAsia="zh-CN"/>
              </w:rPr>
            </w:pPr>
            <w:r>
              <w:rPr>
                <w:rFonts w:cs="Arial"/>
                <w:color w:val="000000"/>
                <w:szCs w:val="18"/>
              </w:rPr>
              <w:t>1</w:t>
            </w:r>
            <w:r w:rsidRPr="00B8407B">
              <w:rPr>
                <w:rFonts w:eastAsia="SimSun"/>
                <w:lang w:eastAsia="zh-CN"/>
              </w:rPr>
              <w:t>. CMCC currently think that “IP flow” could involve different “data flow”. The “IP flow” in its lifetime could be tagged with different FPIs. But at a certain time, “IP flow” unit could only be marked with a unique FPI value because the “IP flow” is the finest granularity of treatment. And the FPI in DL traffic could be marked based on the configuration/policy received from CP and the information collected after some form of packet inspection by UP.</w:t>
            </w:r>
          </w:p>
          <w:p w14:paraId="7063E5AD" w14:textId="77777777" w:rsidR="00B8407B" w:rsidRDefault="00135D33" w:rsidP="00B8407B">
            <w:pPr>
              <w:pStyle w:val="TAC"/>
              <w:jc w:val="left"/>
              <w:rPr>
                <w:rFonts w:eastAsia="SimSun"/>
                <w:lang w:eastAsia="zh-CN"/>
              </w:rPr>
            </w:pPr>
            <w:r w:rsidRPr="00B8407B">
              <w:rPr>
                <w:rFonts w:eastAsia="SimSun"/>
                <w:lang w:eastAsia="zh-CN"/>
              </w:rPr>
              <w:t>2. With this assumption, we now think PPI is not needed.</w:t>
            </w:r>
          </w:p>
          <w:p w14:paraId="10378BA3" w14:textId="78870F53" w:rsidR="00B8407B" w:rsidRPr="00B8407B" w:rsidRDefault="00B8407B" w:rsidP="00B8407B">
            <w:pPr>
              <w:pStyle w:val="TAC"/>
              <w:jc w:val="left"/>
              <w:rPr>
                <w:rFonts w:eastAsia="SimSun"/>
                <w:lang w:eastAsia="zh-CN"/>
              </w:rPr>
            </w:pPr>
          </w:p>
        </w:tc>
      </w:tr>
      <w:tr w:rsidR="00F306C9" w:rsidRPr="0091669A" w14:paraId="6106D293" w14:textId="77777777" w:rsidTr="00373441">
        <w:tc>
          <w:tcPr>
            <w:tcW w:w="1668" w:type="dxa"/>
            <w:shd w:val="clear" w:color="auto" w:fill="auto"/>
          </w:tcPr>
          <w:p w14:paraId="6DF97B63" w14:textId="58CF9B02" w:rsidR="00F306C9" w:rsidRDefault="00CA47E0" w:rsidP="004817FD">
            <w:pPr>
              <w:pStyle w:val="TAL"/>
              <w:rPr>
                <w:lang w:eastAsia="ja-JP"/>
              </w:rPr>
            </w:pPr>
            <w:r>
              <w:rPr>
                <w:lang w:eastAsia="ja-JP"/>
              </w:rPr>
              <w:t>Qualcomm</w:t>
            </w:r>
          </w:p>
        </w:tc>
        <w:tc>
          <w:tcPr>
            <w:tcW w:w="8169" w:type="dxa"/>
            <w:shd w:val="clear" w:color="auto" w:fill="auto"/>
          </w:tcPr>
          <w:p w14:paraId="436F07DF" w14:textId="77777777" w:rsidR="00F306C9" w:rsidRDefault="00CA47E0" w:rsidP="00CA47E0">
            <w:pPr>
              <w:pStyle w:val="TAC"/>
              <w:jc w:val="left"/>
              <w:rPr>
                <w:lang w:eastAsia="ja-JP"/>
              </w:rPr>
            </w:pPr>
            <w:r>
              <w:rPr>
                <w:lang w:eastAsia="ja-JP"/>
              </w:rPr>
              <w:t>Agrees with Ericsson on the definition of flow. Agrees with Intel and others on the need for additional marking such as a PDPI. Different values of such additional marking may apply to different PDUs in the same flow.</w:t>
            </w:r>
          </w:p>
          <w:p w14:paraId="16FF73B6" w14:textId="2B378F33" w:rsidR="00B8407B" w:rsidRDefault="00B8407B" w:rsidP="00CA47E0">
            <w:pPr>
              <w:pStyle w:val="TAC"/>
              <w:jc w:val="left"/>
              <w:rPr>
                <w:lang w:eastAsia="ja-JP"/>
              </w:rPr>
            </w:pPr>
          </w:p>
        </w:tc>
      </w:tr>
      <w:tr w:rsidR="00DE0DF5" w:rsidRPr="0091669A" w14:paraId="2761D203" w14:textId="77777777" w:rsidTr="00373441">
        <w:tc>
          <w:tcPr>
            <w:tcW w:w="1668" w:type="dxa"/>
            <w:shd w:val="clear" w:color="auto" w:fill="auto"/>
          </w:tcPr>
          <w:p w14:paraId="6BACE4C9" w14:textId="6EC290DB" w:rsidR="00DE0DF5" w:rsidRPr="00B8407B" w:rsidRDefault="00DE0DF5" w:rsidP="004817FD">
            <w:pPr>
              <w:pStyle w:val="TAL"/>
              <w:rPr>
                <w:rFonts w:eastAsia="Malgun Gothic"/>
                <w:lang w:eastAsia="ko-KR"/>
              </w:rPr>
            </w:pPr>
            <w:r>
              <w:rPr>
                <w:rFonts w:eastAsia="Malgun Gothic" w:hint="eastAsia"/>
                <w:lang w:eastAsia="ko-KR"/>
              </w:rPr>
              <w:t xml:space="preserve">Samsung </w:t>
            </w:r>
          </w:p>
        </w:tc>
        <w:tc>
          <w:tcPr>
            <w:tcW w:w="8169" w:type="dxa"/>
            <w:shd w:val="clear" w:color="auto" w:fill="auto"/>
          </w:tcPr>
          <w:p w14:paraId="32A1B47A" w14:textId="158DD0C1" w:rsidR="00DE0DF5" w:rsidRDefault="00B8407B" w:rsidP="00B8407B">
            <w:pPr>
              <w:pStyle w:val="TAC"/>
              <w:jc w:val="left"/>
              <w:rPr>
                <w:rFonts w:eastAsia="Malgun Gothic"/>
                <w:lang w:eastAsia="ko-KR"/>
              </w:rPr>
            </w:pPr>
            <w:r>
              <w:rPr>
                <w:lang w:eastAsia="ja-JP"/>
              </w:rPr>
              <w:t xml:space="preserve">1. </w:t>
            </w:r>
            <w:r w:rsidR="00AD7F12">
              <w:rPr>
                <w:lang w:eastAsia="ja-JP"/>
              </w:rPr>
              <w:t>FPI refer</w:t>
            </w:r>
            <w:r w:rsidR="00AD7F12">
              <w:rPr>
                <w:rFonts w:eastAsia="Malgun Gothic" w:hint="eastAsia"/>
                <w:lang w:eastAsia="ko-KR"/>
              </w:rPr>
              <w:t>s</w:t>
            </w:r>
            <w:r w:rsidR="00AD7F12">
              <w:rPr>
                <w:lang w:eastAsia="ja-JP"/>
              </w:rPr>
              <w:t xml:space="preserve"> to an “IP flow” (i.e. described via L3/L4 info)</w:t>
            </w:r>
          </w:p>
          <w:p w14:paraId="7593A7B9" w14:textId="475FC2F0" w:rsidR="00AD7F12" w:rsidRDefault="00B8407B" w:rsidP="00B8407B">
            <w:pPr>
              <w:pStyle w:val="TAC"/>
              <w:jc w:val="left"/>
              <w:rPr>
                <w:lang w:eastAsia="ja-JP"/>
              </w:rPr>
            </w:pPr>
            <w:r>
              <w:rPr>
                <w:rFonts w:eastAsia="Malgun Gothic"/>
                <w:lang w:eastAsia="ko-KR"/>
              </w:rPr>
              <w:t xml:space="preserve">2. </w:t>
            </w:r>
            <w:r w:rsidR="00E80B5B">
              <w:rPr>
                <w:rFonts w:eastAsia="Malgun Gothic" w:hint="eastAsia"/>
                <w:lang w:eastAsia="ko-KR"/>
              </w:rPr>
              <w:t xml:space="preserve">PPI and PDPI is not necessary </w:t>
            </w:r>
            <w:r w:rsidR="00800323">
              <w:rPr>
                <w:rFonts w:eastAsia="Malgun Gothic"/>
                <w:lang w:eastAsia="ko-KR"/>
              </w:rPr>
              <w:t>because</w:t>
            </w:r>
            <w:r w:rsidR="00E80B5B">
              <w:rPr>
                <w:rFonts w:eastAsia="Malgun Gothic" w:hint="eastAsia"/>
                <w:lang w:eastAsia="ko-KR"/>
              </w:rPr>
              <w:t xml:space="preserve"> the finest </w:t>
            </w:r>
            <w:r>
              <w:rPr>
                <w:rFonts w:eastAsia="Malgun Gothic" w:hint="eastAsia"/>
                <w:lang w:eastAsia="ko-KR"/>
              </w:rPr>
              <w:t xml:space="preserve">QoS granularity is </w:t>
            </w:r>
            <w:r>
              <w:rPr>
                <w:rFonts w:eastAsia="Malgun Gothic"/>
                <w:lang w:eastAsia="ko-KR"/>
              </w:rPr>
              <w:t>“</w:t>
            </w:r>
            <w:r>
              <w:rPr>
                <w:rFonts w:eastAsia="Malgun Gothic" w:hint="eastAsia"/>
                <w:lang w:eastAsia="ko-KR"/>
              </w:rPr>
              <w:t>IP flow</w:t>
            </w:r>
            <w:r w:rsidR="00E80B5B">
              <w:rPr>
                <w:lang w:eastAsia="ja-JP"/>
              </w:rPr>
              <w:t>” (i.e. described via L3/L4 info)</w:t>
            </w:r>
          </w:p>
          <w:p w14:paraId="62D1D83F" w14:textId="7C8E2E50" w:rsidR="00B8407B" w:rsidRPr="00B8407B" w:rsidRDefault="00B8407B" w:rsidP="00B8407B">
            <w:pPr>
              <w:pStyle w:val="TAC"/>
              <w:jc w:val="left"/>
              <w:rPr>
                <w:rFonts w:eastAsia="Malgun Gothic"/>
                <w:lang w:eastAsia="ko-KR"/>
              </w:rPr>
            </w:pPr>
          </w:p>
        </w:tc>
      </w:tr>
    </w:tbl>
    <w:p w14:paraId="5DC939DA" w14:textId="77777777" w:rsidR="002A7062" w:rsidRPr="00D32998" w:rsidRDefault="002A7062" w:rsidP="002A7062">
      <w:pPr>
        <w:rPr>
          <w:lang w:eastAsia="ja-JP"/>
        </w:rPr>
      </w:pPr>
    </w:p>
    <w:p w14:paraId="0BBD41FB" w14:textId="77777777" w:rsidR="002A7062" w:rsidRPr="00AF2832" w:rsidRDefault="002A7062" w:rsidP="002A7062">
      <w:pPr>
        <w:rPr>
          <w:b/>
          <w:i/>
          <w:u w:val="single"/>
          <w:lang w:eastAsia="ja-JP"/>
        </w:rPr>
      </w:pPr>
      <w:r>
        <w:rPr>
          <w:b/>
          <w:i/>
          <w:u w:val="single"/>
          <w:lang w:eastAsia="ja-JP"/>
        </w:rPr>
        <w:t>Email convenor</w:t>
      </w:r>
      <w:r w:rsidRPr="00AF2832">
        <w:rPr>
          <w:b/>
          <w:i/>
          <w:u w:val="single"/>
          <w:lang w:eastAsia="ja-JP"/>
        </w:rPr>
        <w:t>’</w:t>
      </w:r>
      <w:r w:rsidRPr="00AF2832">
        <w:rPr>
          <w:rFonts w:hint="eastAsia"/>
          <w:b/>
          <w:i/>
          <w:u w:val="single"/>
          <w:lang w:eastAsia="ja-JP"/>
        </w:rPr>
        <w:t>s summary:</w:t>
      </w:r>
    </w:p>
    <w:p w14:paraId="641E9B59" w14:textId="217F7061" w:rsidR="002A7062" w:rsidRPr="00980B6E" w:rsidRDefault="00E74DA4" w:rsidP="00F16133">
      <w:pPr>
        <w:rPr>
          <w:b/>
          <w:lang w:eastAsia="ja-JP"/>
        </w:rPr>
      </w:pPr>
      <w:r w:rsidRPr="00980B6E">
        <w:rPr>
          <w:b/>
          <w:lang w:eastAsia="ja-JP"/>
        </w:rPr>
        <w:t xml:space="preserve"> </w:t>
      </w:r>
      <w:r w:rsidR="00630EF9" w:rsidRPr="00980B6E">
        <w:rPr>
          <w:b/>
          <w:lang w:eastAsia="ja-JP"/>
        </w:rPr>
        <w:t>“Flow” is the finest granularity for QoS treatment</w:t>
      </w:r>
      <w:r w:rsidR="00C42191" w:rsidRPr="00980B6E">
        <w:rPr>
          <w:b/>
          <w:lang w:eastAsia="ja-JP"/>
        </w:rPr>
        <w:t xml:space="preserve"> in the NG system</w:t>
      </w:r>
      <w:r w:rsidR="00630EF9" w:rsidRPr="00980B6E">
        <w:rPr>
          <w:b/>
          <w:lang w:eastAsia="ja-JP"/>
        </w:rPr>
        <w:t>.</w:t>
      </w:r>
    </w:p>
    <w:p w14:paraId="41E11E8D" w14:textId="3859D1A1" w:rsidR="00630EF9" w:rsidRPr="00980B6E" w:rsidRDefault="00630EF9" w:rsidP="00F16133">
      <w:pPr>
        <w:rPr>
          <w:b/>
          <w:lang w:eastAsia="ja-JP"/>
        </w:rPr>
      </w:pPr>
      <w:r w:rsidRPr="00980B6E">
        <w:rPr>
          <w:b/>
          <w:lang w:eastAsia="ja-JP"/>
        </w:rPr>
        <w:t>However, the meaning of finest granularity differs very much. The finest granularity is:</w:t>
      </w:r>
    </w:p>
    <w:p w14:paraId="3FE6E328" w14:textId="0E27FD3C" w:rsidR="00630EF9" w:rsidRPr="00980B6E" w:rsidRDefault="00CB717B" w:rsidP="00CB717B">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630EF9" w:rsidRPr="00980B6E">
        <w:rPr>
          <w:rFonts w:ascii="Times New Roman" w:hAnsi="Times New Roman"/>
          <w:b/>
        </w:rPr>
        <w:t xml:space="preserve">Flow identified with a combination of FPI </w:t>
      </w:r>
      <w:r w:rsidRPr="00980B6E">
        <w:rPr>
          <w:rFonts w:ascii="Times New Roman" w:hAnsi="Times New Roman"/>
          <w:b/>
        </w:rPr>
        <w:t xml:space="preserve">(or </w:t>
      </w:r>
      <w:commentRangeStart w:id="10"/>
      <w:r w:rsidRPr="00980B6E">
        <w:rPr>
          <w:rFonts w:ascii="Times New Roman" w:hAnsi="Times New Roman"/>
          <w:b/>
        </w:rPr>
        <w:t>similar</w:t>
      </w:r>
      <w:commentRangeEnd w:id="10"/>
      <w:r w:rsidR="00C42191" w:rsidRPr="00980B6E">
        <w:rPr>
          <w:rStyle w:val="CommentReference"/>
          <w:rFonts w:ascii="Times New Roman" w:hAnsi="Times New Roman"/>
          <w:b/>
          <w:lang w:eastAsia="en-US"/>
        </w:rPr>
        <w:commentReference w:id="10"/>
      </w:r>
      <w:r w:rsidRPr="00980B6E">
        <w:rPr>
          <w:rFonts w:ascii="Times New Roman" w:hAnsi="Times New Roman"/>
          <w:b/>
        </w:rPr>
        <w:t xml:space="preserve">) </w:t>
      </w:r>
      <w:r w:rsidR="00630EF9" w:rsidRPr="00980B6E">
        <w:rPr>
          <w:rFonts w:ascii="Times New Roman" w:hAnsi="Times New Roman"/>
          <w:b/>
        </w:rPr>
        <w:t xml:space="preserve">and PDPI (Intel, LGE, QC). </w:t>
      </w:r>
    </w:p>
    <w:p w14:paraId="052AA625" w14:textId="2F2A9302" w:rsidR="00630EF9" w:rsidRPr="00980B6E" w:rsidRDefault="00CB717B" w:rsidP="00CB717B">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630EF9" w:rsidRPr="00980B6E">
        <w:rPr>
          <w:rFonts w:ascii="Times New Roman" w:hAnsi="Times New Roman"/>
          <w:b/>
        </w:rPr>
        <w:t>PDU flow (Ericsson).</w:t>
      </w:r>
    </w:p>
    <w:p w14:paraId="50349F59" w14:textId="0F566DA6" w:rsidR="00630EF9" w:rsidRPr="00980B6E" w:rsidRDefault="00CB717B" w:rsidP="00CB717B">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630EF9" w:rsidRPr="00980B6E">
        <w:rPr>
          <w:rFonts w:ascii="Times New Roman" w:hAnsi="Times New Roman"/>
          <w:b/>
        </w:rPr>
        <w:t>Flow identified with QoS ID (ZTE)</w:t>
      </w:r>
    </w:p>
    <w:p w14:paraId="4D1F717D" w14:textId="393C249C" w:rsidR="00630EF9" w:rsidRPr="00980B6E" w:rsidRDefault="00CB717B" w:rsidP="00CB717B">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630EF9" w:rsidRPr="00980B6E">
        <w:rPr>
          <w:rFonts w:ascii="Times New Roman" w:hAnsi="Times New Roman"/>
          <w:b/>
        </w:rPr>
        <w:t>Flow identified with FPI (CMCC</w:t>
      </w:r>
      <w:r w:rsidR="00DE0DF5">
        <w:rPr>
          <w:rFonts w:ascii="Times New Roman" w:eastAsia="Malgun Gothic" w:hAnsi="Times New Roman" w:hint="eastAsia"/>
          <w:b/>
          <w:lang w:eastAsia="ko-KR"/>
        </w:rPr>
        <w:t>, Samsung</w:t>
      </w:r>
      <w:r w:rsidR="00630EF9" w:rsidRPr="00980B6E">
        <w:rPr>
          <w:rFonts w:ascii="Times New Roman" w:hAnsi="Times New Roman"/>
          <w:b/>
        </w:rPr>
        <w:t>)</w:t>
      </w:r>
    </w:p>
    <w:p w14:paraId="58F977C3" w14:textId="5CA1E3B8" w:rsidR="00630EF9" w:rsidRPr="00980B6E" w:rsidRDefault="00435C4B" w:rsidP="00F16133">
      <w:pPr>
        <w:rPr>
          <w:b/>
          <w:lang w:eastAsia="ja-JP"/>
        </w:rPr>
      </w:pPr>
      <w:r w:rsidRPr="00980B6E">
        <w:rPr>
          <w:b/>
          <w:lang w:eastAsia="ja-JP"/>
        </w:rPr>
        <w:t>Proposal 6</w:t>
      </w:r>
      <w:r w:rsidR="007C39C7" w:rsidRPr="00980B6E">
        <w:rPr>
          <w:b/>
          <w:lang w:eastAsia="ja-JP"/>
        </w:rPr>
        <w:t xml:space="preserve">: </w:t>
      </w:r>
      <w:r w:rsidR="00BC41CA" w:rsidRPr="00980B6E">
        <w:rPr>
          <w:b/>
          <w:lang w:eastAsia="ja-JP"/>
        </w:rPr>
        <w:t>T</w:t>
      </w:r>
      <w:r w:rsidR="00ED0802" w:rsidRPr="00980B6E">
        <w:rPr>
          <w:b/>
          <w:lang w:eastAsia="ja-JP"/>
        </w:rPr>
        <w:t>ry to conclude on</w:t>
      </w:r>
      <w:r w:rsidR="007C39C7" w:rsidRPr="00980B6E">
        <w:rPr>
          <w:b/>
          <w:lang w:eastAsia="ja-JP"/>
        </w:rPr>
        <w:t xml:space="preserve"> the need for per-packet markings such as PDPI.</w:t>
      </w:r>
    </w:p>
    <w:p w14:paraId="45F617A8" w14:textId="77777777" w:rsidR="007C39C7" w:rsidRDefault="007C39C7" w:rsidP="00F16133">
      <w:pPr>
        <w:rPr>
          <w:lang w:eastAsia="ja-JP"/>
        </w:rPr>
      </w:pPr>
    </w:p>
    <w:p w14:paraId="053A9B59" w14:textId="77777777" w:rsidR="00E57063" w:rsidRDefault="0088350D" w:rsidP="0088350D">
      <w:pPr>
        <w:pStyle w:val="Heading1"/>
        <w:rPr>
          <w:lang w:eastAsia="ja-JP"/>
        </w:rPr>
      </w:pPr>
      <w:r>
        <w:rPr>
          <w:lang w:eastAsia="ja-JP"/>
        </w:rPr>
        <w:t>3</w:t>
      </w:r>
      <w:r>
        <w:rPr>
          <w:lang w:eastAsia="ja-JP"/>
        </w:rPr>
        <w:tab/>
      </w:r>
      <w:r w:rsidR="00863065">
        <w:rPr>
          <w:rFonts w:hint="eastAsia"/>
          <w:lang w:eastAsia="ja-JP"/>
        </w:rPr>
        <w:t xml:space="preserve">Summary and </w:t>
      </w:r>
      <w:r w:rsidR="00550C79">
        <w:rPr>
          <w:lang w:eastAsia="ja-JP"/>
        </w:rPr>
        <w:t>P</w:t>
      </w:r>
      <w:r w:rsidR="00863065">
        <w:rPr>
          <w:rFonts w:hint="eastAsia"/>
          <w:lang w:eastAsia="ja-JP"/>
        </w:rPr>
        <w:t>roposal</w:t>
      </w:r>
    </w:p>
    <w:p w14:paraId="34665C08" w14:textId="77777777" w:rsidR="00AA2AB7" w:rsidRDefault="00AA2AB7" w:rsidP="00AA2AB7">
      <w:pPr>
        <w:rPr>
          <w:lang w:eastAsia="ja-JP"/>
        </w:rPr>
      </w:pPr>
      <w:r w:rsidRPr="0091669A">
        <w:rPr>
          <w:rFonts w:hint="eastAsia"/>
          <w:lang w:eastAsia="ja-JP"/>
        </w:rPr>
        <w:t xml:space="preserve">As the outcome of this email discussion, </w:t>
      </w:r>
      <w:r>
        <w:rPr>
          <w:rFonts w:hint="eastAsia"/>
          <w:lang w:eastAsia="ja-JP"/>
        </w:rPr>
        <w:t>the following</w:t>
      </w:r>
      <w:r w:rsidR="00550C79">
        <w:rPr>
          <w:lang w:eastAsia="ja-JP"/>
        </w:rPr>
        <w:t xml:space="preserve"> is </w:t>
      </w:r>
      <w:r>
        <w:rPr>
          <w:rFonts w:hint="eastAsia"/>
          <w:lang w:eastAsia="ja-JP"/>
        </w:rPr>
        <w:t>proposed.</w:t>
      </w:r>
    </w:p>
    <w:p w14:paraId="1F9DFAC9" w14:textId="1C0F3002" w:rsidR="00532427" w:rsidRPr="00980B6E" w:rsidRDefault="00532427" w:rsidP="0088350D">
      <w:pPr>
        <w:rPr>
          <w:b/>
          <w:lang w:eastAsia="ja-JP"/>
        </w:rPr>
      </w:pPr>
      <w:r w:rsidRPr="00E74DA4">
        <w:rPr>
          <w:b/>
          <w:lang w:eastAsia="ja-JP"/>
        </w:rPr>
        <w:t>Possible agreements</w:t>
      </w:r>
      <w:r w:rsidR="00EC13BA">
        <w:rPr>
          <w:b/>
          <w:lang w:eastAsia="ja-JP"/>
        </w:rPr>
        <w:t xml:space="preserve"> (also submitted in companion document for this meeting: S2-163671)</w:t>
      </w:r>
      <w:r w:rsidRPr="00E74DA4">
        <w:rPr>
          <w:b/>
          <w:lang w:eastAsia="ja-JP"/>
        </w:rPr>
        <w:t>:</w:t>
      </w:r>
    </w:p>
    <w:p w14:paraId="17C5E042" w14:textId="3646AC82" w:rsidR="00532427" w:rsidRPr="00980B6E" w:rsidRDefault="002462A5" w:rsidP="002462A5">
      <w:pPr>
        <w:pStyle w:val="B1"/>
        <w:rPr>
          <w:rFonts w:ascii="Times New Roman" w:hAnsi="Times New Roman"/>
          <w:b/>
        </w:rPr>
      </w:pPr>
      <w:r w:rsidRPr="00980B6E">
        <w:rPr>
          <w:rFonts w:ascii="Times New Roman" w:hAnsi="Times New Roman"/>
          <w:b/>
        </w:rPr>
        <w:lastRenderedPageBreak/>
        <w:t>-</w:t>
      </w:r>
      <w:r w:rsidRPr="00980B6E">
        <w:rPr>
          <w:rFonts w:ascii="Times New Roman" w:hAnsi="Times New Roman"/>
          <w:b/>
        </w:rPr>
        <w:tab/>
      </w:r>
      <w:r w:rsidR="00532427" w:rsidRPr="00980B6E">
        <w:rPr>
          <w:rFonts w:ascii="Times New Roman" w:hAnsi="Times New Roman"/>
          <w:b/>
        </w:rPr>
        <w:t>U-plane marking is carried in enc</w:t>
      </w:r>
      <w:r w:rsidR="00CC7F55" w:rsidRPr="00980B6E">
        <w:rPr>
          <w:rFonts w:ascii="Times New Roman" w:hAnsi="Times New Roman"/>
          <w:b/>
        </w:rPr>
        <w:t>apsulation header</w:t>
      </w:r>
      <w:r w:rsidR="00532427" w:rsidRPr="00980B6E">
        <w:rPr>
          <w:rFonts w:ascii="Times New Roman" w:hAnsi="Times New Roman"/>
          <w:b/>
        </w:rPr>
        <w:t xml:space="preserve"> on NG3 (noting that the AT&amp;T and CMCC answers also allow for an option where the QoS marking over NG3 is carried as part of the IP header).</w:t>
      </w:r>
    </w:p>
    <w:p w14:paraId="784B703C" w14:textId="581CA2D7" w:rsidR="00532427"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532427" w:rsidRPr="00980B6E">
        <w:rPr>
          <w:rFonts w:ascii="Times New Roman" w:hAnsi="Times New Roman"/>
          <w:b/>
        </w:rPr>
        <w:t>Some pre-authorised QoS and/or default QoS is provided at PDU Session establishment to UE using NAS signalling.</w:t>
      </w:r>
    </w:p>
    <w:p w14:paraId="5D4AFABC" w14:textId="5D9FE559" w:rsidR="00532427"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532427" w:rsidRPr="00980B6E">
        <w:rPr>
          <w:rFonts w:ascii="Times New Roman" w:hAnsi="Times New Roman"/>
          <w:b/>
        </w:rPr>
        <w:t>Flow-specifi</w:t>
      </w:r>
      <w:bookmarkStart w:id="11" w:name="_GoBack"/>
      <w:bookmarkEnd w:id="11"/>
      <w:r w:rsidR="00532427" w:rsidRPr="00980B6E">
        <w:rPr>
          <w:rFonts w:ascii="Times New Roman" w:hAnsi="Times New Roman"/>
          <w:b/>
        </w:rPr>
        <w:t>c QoS signalling via the C-plane (NG1, NG2 or AS-level) is needed for GBR traffic flows.</w:t>
      </w:r>
    </w:p>
    <w:p w14:paraId="6AE89D4B" w14:textId="5A2E7FF7" w:rsidR="002462A5"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t>“Flow” is the finest granularity for QoS treatment in the NG system.</w:t>
      </w:r>
    </w:p>
    <w:p w14:paraId="0AAAB73B" w14:textId="29E73D01" w:rsidR="00532427" w:rsidRPr="00980B6E" w:rsidRDefault="002462A5" w:rsidP="0088350D">
      <w:pPr>
        <w:rPr>
          <w:b/>
          <w:lang w:eastAsia="ja-JP"/>
        </w:rPr>
      </w:pPr>
      <w:r w:rsidRPr="00980B6E">
        <w:rPr>
          <w:b/>
          <w:lang w:eastAsia="ja-JP"/>
        </w:rPr>
        <w:t>Proposals on which to focus further contributions</w:t>
      </w:r>
      <w:r w:rsidR="00295974">
        <w:rPr>
          <w:b/>
          <w:lang w:eastAsia="ja-JP"/>
        </w:rPr>
        <w:t xml:space="preserve"> </w:t>
      </w:r>
      <w:r w:rsidR="00295974">
        <w:rPr>
          <w:b/>
          <w:lang w:eastAsia="ja-JP"/>
        </w:rPr>
        <w:t>(</w:t>
      </w:r>
      <w:r w:rsidR="00295974">
        <w:rPr>
          <w:b/>
          <w:lang w:eastAsia="ja-JP"/>
        </w:rPr>
        <w:t xml:space="preserve">tentative agreements on proposals 2b, 3, and 5 below </w:t>
      </w:r>
      <w:r w:rsidR="00295974">
        <w:rPr>
          <w:b/>
          <w:lang w:eastAsia="ja-JP"/>
        </w:rPr>
        <w:t xml:space="preserve">also submitted </w:t>
      </w:r>
      <w:r w:rsidR="00295974">
        <w:rPr>
          <w:b/>
          <w:lang w:eastAsia="ja-JP"/>
        </w:rPr>
        <w:t xml:space="preserve">as company contribution </w:t>
      </w:r>
      <w:r w:rsidR="00295974">
        <w:rPr>
          <w:b/>
          <w:lang w:eastAsia="ja-JP"/>
        </w:rPr>
        <w:t>in companion document for this meeting: S2-163671)</w:t>
      </w:r>
      <w:r w:rsidRPr="00980B6E">
        <w:rPr>
          <w:b/>
          <w:lang w:eastAsia="ja-JP"/>
        </w:rPr>
        <w:t>:</w:t>
      </w:r>
    </w:p>
    <w:p w14:paraId="02732BCC" w14:textId="48DC557C"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1: Try to conclude on the type of U-plane markings on NG3 and the need for U-plane markings in the radio protocol stack.</w:t>
      </w:r>
    </w:p>
    <w:p w14:paraId="13CF7FF7" w14:textId="47C844CC" w:rsidR="007914E7"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7914E7" w:rsidRPr="00980B6E">
        <w:rPr>
          <w:rFonts w:ascii="Times New Roman" w:hAnsi="Times New Roman"/>
          <w:b/>
        </w:rPr>
        <w:t xml:space="preserve">Proposal 2a: Try to clarify the type of information provided as default QoS (e.g. </w:t>
      </w:r>
      <w:r w:rsidR="00B8459F" w:rsidRPr="00980B6E">
        <w:rPr>
          <w:rFonts w:ascii="Times New Roman" w:hAnsi="Times New Roman"/>
          <w:b/>
        </w:rPr>
        <w:t xml:space="preserve">what </w:t>
      </w:r>
      <w:r w:rsidR="007914E7" w:rsidRPr="00980B6E">
        <w:rPr>
          <w:rFonts w:ascii="Times New Roman" w:hAnsi="Times New Roman"/>
          <w:b/>
        </w:rPr>
        <w:t>non-service specific QoS</w:t>
      </w:r>
      <w:r w:rsidR="00B8459F" w:rsidRPr="00980B6E">
        <w:rPr>
          <w:rFonts w:ascii="Times New Roman" w:hAnsi="Times New Roman"/>
          <w:b/>
        </w:rPr>
        <w:t xml:space="preserve"> looks like</w:t>
      </w:r>
      <w:r w:rsidR="007914E7" w:rsidRPr="00980B6E">
        <w:rPr>
          <w:rFonts w:ascii="Times New Roman" w:hAnsi="Times New Roman"/>
          <w:b/>
        </w:rPr>
        <w:t>).</w:t>
      </w:r>
    </w:p>
    <w:p w14:paraId="1A297BED" w14:textId="69041C46" w:rsidR="007914E7"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7914E7" w:rsidRPr="00980B6E">
        <w:rPr>
          <w:rFonts w:ascii="Times New Roman" w:hAnsi="Times New Roman"/>
          <w:b/>
        </w:rPr>
        <w:t xml:space="preserve">Proposal 2b: Try to conclude whether flow-level QoS for non-GBR traffic needs to be signalled via the C-plane </w:t>
      </w:r>
      <w:r w:rsidR="009208D1" w:rsidRPr="00980B6E">
        <w:rPr>
          <w:rFonts w:ascii="Times New Roman" w:hAnsi="Times New Roman"/>
          <w:b/>
        </w:rPr>
        <w:t xml:space="preserve">(NG1, NG2 </w:t>
      </w:r>
      <w:r w:rsidR="007914E7" w:rsidRPr="00980B6E">
        <w:rPr>
          <w:rFonts w:ascii="Times New Roman" w:hAnsi="Times New Roman"/>
          <w:b/>
        </w:rPr>
        <w:t>or AS-level).</w:t>
      </w:r>
    </w:p>
    <w:p w14:paraId="0B9E3E9B" w14:textId="5DBDA549"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3: Try to conclude whether f</w:t>
      </w:r>
      <w:r w:rsidR="00B8459F" w:rsidRPr="00980B6E">
        <w:rPr>
          <w:rFonts w:ascii="Times New Roman" w:hAnsi="Times New Roman"/>
          <w:b/>
        </w:rPr>
        <w:t>low-level QoS</w:t>
      </w:r>
      <w:r w:rsidR="009047D1" w:rsidRPr="00980B6E">
        <w:rPr>
          <w:rFonts w:ascii="Times New Roman" w:hAnsi="Times New Roman"/>
          <w:b/>
        </w:rPr>
        <w:t xml:space="preserve"> signalling</w:t>
      </w:r>
      <w:r w:rsidR="009208D1" w:rsidRPr="00980B6E">
        <w:rPr>
          <w:rFonts w:ascii="Times New Roman" w:hAnsi="Times New Roman"/>
          <w:b/>
        </w:rPr>
        <w:t>, when used (e.g.</w:t>
      </w:r>
      <w:r w:rsidR="00B8459F" w:rsidRPr="00980B6E">
        <w:rPr>
          <w:rFonts w:ascii="Times New Roman" w:hAnsi="Times New Roman"/>
          <w:b/>
        </w:rPr>
        <w:t xml:space="preserve"> for </w:t>
      </w:r>
      <w:r w:rsidR="00302811" w:rsidRPr="00980B6E">
        <w:rPr>
          <w:rFonts w:ascii="Times New Roman" w:hAnsi="Times New Roman"/>
          <w:b/>
        </w:rPr>
        <w:t>GBR traffic</w:t>
      </w:r>
      <w:r w:rsidR="00B8459F" w:rsidRPr="00980B6E">
        <w:rPr>
          <w:rFonts w:ascii="Times New Roman" w:hAnsi="Times New Roman"/>
          <w:b/>
        </w:rPr>
        <w:t>)</w:t>
      </w:r>
      <w:r w:rsidR="009208D1" w:rsidRPr="00980B6E">
        <w:rPr>
          <w:rFonts w:ascii="Times New Roman" w:hAnsi="Times New Roman"/>
          <w:b/>
        </w:rPr>
        <w:t>,</w:t>
      </w:r>
      <w:r w:rsidR="00B8459F" w:rsidRPr="00980B6E">
        <w:rPr>
          <w:rFonts w:ascii="Times New Roman" w:hAnsi="Times New Roman"/>
          <w:b/>
        </w:rPr>
        <w:t xml:space="preserve"> is </w:t>
      </w:r>
      <w:r w:rsidR="009047D1" w:rsidRPr="00980B6E">
        <w:rPr>
          <w:rFonts w:ascii="Times New Roman" w:hAnsi="Times New Roman"/>
          <w:b/>
        </w:rPr>
        <w:t>performed</w:t>
      </w:r>
      <w:r w:rsidR="00B8459F" w:rsidRPr="00980B6E">
        <w:rPr>
          <w:rFonts w:ascii="Times New Roman" w:hAnsi="Times New Roman"/>
          <w:b/>
        </w:rPr>
        <w:t xml:space="preserve"> using AS or NAS or both</w:t>
      </w:r>
      <w:r w:rsidR="00302811" w:rsidRPr="00980B6E">
        <w:rPr>
          <w:rFonts w:ascii="Times New Roman" w:hAnsi="Times New Roman"/>
          <w:b/>
        </w:rPr>
        <w:t>.</w:t>
      </w:r>
    </w:p>
    <w:p w14:paraId="071DF5FF" w14:textId="4F7AC506"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4: Try to conclude whether there is a need for QoS differentiation of UE-initiated flows and whether this is achieved with or without C-plane signalling.</w:t>
      </w:r>
    </w:p>
    <w:p w14:paraId="656FFB31" w14:textId="33E55969"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5: Try to conclude whether Reflective QoS is supported based on U-plane markings or C-plane signalling</w:t>
      </w:r>
      <w:r w:rsidR="00136A8D" w:rsidRPr="00980B6E">
        <w:rPr>
          <w:rFonts w:ascii="Times New Roman" w:hAnsi="Times New Roman"/>
          <w:b/>
        </w:rPr>
        <w:t>, and whether it applies to non-IP traffic</w:t>
      </w:r>
      <w:r w:rsidR="00302811" w:rsidRPr="00980B6E">
        <w:rPr>
          <w:rFonts w:ascii="Times New Roman" w:hAnsi="Times New Roman"/>
          <w:b/>
        </w:rPr>
        <w:t xml:space="preserve">. </w:t>
      </w:r>
    </w:p>
    <w:p w14:paraId="0BD04DA5" w14:textId="00A3F002" w:rsidR="00302811" w:rsidRPr="00980B6E" w:rsidRDefault="002462A5" w:rsidP="002462A5">
      <w:pPr>
        <w:pStyle w:val="B1"/>
        <w:rPr>
          <w:rFonts w:ascii="Times New Roman" w:hAnsi="Times New Roman"/>
          <w:b/>
        </w:rPr>
      </w:pPr>
      <w:r w:rsidRPr="00980B6E">
        <w:rPr>
          <w:rFonts w:ascii="Times New Roman" w:hAnsi="Times New Roman"/>
          <w:b/>
        </w:rPr>
        <w:t>-</w:t>
      </w:r>
      <w:r w:rsidRPr="00980B6E">
        <w:rPr>
          <w:rFonts w:ascii="Times New Roman" w:hAnsi="Times New Roman"/>
          <w:b/>
        </w:rPr>
        <w:tab/>
      </w:r>
      <w:r w:rsidR="00302811" w:rsidRPr="00980B6E">
        <w:rPr>
          <w:rFonts w:ascii="Times New Roman" w:hAnsi="Times New Roman"/>
          <w:b/>
        </w:rPr>
        <w:t>Proposal 6: Try to conclude on the need for per-packet markings such as PDPI.</w:t>
      </w:r>
    </w:p>
    <w:p w14:paraId="5D05E3B3" w14:textId="77777777" w:rsidR="0088350D" w:rsidRDefault="0088350D" w:rsidP="002462A5">
      <w:pPr>
        <w:pStyle w:val="B1"/>
      </w:pPr>
    </w:p>
    <w:sectPr w:rsidR="0088350D">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Stojanovski, Saso" w:date="2016-06-28T11:39:00Z" w:initials="SS">
    <w:p w14:paraId="620F971A" w14:textId="26B1CE2E" w:rsidR="001C0AB4" w:rsidRDefault="001C0AB4">
      <w:pPr>
        <w:pStyle w:val="CommentText"/>
      </w:pPr>
      <w:r>
        <w:rPr>
          <w:rStyle w:val="CommentReference"/>
        </w:rPr>
        <w:annotationRef/>
      </w:r>
      <w:r>
        <w:t>In this option there may be no Uu marking, as explicit signalling is used to map flows to radio bearers.</w:t>
      </w:r>
    </w:p>
  </w:comment>
  <w:comment w:id="4" w:author="Stojanovski, Saso" w:date="2016-06-28T10:18:00Z" w:initials="SS">
    <w:p w14:paraId="4F362AD8" w14:textId="3A68AE6B" w:rsidR="001C0AB4" w:rsidRDefault="001C0AB4">
      <w:pPr>
        <w:pStyle w:val="CommentText"/>
      </w:pPr>
      <w:r>
        <w:rPr>
          <w:rStyle w:val="CommentReference"/>
        </w:rPr>
        <w:annotationRef/>
      </w:r>
      <w:r>
        <w:t>I understand LGE’s comment that AS signalling would be used only if delay budget and error rate are signalled as separate parameter; otherwise, there is no AS signalling.</w:t>
      </w:r>
    </w:p>
  </w:comment>
  <w:comment w:id="5" w:author="Stojanovski, Saso" w:date="2016-06-28T13:08:00Z" w:initials="SS">
    <w:p w14:paraId="4DFE48BC" w14:textId="5B0355EE" w:rsidR="001C0AB4" w:rsidRDefault="001C0AB4">
      <w:pPr>
        <w:pStyle w:val="CommentText"/>
      </w:pPr>
      <w:r>
        <w:rPr>
          <w:rStyle w:val="CommentReference"/>
        </w:rPr>
        <w:annotationRef/>
      </w:r>
      <w:r>
        <w:t>I assume Nokia’s answer in this clause refers to GBR traffic only, because in clause 2.2.2 Nokia replied that there is no signalling for non-GBR traffic.</w:t>
      </w:r>
    </w:p>
  </w:comment>
  <w:comment w:id="6" w:author="Stojanovski, Saso" w:date="2016-06-28T10:19:00Z" w:initials="SS">
    <w:p w14:paraId="3E4AB818" w14:textId="1ADC525D" w:rsidR="001C0AB4" w:rsidRDefault="001C0AB4">
      <w:pPr>
        <w:pStyle w:val="CommentText"/>
      </w:pPr>
      <w:r>
        <w:rPr>
          <w:rStyle w:val="CommentReference"/>
        </w:rPr>
        <w:annotationRef/>
      </w:r>
      <w:r>
        <w:t>I understand AS signalling can be triggered independently based on detection of pre-authorised QoS, but not clear to me how this detection works</w:t>
      </w:r>
    </w:p>
  </w:comment>
  <w:comment w:id="7" w:author="Stojanovski, Saso" w:date="2016-06-28T10:27:00Z" w:initials="SS">
    <w:p w14:paraId="51588EF5" w14:textId="7357897B" w:rsidR="001C0AB4" w:rsidRDefault="001C0AB4">
      <w:pPr>
        <w:pStyle w:val="CommentText"/>
      </w:pPr>
      <w:r>
        <w:rPr>
          <w:rStyle w:val="CommentReference"/>
        </w:rPr>
        <w:annotationRef/>
      </w:r>
      <w:r>
        <w:t>The comment refers to a “single DRB”; I assumed “single DRB” means no QoS differentiation</w:t>
      </w:r>
    </w:p>
  </w:comment>
  <w:comment w:id="8" w:author="Stojanovski, Saso" w:date="2016-06-28T10:34:00Z" w:initials="SS">
    <w:p w14:paraId="443D4502" w14:textId="2E79BD43" w:rsidR="001C0AB4" w:rsidRDefault="001C0AB4">
      <w:pPr>
        <w:pStyle w:val="CommentText"/>
      </w:pPr>
      <w:r>
        <w:rPr>
          <w:rStyle w:val="CommentReference"/>
        </w:rPr>
        <w:annotationRef/>
      </w:r>
      <w:r>
        <w:t>ZTE and ETRI refer to a default QoS</w:t>
      </w:r>
    </w:p>
  </w:comment>
  <w:comment w:id="9" w:author="Stojanovski, Saso" w:date="2016-06-28T10:48:00Z" w:initials="SS">
    <w:p w14:paraId="33A92CC4" w14:textId="2DE6662C" w:rsidR="001C0AB4" w:rsidRDefault="001C0AB4">
      <w:pPr>
        <w:pStyle w:val="CommentText"/>
      </w:pPr>
      <w:r>
        <w:rPr>
          <w:rStyle w:val="CommentReference"/>
        </w:rPr>
        <w:annotationRef/>
      </w:r>
      <w:r>
        <w:t>Clarification needed on interaction with “match all” filters.</w:t>
      </w:r>
    </w:p>
  </w:comment>
  <w:comment w:id="10" w:author="Stojanovski, Saso" w:date="2016-06-28T12:37:00Z" w:initials="SS">
    <w:p w14:paraId="65B730A1" w14:textId="34AD9F78" w:rsidR="001C0AB4" w:rsidRDefault="001C0AB4">
      <w:pPr>
        <w:pStyle w:val="CommentText"/>
      </w:pPr>
      <w:r>
        <w:rPr>
          <w:rStyle w:val="CommentReference"/>
        </w:rPr>
        <w:annotationRef/>
      </w:r>
      <w:r>
        <w:t>QC’s reply in clause 2.2.1 refers to a pointer type of U-plane marking rather than FPI.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0F971A" w15:done="0"/>
  <w15:commentEx w15:paraId="4F362AD8" w15:done="0"/>
  <w15:commentEx w15:paraId="4DFE48BC" w15:done="0"/>
  <w15:commentEx w15:paraId="3E4AB818" w15:done="0"/>
  <w15:commentEx w15:paraId="51588EF5" w15:done="0"/>
  <w15:commentEx w15:paraId="443D4502" w15:done="0"/>
  <w15:commentEx w15:paraId="33A92CC4" w15:done="0"/>
  <w15:commentEx w15:paraId="65B730A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FF3C8" w14:textId="77777777" w:rsidR="00FF1DFB" w:rsidRDefault="00FF1DFB">
      <w:r>
        <w:separator/>
      </w:r>
    </w:p>
  </w:endnote>
  <w:endnote w:type="continuationSeparator" w:id="0">
    <w:p w14:paraId="11012F12" w14:textId="77777777" w:rsidR="00FF1DFB" w:rsidRDefault="00FF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B9743"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CC6AB8C" w14:textId="77777777" w:rsidR="001C0AB4" w:rsidRDefault="001C0A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473EA2" w14:textId="77777777" w:rsidR="001C0AB4" w:rsidRDefault="001C0AB4"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259AF">
      <w:rPr>
        <w:rStyle w:val="PageNumber"/>
      </w:rPr>
      <w:t>16</w:t>
    </w:r>
    <w:r>
      <w:rPr>
        <w:rStyle w:val="PageNumber"/>
      </w:rPr>
      <w:fldChar w:fldCharType="end"/>
    </w:r>
  </w:p>
  <w:p w14:paraId="263AD260" w14:textId="77777777" w:rsidR="001C0AB4" w:rsidRDefault="001C0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16BE1" w14:textId="77777777" w:rsidR="00FF1DFB" w:rsidRDefault="00FF1DFB">
      <w:r>
        <w:separator/>
      </w:r>
    </w:p>
  </w:footnote>
  <w:footnote w:type="continuationSeparator" w:id="0">
    <w:p w14:paraId="27DD81DC" w14:textId="77777777" w:rsidR="00FF1DFB" w:rsidRDefault="00FF1D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57EEA" w14:textId="77777777" w:rsidR="001C0AB4" w:rsidRDefault="001C0AB4">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FAEA9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202390"/>
    <w:multiLevelType w:val="hybridMultilevel"/>
    <w:tmpl w:val="DAFA33C6"/>
    <w:lvl w:ilvl="0" w:tplc="C270C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00844"/>
    <w:multiLevelType w:val="hybridMultilevel"/>
    <w:tmpl w:val="34B0C450"/>
    <w:lvl w:ilvl="0" w:tplc="C270E2D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 w15:restartNumberingAfterBreak="0">
    <w:nsid w:val="0B9050B3"/>
    <w:multiLevelType w:val="hybridMultilevel"/>
    <w:tmpl w:val="E99ED23C"/>
    <w:lvl w:ilvl="0" w:tplc="0C4AF3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F00F3E"/>
    <w:multiLevelType w:val="hybridMultilevel"/>
    <w:tmpl w:val="D2628A48"/>
    <w:lvl w:ilvl="0" w:tplc="740C5334">
      <w:start w:val="1"/>
      <w:numFmt w:val="bullet"/>
      <w:lvlText w:val=""/>
      <w:lvlJc w:val="left"/>
      <w:pPr>
        <w:tabs>
          <w:tab w:val="num" w:pos="720"/>
        </w:tabs>
        <w:ind w:left="720" w:hanging="360"/>
      </w:pPr>
      <w:rPr>
        <w:rFonts w:ascii="Symbol" w:hAnsi="Symbol" w:hint="default"/>
      </w:rPr>
    </w:lvl>
    <w:lvl w:ilvl="1" w:tplc="6450E592">
      <w:numFmt w:val="bullet"/>
      <w:lvlText w:val="−"/>
      <w:lvlJc w:val="left"/>
      <w:pPr>
        <w:tabs>
          <w:tab w:val="num" w:pos="1440"/>
        </w:tabs>
        <w:ind w:left="1440" w:hanging="360"/>
      </w:pPr>
      <w:rPr>
        <w:rFonts w:ascii="Calibre Regular" w:hAnsi="Calibre Regular" w:hint="default"/>
      </w:rPr>
    </w:lvl>
    <w:lvl w:ilvl="2" w:tplc="B7B2DE54" w:tentative="1">
      <w:start w:val="1"/>
      <w:numFmt w:val="bullet"/>
      <w:lvlText w:val=""/>
      <w:lvlJc w:val="left"/>
      <w:pPr>
        <w:tabs>
          <w:tab w:val="num" w:pos="2160"/>
        </w:tabs>
        <w:ind w:left="2160" w:hanging="360"/>
      </w:pPr>
      <w:rPr>
        <w:rFonts w:ascii="Symbol" w:hAnsi="Symbol" w:hint="default"/>
      </w:rPr>
    </w:lvl>
    <w:lvl w:ilvl="3" w:tplc="DAE2A90A" w:tentative="1">
      <w:start w:val="1"/>
      <w:numFmt w:val="bullet"/>
      <w:lvlText w:val=""/>
      <w:lvlJc w:val="left"/>
      <w:pPr>
        <w:tabs>
          <w:tab w:val="num" w:pos="2880"/>
        </w:tabs>
        <w:ind w:left="2880" w:hanging="360"/>
      </w:pPr>
      <w:rPr>
        <w:rFonts w:ascii="Symbol" w:hAnsi="Symbol" w:hint="default"/>
      </w:rPr>
    </w:lvl>
    <w:lvl w:ilvl="4" w:tplc="5E5C742A" w:tentative="1">
      <w:start w:val="1"/>
      <w:numFmt w:val="bullet"/>
      <w:lvlText w:val=""/>
      <w:lvlJc w:val="left"/>
      <w:pPr>
        <w:tabs>
          <w:tab w:val="num" w:pos="3600"/>
        </w:tabs>
        <w:ind w:left="3600" w:hanging="360"/>
      </w:pPr>
      <w:rPr>
        <w:rFonts w:ascii="Symbol" w:hAnsi="Symbol" w:hint="default"/>
      </w:rPr>
    </w:lvl>
    <w:lvl w:ilvl="5" w:tplc="D58E4140" w:tentative="1">
      <w:start w:val="1"/>
      <w:numFmt w:val="bullet"/>
      <w:lvlText w:val=""/>
      <w:lvlJc w:val="left"/>
      <w:pPr>
        <w:tabs>
          <w:tab w:val="num" w:pos="4320"/>
        </w:tabs>
        <w:ind w:left="4320" w:hanging="360"/>
      </w:pPr>
      <w:rPr>
        <w:rFonts w:ascii="Symbol" w:hAnsi="Symbol" w:hint="default"/>
      </w:rPr>
    </w:lvl>
    <w:lvl w:ilvl="6" w:tplc="8F368D90" w:tentative="1">
      <w:start w:val="1"/>
      <w:numFmt w:val="bullet"/>
      <w:lvlText w:val=""/>
      <w:lvlJc w:val="left"/>
      <w:pPr>
        <w:tabs>
          <w:tab w:val="num" w:pos="5040"/>
        </w:tabs>
        <w:ind w:left="5040" w:hanging="360"/>
      </w:pPr>
      <w:rPr>
        <w:rFonts w:ascii="Symbol" w:hAnsi="Symbol" w:hint="default"/>
      </w:rPr>
    </w:lvl>
    <w:lvl w:ilvl="7" w:tplc="5ABC582E" w:tentative="1">
      <w:start w:val="1"/>
      <w:numFmt w:val="bullet"/>
      <w:lvlText w:val=""/>
      <w:lvlJc w:val="left"/>
      <w:pPr>
        <w:tabs>
          <w:tab w:val="num" w:pos="5760"/>
        </w:tabs>
        <w:ind w:left="5760" w:hanging="360"/>
      </w:pPr>
      <w:rPr>
        <w:rFonts w:ascii="Symbol" w:hAnsi="Symbol" w:hint="default"/>
      </w:rPr>
    </w:lvl>
    <w:lvl w:ilvl="8" w:tplc="56F6AF0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F6EA0"/>
    <w:multiLevelType w:val="hybridMultilevel"/>
    <w:tmpl w:val="6472DD96"/>
    <w:lvl w:ilvl="0" w:tplc="B678C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A66C6A"/>
    <w:multiLevelType w:val="hybridMultilevel"/>
    <w:tmpl w:val="9A02E55E"/>
    <w:lvl w:ilvl="0" w:tplc="216479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C207040"/>
    <w:multiLevelType w:val="hybridMultilevel"/>
    <w:tmpl w:val="3940A16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4621E3"/>
    <w:multiLevelType w:val="hybridMultilevel"/>
    <w:tmpl w:val="88C4287E"/>
    <w:lvl w:ilvl="0" w:tplc="C570D0F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8647AD"/>
    <w:multiLevelType w:val="hybridMultilevel"/>
    <w:tmpl w:val="0394A8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9A08F4"/>
    <w:multiLevelType w:val="hybridMultilevel"/>
    <w:tmpl w:val="B0C87780"/>
    <w:lvl w:ilvl="0" w:tplc="CA8601E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3EE87C4A"/>
    <w:multiLevelType w:val="hybridMultilevel"/>
    <w:tmpl w:val="D748950A"/>
    <w:lvl w:ilvl="0" w:tplc="2C040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FD81467"/>
    <w:multiLevelType w:val="hybridMultilevel"/>
    <w:tmpl w:val="C9EA902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087499F"/>
    <w:multiLevelType w:val="hybridMultilevel"/>
    <w:tmpl w:val="3C284BF8"/>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D3F3DA7"/>
    <w:multiLevelType w:val="hybridMultilevel"/>
    <w:tmpl w:val="D348F3A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7" w15:restartNumberingAfterBreak="0">
    <w:nsid w:val="4F827457"/>
    <w:multiLevelType w:val="hybridMultilevel"/>
    <w:tmpl w:val="948C4CA4"/>
    <w:lvl w:ilvl="0" w:tplc="2FB48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33318ED"/>
    <w:multiLevelType w:val="hybridMultilevel"/>
    <w:tmpl w:val="E962D2F2"/>
    <w:lvl w:ilvl="0" w:tplc="0EB2311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35F2A27"/>
    <w:multiLevelType w:val="hybridMultilevel"/>
    <w:tmpl w:val="D62AC80C"/>
    <w:lvl w:ilvl="0" w:tplc="A7981F0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5467EE4"/>
    <w:multiLevelType w:val="hybridMultilevel"/>
    <w:tmpl w:val="84AC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2" w15:restartNumberingAfterBreak="0">
    <w:nsid w:val="66261B8E"/>
    <w:multiLevelType w:val="hybridMultilevel"/>
    <w:tmpl w:val="4B52097E"/>
    <w:lvl w:ilvl="0" w:tplc="E4622F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CDE56D3"/>
    <w:multiLevelType w:val="hybridMultilevel"/>
    <w:tmpl w:val="860869EA"/>
    <w:lvl w:ilvl="0" w:tplc="98BAAE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23F326C"/>
    <w:multiLevelType w:val="hybridMultilevel"/>
    <w:tmpl w:val="10E692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4554393"/>
    <w:multiLevelType w:val="hybridMultilevel"/>
    <w:tmpl w:val="37A89E4C"/>
    <w:lvl w:ilvl="0" w:tplc="722C736E">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14"/>
  </w:num>
  <w:num w:numId="5">
    <w:abstractNumId w:val="27"/>
  </w:num>
  <w:num w:numId="6">
    <w:abstractNumId w:val="8"/>
  </w:num>
  <w:num w:numId="7">
    <w:abstractNumId w:val="26"/>
  </w:num>
  <w:num w:numId="8">
    <w:abstractNumId w:val="23"/>
  </w:num>
  <w:num w:numId="9">
    <w:abstractNumId w:val="22"/>
  </w:num>
  <w:num w:numId="10">
    <w:abstractNumId w:val="12"/>
  </w:num>
  <w:num w:numId="11">
    <w:abstractNumId w:val="28"/>
  </w:num>
  <w:num w:numId="12">
    <w:abstractNumId w:val="2"/>
  </w:num>
  <w:num w:numId="13">
    <w:abstractNumId w:val="11"/>
  </w:num>
  <w:num w:numId="14">
    <w:abstractNumId w:val="24"/>
  </w:num>
  <w:num w:numId="15">
    <w:abstractNumId w:val="21"/>
  </w:num>
  <w:num w:numId="16">
    <w:abstractNumId w:val="3"/>
  </w:num>
  <w:num w:numId="17">
    <w:abstractNumId w:val="13"/>
  </w:num>
  <w:num w:numId="18">
    <w:abstractNumId w:val="10"/>
  </w:num>
  <w:num w:numId="19">
    <w:abstractNumId w:val="16"/>
  </w:num>
  <w:num w:numId="20">
    <w:abstractNumId w:val="17"/>
  </w:num>
  <w:num w:numId="21">
    <w:abstractNumId w:val="1"/>
  </w:num>
  <w:num w:numId="22">
    <w:abstractNumId w:val="6"/>
  </w:num>
  <w:num w:numId="23">
    <w:abstractNumId w:val="0"/>
  </w:num>
  <w:num w:numId="24">
    <w:abstractNumId w:val="5"/>
  </w:num>
  <w:num w:numId="25">
    <w:abstractNumId w:val="9"/>
  </w:num>
  <w:num w:numId="26">
    <w:abstractNumId w:val="18"/>
  </w:num>
  <w:num w:numId="27">
    <w:abstractNumId w:val="7"/>
  </w:num>
  <w:num w:numId="28">
    <w:abstractNumId w:val="4"/>
  </w:num>
  <w:num w:numId="29">
    <w:abstractNumId w:val="1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janovski, Saso">
    <w15:presenceInfo w15:providerId="AD" w15:userId="S-1-5-21-2052111302-1275210071-1644491937-612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29"/>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81A"/>
    <w:rsid w:val="00015C84"/>
    <w:rsid w:val="00016CB8"/>
    <w:rsid w:val="00017AD0"/>
    <w:rsid w:val="000202F8"/>
    <w:rsid w:val="00020A67"/>
    <w:rsid w:val="00021B75"/>
    <w:rsid w:val="0002248D"/>
    <w:rsid w:val="0002295B"/>
    <w:rsid w:val="000233EB"/>
    <w:rsid w:val="0002541F"/>
    <w:rsid w:val="00026CD4"/>
    <w:rsid w:val="00030203"/>
    <w:rsid w:val="000303E4"/>
    <w:rsid w:val="00030944"/>
    <w:rsid w:val="000314F2"/>
    <w:rsid w:val="00031719"/>
    <w:rsid w:val="00032E94"/>
    <w:rsid w:val="000347B8"/>
    <w:rsid w:val="00034F0A"/>
    <w:rsid w:val="00035AB3"/>
    <w:rsid w:val="00035C47"/>
    <w:rsid w:val="00036173"/>
    <w:rsid w:val="000362AC"/>
    <w:rsid w:val="000363F1"/>
    <w:rsid w:val="0003654C"/>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0882"/>
    <w:rsid w:val="00052B2C"/>
    <w:rsid w:val="000555B2"/>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384"/>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4CD1"/>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701"/>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4AF"/>
    <w:rsid w:val="00112A79"/>
    <w:rsid w:val="00112C1A"/>
    <w:rsid w:val="00113B55"/>
    <w:rsid w:val="00113CA2"/>
    <w:rsid w:val="001167E2"/>
    <w:rsid w:val="0011747F"/>
    <w:rsid w:val="001206AA"/>
    <w:rsid w:val="001219A3"/>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5D33"/>
    <w:rsid w:val="00136A6C"/>
    <w:rsid w:val="00136A8D"/>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308A"/>
    <w:rsid w:val="001532CE"/>
    <w:rsid w:val="00153323"/>
    <w:rsid w:val="00153789"/>
    <w:rsid w:val="00153DA3"/>
    <w:rsid w:val="001542AA"/>
    <w:rsid w:val="001563FA"/>
    <w:rsid w:val="00156AE9"/>
    <w:rsid w:val="00156F86"/>
    <w:rsid w:val="0016284A"/>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AB4"/>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1022"/>
    <w:rsid w:val="001D4223"/>
    <w:rsid w:val="001D5CFE"/>
    <w:rsid w:val="001D671D"/>
    <w:rsid w:val="001D6729"/>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6092"/>
    <w:rsid w:val="001F6DD2"/>
    <w:rsid w:val="00200EF1"/>
    <w:rsid w:val="002013F2"/>
    <w:rsid w:val="00201474"/>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462A5"/>
    <w:rsid w:val="002509F5"/>
    <w:rsid w:val="002525C9"/>
    <w:rsid w:val="00252780"/>
    <w:rsid w:val="00252B5F"/>
    <w:rsid w:val="0025309D"/>
    <w:rsid w:val="00254DB8"/>
    <w:rsid w:val="002553B3"/>
    <w:rsid w:val="00255424"/>
    <w:rsid w:val="00255F56"/>
    <w:rsid w:val="00256928"/>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68D4"/>
    <w:rsid w:val="00287689"/>
    <w:rsid w:val="0029189C"/>
    <w:rsid w:val="00291F3E"/>
    <w:rsid w:val="00294D59"/>
    <w:rsid w:val="00295974"/>
    <w:rsid w:val="00295B03"/>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09E"/>
    <w:rsid w:val="002B55C7"/>
    <w:rsid w:val="002B63BC"/>
    <w:rsid w:val="002B667C"/>
    <w:rsid w:val="002C017B"/>
    <w:rsid w:val="002C050A"/>
    <w:rsid w:val="002C05EB"/>
    <w:rsid w:val="002C1CD7"/>
    <w:rsid w:val="002C3195"/>
    <w:rsid w:val="002C3A8A"/>
    <w:rsid w:val="002C3D19"/>
    <w:rsid w:val="002C3FB4"/>
    <w:rsid w:val="002C40FE"/>
    <w:rsid w:val="002C4324"/>
    <w:rsid w:val="002D0934"/>
    <w:rsid w:val="002D0AE4"/>
    <w:rsid w:val="002D1F9F"/>
    <w:rsid w:val="002D4081"/>
    <w:rsid w:val="002D4CEC"/>
    <w:rsid w:val="002D5122"/>
    <w:rsid w:val="002D5CB0"/>
    <w:rsid w:val="002D61A8"/>
    <w:rsid w:val="002D6267"/>
    <w:rsid w:val="002D6790"/>
    <w:rsid w:val="002D6E51"/>
    <w:rsid w:val="002D773F"/>
    <w:rsid w:val="002D77E2"/>
    <w:rsid w:val="002E0B88"/>
    <w:rsid w:val="002E14B4"/>
    <w:rsid w:val="002E181B"/>
    <w:rsid w:val="002E1986"/>
    <w:rsid w:val="002E2624"/>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B68"/>
    <w:rsid w:val="00302811"/>
    <w:rsid w:val="00302BB5"/>
    <w:rsid w:val="003058B2"/>
    <w:rsid w:val="00306591"/>
    <w:rsid w:val="00306AF0"/>
    <w:rsid w:val="003077A7"/>
    <w:rsid w:val="0031092F"/>
    <w:rsid w:val="00311C13"/>
    <w:rsid w:val="003121BE"/>
    <w:rsid w:val="00312CF5"/>
    <w:rsid w:val="00313ADB"/>
    <w:rsid w:val="00315510"/>
    <w:rsid w:val="00320783"/>
    <w:rsid w:val="00320EFA"/>
    <w:rsid w:val="00321DB8"/>
    <w:rsid w:val="00323B7F"/>
    <w:rsid w:val="003243C8"/>
    <w:rsid w:val="003248DB"/>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2843"/>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1703"/>
    <w:rsid w:val="00382F2A"/>
    <w:rsid w:val="00383A91"/>
    <w:rsid w:val="00383AFA"/>
    <w:rsid w:val="0038455D"/>
    <w:rsid w:val="003845B6"/>
    <w:rsid w:val="00384AFC"/>
    <w:rsid w:val="003857C4"/>
    <w:rsid w:val="003864C0"/>
    <w:rsid w:val="00386D9C"/>
    <w:rsid w:val="00387304"/>
    <w:rsid w:val="00387D8D"/>
    <w:rsid w:val="003905DA"/>
    <w:rsid w:val="00390EB1"/>
    <w:rsid w:val="00392DA8"/>
    <w:rsid w:val="00393320"/>
    <w:rsid w:val="00393840"/>
    <w:rsid w:val="00393BEC"/>
    <w:rsid w:val="00396C63"/>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06B"/>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9FB"/>
    <w:rsid w:val="003E4D42"/>
    <w:rsid w:val="003E5186"/>
    <w:rsid w:val="003E6F85"/>
    <w:rsid w:val="003E7874"/>
    <w:rsid w:val="003E7D91"/>
    <w:rsid w:val="003F0A7D"/>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72DB"/>
    <w:rsid w:val="004079D8"/>
    <w:rsid w:val="004105F8"/>
    <w:rsid w:val="004107CC"/>
    <w:rsid w:val="00410B6E"/>
    <w:rsid w:val="00410E5A"/>
    <w:rsid w:val="00413D1F"/>
    <w:rsid w:val="00414EDC"/>
    <w:rsid w:val="00415641"/>
    <w:rsid w:val="0041675D"/>
    <w:rsid w:val="00416DBF"/>
    <w:rsid w:val="00417264"/>
    <w:rsid w:val="00420C86"/>
    <w:rsid w:val="00420FA5"/>
    <w:rsid w:val="004224CF"/>
    <w:rsid w:val="0042270A"/>
    <w:rsid w:val="00422CBD"/>
    <w:rsid w:val="00424DB1"/>
    <w:rsid w:val="0042674B"/>
    <w:rsid w:val="00426906"/>
    <w:rsid w:val="004272AE"/>
    <w:rsid w:val="004318EB"/>
    <w:rsid w:val="00433259"/>
    <w:rsid w:val="0043487D"/>
    <w:rsid w:val="004349F2"/>
    <w:rsid w:val="00435176"/>
    <w:rsid w:val="0043541D"/>
    <w:rsid w:val="00435C4B"/>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7FD"/>
    <w:rsid w:val="00481812"/>
    <w:rsid w:val="00482F9E"/>
    <w:rsid w:val="004830FC"/>
    <w:rsid w:val="00483704"/>
    <w:rsid w:val="004844EF"/>
    <w:rsid w:val="00484E0A"/>
    <w:rsid w:val="00484E0E"/>
    <w:rsid w:val="00485D8A"/>
    <w:rsid w:val="00485FFC"/>
    <w:rsid w:val="00486309"/>
    <w:rsid w:val="00486D2B"/>
    <w:rsid w:val="0048764B"/>
    <w:rsid w:val="00487870"/>
    <w:rsid w:val="0048792F"/>
    <w:rsid w:val="00487B15"/>
    <w:rsid w:val="00490EEE"/>
    <w:rsid w:val="00491505"/>
    <w:rsid w:val="004935B1"/>
    <w:rsid w:val="004945D0"/>
    <w:rsid w:val="0049601C"/>
    <w:rsid w:val="00497D94"/>
    <w:rsid w:val="00497F17"/>
    <w:rsid w:val="004A1E59"/>
    <w:rsid w:val="004A34CC"/>
    <w:rsid w:val="004A3547"/>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5B"/>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2427"/>
    <w:rsid w:val="00533D4F"/>
    <w:rsid w:val="00533FE0"/>
    <w:rsid w:val="00535133"/>
    <w:rsid w:val="00535ACE"/>
    <w:rsid w:val="00535E82"/>
    <w:rsid w:val="00536CE5"/>
    <w:rsid w:val="00537F2F"/>
    <w:rsid w:val="00540726"/>
    <w:rsid w:val="00541720"/>
    <w:rsid w:val="00541EF1"/>
    <w:rsid w:val="00542344"/>
    <w:rsid w:val="00542E44"/>
    <w:rsid w:val="00543245"/>
    <w:rsid w:val="00543A8F"/>
    <w:rsid w:val="00543D90"/>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5FE5"/>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40F0"/>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4CE"/>
    <w:rsid w:val="005E7A57"/>
    <w:rsid w:val="005E7C39"/>
    <w:rsid w:val="005F076D"/>
    <w:rsid w:val="005F2765"/>
    <w:rsid w:val="005F2DDA"/>
    <w:rsid w:val="005F318C"/>
    <w:rsid w:val="005F48F8"/>
    <w:rsid w:val="005F5596"/>
    <w:rsid w:val="005F5D64"/>
    <w:rsid w:val="005F5DAD"/>
    <w:rsid w:val="005F6853"/>
    <w:rsid w:val="005F76FE"/>
    <w:rsid w:val="00601A6A"/>
    <w:rsid w:val="00601F42"/>
    <w:rsid w:val="006039BA"/>
    <w:rsid w:val="00604F13"/>
    <w:rsid w:val="00605E5D"/>
    <w:rsid w:val="006060C6"/>
    <w:rsid w:val="006064E5"/>
    <w:rsid w:val="00606BF8"/>
    <w:rsid w:val="00610E1D"/>
    <w:rsid w:val="00611077"/>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27A"/>
    <w:rsid w:val="0062698A"/>
    <w:rsid w:val="00626A59"/>
    <w:rsid w:val="00627D37"/>
    <w:rsid w:val="00630045"/>
    <w:rsid w:val="0063028C"/>
    <w:rsid w:val="006307C4"/>
    <w:rsid w:val="00630A24"/>
    <w:rsid w:val="00630EF9"/>
    <w:rsid w:val="00632EB0"/>
    <w:rsid w:val="00634B56"/>
    <w:rsid w:val="00634BF0"/>
    <w:rsid w:val="00635556"/>
    <w:rsid w:val="0063700A"/>
    <w:rsid w:val="00637602"/>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4C6C"/>
    <w:rsid w:val="0067574E"/>
    <w:rsid w:val="00676179"/>
    <w:rsid w:val="00676F5D"/>
    <w:rsid w:val="006800A5"/>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A77B7"/>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3A00"/>
    <w:rsid w:val="006D46E9"/>
    <w:rsid w:val="006D560B"/>
    <w:rsid w:val="006D5D95"/>
    <w:rsid w:val="006D611F"/>
    <w:rsid w:val="006D6EA9"/>
    <w:rsid w:val="006D7C6C"/>
    <w:rsid w:val="006D7EFD"/>
    <w:rsid w:val="006E016F"/>
    <w:rsid w:val="006E0BCE"/>
    <w:rsid w:val="006E2066"/>
    <w:rsid w:val="006E25C3"/>
    <w:rsid w:val="006E2FE3"/>
    <w:rsid w:val="006E42E7"/>
    <w:rsid w:val="006E50F8"/>
    <w:rsid w:val="006E5D1C"/>
    <w:rsid w:val="006E61C2"/>
    <w:rsid w:val="006E6B6C"/>
    <w:rsid w:val="006E70B5"/>
    <w:rsid w:val="006E7CD2"/>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798"/>
    <w:rsid w:val="00721E15"/>
    <w:rsid w:val="00724138"/>
    <w:rsid w:val="00724321"/>
    <w:rsid w:val="00724965"/>
    <w:rsid w:val="00724EE9"/>
    <w:rsid w:val="0072530D"/>
    <w:rsid w:val="007259AF"/>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4E7"/>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3D9"/>
    <w:rsid w:val="007B0D49"/>
    <w:rsid w:val="007B0FEF"/>
    <w:rsid w:val="007B11E6"/>
    <w:rsid w:val="007B18B4"/>
    <w:rsid w:val="007B2B2C"/>
    <w:rsid w:val="007B3F45"/>
    <w:rsid w:val="007B4109"/>
    <w:rsid w:val="007B4F35"/>
    <w:rsid w:val="007B54BF"/>
    <w:rsid w:val="007B5A08"/>
    <w:rsid w:val="007B5A89"/>
    <w:rsid w:val="007B62F5"/>
    <w:rsid w:val="007B6D63"/>
    <w:rsid w:val="007B736B"/>
    <w:rsid w:val="007B7817"/>
    <w:rsid w:val="007B7A28"/>
    <w:rsid w:val="007C0C4B"/>
    <w:rsid w:val="007C0EE2"/>
    <w:rsid w:val="007C1A72"/>
    <w:rsid w:val="007C39C7"/>
    <w:rsid w:val="007C3D8E"/>
    <w:rsid w:val="007C3FBD"/>
    <w:rsid w:val="007C600D"/>
    <w:rsid w:val="007C779E"/>
    <w:rsid w:val="007C7B25"/>
    <w:rsid w:val="007D0DB9"/>
    <w:rsid w:val="007D1CC2"/>
    <w:rsid w:val="007D4098"/>
    <w:rsid w:val="007D5123"/>
    <w:rsid w:val="007D53CC"/>
    <w:rsid w:val="007D5D83"/>
    <w:rsid w:val="007D78A8"/>
    <w:rsid w:val="007E0096"/>
    <w:rsid w:val="007E0C68"/>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323"/>
    <w:rsid w:val="00800B9C"/>
    <w:rsid w:val="00802273"/>
    <w:rsid w:val="00802B4E"/>
    <w:rsid w:val="00803AE0"/>
    <w:rsid w:val="00803BA0"/>
    <w:rsid w:val="00803F71"/>
    <w:rsid w:val="008042F5"/>
    <w:rsid w:val="008047DB"/>
    <w:rsid w:val="00805132"/>
    <w:rsid w:val="00805E2E"/>
    <w:rsid w:val="0080613C"/>
    <w:rsid w:val="00807224"/>
    <w:rsid w:val="00807FEC"/>
    <w:rsid w:val="0081111D"/>
    <w:rsid w:val="00811CE8"/>
    <w:rsid w:val="008127A0"/>
    <w:rsid w:val="00813365"/>
    <w:rsid w:val="00813C4D"/>
    <w:rsid w:val="00813C7F"/>
    <w:rsid w:val="008148C8"/>
    <w:rsid w:val="0081707A"/>
    <w:rsid w:val="00821BE1"/>
    <w:rsid w:val="00822AB7"/>
    <w:rsid w:val="008235BD"/>
    <w:rsid w:val="00823ED2"/>
    <w:rsid w:val="008243F1"/>
    <w:rsid w:val="008249B8"/>
    <w:rsid w:val="0083097D"/>
    <w:rsid w:val="00831200"/>
    <w:rsid w:val="00831266"/>
    <w:rsid w:val="008327C5"/>
    <w:rsid w:val="00832A34"/>
    <w:rsid w:val="00832F0D"/>
    <w:rsid w:val="00833152"/>
    <w:rsid w:val="00833813"/>
    <w:rsid w:val="00833816"/>
    <w:rsid w:val="00833C2E"/>
    <w:rsid w:val="00833F71"/>
    <w:rsid w:val="00834D3F"/>
    <w:rsid w:val="00835D54"/>
    <w:rsid w:val="00841930"/>
    <w:rsid w:val="00842CB9"/>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47B9"/>
    <w:rsid w:val="00885B9D"/>
    <w:rsid w:val="00886246"/>
    <w:rsid w:val="00891094"/>
    <w:rsid w:val="00892803"/>
    <w:rsid w:val="0089337F"/>
    <w:rsid w:val="00893601"/>
    <w:rsid w:val="00893A7E"/>
    <w:rsid w:val="00893E46"/>
    <w:rsid w:val="008955DA"/>
    <w:rsid w:val="00895BF4"/>
    <w:rsid w:val="008A064D"/>
    <w:rsid w:val="008A0706"/>
    <w:rsid w:val="008A08F3"/>
    <w:rsid w:val="008A1A41"/>
    <w:rsid w:val="008A5382"/>
    <w:rsid w:val="008A5816"/>
    <w:rsid w:val="008A6E4F"/>
    <w:rsid w:val="008B0487"/>
    <w:rsid w:val="008B04B7"/>
    <w:rsid w:val="008B1003"/>
    <w:rsid w:val="008B278C"/>
    <w:rsid w:val="008B4569"/>
    <w:rsid w:val="008B4BC5"/>
    <w:rsid w:val="008B5131"/>
    <w:rsid w:val="008B5579"/>
    <w:rsid w:val="008B6355"/>
    <w:rsid w:val="008C0FB0"/>
    <w:rsid w:val="008C18E9"/>
    <w:rsid w:val="008C1D74"/>
    <w:rsid w:val="008C2A6A"/>
    <w:rsid w:val="008C371C"/>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104C"/>
    <w:rsid w:val="008E20DF"/>
    <w:rsid w:val="008E2389"/>
    <w:rsid w:val="008E35C5"/>
    <w:rsid w:val="008E394A"/>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47D1"/>
    <w:rsid w:val="00905292"/>
    <w:rsid w:val="0090610E"/>
    <w:rsid w:val="009077AA"/>
    <w:rsid w:val="00907C9E"/>
    <w:rsid w:val="00911061"/>
    <w:rsid w:val="0091291A"/>
    <w:rsid w:val="0091456B"/>
    <w:rsid w:val="00914C35"/>
    <w:rsid w:val="00914FFE"/>
    <w:rsid w:val="0091575C"/>
    <w:rsid w:val="0091604B"/>
    <w:rsid w:val="00916369"/>
    <w:rsid w:val="0091669A"/>
    <w:rsid w:val="00916A3B"/>
    <w:rsid w:val="00916FB8"/>
    <w:rsid w:val="00917C91"/>
    <w:rsid w:val="009208D1"/>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92C"/>
    <w:rsid w:val="00980A6A"/>
    <w:rsid w:val="00980B6E"/>
    <w:rsid w:val="0098292D"/>
    <w:rsid w:val="00982A66"/>
    <w:rsid w:val="00982B35"/>
    <w:rsid w:val="009832FE"/>
    <w:rsid w:val="009836BE"/>
    <w:rsid w:val="00983EDE"/>
    <w:rsid w:val="00984043"/>
    <w:rsid w:val="009842B7"/>
    <w:rsid w:val="00984F34"/>
    <w:rsid w:val="009858A5"/>
    <w:rsid w:val="009858C1"/>
    <w:rsid w:val="00985E35"/>
    <w:rsid w:val="00986961"/>
    <w:rsid w:val="00986FEB"/>
    <w:rsid w:val="0099088C"/>
    <w:rsid w:val="00991128"/>
    <w:rsid w:val="00991325"/>
    <w:rsid w:val="0099160C"/>
    <w:rsid w:val="00991A54"/>
    <w:rsid w:val="00991B66"/>
    <w:rsid w:val="00991E3F"/>
    <w:rsid w:val="00992114"/>
    <w:rsid w:val="0099226A"/>
    <w:rsid w:val="00992956"/>
    <w:rsid w:val="00993233"/>
    <w:rsid w:val="00993862"/>
    <w:rsid w:val="00993EC7"/>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66E0"/>
    <w:rsid w:val="009A7D38"/>
    <w:rsid w:val="009B230A"/>
    <w:rsid w:val="009B2340"/>
    <w:rsid w:val="009B28C9"/>
    <w:rsid w:val="009B2AC2"/>
    <w:rsid w:val="009B3411"/>
    <w:rsid w:val="009B37C1"/>
    <w:rsid w:val="009B4A5A"/>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42D"/>
    <w:rsid w:val="009E1BA7"/>
    <w:rsid w:val="009E2526"/>
    <w:rsid w:val="009E26AB"/>
    <w:rsid w:val="009E2BD6"/>
    <w:rsid w:val="009E365A"/>
    <w:rsid w:val="009E4076"/>
    <w:rsid w:val="009E44DB"/>
    <w:rsid w:val="009E5A4F"/>
    <w:rsid w:val="009E6B96"/>
    <w:rsid w:val="009E70CB"/>
    <w:rsid w:val="009F115B"/>
    <w:rsid w:val="009F1A01"/>
    <w:rsid w:val="009F1C34"/>
    <w:rsid w:val="009F3358"/>
    <w:rsid w:val="009F3399"/>
    <w:rsid w:val="009F3B53"/>
    <w:rsid w:val="009F46AD"/>
    <w:rsid w:val="009F676A"/>
    <w:rsid w:val="009F6B51"/>
    <w:rsid w:val="009F6E3C"/>
    <w:rsid w:val="00A023D1"/>
    <w:rsid w:val="00A02BE5"/>
    <w:rsid w:val="00A0632E"/>
    <w:rsid w:val="00A075D5"/>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0277"/>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4A9C"/>
    <w:rsid w:val="00A64B7A"/>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09F9"/>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C7C67"/>
    <w:rsid w:val="00AD163B"/>
    <w:rsid w:val="00AD2858"/>
    <w:rsid w:val="00AD4ADA"/>
    <w:rsid w:val="00AD4F86"/>
    <w:rsid w:val="00AD6259"/>
    <w:rsid w:val="00AD6B05"/>
    <w:rsid w:val="00AD7523"/>
    <w:rsid w:val="00AD75B9"/>
    <w:rsid w:val="00AD7F12"/>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6DE"/>
    <w:rsid w:val="00AF3B36"/>
    <w:rsid w:val="00AF424F"/>
    <w:rsid w:val="00AF465D"/>
    <w:rsid w:val="00AF4D1B"/>
    <w:rsid w:val="00AF5FF3"/>
    <w:rsid w:val="00AF7022"/>
    <w:rsid w:val="00B003EE"/>
    <w:rsid w:val="00B008B4"/>
    <w:rsid w:val="00B0193B"/>
    <w:rsid w:val="00B0291D"/>
    <w:rsid w:val="00B02A87"/>
    <w:rsid w:val="00B033A1"/>
    <w:rsid w:val="00B034E8"/>
    <w:rsid w:val="00B03534"/>
    <w:rsid w:val="00B0596D"/>
    <w:rsid w:val="00B05D04"/>
    <w:rsid w:val="00B076FE"/>
    <w:rsid w:val="00B079B1"/>
    <w:rsid w:val="00B10F80"/>
    <w:rsid w:val="00B1107B"/>
    <w:rsid w:val="00B14552"/>
    <w:rsid w:val="00B14877"/>
    <w:rsid w:val="00B15B64"/>
    <w:rsid w:val="00B15D8F"/>
    <w:rsid w:val="00B16099"/>
    <w:rsid w:val="00B17DFB"/>
    <w:rsid w:val="00B20D19"/>
    <w:rsid w:val="00B21B7D"/>
    <w:rsid w:val="00B25166"/>
    <w:rsid w:val="00B256E4"/>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2DE2"/>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7663"/>
    <w:rsid w:val="00B601CA"/>
    <w:rsid w:val="00B6129A"/>
    <w:rsid w:val="00B6131D"/>
    <w:rsid w:val="00B6171A"/>
    <w:rsid w:val="00B62477"/>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07B"/>
    <w:rsid w:val="00B8446D"/>
    <w:rsid w:val="00B8459F"/>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131B"/>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41CA"/>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1B4"/>
    <w:rsid w:val="00BE13D7"/>
    <w:rsid w:val="00BE143D"/>
    <w:rsid w:val="00BE1698"/>
    <w:rsid w:val="00BE27CF"/>
    <w:rsid w:val="00BE2C61"/>
    <w:rsid w:val="00BE349D"/>
    <w:rsid w:val="00BE3883"/>
    <w:rsid w:val="00BE3ADE"/>
    <w:rsid w:val="00BE3C15"/>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426A"/>
    <w:rsid w:val="00C067EB"/>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1D5A"/>
    <w:rsid w:val="00C22BE3"/>
    <w:rsid w:val="00C24DFE"/>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2191"/>
    <w:rsid w:val="00C4358E"/>
    <w:rsid w:val="00C435FC"/>
    <w:rsid w:val="00C46013"/>
    <w:rsid w:val="00C4706C"/>
    <w:rsid w:val="00C47441"/>
    <w:rsid w:val="00C47C29"/>
    <w:rsid w:val="00C51098"/>
    <w:rsid w:val="00C529C9"/>
    <w:rsid w:val="00C5308A"/>
    <w:rsid w:val="00C53655"/>
    <w:rsid w:val="00C53B87"/>
    <w:rsid w:val="00C54296"/>
    <w:rsid w:val="00C555CA"/>
    <w:rsid w:val="00C5620C"/>
    <w:rsid w:val="00C5713E"/>
    <w:rsid w:val="00C5779A"/>
    <w:rsid w:val="00C57940"/>
    <w:rsid w:val="00C57DFA"/>
    <w:rsid w:val="00C60852"/>
    <w:rsid w:val="00C612BA"/>
    <w:rsid w:val="00C614DA"/>
    <w:rsid w:val="00C616FE"/>
    <w:rsid w:val="00C6216B"/>
    <w:rsid w:val="00C624C3"/>
    <w:rsid w:val="00C624E9"/>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1750"/>
    <w:rsid w:val="00C82BB3"/>
    <w:rsid w:val="00C834BE"/>
    <w:rsid w:val="00C84749"/>
    <w:rsid w:val="00C848BB"/>
    <w:rsid w:val="00C85807"/>
    <w:rsid w:val="00C86635"/>
    <w:rsid w:val="00C87E97"/>
    <w:rsid w:val="00C87EC8"/>
    <w:rsid w:val="00C91CB1"/>
    <w:rsid w:val="00C92854"/>
    <w:rsid w:val="00C93FA1"/>
    <w:rsid w:val="00C958AD"/>
    <w:rsid w:val="00C95C44"/>
    <w:rsid w:val="00C9637D"/>
    <w:rsid w:val="00C96643"/>
    <w:rsid w:val="00CA14F1"/>
    <w:rsid w:val="00CA2060"/>
    <w:rsid w:val="00CA2674"/>
    <w:rsid w:val="00CA2D41"/>
    <w:rsid w:val="00CA2EDB"/>
    <w:rsid w:val="00CA47E0"/>
    <w:rsid w:val="00CA5534"/>
    <w:rsid w:val="00CA5A7C"/>
    <w:rsid w:val="00CA5C3B"/>
    <w:rsid w:val="00CA6741"/>
    <w:rsid w:val="00CA76FC"/>
    <w:rsid w:val="00CB06EA"/>
    <w:rsid w:val="00CB0F89"/>
    <w:rsid w:val="00CB1B69"/>
    <w:rsid w:val="00CB267F"/>
    <w:rsid w:val="00CB274C"/>
    <w:rsid w:val="00CB6A3E"/>
    <w:rsid w:val="00CB717B"/>
    <w:rsid w:val="00CB743B"/>
    <w:rsid w:val="00CC0BFE"/>
    <w:rsid w:val="00CC2092"/>
    <w:rsid w:val="00CC235D"/>
    <w:rsid w:val="00CC2406"/>
    <w:rsid w:val="00CC240C"/>
    <w:rsid w:val="00CC2C60"/>
    <w:rsid w:val="00CC5453"/>
    <w:rsid w:val="00CC5736"/>
    <w:rsid w:val="00CC5A57"/>
    <w:rsid w:val="00CC6624"/>
    <w:rsid w:val="00CC6716"/>
    <w:rsid w:val="00CC67EC"/>
    <w:rsid w:val="00CC7C01"/>
    <w:rsid w:val="00CC7F55"/>
    <w:rsid w:val="00CD01A0"/>
    <w:rsid w:val="00CD1D14"/>
    <w:rsid w:val="00CD317C"/>
    <w:rsid w:val="00CD3433"/>
    <w:rsid w:val="00CD3484"/>
    <w:rsid w:val="00CD41B7"/>
    <w:rsid w:val="00CD4D85"/>
    <w:rsid w:val="00CD57FB"/>
    <w:rsid w:val="00CD6C4B"/>
    <w:rsid w:val="00CE017C"/>
    <w:rsid w:val="00CE0234"/>
    <w:rsid w:val="00CE05A2"/>
    <w:rsid w:val="00CE1CB0"/>
    <w:rsid w:val="00CE2662"/>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3306"/>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6F8F"/>
    <w:rsid w:val="00D37F25"/>
    <w:rsid w:val="00D41495"/>
    <w:rsid w:val="00D417AD"/>
    <w:rsid w:val="00D41D98"/>
    <w:rsid w:val="00D41F7D"/>
    <w:rsid w:val="00D4205C"/>
    <w:rsid w:val="00D420EE"/>
    <w:rsid w:val="00D42746"/>
    <w:rsid w:val="00D42838"/>
    <w:rsid w:val="00D42F4F"/>
    <w:rsid w:val="00D509FB"/>
    <w:rsid w:val="00D51F6E"/>
    <w:rsid w:val="00D529C9"/>
    <w:rsid w:val="00D529CB"/>
    <w:rsid w:val="00D544C6"/>
    <w:rsid w:val="00D55C17"/>
    <w:rsid w:val="00D579F5"/>
    <w:rsid w:val="00D57EF6"/>
    <w:rsid w:val="00D60061"/>
    <w:rsid w:val="00D601D9"/>
    <w:rsid w:val="00D603FB"/>
    <w:rsid w:val="00D609A7"/>
    <w:rsid w:val="00D60D3C"/>
    <w:rsid w:val="00D61A37"/>
    <w:rsid w:val="00D63DBD"/>
    <w:rsid w:val="00D63FCD"/>
    <w:rsid w:val="00D65AB8"/>
    <w:rsid w:val="00D66CB9"/>
    <w:rsid w:val="00D66FBE"/>
    <w:rsid w:val="00D67620"/>
    <w:rsid w:val="00D7048E"/>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321"/>
    <w:rsid w:val="00D81A15"/>
    <w:rsid w:val="00D81A35"/>
    <w:rsid w:val="00D81E8D"/>
    <w:rsid w:val="00D83075"/>
    <w:rsid w:val="00D83417"/>
    <w:rsid w:val="00D83736"/>
    <w:rsid w:val="00D868EF"/>
    <w:rsid w:val="00D9164D"/>
    <w:rsid w:val="00D91A6D"/>
    <w:rsid w:val="00D91D0D"/>
    <w:rsid w:val="00D9229F"/>
    <w:rsid w:val="00D937C4"/>
    <w:rsid w:val="00D94E55"/>
    <w:rsid w:val="00D9693C"/>
    <w:rsid w:val="00D96FCE"/>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2A7"/>
    <w:rsid w:val="00DC0CCC"/>
    <w:rsid w:val="00DC153A"/>
    <w:rsid w:val="00DC1AC8"/>
    <w:rsid w:val="00DC23F2"/>
    <w:rsid w:val="00DC30CD"/>
    <w:rsid w:val="00DC3CEE"/>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140"/>
    <w:rsid w:val="00DD53CB"/>
    <w:rsid w:val="00DD68F3"/>
    <w:rsid w:val="00DD73EC"/>
    <w:rsid w:val="00DE0DD5"/>
    <w:rsid w:val="00DE0DF5"/>
    <w:rsid w:val="00DE0FDC"/>
    <w:rsid w:val="00DE2AD3"/>
    <w:rsid w:val="00DE2F72"/>
    <w:rsid w:val="00DE3CB4"/>
    <w:rsid w:val="00DE4182"/>
    <w:rsid w:val="00DE593F"/>
    <w:rsid w:val="00DE5CE7"/>
    <w:rsid w:val="00DE5D8C"/>
    <w:rsid w:val="00DF14BF"/>
    <w:rsid w:val="00DF2455"/>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401"/>
    <w:rsid w:val="00E15453"/>
    <w:rsid w:val="00E156BF"/>
    <w:rsid w:val="00E15D5B"/>
    <w:rsid w:val="00E166F1"/>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2974"/>
    <w:rsid w:val="00E53503"/>
    <w:rsid w:val="00E53B25"/>
    <w:rsid w:val="00E54892"/>
    <w:rsid w:val="00E54C07"/>
    <w:rsid w:val="00E5540C"/>
    <w:rsid w:val="00E56086"/>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4DA4"/>
    <w:rsid w:val="00E75D19"/>
    <w:rsid w:val="00E7601F"/>
    <w:rsid w:val="00E761E7"/>
    <w:rsid w:val="00E77069"/>
    <w:rsid w:val="00E77326"/>
    <w:rsid w:val="00E77D0F"/>
    <w:rsid w:val="00E77E61"/>
    <w:rsid w:val="00E80869"/>
    <w:rsid w:val="00E80B5B"/>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B43"/>
    <w:rsid w:val="00EA4C84"/>
    <w:rsid w:val="00EA530C"/>
    <w:rsid w:val="00EA6916"/>
    <w:rsid w:val="00EA7ED8"/>
    <w:rsid w:val="00EA7F7A"/>
    <w:rsid w:val="00EB0159"/>
    <w:rsid w:val="00EB05E2"/>
    <w:rsid w:val="00EB05FE"/>
    <w:rsid w:val="00EB18D1"/>
    <w:rsid w:val="00EB20C7"/>
    <w:rsid w:val="00EB236A"/>
    <w:rsid w:val="00EB3E76"/>
    <w:rsid w:val="00EB4AA2"/>
    <w:rsid w:val="00EB76A7"/>
    <w:rsid w:val="00EC0B02"/>
    <w:rsid w:val="00EC0C27"/>
    <w:rsid w:val="00EC127B"/>
    <w:rsid w:val="00EC13BA"/>
    <w:rsid w:val="00EC1AA7"/>
    <w:rsid w:val="00EC1D5A"/>
    <w:rsid w:val="00EC28BB"/>
    <w:rsid w:val="00EC2AD1"/>
    <w:rsid w:val="00EC3157"/>
    <w:rsid w:val="00EC403E"/>
    <w:rsid w:val="00EC4E50"/>
    <w:rsid w:val="00EC5B01"/>
    <w:rsid w:val="00EC5F8A"/>
    <w:rsid w:val="00EC65E7"/>
    <w:rsid w:val="00EC6B08"/>
    <w:rsid w:val="00EC6C04"/>
    <w:rsid w:val="00EC6E8D"/>
    <w:rsid w:val="00EC7A78"/>
    <w:rsid w:val="00ED0802"/>
    <w:rsid w:val="00ED0814"/>
    <w:rsid w:val="00ED0870"/>
    <w:rsid w:val="00ED0D89"/>
    <w:rsid w:val="00ED1548"/>
    <w:rsid w:val="00ED163F"/>
    <w:rsid w:val="00ED17EE"/>
    <w:rsid w:val="00ED2524"/>
    <w:rsid w:val="00ED3296"/>
    <w:rsid w:val="00ED3EFD"/>
    <w:rsid w:val="00ED4D80"/>
    <w:rsid w:val="00ED53E0"/>
    <w:rsid w:val="00ED7090"/>
    <w:rsid w:val="00ED7EE7"/>
    <w:rsid w:val="00EE00BA"/>
    <w:rsid w:val="00EE0846"/>
    <w:rsid w:val="00EE0DB8"/>
    <w:rsid w:val="00EE0E1C"/>
    <w:rsid w:val="00EE1003"/>
    <w:rsid w:val="00EE26DE"/>
    <w:rsid w:val="00EE351D"/>
    <w:rsid w:val="00EE42F0"/>
    <w:rsid w:val="00EE582B"/>
    <w:rsid w:val="00EE5B59"/>
    <w:rsid w:val="00EE5F80"/>
    <w:rsid w:val="00EE6CAC"/>
    <w:rsid w:val="00EE6F60"/>
    <w:rsid w:val="00EE74DF"/>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3E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306C9"/>
    <w:rsid w:val="00F30DE3"/>
    <w:rsid w:val="00F32B46"/>
    <w:rsid w:val="00F33CC8"/>
    <w:rsid w:val="00F33E7C"/>
    <w:rsid w:val="00F33F6A"/>
    <w:rsid w:val="00F340FD"/>
    <w:rsid w:val="00F344A2"/>
    <w:rsid w:val="00F357C4"/>
    <w:rsid w:val="00F357CE"/>
    <w:rsid w:val="00F3646B"/>
    <w:rsid w:val="00F3767F"/>
    <w:rsid w:val="00F40838"/>
    <w:rsid w:val="00F40CBC"/>
    <w:rsid w:val="00F41871"/>
    <w:rsid w:val="00F44011"/>
    <w:rsid w:val="00F44669"/>
    <w:rsid w:val="00F44BDE"/>
    <w:rsid w:val="00F4530E"/>
    <w:rsid w:val="00F46D95"/>
    <w:rsid w:val="00F47583"/>
    <w:rsid w:val="00F475A3"/>
    <w:rsid w:val="00F47708"/>
    <w:rsid w:val="00F5142E"/>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1935"/>
    <w:rsid w:val="00F93644"/>
    <w:rsid w:val="00F936F7"/>
    <w:rsid w:val="00F93EA3"/>
    <w:rsid w:val="00F954DC"/>
    <w:rsid w:val="00F95893"/>
    <w:rsid w:val="00F95AAE"/>
    <w:rsid w:val="00F95B31"/>
    <w:rsid w:val="00F95D8C"/>
    <w:rsid w:val="00F9623F"/>
    <w:rsid w:val="00F97D1E"/>
    <w:rsid w:val="00FA0434"/>
    <w:rsid w:val="00FA0BD3"/>
    <w:rsid w:val="00FA12BE"/>
    <w:rsid w:val="00FA202B"/>
    <w:rsid w:val="00FA3400"/>
    <w:rsid w:val="00FA35DE"/>
    <w:rsid w:val="00FA424B"/>
    <w:rsid w:val="00FA4BEF"/>
    <w:rsid w:val="00FA7861"/>
    <w:rsid w:val="00FA7CF1"/>
    <w:rsid w:val="00FB036C"/>
    <w:rsid w:val="00FB094D"/>
    <w:rsid w:val="00FB097A"/>
    <w:rsid w:val="00FB0C14"/>
    <w:rsid w:val="00FB194A"/>
    <w:rsid w:val="00FB302E"/>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0FB6"/>
    <w:rsid w:val="00FC1DC7"/>
    <w:rsid w:val="00FC3630"/>
    <w:rsid w:val="00FC3DCF"/>
    <w:rsid w:val="00FC41D6"/>
    <w:rsid w:val="00FC4213"/>
    <w:rsid w:val="00FC47FD"/>
    <w:rsid w:val="00FD1B72"/>
    <w:rsid w:val="00FD3603"/>
    <w:rsid w:val="00FD3981"/>
    <w:rsid w:val="00FD456C"/>
    <w:rsid w:val="00FD5468"/>
    <w:rsid w:val="00FD5E7D"/>
    <w:rsid w:val="00FD6D46"/>
    <w:rsid w:val="00FD741B"/>
    <w:rsid w:val="00FE18C0"/>
    <w:rsid w:val="00FE29F0"/>
    <w:rsid w:val="00FE2AF2"/>
    <w:rsid w:val="00FE31C7"/>
    <w:rsid w:val="00FE4C2C"/>
    <w:rsid w:val="00FE575B"/>
    <w:rsid w:val="00FE71E2"/>
    <w:rsid w:val="00FE79C6"/>
    <w:rsid w:val="00FF1004"/>
    <w:rsid w:val="00FF1DFB"/>
    <w:rsid w:val="00FF2F39"/>
    <w:rsid w:val="00FF30D9"/>
    <w:rsid w:val="00FF41FB"/>
    <w:rsid w:val="00FF4ADA"/>
    <w:rsid w:val="00FF60E1"/>
    <w:rsid w:val="00FF627B"/>
    <w:rsid w:val="00FF6693"/>
    <w:rsid w:val="00FF69A7"/>
    <w:rsid w:val="00FF6AC8"/>
    <w:rsid w:val="00FF6E0E"/>
    <w:rsid w:val="00FF6F6F"/>
    <w:rsid w:val="00FF71AC"/>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4CAB4BB"/>
  <w15:docId w15:val="{4622B8B9-1FA4-4CF1-812D-56091105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80433170">
      <w:bodyDiv w:val="1"/>
      <w:marLeft w:val="0"/>
      <w:marRight w:val="0"/>
      <w:marTop w:val="0"/>
      <w:marBottom w:val="0"/>
      <w:divBdr>
        <w:top w:val="none" w:sz="0" w:space="0" w:color="auto"/>
        <w:left w:val="none" w:sz="0" w:space="0" w:color="auto"/>
        <w:bottom w:val="none" w:sz="0" w:space="0" w:color="auto"/>
        <w:right w:val="none" w:sz="0" w:space="0" w:color="auto"/>
      </w:divBdr>
      <w:divsChild>
        <w:div w:id="857239652">
          <w:marLeft w:val="547"/>
          <w:marRight w:val="0"/>
          <w:marTop w:val="115"/>
          <w:marBottom w:val="0"/>
          <w:divBdr>
            <w:top w:val="none" w:sz="0" w:space="0" w:color="auto"/>
            <w:left w:val="none" w:sz="0" w:space="0" w:color="auto"/>
            <w:bottom w:val="none" w:sz="0" w:space="0" w:color="auto"/>
            <w:right w:val="none" w:sz="0" w:space="0" w:color="auto"/>
          </w:divBdr>
        </w:div>
        <w:div w:id="619647371">
          <w:marLeft w:val="1166"/>
          <w:marRight w:val="0"/>
          <w:marTop w:val="96"/>
          <w:marBottom w:val="0"/>
          <w:divBdr>
            <w:top w:val="none" w:sz="0" w:space="0" w:color="auto"/>
            <w:left w:val="none" w:sz="0" w:space="0" w:color="auto"/>
            <w:bottom w:val="none" w:sz="0" w:space="0" w:color="auto"/>
            <w:right w:val="none" w:sz="0" w:space="0" w:color="auto"/>
          </w:divBdr>
        </w:div>
        <w:div w:id="306135021">
          <w:marLeft w:val="547"/>
          <w:marRight w:val="0"/>
          <w:marTop w:val="115"/>
          <w:marBottom w:val="0"/>
          <w:divBdr>
            <w:top w:val="none" w:sz="0" w:space="0" w:color="auto"/>
            <w:left w:val="none" w:sz="0" w:space="0" w:color="auto"/>
            <w:bottom w:val="none" w:sz="0" w:space="0" w:color="auto"/>
            <w:right w:val="none" w:sz="0" w:space="0" w:color="auto"/>
          </w:divBdr>
        </w:div>
        <w:div w:id="214704966">
          <w:marLeft w:val="547"/>
          <w:marRight w:val="0"/>
          <w:marTop w:val="115"/>
          <w:marBottom w:val="0"/>
          <w:divBdr>
            <w:top w:val="none" w:sz="0" w:space="0" w:color="auto"/>
            <w:left w:val="none" w:sz="0" w:space="0" w:color="auto"/>
            <w:bottom w:val="none" w:sz="0" w:space="0" w:color="auto"/>
            <w:right w:val="none" w:sz="0" w:space="0" w:color="auto"/>
          </w:divBdr>
        </w:div>
        <w:div w:id="1282103952">
          <w:marLeft w:val="1166"/>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333CE-1529-4A3D-8BD4-00D7EF90E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16</Pages>
  <Words>6294</Words>
  <Characters>34620</Characters>
  <Application>Microsoft Office Word</Application>
  <DocSecurity>0</DocSecurity>
  <Lines>288</Lines>
  <Paragraphs>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40833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Stojanovski, Saso</cp:lastModifiedBy>
  <cp:revision>12</cp:revision>
  <cp:lastPrinted>2016-06-23T21:29:00Z</cp:lastPrinted>
  <dcterms:created xsi:type="dcterms:W3CDTF">2016-07-04T14:22:00Z</dcterms:created>
  <dcterms:modified xsi:type="dcterms:W3CDTF">2016-07-05T13:32:00Z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