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F19" w:rsidRPr="00FA4F19" w:rsidRDefault="00FA4F19" w:rsidP="00FA4F1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322832">
        <w:rPr>
          <w:rFonts w:ascii="Arial" w:eastAsia="MS Mincho" w:hAnsi="Arial" w:cs="Arial"/>
          <w:b/>
          <w:sz w:val="24"/>
          <w:szCs w:val="24"/>
          <w:lang w:eastAsia="ja-JP"/>
        </w:rPr>
        <w:t>1e</w:t>
      </w: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40EBF">
        <w:rPr>
          <w:rFonts w:ascii="Arial" w:eastAsia="MS Mincho" w:hAnsi="Arial" w:cs="Arial"/>
          <w:b/>
          <w:sz w:val="24"/>
          <w:szCs w:val="24"/>
          <w:lang w:eastAsia="ja-JP"/>
        </w:rPr>
        <w:t>203003</w:t>
      </w:r>
    </w:p>
    <w:p w:rsidR="00340793" w:rsidRPr="00340793" w:rsidRDefault="00FA4F19" w:rsidP="00FA4F1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322832">
        <w:rPr>
          <w:rFonts w:ascii="Arial" w:eastAsia="MS Mincho" w:hAnsi="Arial" w:cs="Arial"/>
          <w:b/>
          <w:sz w:val="24"/>
          <w:szCs w:val="24"/>
          <w:lang w:eastAsia="ja-JP"/>
        </w:rPr>
        <w:t>XXXXXX</w:t>
      </w: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340793" w:rsidRDefault="00340793" w:rsidP="00340793">
      <w:pPr>
        <w:tabs>
          <w:tab w:val="left" w:pos="1701"/>
        </w:tabs>
        <w:spacing w:after="0"/>
        <w:rPr>
          <w:rFonts w:ascii="Arial" w:eastAsia="SimSun" w:hAnsi="Arial" w:cs="Arial"/>
          <w:sz w:val="24"/>
          <w:szCs w:val="24"/>
        </w:rPr>
      </w:pPr>
      <w:bookmarkStart w:id="0" w:name="_GoBack"/>
    </w:p>
    <w:bookmarkEnd w:id="0"/>
    <w:p w:rsidR="001F7BA0" w:rsidRPr="005B1D55" w:rsidRDefault="001F7BA0" w:rsidP="001F7BA0">
      <w:pPr>
        <w:tabs>
          <w:tab w:val="left" w:pos="1701"/>
        </w:tabs>
        <w:rPr>
          <w:rFonts w:ascii="Arial" w:eastAsia="SimSun" w:hAnsi="Arial" w:cs="Arial"/>
          <w:b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926C6A">
        <w:rPr>
          <w:rFonts w:ascii="Arial" w:eastAsia="SimSun" w:hAnsi="Arial" w:cs="Arial"/>
          <w:sz w:val="24"/>
          <w:szCs w:val="24"/>
        </w:rPr>
        <w:t>8</w:t>
      </w:r>
      <w:r w:rsidR="00322832">
        <w:rPr>
          <w:rFonts w:ascii="Arial" w:eastAsia="SimSun" w:hAnsi="Arial" w:cs="Arial"/>
          <w:sz w:val="24"/>
          <w:szCs w:val="24"/>
        </w:rPr>
        <w:t>8</w:t>
      </w:r>
      <w:r w:rsidR="00D63033">
        <w:rPr>
          <w:rFonts w:ascii="Arial" w:eastAsia="SimSun" w:hAnsi="Arial" w:cs="Arial"/>
          <w:sz w:val="24"/>
          <w:szCs w:val="24"/>
        </w:rPr>
        <w:t>e</w:t>
      </w:r>
    </w:p>
    <w:p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Agenda Item: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B70EE9" w:rsidRPr="00B70EE9">
        <w:rPr>
          <w:rFonts w:ascii="Arial" w:eastAsia="SimSun" w:hAnsi="Arial" w:cs="Arial"/>
          <w:sz w:val="24"/>
          <w:szCs w:val="24"/>
          <w:lang w:val="en-US"/>
        </w:rPr>
        <w:t>2</w:t>
      </w:r>
    </w:p>
    <w:p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Source: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  <w:t>SA1 Chairman</w:t>
      </w:r>
    </w:p>
    <w:p w:rsidR="001F7BA0" w:rsidRPr="00926C1F" w:rsidRDefault="00865413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it-IT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D5076C">
        <w:rPr>
          <w:rFonts w:ascii="Arial" w:eastAsia="SimSun" w:hAnsi="Arial" w:cs="Arial"/>
          <w:sz w:val="24"/>
          <w:szCs w:val="24"/>
          <w:lang w:val="it-IT"/>
        </w:rPr>
        <w:t>Jose Almodovar</w:t>
      </w:r>
      <w:r w:rsidR="00926C1F" w:rsidRPr="00926C1F">
        <w:rPr>
          <w:rFonts w:ascii="Arial" w:eastAsia="SimSun" w:hAnsi="Arial" w:cs="Arial"/>
          <w:sz w:val="24"/>
          <w:szCs w:val="24"/>
          <w:lang w:val="it-IT"/>
        </w:rPr>
        <w:t xml:space="preserve"> [</w:t>
      </w:r>
      <w:r w:rsidR="00D5076C">
        <w:rPr>
          <w:rFonts w:ascii="Arial" w:eastAsia="SimSun" w:hAnsi="Arial" w:cs="Arial"/>
          <w:sz w:val="24"/>
          <w:szCs w:val="24"/>
          <w:lang w:val="it-IT"/>
        </w:rPr>
        <w:t>jose.almodovarchico</w:t>
      </w:r>
      <w:r w:rsidR="00926C1F">
        <w:rPr>
          <w:rFonts w:ascii="Arial" w:eastAsia="SimSun" w:hAnsi="Arial" w:cs="Arial"/>
          <w:sz w:val="24"/>
          <w:szCs w:val="24"/>
          <w:lang w:val="it-IT"/>
        </w:rPr>
        <w:t>@</w:t>
      </w:r>
      <w:r w:rsidR="00B70EE9">
        <w:rPr>
          <w:rFonts w:ascii="Arial" w:eastAsia="SimSun" w:hAnsi="Arial" w:cs="Arial"/>
          <w:sz w:val="24"/>
          <w:szCs w:val="24"/>
          <w:lang w:val="it-IT"/>
        </w:rPr>
        <w:t>tno.nl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] </w:t>
      </w:r>
    </w:p>
    <w:p w:rsidR="001F7BA0" w:rsidRPr="00926C1F" w:rsidRDefault="00DD1860" w:rsidP="00DD1860">
      <w:pPr>
        <w:pBdr>
          <w:bottom w:val="single" w:sz="6" w:space="1" w:color="auto"/>
        </w:pBdr>
        <w:tabs>
          <w:tab w:val="left" w:pos="2738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ab/>
      </w:r>
    </w:p>
    <w:p w:rsidR="001F7BA0" w:rsidRPr="003E5864" w:rsidRDefault="001F7BA0" w:rsidP="001F7BA0">
      <w:pPr>
        <w:rPr>
          <w:rFonts w:ascii="Arial" w:hAnsi="Arial" w:cs="Arial"/>
          <w:i/>
          <w:lang w:val="en-US"/>
        </w:rPr>
      </w:pPr>
      <w:r w:rsidRPr="003E5864">
        <w:rPr>
          <w:rFonts w:ascii="Arial" w:hAnsi="Arial" w:cs="Arial"/>
          <w:i/>
          <w:lang w:val="en-US"/>
        </w:rPr>
        <w:t xml:space="preserve">Abstract: </w:t>
      </w:r>
      <w:r w:rsidR="00F244AC" w:rsidRPr="003E5864">
        <w:rPr>
          <w:rFonts w:ascii="Arial" w:hAnsi="Arial" w:cs="Arial"/>
          <w:i/>
          <w:lang w:val="en-US"/>
        </w:rPr>
        <w:t>Summary of SA1 topics at SA plenary</w:t>
      </w:r>
      <w:r w:rsidR="00267588">
        <w:rPr>
          <w:rFonts w:ascii="Arial" w:hAnsi="Arial" w:cs="Arial"/>
          <w:i/>
          <w:lang w:val="en-US"/>
        </w:rPr>
        <w:t xml:space="preserve"> </w:t>
      </w:r>
      <w:r w:rsidR="00765D19">
        <w:rPr>
          <w:rFonts w:ascii="Arial" w:hAnsi="Arial" w:cs="Arial"/>
          <w:i/>
          <w:lang w:val="en-US"/>
        </w:rPr>
        <w:t>#8</w:t>
      </w:r>
      <w:r w:rsidR="008363B0">
        <w:rPr>
          <w:rFonts w:ascii="Arial" w:hAnsi="Arial" w:cs="Arial"/>
          <w:i/>
          <w:lang w:val="en-US"/>
        </w:rPr>
        <w:t>8</w:t>
      </w:r>
      <w:r w:rsidR="006C613E">
        <w:rPr>
          <w:rFonts w:ascii="Arial" w:hAnsi="Arial" w:cs="Arial"/>
          <w:i/>
          <w:lang w:val="en-US"/>
        </w:rPr>
        <w:t>e</w:t>
      </w:r>
      <w:r w:rsidR="00765D19">
        <w:rPr>
          <w:rFonts w:ascii="Arial" w:hAnsi="Arial" w:cs="Arial"/>
          <w:i/>
          <w:lang w:val="en-US"/>
        </w:rPr>
        <w:t>.</w:t>
      </w:r>
    </w:p>
    <w:p w:rsidR="00A14A80" w:rsidRPr="00E221BA" w:rsidRDefault="00A14A80" w:rsidP="00504B45">
      <w:pPr>
        <w:pStyle w:val="Heading1"/>
      </w:pPr>
      <w:r w:rsidRPr="00E221BA">
        <w:t>Introduction</w:t>
      </w:r>
    </w:p>
    <w:p w:rsidR="00EE4A71" w:rsidRPr="00194FAC" w:rsidRDefault="00845AF7" w:rsidP="00EE4A71">
      <w:pPr>
        <w:spacing w:after="120"/>
        <w:rPr>
          <w:rFonts w:ascii="Arial" w:hAnsi="Arial" w:cs="Arial"/>
          <w:sz w:val="20"/>
          <w:szCs w:val="20"/>
        </w:rPr>
      </w:pPr>
      <w:r w:rsidRPr="00194FAC">
        <w:rPr>
          <w:rFonts w:ascii="Arial" w:hAnsi="Arial" w:cs="Arial"/>
          <w:sz w:val="20"/>
          <w:szCs w:val="20"/>
        </w:rPr>
        <w:t xml:space="preserve">This document </w:t>
      </w:r>
      <w:r w:rsidR="006D3524" w:rsidRPr="00194FAC">
        <w:rPr>
          <w:rFonts w:ascii="Arial" w:hAnsi="Arial" w:cs="Arial"/>
          <w:sz w:val="20"/>
          <w:szCs w:val="20"/>
        </w:rPr>
        <w:t xml:space="preserve">is </w:t>
      </w:r>
      <w:r w:rsidR="00E63B2D" w:rsidRPr="00194FAC">
        <w:rPr>
          <w:rFonts w:ascii="Arial" w:hAnsi="Arial" w:cs="Arial"/>
          <w:sz w:val="20"/>
          <w:szCs w:val="20"/>
        </w:rPr>
        <w:t xml:space="preserve">a </w:t>
      </w:r>
      <w:r w:rsidRPr="00194FAC">
        <w:rPr>
          <w:rFonts w:ascii="Arial" w:hAnsi="Arial" w:cs="Arial"/>
          <w:sz w:val="20"/>
          <w:szCs w:val="20"/>
        </w:rPr>
        <w:t xml:space="preserve">report of </w:t>
      </w:r>
      <w:r w:rsidR="007C1AFA" w:rsidRPr="00194FAC">
        <w:rPr>
          <w:rFonts w:ascii="Arial" w:hAnsi="Arial" w:cs="Arial"/>
          <w:sz w:val="20"/>
          <w:szCs w:val="20"/>
        </w:rPr>
        <w:t xml:space="preserve">topics </w:t>
      </w:r>
      <w:r w:rsidR="0041348E" w:rsidRPr="00194FAC">
        <w:rPr>
          <w:rFonts w:ascii="Arial" w:hAnsi="Arial" w:cs="Arial"/>
          <w:sz w:val="20"/>
          <w:szCs w:val="20"/>
        </w:rPr>
        <w:t xml:space="preserve">related to </w:t>
      </w:r>
      <w:r w:rsidRPr="00194FAC">
        <w:rPr>
          <w:rFonts w:ascii="Arial" w:hAnsi="Arial" w:cs="Arial"/>
          <w:sz w:val="20"/>
          <w:szCs w:val="20"/>
        </w:rPr>
        <w:t>SA1 at TSG SA#</w:t>
      </w:r>
      <w:r w:rsidR="009B7005" w:rsidRPr="00194FAC">
        <w:rPr>
          <w:rFonts w:ascii="Arial" w:hAnsi="Arial" w:cs="Arial"/>
          <w:sz w:val="20"/>
          <w:szCs w:val="20"/>
        </w:rPr>
        <w:t>8</w:t>
      </w:r>
      <w:r w:rsidR="008363B0">
        <w:rPr>
          <w:rFonts w:ascii="Arial" w:hAnsi="Arial" w:cs="Arial"/>
          <w:sz w:val="20"/>
          <w:szCs w:val="20"/>
        </w:rPr>
        <w:t>8</w:t>
      </w:r>
      <w:r w:rsidR="006C613E">
        <w:rPr>
          <w:rFonts w:ascii="Arial" w:hAnsi="Arial" w:cs="Arial"/>
          <w:sz w:val="20"/>
          <w:szCs w:val="20"/>
        </w:rPr>
        <w:t>e</w:t>
      </w:r>
      <w:r w:rsidRPr="00194FAC">
        <w:rPr>
          <w:rFonts w:ascii="Arial" w:hAnsi="Arial" w:cs="Arial"/>
          <w:sz w:val="20"/>
          <w:szCs w:val="20"/>
        </w:rPr>
        <w:t xml:space="preserve"> (</w:t>
      </w:r>
      <w:r w:rsidR="008363B0">
        <w:rPr>
          <w:rFonts w:ascii="Arial" w:eastAsia="Malgun Gothic" w:hAnsi="Arial" w:cs="Arial"/>
          <w:sz w:val="20"/>
          <w:szCs w:val="20"/>
          <w:lang w:eastAsia="ko-KR"/>
        </w:rPr>
        <w:t>30 June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>-</w:t>
      </w:r>
      <w:r w:rsidR="008363B0">
        <w:rPr>
          <w:rFonts w:ascii="Arial" w:eastAsia="Malgun Gothic" w:hAnsi="Arial" w:cs="Arial"/>
          <w:sz w:val="20"/>
          <w:szCs w:val="20"/>
          <w:lang w:eastAsia="ko-KR"/>
        </w:rPr>
        <w:t>3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 xml:space="preserve"> </w:t>
      </w:r>
      <w:r w:rsidR="008363B0">
        <w:rPr>
          <w:rFonts w:ascii="Arial" w:eastAsia="Malgun Gothic" w:hAnsi="Arial" w:cs="Arial"/>
          <w:sz w:val="20"/>
          <w:szCs w:val="20"/>
          <w:lang w:eastAsia="ko-KR"/>
        </w:rPr>
        <w:t>July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 xml:space="preserve"> 2020, Electronic meeting</w:t>
      </w:r>
      <w:r w:rsidR="007B34D1" w:rsidRPr="00194FAC">
        <w:rPr>
          <w:rFonts w:ascii="Arial" w:hAnsi="Arial" w:cs="Arial"/>
          <w:sz w:val="20"/>
          <w:szCs w:val="20"/>
        </w:rPr>
        <w:t>)</w:t>
      </w:r>
      <w:r w:rsidR="003C14B2" w:rsidRPr="00194FAC">
        <w:rPr>
          <w:rFonts w:ascii="Arial" w:hAnsi="Arial" w:cs="Arial"/>
          <w:sz w:val="20"/>
          <w:szCs w:val="20"/>
        </w:rPr>
        <w:t>.</w:t>
      </w:r>
      <w:r w:rsidR="007B34D1" w:rsidRPr="00194FAC">
        <w:rPr>
          <w:rFonts w:ascii="Arial" w:hAnsi="Arial" w:cs="Arial"/>
          <w:sz w:val="20"/>
          <w:szCs w:val="20"/>
        </w:rPr>
        <w:t xml:space="preserve"> </w:t>
      </w:r>
    </w:p>
    <w:p w:rsidR="002F1189" w:rsidRPr="002F1189" w:rsidRDefault="00C94E00" w:rsidP="00EE4A71">
      <w:pPr>
        <w:spacing w:after="120"/>
        <w:rPr>
          <w:rStyle w:val="Hyperlink"/>
          <w:rFonts w:ascii="Arial" w:hAnsi="Arial" w:cs="Arial"/>
          <w:sz w:val="20"/>
          <w:szCs w:val="20"/>
        </w:rPr>
      </w:pPr>
      <w:r w:rsidRPr="00194FAC">
        <w:rPr>
          <w:rFonts w:ascii="Arial" w:hAnsi="Arial" w:cs="Arial"/>
          <w:sz w:val="20"/>
          <w:szCs w:val="20"/>
        </w:rPr>
        <w:t>T</w:t>
      </w:r>
      <w:r w:rsidR="00845AF7" w:rsidRPr="00194FAC">
        <w:rPr>
          <w:rFonts w:ascii="Arial" w:hAnsi="Arial" w:cs="Arial"/>
          <w:sz w:val="20"/>
          <w:szCs w:val="20"/>
        </w:rPr>
        <w:t>he draft SA</w:t>
      </w:r>
      <w:r w:rsidR="00134028" w:rsidRPr="00194FAC">
        <w:rPr>
          <w:rFonts w:ascii="Arial" w:hAnsi="Arial" w:cs="Arial"/>
          <w:sz w:val="20"/>
          <w:szCs w:val="20"/>
        </w:rPr>
        <w:t xml:space="preserve"> plenary </w:t>
      </w:r>
      <w:r w:rsidR="00845AF7" w:rsidRPr="00194FAC">
        <w:rPr>
          <w:rFonts w:ascii="Arial" w:hAnsi="Arial" w:cs="Arial"/>
          <w:sz w:val="20"/>
          <w:szCs w:val="20"/>
        </w:rPr>
        <w:t xml:space="preserve">meeting report </w:t>
      </w:r>
      <w:r w:rsidRPr="00194FAC">
        <w:rPr>
          <w:rFonts w:ascii="Arial" w:hAnsi="Arial" w:cs="Arial"/>
          <w:sz w:val="20"/>
          <w:szCs w:val="20"/>
        </w:rPr>
        <w:t xml:space="preserve">is </w:t>
      </w:r>
      <w:r w:rsidR="00845AF7" w:rsidRPr="00194FAC">
        <w:rPr>
          <w:rFonts w:ascii="Arial" w:hAnsi="Arial" w:cs="Arial"/>
          <w:sz w:val="20"/>
          <w:szCs w:val="20"/>
        </w:rPr>
        <w:t xml:space="preserve">available at </w:t>
      </w:r>
      <w:r w:rsidR="002F1189">
        <w:rPr>
          <w:rStyle w:val="Hyperlink"/>
          <w:rFonts w:ascii="Arial" w:hAnsi="Arial" w:cs="Arial"/>
          <w:sz w:val="20"/>
          <w:szCs w:val="20"/>
        </w:rPr>
        <w:fldChar w:fldCharType="begin"/>
      </w:r>
      <w:r w:rsidR="002F1189">
        <w:rPr>
          <w:rStyle w:val="Hyperlink"/>
          <w:rFonts w:ascii="Arial" w:hAnsi="Arial" w:cs="Arial"/>
          <w:sz w:val="20"/>
          <w:szCs w:val="20"/>
        </w:rPr>
        <w:instrText xml:space="preserve"> HYPERLINK "</w:instrText>
      </w:r>
      <w:r w:rsidR="002F1189" w:rsidRPr="002F1189">
        <w:rPr>
          <w:rStyle w:val="Hyperlink"/>
          <w:rFonts w:ascii="Arial" w:hAnsi="Arial" w:cs="Arial"/>
          <w:sz w:val="20"/>
          <w:szCs w:val="20"/>
        </w:rPr>
        <w:instrText>http://www.3gpp.org/ftp/tsg_sa/TSG_SA/TSG_88/Report/.</w:instrText>
      </w:r>
    </w:p>
    <w:p w:rsidR="002F1189" w:rsidRPr="006C7A6B" w:rsidRDefault="002F1189" w:rsidP="00EE4A71">
      <w:pPr>
        <w:spacing w:after="120"/>
        <w:rPr>
          <w:rStyle w:val="Hyperlink"/>
          <w:rFonts w:ascii="Arial" w:hAnsi="Arial" w:cs="Arial"/>
          <w:sz w:val="20"/>
          <w:szCs w:val="20"/>
        </w:rPr>
      </w:pPr>
      <w:r>
        <w:rPr>
          <w:rStyle w:val="Hyperlink"/>
          <w:rFonts w:ascii="Arial" w:hAnsi="Arial" w:cs="Arial"/>
          <w:sz w:val="20"/>
          <w:szCs w:val="20"/>
        </w:rPr>
        <w:instrText xml:space="preserve">" </w:instrText>
      </w:r>
      <w:r>
        <w:rPr>
          <w:rStyle w:val="Hyperlink"/>
          <w:rFonts w:ascii="Arial" w:hAnsi="Arial" w:cs="Arial"/>
          <w:sz w:val="20"/>
          <w:szCs w:val="20"/>
        </w:rPr>
        <w:fldChar w:fldCharType="separate"/>
      </w:r>
      <w:r w:rsidRPr="006C7A6B">
        <w:rPr>
          <w:rStyle w:val="Hyperlink"/>
          <w:rFonts w:ascii="Arial" w:hAnsi="Arial" w:cs="Arial"/>
          <w:sz w:val="20"/>
          <w:szCs w:val="20"/>
        </w:rPr>
        <w:t>http://www.3gpp.org/ftp/tsg_sa/TSG_SA/TSG_88/Report/.</w:t>
      </w:r>
    </w:p>
    <w:p w:rsidR="006E7615" w:rsidRPr="00020AA2" w:rsidRDefault="002F1189" w:rsidP="006E7615">
      <w:pPr>
        <w:pStyle w:val="Heading1"/>
      </w:pPr>
      <w:r>
        <w:rPr>
          <w:rStyle w:val="Hyperlink"/>
          <w:sz w:val="20"/>
        </w:rPr>
        <w:fldChar w:fldCharType="end"/>
      </w:r>
      <w:r w:rsidR="006E7615" w:rsidRPr="006E7615">
        <w:t xml:space="preserve"> </w:t>
      </w:r>
      <w:r w:rsidR="006E7615" w:rsidRPr="00020AA2">
        <w:t>Summary</w:t>
      </w:r>
    </w:p>
    <w:p w:rsidR="002F1189" w:rsidRPr="00457426" w:rsidRDefault="006E7615" w:rsidP="002F1189">
      <w:p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>SA1 presented</w:t>
      </w:r>
      <w:r w:rsidR="002F1189" w:rsidRPr="00457426">
        <w:rPr>
          <w:rFonts w:ascii="Arial" w:hAnsi="Arial" w:cs="Arial"/>
          <w:sz w:val="20"/>
          <w:szCs w:val="20"/>
        </w:rPr>
        <w:t xml:space="preserve"> </w:t>
      </w:r>
      <w:r w:rsidR="00457426" w:rsidRPr="00457426">
        <w:rPr>
          <w:rFonts w:ascii="Arial" w:hAnsi="Arial" w:cs="Arial"/>
          <w:sz w:val="20"/>
          <w:szCs w:val="20"/>
        </w:rPr>
        <w:t>17</w:t>
      </w:r>
      <w:r w:rsidR="002F1189" w:rsidRPr="00457426">
        <w:rPr>
          <w:rFonts w:ascii="Arial" w:hAnsi="Arial" w:cs="Arial"/>
          <w:sz w:val="20"/>
          <w:szCs w:val="20"/>
        </w:rPr>
        <w:t xml:space="preserve"> </w:t>
      </w:r>
      <w:r w:rsidRPr="00457426">
        <w:rPr>
          <w:rFonts w:ascii="Arial" w:hAnsi="Arial" w:cs="Arial"/>
          <w:sz w:val="20"/>
          <w:szCs w:val="20"/>
        </w:rPr>
        <w:t>documents to SA for approval/information.</w:t>
      </w:r>
    </w:p>
    <w:p w:rsidR="006E7615" w:rsidRPr="00457426" w:rsidRDefault="00457426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>8</w:t>
      </w:r>
      <w:r w:rsidR="006C613E" w:rsidRPr="00457426">
        <w:rPr>
          <w:rFonts w:ascii="Arial" w:hAnsi="Arial" w:cs="Arial"/>
          <w:sz w:val="20"/>
          <w:szCs w:val="20"/>
        </w:rPr>
        <w:t xml:space="preserve"> </w:t>
      </w:r>
      <w:r w:rsidR="006E7615" w:rsidRPr="00457426">
        <w:rPr>
          <w:rFonts w:ascii="Arial" w:hAnsi="Arial" w:cs="Arial"/>
          <w:sz w:val="20"/>
          <w:szCs w:val="20"/>
        </w:rPr>
        <w:t>CR packs were approved without revision;</w:t>
      </w:r>
    </w:p>
    <w:p w:rsidR="002F1189" w:rsidRPr="00457426" w:rsidRDefault="002F1189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>6 WIDs</w:t>
      </w:r>
      <w:r w:rsidR="00A35E61" w:rsidRPr="00457426">
        <w:rPr>
          <w:rFonts w:ascii="Arial" w:hAnsi="Arial" w:cs="Arial"/>
          <w:sz w:val="20"/>
          <w:szCs w:val="20"/>
        </w:rPr>
        <w:t xml:space="preserve"> were approved without revision</w:t>
      </w:r>
      <w:r w:rsidRPr="00457426">
        <w:rPr>
          <w:rFonts w:ascii="Arial" w:hAnsi="Arial" w:cs="Arial"/>
          <w:sz w:val="20"/>
          <w:szCs w:val="20"/>
        </w:rPr>
        <w:t>.</w:t>
      </w:r>
    </w:p>
    <w:p w:rsidR="002F1189" w:rsidRPr="00457426" w:rsidRDefault="002F1189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 xml:space="preserve">1 </w:t>
      </w:r>
      <w:r w:rsidR="00A35E61" w:rsidRPr="00457426">
        <w:rPr>
          <w:rFonts w:ascii="Arial" w:hAnsi="Arial" w:cs="Arial"/>
          <w:sz w:val="20"/>
          <w:szCs w:val="20"/>
        </w:rPr>
        <w:t>revised</w:t>
      </w:r>
      <w:r w:rsidRPr="00457426">
        <w:rPr>
          <w:rFonts w:ascii="Arial" w:hAnsi="Arial" w:cs="Arial"/>
          <w:sz w:val="20"/>
          <w:szCs w:val="20"/>
        </w:rPr>
        <w:t xml:space="preserve"> WID</w:t>
      </w:r>
      <w:r w:rsidR="00A35E61" w:rsidRPr="00457426">
        <w:rPr>
          <w:rFonts w:ascii="Arial" w:hAnsi="Arial" w:cs="Arial"/>
          <w:sz w:val="20"/>
          <w:szCs w:val="20"/>
        </w:rPr>
        <w:t xml:space="preserve"> was approved without revision.</w:t>
      </w:r>
    </w:p>
    <w:p w:rsidR="00A35E61" w:rsidRPr="003E44EE" w:rsidRDefault="00A35E61" w:rsidP="003E44EE">
      <w:pPr>
        <w:spacing w:after="120"/>
        <w:rPr>
          <w:rFonts w:ascii="Arial" w:hAnsi="Arial" w:cs="Arial"/>
          <w:sz w:val="20"/>
          <w:szCs w:val="20"/>
        </w:rPr>
      </w:pPr>
      <w:r w:rsidRPr="003E44EE">
        <w:rPr>
          <w:rFonts w:ascii="Arial" w:hAnsi="Arial" w:cs="Arial"/>
          <w:sz w:val="20"/>
          <w:szCs w:val="20"/>
        </w:rPr>
        <w:t>Regarding the “new SID on Personal IoT Networks (FS_PIN)”, OPPO presented a company contribution</w:t>
      </w:r>
      <w:r w:rsidR="003E44EE" w:rsidRPr="003E44EE">
        <w:rPr>
          <w:rFonts w:ascii="Arial" w:hAnsi="Arial" w:cs="Arial"/>
          <w:sz w:val="20"/>
          <w:szCs w:val="20"/>
        </w:rPr>
        <w:t xml:space="preserve"> in </w:t>
      </w:r>
      <w:hyperlink r:id="rId11" w:history="1">
        <w:r w:rsidR="003E44EE" w:rsidRPr="00403AAF">
          <w:rPr>
            <w:rStyle w:val="Hyperlink"/>
            <w:rFonts w:ascii="Arial" w:hAnsi="Arial" w:cs="Arial"/>
            <w:sz w:val="20"/>
            <w:szCs w:val="20"/>
          </w:rPr>
          <w:t>SP-200592</w:t>
        </w:r>
      </w:hyperlink>
      <w:r w:rsidRPr="003E44EE">
        <w:rPr>
          <w:rFonts w:ascii="Arial" w:hAnsi="Arial" w:cs="Arial"/>
          <w:sz w:val="20"/>
          <w:szCs w:val="20"/>
        </w:rPr>
        <w:t xml:space="preserve"> with small changes to the original SID</w:t>
      </w:r>
      <w:r w:rsidR="00403AAF">
        <w:rPr>
          <w:rFonts w:ascii="Arial" w:hAnsi="Arial" w:cs="Arial"/>
          <w:sz w:val="20"/>
          <w:szCs w:val="20"/>
        </w:rPr>
        <w:t xml:space="preserve"> in </w:t>
      </w:r>
      <w:hyperlink r:id="rId12" w:history="1">
        <w:r w:rsidR="00403AAF" w:rsidRPr="00403AAF">
          <w:rPr>
            <w:rStyle w:val="Hyperlink"/>
            <w:rFonts w:ascii="Arial" w:hAnsi="Arial" w:cs="Arial"/>
            <w:sz w:val="20"/>
            <w:szCs w:val="20"/>
          </w:rPr>
          <w:t>SP-200577</w:t>
        </w:r>
      </w:hyperlink>
      <w:r w:rsidRPr="003E44EE">
        <w:rPr>
          <w:rFonts w:ascii="Arial" w:hAnsi="Arial" w:cs="Arial"/>
          <w:sz w:val="20"/>
          <w:szCs w:val="20"/>
        </w:rPr>
        <w:t xml:space="preserve">. </w:t>
      </w:r>
      <w:hyperlink r:id="rId13" w:history="1">
        <w:r w:rsidRPr="00403AAF">
          <w:rPr>
            <w:rStyle w:val="Hyperlink"/>
            <w:rFonts w:ascii="Arial" w:hAnsi="Arial" w:cs="Arial"/>
            <w:sz w:val="20"/>
            <w:szCs w:val="20"/>
          </w:rPr>
          <w:t>SP-200592</w:t>
        </w:r>
      </w:hyperlink>
      <w:r w:rsidRPr="003E44EE">
        <w:rPr>
          <w:rFonts w:ascii="Arial" w:hAnsi="Arial" w:cs="Arial"/>
          <w:sz w:val="20"/>
          <w:szCs w:val="20"/>
        </w:rPr>
        <w:t xml:space="preserve"> was </w:t>
      </w:r>
      <w:r w:rsidRPr="00BC72F5">
        <w:rPr>
          <w:rFonts w:ascii="Arial" w:hAnsi="Arial" w:cs="Arial"/>
          <w:b/>
          <w:bCs/>
          <w:sz w:val="20"/>
          <w:szCs w:val="20"/>
        </w:rPr>
        <w:t>approved</w:t>
      </w:r>
      <w:r w:rsidRPr="003E44EE">
        <w:rPr>
          <w:rFonts w:ascii="Arial" w:hAnsi="Arial" w:cs="Arial"/>
          <w:sz w:val="20"/>
          <w:szCs w:val="20"/>
        </w:rPr>
        <w:t xml:space="preserve">. </w:t>
      </w:r>
    </w:p>
    <w:p w:rsidR="00A35E61" w:rsidRDefault="00A35E61" w:rsidP="003E44E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E44EE">
        <w:rPr>
          <w:rFonts w:ascii="Arial" w:hAnsi="Arial" w:cs="Arial"/>
          <w:sz w:val="20"/>
          <w:szCs w:val="20"/>
        </w:rPr>
        <w:t xml:space="preserve">Regarding </w:t>
      </w:r>
      <w:r w:rsidR="002B492A">
        <w:rPr>
          <w:rFonts w:ascii="Arial" w:hAnsi="Arial" w:cs="Arial"/>
          <w:sz w:val="20"/>
          <w:szCs w:val="20"/>
        </w:rPr>
        <w:t xml:space="preserve">the </w:t>
      </w:r>
      <w:r w:rsidRPr="003E44EE">
        <w:rPr>
          <w:rFonts w:ascii="Arial" w:hAnsi="Arial" w:cs="Arial"/>
          <w:sz w:val="20"/>
          <w:szCs w:val="20"/>
        </w:rPr>
        <w:t xml:space="preserve">CR </w:t>
      </w:r>
      <w:r w:rsidR="002B492A">
        <w:rPr>
          <w:rFonts w:ascii="Arial" w:hAnsi="Arial" w:cs="Arial"/>
          <w:sz w:val="20"/>
          <w:szCs w:val="20"/>
        </w:rPr>
        <w:t xml:space="preserve">packs, the </w:t>
      </w:r>
      <w:r w:rsidRPr="003E44EE">
        <w:rPr>
          <w:rFonts w:ascii="Arial" w:hAnsi="Arial" w:cs="Arial"/>
          <w:sz w:val="20"/>
          <w:szCs w:val="20"/>
        </w:rPr>
        <w:t xml:space="preserve">CR on EAV in </w:t>
      </w:r>
      <w:hyperlink r:id="rId14" w:history="1">
        <w:r w:rsidRPr="00403AAF">
          <w:rPr>
            <w:rStyle w:val="Hyperlink"/>
            <w:rFonts w:ascii="Arial" w:hAnsi="Arial" w:cs="Arial"/>
            <w:sz w:val="20"/>
            <w:szCs w:val="20"/>
          </w:rPr>
          <w:t>SP-200564</w:t>
        </w:r>
      </w:hyperlink>
      <w:r w:rsidRPr="003E44EE">
        <w:rPr>
          <w:rFonts w:ascii="Arial" w:hAnsi="Arial" w:cs="Arial"/>
          <w:sz w:val="20"/>
          <w:szCs w:val="20"/>
        </w:rPr>
        <w:t xml:space="preserve"> was challenged by Qualcomm</w:t>
      </w:r>
      <w:r w:rsidR="003E44EE">
        <w:rPr>
          <w:rFonts w:ascii="Arial" w:hAnsi="Arial" w:cs="Arial"/>
          <w:sz w:val="20"/>
          <w:szCs w:val="20"/>
        </w:rPr>
        <w:t>’s</w:t>
      </w:r>
      <w:r w:rsidRPr="003E44EE">
        <w:rPr>
          <w:rFonts w:ascii="Arial" w:hAnsi="Arial" w:cs="Arial"/>
          <w:sz w:val="20"/>
          <w:szCs w:val="20"/>
        </w:rPr>
        <w:t xml:space="preserve"> contribution </w:t>
      </w:r>
      <w:hyperlink r:id="rId15" w:history="1">
        <w:r w:rsidRPr="00403AAF">
          <w:rPr>
            <w:rStyle w:val="Hyperlink"/>
            <w:rFonts w:ascii="Arial" w:hAnsi="Arial" w:cs="Arial"/>
            <w:sz w:val="20"/>
            <w:szCs w:val="20"/>
          </w:rPr>
          <w:t>SP-200593</w:t>
        </w:r>
      </w:hyperlink>
      <w:r w:rsidRPr="003E44EE">
        <w:rPr>
          <w:rFonts w:ascii="Arial" w:hAnsi="Arial" w:cs="Arial"/>
          <w:sz w:val="20"/>
          <w:szCs w:val="20"/>
        </w:rPr>
        <w:t xml:space="preserve">. </w:t>
      </w:r>
      <w:r w:rsidR="003E44EE">
        <w:rPr>
          <w:rFonts w:ascii="Arial" w:hAnsi="Arial" w:cs="Arial"/>
          <w:sz w:val="20"/>
          <w:szCs w:val="20"/>
        </w:rPr>
        <w:t xml:space="preserve">It was </w:t>
      </w:r>
      <w:r w:rsidR="00457426">
        <w:rPr>
          <w:rFonts w:ascii="Arial" w:hAnsi="Arial" w:cs="Arial"/>
          <w:sz w:val="20"/>
          <w:szCs w:val="20"/>
        </w:rPr>
        <w:t>indicated</w:t>
      </w:r>
      <w:r w:rsidR="003E44EE">
        <w:rPr>
          <w:rFonts w:ascii="Arial" w:hAnsi="Arial" w:cs="Arial"/>
          <w:sz w:val="20"/>
          <w:szCs w:val="20"/>
        </w:rPr>
        <w:t xml:space="preserve"> </w:t>
      </w:r>
      <w:r w:rsidR="002B492A">
        <w:rPr>
          <w:rFonts w:ascii="Arial" w:hAnsi="Arial" w:cs="Arial"/>
          <w:sz w:val="20"/>
          <w:szCs w:val="20"/>
        </w:rPr>
        <w:t xml:space="preserve">that </w:t>
      </w:r>
      <w:r w:rsidR="003E44EE">
        <w:rPr>
          <w:rFonts w:ascii="Arial" w:hAnsi="Arial" w:cs="Arial"/>
          <w:sz w:val="20"/>
          <w:szCs w:val="20"/>
        </w:rPr>
        <w:t>t</w:t>
      </w:r>
      <w:r w:rsidRPr="003E44EE">
        <w:rPr>
          <w:rFonts w:ascii="Arial" w:hAnsi="Arial" w:cs="Arial"/>
          <w:sz w:val="20"/>
          <w:szCs w:val="20"/>
        </w:rPr>
        <w:t xml:space="preserve">his </w:t>
      </w:r>
      <w:r w:rsidR="00E1343E">
        <w:rPr>
          <w:rFonts w:ascii="Arial" w:hAnsi="Arial" w:cs="Arial"/>
          <w:sz w:val="20"/>
          <w:szCs w:val="20"/>
        </w:rPr>
        <w:t xml:space="preserve">new version of the </w:t>
      </w:r>
      <w:r w:rsidRPr="003E44EE">
        <w:rPr>
          <w:rFonts w:ascii="Arial" w:hAnsi="Arial" w:cs="Arial"/>
          <w:sz w:val="20"/>
          <w:szCs w:val="20"/>
        </w:rPr>
        <w:t xml:space="preserve">CR </w:t>
      </w:r>
      <w:r w:rsidR="003E44EE">
        <w:rPr>
          <w:rFonts w:ascii="Arial" w:hAnsi="Arial" w:cs="Arial"/>
          <w:sz w:val="20"/>
          <w:szCs w:val="20"/>
        </w:rPr>
        <w:t>was</w:t>
      </w:r>
      <w:r w:rsidRPr="003E44EE">
        <w:rPr>
          <w:rFonts w:ascii="Arial" w:hAnsi="Arial" w:cs="Arial"/>
          <w:sz w:val="20"/>
          <w:szCs w:val="20"/>
        </w:rPr>
        <w:t xml:space="preserve"> </w:t>
      </w:r>
      <w:r w:rsidR="00E1343E">
        <w:rPr>
          <w:rFonts w:ascii="Arial" w:hAnsi="Arial" w:cs="Arial"/>
          <w:sz w:val="20"/>
          <w:szCs w:val="20"/>
        </w:rPr>
        <w:t xml:space="preserve">issued as to </w:t>
      </w:r>
      <w:r w:rsidRPr="003E44EE">
        <w:rPr>
          <w:rFonts w:ascii="Arial" w:hAnsi="Arial" w:cs="Arial"/>
          <w:sz w:val="20"/>
          <w:szCs w:val="20"/>
        </w:rPr>
        <w:t xml:space="preserve">address an LS received </w:t>
      </w:r>
      <w:r w:rsidR="003E44EE">
        <w:rPr>
          <w:rFonts w:ascii="Arial" w:hAnsi="Arial" w:cs="Arial"/>
          <w:sz w:val="20"/>
          <w:szCs w:val="20"/>
        </w:rPr>
        <w:t>by SA1</w:t>
      </w:r>
      <w:r w:rsidRPr="003E44EE">
        <w:rPr>
          <w:rFonts w:ascii="Arial" w:hAnsi="Arial" w:cs="Arial"/>
          <w:sz w:val="20"/>
          <w:szCs w:val="20"/>
        </w:rPr>
        <w:t xml:space="preserve"> from SA6. </w:t>
      </w:r>
      <w:r w:rsidR="00E1343E">
        <w:rPr>
          <w:rFonts w:ascii="Arial" w:hAnsi="Arial" w:cs="Arial"/>
          <w:sz w:val="20"/>
          <w:szCs w:val="20"/>
        </w:rPr>
        <w:t xml:space="preserve">The </w:t>
      </w:r>
      <w:r w:rsidRPr="003E44EE">
        <w:rPr>
          <w:rFonts w:ascii="Arial" w:hAnsi="Arial" w:cs="Arial"/>
          <w:sz w:val="20"/>
          <w:szCs w:val="20"/>
        </w:rPr>
        <w:t xml:space="preserve">SA6 Chairman </w:t>
      </w:r>
      <w:r w:rsidR="003E44EE">
        <w:rPr>
          <w:rFonts w:ascii="Arial" w:hAnsi="Arial" w:cs="Arial"/>
          <w:sz w:val="20"/>
          <w:szCs w:val="20"/>
        </w:rPr>
        <w:t>(Suresh</w:t>
      </w:r>
      <w:r w:rsidR="003E44EE" w:rsidRPr="00403A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E44EE" w:rsidRPr="00403AAF">
        <w:rPr>
          <w:rFonts w:ascii="Arial" w:hAnsi="Arial" w:cs="Arial"/>
          <w:sz w:val="20"/>
          <w:szCs w:val="20"/>
        </w:rPr>
        <w:t>Chitturi</w:t>
      </w:r>
      <w:proofErr w:type="spellEnd"/>
      <w:r w:rsidR="003E44EE" w:rsidRPr="00403AAF">
        <w:rPr>
          <w:rFonts w:ascii="Arial" w:hAnsi="Arial" w:cs="Arial"/>
          <w:sz w:val="20"/>
          <w:szCs w:val="20"/>
        </w:rPr>
        <w:t>)</w:t>
      </w:r>
      <w:r w:rsidR="003E44EE">
        <w:rPr>
          <w:rFonts w:ascii="Arial" w:hAnsi="Arial" w:cs="Arial"/>
          <w:sz w:val="20"/>
          <w:szCs w:val="20"/>
        </w:rPr>
        <w:t xml:space="preserve"> </w:t>
      </w:r>
      <w:r w:rsidR="003E44EE" w:rsidRPr="003E44EE">
        <w:rPr>
          <w:rFonts w:ascii="Arial" w:hAnsi="Arial" w:cs="Arial"/>
          <w:sz w:val="20"/>
          <w:szCs w:val="20"/>
        </w:rPr>
        <w:t>showed</w:t>
      </w:r>
      <w:r w:rsidRPr="003E44EE">
        <w:rPr>
          <w:rFonts w:ascii="Arial" w:hAnsi="Arial" w:cs="Arial"/>
          <w:sz w:val="20"/>
          <w:szCs w:val="20"/>
        </w:rPr>
        <w:t xml:space="preserve"> his </w:t>
      </w:r>
      <w:r w:rsidR="00457426">
        <w:rPr>
          <w:rFonts w:ascii="Arial" w:hAnsi="Arial" w:cs="Arial"/>
          <w:sz w:val="20"/>
          <w:szCs w:val="20"/>
        </w:rPr>
        <w:t>preference</w:t>
      </w:r>
      <w:r w:rsidRPr="003E44EE">
        <w:rPr>
          <w:rFonts w:ascii="Arial" w:hAnsi="Arial" w:cs="Arial"/>
          <w:sz w:val="20"/>
          <w:szCs w:val="20"/>
        </w:rPr>
        <w:t xml:space="preserve"> </w:t>
      </w:r>
      <w:r w:rsidR="003E44EE" w:rsidRPr="003E44EE">
        <w:rPr>
          <w:rFonts w:ascii="Arial" w:hAnsi="Arial" w:cs="Arial"/>
          <w:sz w:val="20"/>
          <w:szCs w:val="20"/>
        </w:rPr>
        <w:t xml:space="preserve">on this topic to be solved at SA#88e but </w:t>
      </w:r>
      <w:r w:rsidR="003E44EE">
        <w:rPr>
          <w:rFonts w:ascii="Arial" w:hAnsi="Arial" w:cs="Arial"/>
          <w:sz w:val="20"/>
          <w:szCs w:val="20"/>
        </w:rPr>
        <w:t xml:space="preserve">there was no </w:t>
      </w:r>
      <w:r w:rsidR="003E44EE" w:rsidRPr="003E44EE">
        <w:rPr>
          <w:rFonts w:ascii="Arial" w:hAnsi="Arial" w:cs="Arial"/>
          <w:sz w:val="20"/>
          <w:szCs w:val="20"/>
        </w:rPr>
        <w:t xml:space="preserve">consensus. Therefore, </w:t>
      </w:r>
      <w:hyperlink r:id="rId16" w:history="1">
        <w:r w:rsidR="003E44EE" w:rsidRPr="00403AAF">
          <w:rPr>
            <w:rStyle w:val="Hyperlink"/>
            <w:rFonts w:ascii="Arial" w:hAnsi="Arial" w:cs="Arial"/>
            <w:sz w:val="20"/>
            <w:szCs w:val="20"/>
          </w:rPr>
          <w:t>SP-200564</w:t>
        </w:r>
      </w:hyperlink>
      <w:r w:rsidR="003E44EE" w:rsidRPr="003E44EE">
        <w:rPr>
          <w:rFonts w:ascii="Arial" w:hAnsi="Arial" w:cs="Arial"/>
          <w:sz w:val="20"/>
          <w:szCs w:val="20"/>
        </w:rPr>
        <w:t xml:space="preserve"> and </w:t>
      </w:r>
      <w:hyperlink r:id="rId17" w:history="1">
        <w:r w:rsidR="003E44EE" w:rsidRPr="00403AAF">
          <w:rPr>
            <w:rStyle w:val="Hyperlink"/>
            <w:rFonts w:ascii="Arial" w:hAnsi="Arial" w:cs="Arial"/>
            <w:sz w:val="20"/>
            <w:szCs w:val="20"/>
          </w:rPr>
          <w:t>SP-200593</w:t>
        </w:r>
      </w:hyperlink>
      <w:r w:rsidR="003E44EE" w:rsidRPr="003E44EE">
        <w:rPr>
          <w:rFonts w:ascii="Arial" w:hAnsi="Arial" w:cs="Arial"/>
          <w:sz w:val="20"/>
          <w:szCs w:val="20"/>
        </w:rPr>
        <w:t xml:space="preserve"> were </w:t>
      </w:r>
      <w:r w:rsidR="003E44EE" w:rsidRPr="00BC72F5">
        <w:rPr>
          <w:rFonts w:ascii="Arial" w:hAnsi="Arial" w:cs="Arial"/>
          <w:b/>
          <w:bCs/>
          <w:sz w:val="20"/>
          <w:szCs w:val="20"/>
        </w:rPr>
        <w:t>postponed</w:t>
      </w:r>
      <w:r w:rsidR="003E44EE" w:rsidRPr="003E44EE">
        <w:rPr>
          <w:rFonts w:ascii="Arial" w:hAnsi="Arial" w:cs="Arial"/>
          <w:sz w:val="20"/>
          <w:szCs w:val="20"/>
        </w:rPr>
        <w:t xml:space="preserve"> and the discussion will be taken back at SA1.</w:t>
      </w:r>
    </w:p>
    <w:p w:rsidR="00457426" w:rsidRPr="003E44EE" w:rsidRDefault="00BC72F5" w:rsidP="003E44E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Finally, Thales presented a company contribution in </w:t>
      </w:r>
      <w:hyperlink r:id="rId18" w:history="1">
        <w:r w:rsidRPr="00113112">
          <w:rPr>
            <w:rStyle w:val="Hyperlink"/>
            <w:rFonts w:ascii="Arial" w:hAnsi="Arial" w:cs="Arial"/>
            <w:sz w:val="20"/>
            <w:szCs w:val="20"/>
          </w:rPr>
          <w:t>SP-200570</w:t>
        </w:r>
      </w:hyperlink>
      <w:r w:rsidRPr="00BC72F5">
        <w:rPr>
          <w:rFonts w:ascii="Arial" w:hAnsi="Arial" w:cs="Arial"/>
          <w:sz w:val="20"/>
          <w:szCs w:val="20"/>
        </w:rPr>
        <w:t xml:space="preserve"> </w:t>
      </w:r>
      <w:r w:rsidR="00E1343E">
        <w:rPr>
          <w:rFonts w:ascii="Arial" w:hAnsi="Arial" w:cs="Arial"/>
          <w:sz w:val="20"/>
          <w:szCs w:val="20"/>
        </w:rPr>
        <w:t xml:space="preserve">which is </w:t>
      </w:r>
      <w:r w:rsidRPr="00BC72F5">
        <w:rPr>
          <w:rFonts w:ascii="Arial" w:hAnsi="Arial" w:cs="Arial"/>
          <w:sz w:val="20"/>
          <w:szCs w:val="20"/>
        </w:rPr>
        <w:t xml:space="preserve">a CR for </w:t>
      </w:r>
      <w:r w:rsidR="00E1343E">
        <w:rPr>
          <w:rFonts w:ascii="Arial" w:hAnsi="Arial" w:cs="Arial"/>
          <w:sz w:val="20"/>
          <w:szCs w:val="20"/>
        </w:rPr>
        <w:t xml:space="preserve">TR </w:t>
      </w:r>
      <w:r w:rsidRPr="00BC72F5">
        <w:rPr>
          <w:rFonts w:ascii="Arial" w:hAnsi="Arial" w:cs="Arial"/>
          <w:sz w:val="20"/>
          <w:szCs w:val="20"/>
        </w:rPr>
        <w:t xml:space="preserve">21.905 regarding UICC definition alignment. This contribution was the same that was endorsed at SA1#90e in </w:t>
      </w:r>
      <w:hyperlink r:id="rId19" w:history="1">
        <w:r w:rsidR="00113112" w:rsidRPr="00113112">
          <w:rPr>
            <w:rStyle w:val="Hyperlink"/>
            <w:rFonts w:ascii="Arial" w:hAnsi="Arial"/>
            <w:sz w:val="20"/>
            <w:szCs w:val="20"/>
          </w:rPr>
          <w:t>S1-202056</w:t>
        </w:r>
      </w:hyperlink>
      <w:r w:rsidR="00113112" w:rsidRPr="00113112">
        <w:rPr>
          <w:rFonts w:ascii="Arial" w:hAnsi="Arial" w:cs="Arial"/>
          <w:sz w:val="20"/>
          <w:szCs w:val="20"/>
        </w:rPr>
        <w:t xml:space="preserve">. </w:t>
      </w:r>
      <w:hyperlink r:id="rId20" w:history="1">
        <w:r w:rsidRPr="00113112">
          <w:rPr>
            <w:rStyle w:val="Hyperlink"/>
            <w:rFonts w:ascii="Arial" w:hAnsi="Arial" w:cs="Arial"/>
            <w:sz w:val="20"/>
            <w:szCs w:val="20"/>
          </w:rPr>
          <w:t>SP-200570</w:t>
        </w:r>
      </w:hyperlink>
      <w:r>
        <w:rPr>
          <w:rFonts w:ascii="Arial" w:hAnsi="Arial" w:cs="Arial"/>
          <w:sz w:val="20"/>
          <w:szCs w:val="20"/>
        </w:rPr>
        <w:t xml:space="preserve"> was </w:t>
      </w:r>
      <w:r w:rsidRPr="00113112">
        <w:rPr>
          <w:rFonts w:ascii="Arial" w:hAnsi="Arial" w:cs="Arial"/>
          <w:b/>
          <w:bCs/>
          <w:sz w:val="20"/>
          <w:szCs w:val="20"/>
        </w:rPr>
        <w:t>approved</w:t>
      </w:r>
      <w:r w:rsidR="00E1343E">
        <w:rPr>
          <w:rFonts w:ascii="Arial" w:hAnsi="Arial" w:cs="Arial"/>
          <w:b/>
          <w:bCs/>
          <w:sz w:val="20"/>
          <w:szCs w:val="20"/>
        </w:rPr>
        <w:t xml:space="preserve"> </w:t>
      </w:r>
      <w:r w:rsidR="00E1343E" w:rsidRPr="00B55A21">
        <w:rPr>
          <w:rFonts w:ascii="Arial" w:hAnsi="Arial" w:cs="Arial"/>
          <w:sz w:val="20"/>
          <w:szCs w:val="20"/>
        </w:rPr>
        <w:t>and</w:t>
      </w:r>
      <w:r w:rsidR="00E1343E">
        <w:rPr>
          <w:rFonts w:ascii="Arial" w:hAnsi="Arial" w:cs="Arial"/>
          <w:b/>
          <w:bCs/>
          <w:sz w:val="20"/>
          <w:szCs w:val="20"/>
        </w:rPr>
        <w:t xml:space="preserve"> </w:t>
      </w:r>
      <w:r w:rsidR="00E1343E" w:rsidRPr="00E1343E">
        <w:rPr>
          <w:rFonts w:ascii="Arial" w:hAnsi="Arial" w:cs="Arial"/>
          <w:b/>
          <w:bCs/>
          <w:sz w:val="20"/>
          <w:szCs w:val="20"/>
        </w:rPr>
        <w:t>S1-202056</w:t>
      </w:r>
      <w:r w:rsidR="00E1343E">
        <w:rPr>
          <w:rFonts w:ascii="Arial" w:hAnsi="Arial" w:cs="Arial"/>
          <w:b/>
          <w:bCs/>
          <w:sz w:val="20"/>
          <w:szCs w:val="20"/>
        </w:rPr>
        <w:t xml:space="preserve"> </w:t>
      </w:r>
      <w:r w:rsidR="00E1343E" w:rsidRPr="00B55A21">
        <w:rPr>
          <w:rFonts w:ascii="Arial" w:hAnsi="Arial" w:cs="Arial"/>
          <w:sz w:val="20"/>
          <w:szCs w:val="20"/>
        </w:rPr>
        <w:t>was</w:t>
      </w:r>
      <w:r w:rsidR="00E1343E">
        <w:rPr>
          <w:rFonts w:ascii="Arial" w:hAnsi="Arial" w:cs="Arial"/>
          <w:b/>
          <w:bCs/>
          <w:sz w:val="20"/>
          <w:szCs w:val="20"/>
        </w:rPr>
        <w:t xml:space="preserve"> withdrawn</w:t>
      </w:r>
      <w:r>
        <w:rPr>
          <w:rFonts w:ascii="Arial" w:hAnsi="Arial" w:cs="Arial"/>
          <w:sz w:val="20"/>
          <w:szCs w:val="20"/>
        </w:rPr>
        <w:t>.</w:t>
      </w:r>
    </w:p>
    <w:p w:rsidR="00E374E4" w:rsidRDefault="00C31F4A" w:rsidP="00E374E4">
      <w:pPr>
        <w:pStyle w:val="Heading1"/>
      </w:pPr>
      <w:r w:rsidRPr="004470F5">
        <w:t>I</w:t>
      </w:r>
      <w:r w:rsidR="00CE31EE" w:rsidRPr="004470F5">
        <w:t>tems</w:t>
      </w:r>
      <w:r w:rsidRPr="004470F5">
        <w:t xml:space="preserve"> of interest to SA1</w:t>
      </w:r>
    </w:p>
    <w:p w:rsidR="00E374E4" w:rsidRPr="00E374E4" w:rsidRDefault="00E374E4" w:rsidP="00113112">
      <w:pPr>
        <w:pStyle w:val="BodyText"/>
        <w:numPr>
          <w:ilvl w:val="0"/>
          <w:numId w:val="23"/>
        </w:numPr>
        <w:tabs>
          <w:tab w:val="clear" w:pos="720"/>
          <w:tab w:val="num" w:pos="426"/>
        </w:tabs>
        <w:ind w:left="567"/>
        <w:rPr>
          <w:lang w:val="en-US"/>
        </w:rPr>
      </w:pPr>
      <w:r w:rsidRPr="00E374E4">
        <w:rPr>
          <w:lang w:val="en-US"/>
        </w:rPr>
        <w:t xml:space="preserve">All 3GPP officials elections postponed until PCG gives guidance (discussion taking place in </w:t>
      </w:r>
      <w:r w:rsidR="00E1343E">
        <w:rPr>
          <w:lang w:val="en-US"/>
        </w:rPr>
        <w:t xml:space="preserve">the </w:t>
      </w:r>
      <w:r w:rsidRPr="00E374E4">
        <w:rPr>
          <w:lang w:val="en-US"/>
        </w:rPr>
        <w:t>W</w:t>
      </w:r>
      <w:r w:rsidR="00E1343E">
        <w:rPr>
          <w:lang w:val="en-US"/>
        </w:rPr>
        <w:t xml:space="preserve">orking </w:t>
      </w:r>
      <w:r w:rsidRPr="00E374E4">
        <w:rPr>
          <w:lang w:val="en-US"/>
        </w:rPr>
        <w:t>P</w:t>
      </w:r>
      <w:r w:rsidR="00E1343E">
        <w:rPr>
          <w:lang w:val="en-US"/>
        </w:rPr>
        <w:t>rocedures</w:t>
      </w:r>
      <w:r w:rsidRPr="00E374E4">
        <w:rPr>
          <w:lang w:val="en-US"/>
        </w:rPr>
        <w:t xml:space="preserve"> </w:t>
      </w:r>
      <w:r w:rsidR="00E1343E">
        <w:rPr>
          <w:lang w:val="en-US"/>
        </w:rPr>
        <w:t xml:space="preserve">e-mail </w:t>
      </w:r>
      <w:r w:rsidRPr="00E374E4">
        <w:rPr>
          <w:lang w:val="en-US"/>
        </w:rPr>
        <w:t>group)</w:t>
      </w:r>
    </w:p>
    <w:p w:rsidR="00E374E4" w:rsidRPr="00E374E4" w:rsidRDefault="00E374E4" w:rsidP="00113112">
      <w:pPr>
        <w:pStyle w:val="BodyText"/>
        <w:numPr>
          <w:ilvl w:val="0"/>
          <w:numId w:val="24"/>
        </w:numPr>
        <w:tabs>
          <w:tab w:val="clear" w:pos="720"/>
          <w:tab w:val="num" w:pos="426"/>
        </w:tabs>
        <w:ind w:left="567"/>
        <w:rPr>
          <w:lang w:val="en-US"/>
        </w:rPr>
      </w:pPr>
      <w:r w:rsidRPr="00E374E4">
        <w:rPr>
          <w:lang w:val="en-US"/>
        </w:rPr>
        <w:t xml:space="preserve">Rel-16 (all specs and coding) </w:t>
      </w:r>
      <w:r w:rsidR="00E1343E">
        <w:rPr>
          <w:lang w:val="en-US"/>
        </w:rPr>
        <w:t xml:space="preserve">completed </w:t>
      </w:r>
      <w:r w:rsidRPr="00E374E4">
        <w:rPr>
          <w:lang w:val="en-US"/>
        </w:rPr>
        <w:t>with few exceptions.</w:t>
      </w:r>
    </w:p>
    <w:p w:rsidR="00E374E4" w:rsidRPr="00113112" w:rsidRDefault="00E374E4" w:rsidP="00E374E4">
      <w:pPr>
        <w:pStyle w:val="BodyText"/>
        <w:numPr>
          <w:ilvl w:val="0"/>
          <w:numId w:val="25"/>
        </w:numPr>
        <w:tabs>
          <w:tab w:val="clear" w:pos="720"/>
          <w:tab w:val="num" w:pos="426"/>
        </w:tabs>
        <w:ind w:left="567"/>
        <w:rPr>
          <w:lang w:val="en-US"/>
        </w:rPr>
      </w:pPr>
      <w:r w:rsidRPr="00E374E4">
        <w:rPr>
          <w:lang w:val="en-US"/>
        </w:rPr>
        <w:t>Rel-17 timeline – no changes, but some SA WGs likely need more time – discussion in September TSGs#89</w:t>
      </w:r>
    </w:p>
    <w:p w:rsidR="004470F5" w:rsidRDefault="004470F5" w:rsidP="004470F5">
      <w:pPr>
        <w:pStyle w:val="Heading1"/>
      </w:pPr>
      <w:bookmarkStart w:id="1" w:name="_Hlk484802521"/>
      <w:r>
        <w:t>Status reports</w:t>
      </w:r>
    </w:p>
    <w:p w:rsidR="004470F5" w:rsidRPr="00E221BA" w:rsidRDefault="004470F5" w:rsidP="004470F5">
      <w:pPr>
        <w:pStyle w:val="Heading2"/>
      </w:pPr>
      <w:r w:rsidRPr="00E221BA">
        <w:t>SA1 Status Report</w:t>
      </w:r>
      <w:r>
        <w:t xml:space="preserve"> (</w:t>
      </w:r>
      <w:r w:rsidR="00D90FBD" w:rsidRPr="00D90FBD">
        <w:t>SP-200</w:t>
      </w:r>
      <w:r w:rsidR="002F1189">
        <w:t>559</w:t>
      </w:r>
      <w:r w:rsidRPr="00D90FBD">
        <w:t>)</w:t>
      </w:r>
    </w:p>
    <w:p w:rsidR="004470F5" w:rsidRPr="006E7615" w:rsidRDefault="004470F5" w:rsidP="001A6515">
      <w:pPr>
        <w:pStyle w:val="BodyText"/>
        <w:jc w:val="both"/>
        <w:rPr>
          <w:highlight w:val="yellow"/>
        </w:rPr>
      </w:pPr>
      <w:r w:rsidRPr="00546D78">
        <w:t xml:space="preserve">The SA1 Status Report in </w:t>
      </w:r>
      <w:hyperlink r:id="rId21" w:history="1">
        <w:r w:rsidR="00D90FBD" w:rsidRPr="002F1189">
          <w:rPr>
            <w:rStyle w:val="Hyperlink"/>
          </w:rPr>
          <w:t>SP-200</w:t>
        </w:r>
        <w:r w:rsidR="002F1189" w:rsidRPr="002F1189">
          <w:rPr>
            <w:rStyle w:val="Hyperlink"/>
          </w:rPr>
          <w:t>559</w:t>
        </w:r>
      </w:hyperlink>
      <w:r w:rsidR="002F1189">
        <w:t xml:space="preserve"> was revised in </w:t>
      </w:r>
      <w:r w:rsidR="002F1189" w:rsidRPr="002F1189">
        <w:t>SP-200559</w:t>
      </w:r>
      <w:r w:rsidR="002F1189">
        <w:t>rev1</w:t>
      </w:r>
      <w:r w:rsidR="00E1343E">
        <w:t>, which</w:t>
      </w:r>
      <w:r w:rsidR="002F1189">
        <w:t xml:space="preserve"> </w:t>
      </w:r>
      <w:r w:rsidRPr="00546D78">
        <w:t xml:space="preserve">was presented for information and </w:t>
      </w:r>
      <w:r w:rsidR="00E1343E">
        <w:t xml:space="preserve">then </w:t>
      </w:r>
      <w:r w:rsidRPr="006E7615">
        <w:rPr>
          <w:b/>
          <w:bCs/>
        </w:rPr>
        <w:t>Noted</w:t>
      </w:r>
      <w:r w:rsidRPr="00546D78">
        <w:t>.</w:t>
      </w:r>
      <w:r>
        <w:t xml:space="preserve"> </w:t>
      </w:r>
      <w:hyperlink r:id="rId22" w:history="1">
        <w:r w:rsidR="002F1189" w:rsidRPr="002F1189">
          <w:rPr>
            <w:rStyle w:val="Hyperlink"/>
          </w:rPr>
          <w:t>SP-200559</w:t>
        </w:r>
      </w:hyperlink>
      <w:r w:rsidR="00E1343E">
        <w:t>rev1</w:t>
      </w:r>
      <w:r w:rsidRPr="00D13DC5">
        <w:rPr>
          <w:rStyle w:val="Hyperlink"/>
        </w:rPr>
        <w:t xml:space="preserve"> </w:t>
      </w:r>
      <w:r w:rsidRPr="0088556F">
        <w:t>present</w:t>
      </w:r>
      <w:r>
        <w:t>s</w:t>
      </w:r>
      <w:r w:rsidRPr="0088556F">
        <w:t xml:space="preserve"> the work done during SA1#</w:t>
      </w:r>
      <w:r w:rsidR="002F1189">
        <w:t>90</w:t>
      </w:r>
      <w:r w:rsidR="00D90FBD">
        <w:t>e</w:t>
      </w:r>
      <w:r w:rsidR="00E96891">
        <w:t>. One of the</w:t>
      </w:r>
      <w:r w:rsidR="001A6515">
        <w:t xml:space="preserve"> remarks from the SA1 chairman was the need to define Rel-18 Stage1 timelines.</w:t>
      </w:r>
    </w:p>
    <w:p w:rsidR="004470F5" w:rsidRDefault="004470F5" w:rsidP="004470F5">
      <w:pPr>
        <w:pStyle w:val="Heading2"/>
      </w:pPr>
      <w:r>
        <w:lastRenderedPageBreak/>
        <w:t>CT report (</w:t>
      </w:r>
      <w:r w:rsidR="001A6515" w:rsidRPr="001A6515">
        <w:t>SP-200625</w:t>
      </w:r>
      <w:r>
        <w:t>)</w:t>
      </w:r>
    </w:p>
    <w:p w:rsidR="006A22D1" w:rsidRDefault="004470F5" w:rsidP="001A651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82CD7">
        <w:rPr>
          <w:rFonts w:ascii="Arial" w:hAnsi="Arial" w:cs="Arial"/>
          <w:sz w:val="20"/>
          <w:szCs w:val="20"/>
        </w:rPr>
        <w:t xml:space="preserve">The TSG CT chairman (Lionel </w:t>
      </w:r>
      <w:proofErr w:type="spellStart"/>
      <w:r w:rsidRPr="00682CD7">
        <w:rPr>
          <w:rFonts w:ascii="Arial" w:hAnsi="Arial" w:cs="Arial"/>
          <w:sz w:val="20"/>
          <w:szCs w:val="20"/>
        </w:rPr>
        <w:t>Morand</w:t>
      </w:r>
      <w:proofErr w:type="spellEnd"/>
      <w:r w:rsidRPr="00682CD7">
        <w:rPr>
          <w:rFonts w:ascii="Arial" w:hAnsi="Arial" w:cs="Arial"/>
          <w:sz w:val="20"/>
          <w:szCs w:val="20"/>
        </w:rPr>
        <w:t>) gave a report (</w:t>
      </w:r>
      <w:hyperlink r:id="rId23" w:history="1">
        <w:r w:rsidR="001A6515" w:rsidRPr="001A6515">
          <w:rPr>
            <w:rStyle w:val="Hyperlink"/>
            <w:rFonts w:ascii="Arial" w:hAnsi="Arial" w:cs="Arial"/>
            <w:sz w:val="20"/>
            <w:szCs w:val="20"/>
          </w:rPr>
          <w:t>SP-200625</w:t>
        </w:r>
      </w:hyperlink>
      <w:r w:rsidRPr="00682CD7">
        <w:rPr>
          <w:rFonts w:ascii="Arial" w:hAnsi="Arial" w:cs="Arial"/>
          <w:sz w:val="20"/>
          <w:szCs w:val="20"/>
        </w:rPr>
        <w:t>) of what happened in the TSG CT meeting</w:t>
      </w:r>
      <w:bookmarkEnd w:id="1"/>
      <w:r w:rsidR="00443C90">
        <w:rPr>
          <w:rFonts w:ascii="Arial" w:hAnsi="Arial" w:cs="Arial"/>
          <w:sz w:val="20"/>
          <w:szCs w:val="20"/>
        </w:rPr>
        <w:t>.</w:t>
      </w:r>
    </w:p>
    <w:p w:rsidR="00055580" w:rsidRDefault="00055580" w:rsidP="00055580">
      <w:pPr>
        <w:pStyle w:val="Heading2"/>
      </w:pPr>
      <w:r>
        <w:t xml:space="preserve">RAN report </w:t>
      </w:r>
    </w:p>
    <w:p w:rsidR="00055580" w:rsidRDefault="00055580" w:rsidP="00C034E1">
      <w:pPr>
        <w:pStyle w:val="BodyText"/>
        <w:spacing w:after="200"/>
        <w:rPr>
          <w:lang w:val="en-US"/>
        </w:rPr>
      </w:pPr>
      <w:r>
        <w:t xml:space="preserve">There was no </w:t>
      </w:r>
      <w:r w:rsidR="00E1343E">
        <w:t xml:space="preserve">RAN </w:t>
      </w:r>
      <w:r>
        <w:t xml:space="preserve">report </w:t>
      </w:r>
      <w:r w:rsidR="00E1343E">
        <w:t xml:space="preserve">to </w:t>
      </w:r>
      <w:r>
        <w:t xml:space="preserve">this SA meeting from RAN </w:t>
      </w:r>
      <w:r w:rsidRPr="00C034E1">
        <w:rPr>
          <w:rFonts w:eastAsia="Calibri" w:cs="Arial"/>
          <w:lang w:eastAsia="en-US"/>
        </w:rPr>
        <w:t>chairman (</w:t>
      </w:r>
      <w:proofErr w:type="spellStart"/>
      <w:r w:rsidRPr="00C034E1">
        <w:rPr>
          <w:rFonts w:eastAsia="Calibri" w:cs="Arial"/>
          <w:lang w:eastAsia="en-US"/>
        </w:rPr>
        <w:t>Balázs</w:t>
      </w:r>
      <w:proofErr w:type="spellEnd"/>
      <w:r w:rsidRPr="00C034E1">
        <w:rPr>
          <w:rFonts w:eastAsia="Calibri" w:cs="Arial"/>
          <w:lang w:eastAsia="en-US"/>
        </w:rPr>
        <w:t xml:space="preserve"> </w:t>
      </w:r>
      <w:proofErr w:type="spellStart"/>
      <w:r w:rsidRPr="00C034E1">
        <w:rPr>
          <w:rFonts w:eastAsia="Calibri" w:cs="Arial"/>
          <w:lang w:eastAsia="en-US"/>
        </w:rPr>
        <w:t>Bertényi</w:t>
      </w:r>
      <w:proofErr w:type="spellEnd"/>
      <w:r w:rsidRPr="00C034E1">
        <w:rPr>
          <w:rFonts w:eastAsia="Calibri" w:cs="Arial"/>
          <w:lang w:eastAsia="en-US"/>
        </w:rPr>
        <w:t>)</w:t>
      </w:r>
      <w:r w:rsidR="00E1343E">
        <w:rPr>
          <w:rFonts w:eastAsia="Calibri" w:cs="Arial"/>
          <w:lang w:eastAsia="en-US"/>
        </w:rPr>
        <w:t>, given that RAN meeting finished after SA</w:t>
      </w:r>
      <w:r w:rsidRPr="00C034E1">
        <w:rPr>
          <w:rFonts w:eastAsia="Calibri" w:cs="Arial"/>
          <w:lang w:eastAsia="en-US"/>
        </w:rPr>
        <w:t>.</w:t>
      </w:r>
    </w:p>
    <w:p w:rsidR="00803593" w:rsidRPr="00E221BA" w:rsidRDefault="00C94E00" w:rsidP="00BF426A">
      <w:pPr>
        <w:pStyle w:val="Heading1"/>
      </w:pPr>
      <w:r w:rsidRPr="00E221BA">
        <w:t>Status of SA1-related documents</w:t>
      </w:r>
    </w:p>
    <w:p w:rsidR="00A74CF7" w:rsidRPr="00593BF0" w:rsidRDefault="005853E0" w:rsidP="00C76A5B">
      <w:pPr>
        <w:tabs>
          <w:tab w:val="left" w:pos="2268"/>
        </w:tabs>
        <w:rPr>
          <w:rFonts w:ascii="Arial" w:hAnsi="Arial" w:cs="Arial"/>
          <w:sz w:val="20"/>
          <w:szCs w:val="20"/>
          <w:lang w:val="fr-FR"/>
        </w:rPr>
      </w:pPr>
      <w:r w:rsidRPr="00DA1647">
        <w:rPr>
          <w:rFonts w:ascii="Arial" w:hAnsi="Arial" w:cs="Arial"/>
          <w:sz w:val="20"/>
          <w:szCs w:val="20"/>
          <w:lang w:val="fr-FR"/>
        </w:rPr>
        <w:t>D</w:t>
      </w:r>
      <w:r w:rsidR="00A74CF7" w:rsidRPr="00DA1647">
        <w:rPr>
          <w:rFonts w:ascii="Arial" w:hAnsi="Arial" w:cs="Arial"/>
          <w:sz w:val="20"/>
          <w:szCs w:val="20"/>
          <w:lang w:val="fr-FR"/>
        </w:rPr>
        <w:t>ocuments</w:t>
      </w:r>
      <w:r w:rsidR="00A74CF7" w:rsidRPr="00DA1647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proofErr w:type="spellStart"/>
      <w:r w:rsidRPr="00593BF0">
        <w:rPr>
          <w:rFonts w:ascii="Arial" w:hAnsi="Arial" w:cs="Arial"/>
          <w:sz w:val="20"/>
          <w:szCs w:val="20"/>
          <w:lang w:val="fr-FR"/>
        </w:rPr>
        <w:t>available</w:t>
      </w:r>
      <w:proofErr w:type="spellEnd"/>
      <w:r w:rsidRPr="00DA1647">
        <w:rPr>
          <w:rFonts w:ascii="Arial" w:hAnsi="Arial" w:cs="Arial"/>
          <w:sz w:val="20"/>
          <w:szCs w:val="20"/>
          <w:lang w:val="fr-FR"/>
        </w:rPr>
        <w:t xml:space="preserve"> </w:t>
      </w:r>
      <w:r w:rsidR="00A74CF7" w:rsidRPr="00DA1647">
        <w:rPr>
          <w:rFonts w:ascii="Arial" w:hAnsi="Arial" w:cs="Arial"/>
          <w:sz w:val="20"/>
          <w:szCs w:val="20"/>
          <w:lang w:val="fr-FR"/>
        </w:rPr>
        <w:t xml:space="preserve">at </w:t>
      </w:r>
      <w:hyperlink r:id="rId24" w:history="1">
        <w:r w:rsidR="001E1AAF" w:rsidRPr="00593BF0">
          <w:rPr>
            <w:rStyle w:val="Hyperlink"/>
            <w:rFonts w:ascii="Arial" w:hAnsi="Arial" w:cs="Arial"/>
            <w:sz w:val="20"/>
            <w:szCs w:val="20"/>
            <w:lang w:val="fr-FR"/>
          </w:rPr>
          <w:t>https://www.3gpp.org/ftp/tsg_sa/TSG_SA/TSGS_88E_Electronic/Docs</w:t>
        </w:r>
      </w:hyperlink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2474"/>
        <w:gridCol w:w="709"/>
        <w:gridCol w:w="1101"/>
        <w:gridCol w:w="4395"/>
      </w:tblGrid>
      <w:tr w:rsidR="00EA4045" w:rsidRPr="00DA63FC" w:rsidTr="0016453C">
        <w:trPr>
          <w:trHeight w:val="20"/>
        </w:trPr>
        <w:tc>
          <w:tcPr>
            <w:tcW w:w="956" w:type="dxa"/>
            <w:shd w:val="clear" w:color="auto" w:fill="F2F2F2"/>
            <w:vAlign w:val="center"/>
          </w:tcPr>
          <w:p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  <w:r w:rsidRPr="00DA63FC">
              <w:rPr>
                <w:rFonts w:ascii="Arial" w:hAnsi="Arial" w:cs="Arial"/>
                <w:b/>
                <w:sz w:val="16"/>
                <w:szCs w:val="16"/>
              </w:rPr>
              <w:t xml:space="preserve"> No.</w:t>
            </w:r>
          </w:p>
        </w:tc>
        <w:tc>
          <w:tcPr>
            <w:tcW w:w="2474" w:type="dxa"/>
            <w:shd w:val="clear" w:color="auto" w:fill="F2F2F2"/>
            <w:vAlign w:val="center"/>
          </w:tcPr>
          <w:p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1101" w:type="dxa"/>
            <w:shd w:val="clear" w:color="auto" w:fill="F2F2F2"/>
            <w:vAlign w:val="center"/>
          </w:tcPr>
          <w:p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SA1 </w:t>
            </w: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>tdoc</w:t>
            </w:r>
            <w:proofErr w:type="spellEnd"/>
          </w:p>
        </w:tc>
        <w:tc>
          <w:tcPr>
            <w:tcW w:w="4395" w:type="dxa"/>
            <w:shd w:val="clear" w:color="auto" w:fill="F2F2F2"/>
            <w:vAlign w:val="center"/>
          </w:tcPr>
          <w:p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tr w:rsidR="00E34249" w:rsidRPr="00DA63FC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49" w:rsidRPr="00ED435C" w:rsidRDefault="00E34249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4249">
              <w:rPr>
                <w:rFonts w:ascii="Arial" w:hAnsi="Arial" w:cs="Arial"/>
                <w:sz w:val="16"/>
                <w:szCs w:val="16"/>
              </w:rPr>
              <w:t>SP-200578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49" w:rsidRPr="00ED435C" w:rsidRDefault="00E34249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34249">
              <w:rPr>
                <w:rFonts w:ascii="Arial" w:hAnsi="Arial" w:cs="Arial"/>
                <w:sz w:val="16"/>
                <w:szCs w:val="16"/>
                <w:lang w:val="en-US"/>
              </w:rPr>
              <w:t>Revised SID on FS_FRMCS3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49" w:rsidRDefault="00E34249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49" w:rsidRPr="00ED435C" w:rsidRDefault="00E34249" w:rsidP="00C23360">
            <w:pPr>
              <w:spacing w:after="0"/>
              <w:rPr>
                <w:sz w:val="16"/>
                <w:szCs w:val="16"/>
              </w:rPr>
            </w:pPr>
            <w:r>
              <w:rPr>
                <w:rFonts w:eastAsia="Batang" w:cs="Arial"/>
                <w:sz w:val="18"/>
                <w:szCs w:val="18"/>
                <w:lang w:eastAsia="zh-CN"/>
              </w:rPr>
              <w:t>SP-190321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49" w:rsidRDefault="00E34249" w:rsidP="00E2373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</w:t>
            </w:r>
            <w:r>
              <w:rPr>
                <w:rFonts w:ascii="Arial" w:hAnsi="Arial" w:cs="Arial"/>
                <w:sz w:val="16"/>
                <w:szCs w:val="16"/>
              </w:rPr>
              <w:t>Revised</w:t>
            </w:r>
            <w:r w:rsidRPr="00ED56CA">
              <w:rPr>
                <w:rFonts w:ascii="Arial" w:hAnsi="Arial" w:cs="Arial"/>
                <w:sz w:val="16"/>
                <w:szCs w:val="16"/>
              </w:rPr>
              <w:t xml:space="preserve">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C23360" w:rsidRPr="00DA63FC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60" w:rsidRPr="00DA63FC" w:rsidRDefault="00ED435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435C">
              <w:rPr>
                <w:rFonts w:ascii="Arial" w:hAnsi="Arial" w:cs="Arial"/>
                <w:sz w:val="16"/>
                <w:szCs w:val="16"/>
              </w:rPr>
              <w:t>SP-200577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60" w:rsidRPr="00DA63FC" w:rsidRDefault="00ED435C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D435C">
              <w:rPr>
                <w:rFonts w:ascii="Arial" w:hAnsi="Arial" w:cs="Arial"/>
                <w:sz w:val="16"/>
                <w:szCs w:val="16"/>
                <w:lang w:val="en-US"/>
              </w:rPr>
              <w:t>New SID on Personal IoT Networks (FS_PIN)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60" w:rsidRPr="00DA63FC" w:rsidRDefault="00ED435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60" w:rsidRPr="00DA63FC" w:rsidRDefault="00ED435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435C">
              <w:rPr>
                <w:sz w:val="16"/>
                <w:szCs w:val="16"/>
              </w:rPr>
              <w:t>S1-202287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60" w:rsidRPr="00DA63FC" w:rsidRDefault="00574460" w:rsidP="00E2373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OPPO presented a company contribution introducing a couple of changes in </w:t>
            </w:r>
            <w:r w:rsidRPr="00574460">
              <w:rPr>
                <w:rFonts w:ascii="Arial" w:hAnsi="Arial" w:cs="Arial"/>
                <w:sz w:val="16"/>
                <w:szCs w:val="16"/>
              </w:rPr>
              <w:t>SP-200592</w:t>
            </w:r>
            <w:r>
              <w:rPr>
                <w:rFonts w:ascii="Arial" w:hAnsi="Arial" w:cs="Arial"/>
                <w:sz w:val="16"/>
                <w:szCs w:val="16"/>
              </w:rPr>
              <w:t>. SP-200592 (company contribution</w:t>
            </w:r>
            <w:r w:rsidR="007D2553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7D2553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="007D2553">
              <w:rPr>
                <w:rFonts w:ascii="Arial" w:hAnsi="Arial" w:cs="Arial"/>
                <w:sz w:val="16"/>
                <w:szCs w:val="16"/>
              </w:rPr>
              <w:t xml:space="preserve">SP-200577 was </w:t>
            </w:r>
            <w:r w:rsidR="007D2553" w:rsidRPr="007D2553">
              <w:rPr>
                <w:rFonts w:ascii="Arial" w:hAnsi="Arial" w:cs="Arial"/>
                <w:b/>
                <w:bCs/>
                <w:sz w:val="16"/>
                <w:szCs w:val="16"/>
              </w:rPr>
              <w:t>noted</w:t>
            </w:r>
            <w:r w:rsidR="007D255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7D2553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D2553">
              <w:rPr>
                <w:rFonts w:ascii="Arial" w:hAnsi="Arial" w:cs="Arial"/>
                <w:sz w:val="16"/>
                <w:szCs w:val="16"/>
              </w:rPr>
              <w:t>SP-200571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7D2553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D2553">
              <w:rPr>
                <w:rFonts w:ascii="Arial" w:hAnsi="Arial" w:cs="Arial"/>
                <w:sz w:val="16"/>
                <w:szCs w:val="16"/>
                <w:lang w:val="en-US"/>
              </w:rPr>
              <w:t>New SID on Enhanced Access to and Support of Network Slice (FS_EASNS)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633A68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633A68" w:rsidP="00C23360">
            <w:pPr>
              <w:spacing w:after="0"/>
              <w:rPr>
                <w:sz w:val="16"/>
                <w:szCs w:val="16"/>
              </w:rPr>
            </w:pPr>
            <w:r w:rsidRPr="00633A68">
              <w:rPr>
                <w:sz w:val="16"/>
                <w:szCs w:val="16"/>
              </w:rPr>
              <w:t>S1-202284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633A68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7B27">
              <w:rPr>
                <w:rFonts w:ascii="Arial" w:hAnsi="Arial" w:cs="Arial"/>
                <w:sz w:val="16"/>
                <w:szCs w:val="16"/>
              </w:rPr>
              <w:t>SP-200572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New SID on Off-Network for Rail (</w:t>
            </w:r>
            <w:proofErr w:type="spellStart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FS_OffNetRail</w:t>
            </w:r>
            <w:proofErr w:type="spellEnd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sz w:val="16"/>
                <w:szCs w:val="16"/>
              </w:rPr>
            </w:pPr>
            <w:r w:rsidRPr="00107B27">
              <w:rPr>
                <w:sz w:val="16"/>
                <w:szCs w:val="16"/>
              </w:rPr>
              <w:t>S1-202244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7B27">
              <w:rPr>
                <w:rFonts w:ascii="Arial" w:hAnsi="Arial" w:cs="Arial"/>
                <w:sz w:val="16"/>
                <w:szCs w:val="16"/>
              </w:rPr>
              <w:t>SP-200573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New SID on 5G Timing Resiliency System (FS_5TRS)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sz w:val="16"/>
                <w:szCs w:val="16"/>
              </w:rPr>
            </w:pPr>
            <w:r w:rsidRPr="00107B27">
              <w:rPr>
                <w:sz w:val="16"/>
                <w:szCs w:val="16"/>
              </w:rPr>
              <w:t>S1-202281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7B27">
              <w:rPr>
                <w:rFonts w:ascii="Arial" w:hAnsi="Arial" w:cs="Arial"/>
                <w:sz w:val="16"/>
                <w:szCs w:val="16"/>
              </w:rPr>
              <w:t>SP-200574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New SID on 5G Smart Energy and Infrastructure (FS_5GSEI)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6.6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sz w:val="16"/>
                <w:szCs w:val="16"/>
              </w:rPr>
            </w:pPr>
            <w:r w:rsidRPr="00107B27">
              <w:rPr>
                <w:sz w:val="16"/>
                <w:szCs w:val="16"/>
              </w:rPr>
              <w:t>S1-202240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7B27">
              <w:rPr>
                <w:rFonts w:ascii="Arial" w:hAnsi="Arial" w:cs="Arial"/>
                <w:sz w:val="16"/>
                <w:szCs w:val="16"/>
              </w:rPr>
              <w:t>SP-200575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New SID on Ranging-based Services (</w:t>
            </w:r>
            <w:proofErr w:type="spellStart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FS_Ranging</w:t>
            </w:r>
            <w:proofErr w:type="spellEnd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sz w:val="16"/>
                <w:szCs w:val="16"/>
              </w:rPr>
            </w:pPr>
            <w:r w:rsidRPr="00107B27">
              <w:rPr>
                <w:sz w:val="16"/>
                <w:szCs w:val="16"/>
              </w:rPr>
              <w:t>S1-202192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7B27">
              <w:rPr>
                <w:rFonts w:ascii="Arial" w:hAnsi="Arial" w:cs="Arial"/>
                <w:sz w:val="16"/>
                <w:szCs w:val="16"/>
              </w:rPr>
              <w:t>SP-200576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New SID on Enhancements for Residential 5G (</w:t>
            </w:r>
            <w:proofErr w:type="spellStart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FS_Resident</w:t>
            </w:r>
            <w:proofErr w:type="spellEnd"/>
            <w:r w:rsidRPr="00107B2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07B27" w:rsidP="00C23360">
            <w:pPr>
              <w:spacing w:after="0"/>
              <w:rPr>
                <w:sz w:val="16"/>
                <w:szCs w:val="16"/>
              </w:rPr>
            </w:pPr>
            <w:r w:rsidRPr="00107B27">
              <w:rPr>
                <w:sz w:val="16"/>
                <w:szCs w:val="16"/>
              </w:rPr>
              <w:t>S1-202192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07B2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453C">
              <w:rPr>
                <w:rFonts w:ascii="Arial" w:hAnsi="Arial" w:cs="Arial"/>
                <w:sz w:val="16"/>
                <w:szCs w:val="16"/>
              </w:rPr>
              <w:t>SP-200560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16453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6453C">
              <w:rPr>
                <w:rFonts w:ascii="Arial" w:hAnsi="Arial" w:cs="Arial"/>
                <w:sz w:val="16"/>
                <w:szCs w:val="16"/>
                <w:lang w:val="en-US"/>
              </w:rPr>
              <w:t>SA WG1 CRs on MONASTERY2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16453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S1-202289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S1-202279</w:t>
            </w:r>
          </w:p>
          <w:p w:rsidR="0016453C" w:rsidRPr="00ED435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453C">
              <w:rPr>
                <w:rFonts w:ascii="Arial" w:hAnsi="Arial" w:cs="Arial"/>
                <w:sz w:val="16"/>
                <w:szCs w:val="16"/>
              </w:rPr>
              <w:t>SP-200561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6453C">
              <w:rPr>
                <w:rFonts w:ascii="Arial" w:hAnsi="Arial" w:cs="Arial"/>
                <w:sz w:val="16"/>
                <w:szCs w:val="16"/>
                <w:lang w:val="en-US"/>
              </w:rPr>
              <w:t xml:space="preserve">SA WG1 CRs on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16453C">
              <w:rPr>
                <w:rFonts w:ascii="Arial" w:hAnsi="Arial" w:cs="Arial"/>
                <w:sz w:val="16"/>
                <w:szCs w:val="16"/>
                <w:lang w:val="en-US"/>
              </w:rPr>
              <w:t>MARTER_Ph2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453C">
              <w:rPr>
                <w:rFonts w:ascii="Arial" w:hAnsi="Arial" w:cs="Arial"/>
                <w:sz w:val="16"/>
                <w:szCs w:val="16"/>
              </w:rPr>
              <w:t>SP-200562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6453C">
              <w:rPr>
                <w:rFonts w:ascii="Arial" w:hAnsi="Arial" w:cs="Arial"/>
                <w:sz w:val="16"/>
                <w:szCs w:val="16"/>
                <w:lang w:val="en-US"/>
              </w:rPr>
              <w:t xml:space="preserve">SA WG1 CRs on </w:t>
            </w:r>
            <w:proofErr w:type="spellStart"/>
            <w:r w:rsidRPr="0016453C">
              <w:rPr>
                <w:rFonts w:ascii="Arial" w:hAnsi="Arial" w:cs="Arial"/>
                <w:sz w:val="16"/>
                <w:szCs w:val="16"/>
                <w:lang w:val="en-US"/>
              </w:rPr>
              <w:t>cyberCAV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16.1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S1-202260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S1-202261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S1-202299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S1-202300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S1-202302</w:t>
            </w:r>
          </w:p>
          <w:p w:rsidR="0016453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S1-202303</w:t>
            </w:r>
          </w:p>
          <w:p w:rsidR="0016453C" w:rsidRPr="00ED435C" w:rsidRDefault="0016453C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16453C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553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41021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0217">
              <w:rPr>
                <w:rFonts w:ascii="Arial" w:hAnsi="Arial" w:cs="Arial"/>
                <w:sz w:val="16"/>
                <w:szCs w:val="16"/>
              </w:rPr>
              <w:t>SP-200564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Pr="00ED435C" w:rsidRDefault="00410217" w:rsidP="00C2336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10217">
              <w:rPr>
                <w:rFonts w:ascii="Arial" w:hAnsi="Arial" w:cs="Arial"/>
                <w:sz w:val="16"/>
                <w:szCs w:val="16"/>
                <w:lang w:val="en-US"/>
              </w:rPr>
              <w:t>SA WG1 CRs on EAV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410217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410217" w:rsidP="00C2336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S1-202268</w:t>
            </w:r>
          </w:p>
          <w:p w:rsidR="00410217" w:rsidRPr="00ED435C" w:rsidRDefault="00410217" w:rsidP="00C2336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53" w:rsidRDefault="00B839A1" w:rsidP="00C233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</w:t>
            </w:r>
            <w:r w:rsidR="00A35E61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 xml:space="preserve"> presented a company contribution in </w:t>
            </w:r>
            <w:r w:rsidRPr="00B839A1">
              <w:rPr>
                <w:rFonts w:ascii="Arial" w:hAnsi="Arial" w:cs="Arial"/>
                <w:sz w:val="16"/>
                <w:szCs w:val="16"/>
              </w:rPr>
              <w:t>SP-200593</w:t>
            </w:r>
            <w:r>
              <w:rPr>
                <w:rFonts w:ascii="Arial" w:hAnsi="Arial" w:cs="Arial"/>
                <w:sz w:val="16"/>
                <w:szCs w:val="16"/>
              </w:rPr>
              <w:t>. The were no consensus.</w:t>
            </w:r>
            <w:r w:rsidR="00A35E6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0217"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="00410217"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="00410217" w:rsidRPr="00DA63F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Pr="00B839A1">
              <w:rPr>
                <w:rFonts w:ascii="Arial" w:hAnsi="Arial" w:cs="Arial"/>
                <w:sz w:val="16"/>
                <w:szCs w:val="16"/>
              </w:rPr>
              <w:t>SP-200593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0217" w:rsidRPr="00DA63FC"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ere</w:t>
            </w:r>
            <w:r w:rsidR="00410217" w:rsidRPr="00DA63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0217">
              <w:rPr>
                <w:rFonts w:ascii="Arial" w:hAnsi="Arial" w:cs="Arial"/>
                <w:b/>
                <w:sz w:val="16"/>
                <w:szCs w:val="16"/>
              </w:rPr>
              <w:t xml:space="preserve">postponed. </w:t>
            </w:r>
            <w:r w:rsidR="00410217" w:rsidRPr="00410217">
              <w:rPr>
                <w:rFonts w:ascii="Arial" w:hAnsi="Arial" w:cs="Arial"/>
                <w:sz w:val="16"/>
                <w:szCs w:val="16"/>
              </w:rPr>
              <w:t xml:space="preserve">The CR will be </w:t>
            </w:r>
            <w:r>
              <w:rPr>
                <w:rFonts w:ascii="Arial" w:hAnsi="Arial" w:cs="Arial"/>
                <w:sz w:val="16"/>
                <w:szCs w:val="16"/>
              </w:rPr>
              <w:t xml:space="preserve">discussed again at </w:t>
            </w:r>
            <w:r w:rsidR="00410217" w:rsidRPr="00410217">
              <w:rPr>
                <w:rFonts w:ascii="Arial" w:hAnsi="Arial" w:cs="Arial"/>
                <w:sz w:val="16"/>
                <w:szCs w:val="16"/>
              </w:rPr>
              <w:t>SA</w:t>
            </w:r>
            <w:r>
              <w:rPr>
                <w:rFonts w:ascii="Arial" w:hAnsi="Arial" w:cs="Arial"/>
                <w:sz w:val="16"/>
                <w:szCs w:val="16"/>
              </w:rPr>
              <w:t>1#91e</w:t>
            </w:r>
            <w:r w:rsidR="00410217"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39A1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SP-200565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SA WG1 CRs on AVPROD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S1-202196</w:t>
            </w:r>
          </w:p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S1-202049</w:t>
            </w:r>
          </w:p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S1-202256</w:t>
            </w:r>
          </w:p>
          <w:p w:rsidR="00B839A1" w:rsidRPr="00DA63FC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39A1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tabs>
                <w:tab w:val="left" w:pos="542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SP-200567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 xml:space="preserve">SA WG1 CRs on </w:t>
            </w:r>
            <w:proofErr w:type="spellStart"/>
            <w:r w:rsidRPr="00B839A1">
              <w:rPr>
                <w:rFonts w:ascii="Arial" w:hAnsi="Arial" w:cs="Arial"/>
                <w:sz w:val="16"/>
                <w:szCs w:val="16"/>
              </w:rPr>
              <w:t>eCAV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S1-202297</w:t>
            </w:r>
          </w:p>
          <w:p w:rsidR="00B839A1" w:rsidRPr="00DA63FC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39A1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SP-200568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SA WG1 CRs on CMED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S1-202183</w:t>
            </w:r>
          </w:p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S1-202183</w:t>
            </w:r>
          </w:p>
          <w:p w:rsidR="00B839A1" w:rsidRPr="00DA63FC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39A1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SP-200569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39A1">
              <w:rPr>
                <w:rFonts w:ascii="Arial" w:hAnsi="Arial" w:cs="Arial"/>
                <w:sz w:val="16"/>
                <w:szCs w:val="16"/>
              </w:rPr>
              <w:t>SA WG1 CRs on TEI17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S1-202055</w:t>
            </w:r>
          </w:p>
          <w:p w:rsidR="00B839A1" w:rsidRPr="00DA63FC" w:rsidRDefault="00B839A1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B839A1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13112" w:rsidRPr="00BC2BAB" w:rsidTr="001D376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12" w:rsidRPr="00113112" w:rsidRDefault="00113112" w:rsidP="001D376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13112">
              <w:rPr>
                <w:rFonts w:ascii="Arial" w:hAnsi="Arial" w:cs="Arial"/>
                <w:sz w:val="16"/>
                <w:szCs w:val="16"/>
              </w:rPr>
              <w:t>SP-200513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12" w:rsidRPr="00113112" w:rsidRDefault="00113112" w:rsidP="001D376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13112">
              <w:rPr>
                <w:rFonts w:ascii="Arial" w:hAnsi="Arial" w:cs="Arial"/>
                <w:sz w:val="16"/>
                <w:szCs w:val="16"/>
              </w:rPr>
              <w:t>21.905 CR0121 (Rel-17, 'F'): UICC definition alignment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12" w:rsidRPr="00113112" w:rsidRDefault="00113112" w:rsidP="001D376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13112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12" w:rsidRPr="00113112" w:rsidRDefault="00113112" w:rsidP="001D376C">
            <w:pPr>
              <w:spacing w:after="0"/>
              <w:rPr>
                <w:sz w:val="16"/>
                <w:szCs w:val="16"/>
              </w:rPr>
            </w:pPr>
            <w:r w:rsidRPr="00113112">
              <w:rPr>
                <w:sz w:val="16"/>
                <w:szCs w:val="16"/>
              </w:rPr>
              <w:t>Thales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12" w:rsidRPr="00113112" w:rsidRDefault="00113112" w:rsidP="0011311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13112">
              <w:rPr>
                <w:rFonts w:ascii="Arial" w:hAnsi="Arial" w:cs="Arial"/>
                <w:sz w:val="16"/>
                <w:szCs w:val="16"/>
              </w:rPr>
              <w:t xml:space="preserve">Contribution endorsed at SA1#90e in </w:t>
            </w:r>
            <w:r w:rsidRPr="00113112">
              <w:rPr>
                <w:rFonts w:cs="Arial"/>
                <w:sz w:val="16"/>
                <w:szCs w:val="16"/>
              </w:rPr>
              <w:t>S1-202056</w:t>
            </w:r>
            <w:r w:rsidRPr="0011311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113112">
              <w:rPr>
                <w:sz w:val="16"/>
                <w:szCs w:val="16"/>
              </w:rPr>
              <w:t>SP-200570</w:t>
            </w:r>
            <w:r w:rsidRPr="00113112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113112">
              <w:rPr>
                <w:rFonts w:ascii="Arial" w:hAnsi="Arial" w:cs="Arial"/>
                <w:b/>
                <w:bCs/>
                <w:sz w:val="16"/>
                <w:szCs w:val="16"/>
              </w:rPr>
              <w:t>approved.</w:t>
            </w:r>
          </w:p>
          <w:p w:rsidR="00113112" w:rsidRPr="00BC2BAB" w:rsidRDefault="00113112" w:rsidP="001D376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B839A1" w:rsidRPr="00DA63FC" w:rsidTr="0016453C">
        <w:trPr>
          <w:trHeight w:val="2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AB64FD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B64FD">
              <w:rPr>
                <w:rFonts w:ascii="Arial" w:hAnsi="Arial" w:cs="Arial"/>
                <w:sz w:val="16"/>
                <w:szCs w:val="16"/>
              </w:rPr>
              <w:t>SP-200566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AB64FD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B64FD">
              <w:rPr>
                <w:rFonts w:ascii="Arial" w:hAnsi="Arial" w:cs="Arial"/>
                <w:sz w:val="16"/>
                <w:szCs w:val="16"/>
              </w:rPr>
              <w:t xml:space="preserve">SA WG1 CRs on </w:t>
            </w:r>
            <w:proofErr w:type="spellStart"/>
            <w:r w:rsidRPr="00AB64FD">
              <w:rPr>
                <w:rFonts w:ascii="Arial" w:hAnsi="Arial" w:cs="Arial"/>
                <w:sz w:val="16"/>
                <w:szCs w:val="16"/>
              </w:rPr>
              <w:t>FS_eCAV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AB64FD" w:rsidP="00B839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S1-202118</w:t>
            </w:r>
          </w:p>
          <w:p w:rsidR="00AB64FD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S1-202258</w:t>
            </w:r>
          </w:p>
          <w:p w:rsidR="00AB64FD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S1-202107</w:t>
            </w:r>
          </w:p>
          <w:p w:rsidR="00AB64FD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S1-202301</w:t>
            </w:r>
          </w:p>
          <w:p w:rsidR="00AB64FD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S1-202296</w:t>
            </w:r>
          </w:p>
          <w:p w:rsidR="00AB64FD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S1-202156</w:t>
            </w:r>
          </w:p>
          <w:p w:rsidR="00AB64FD" w:rsidRPr="00DA63FC" w:rsidRDefault="00AB64FD" w:rsidP="00B839A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S1-202157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A1" w:rsidRPr="00DA63FC" w:rsidRDefault="00AB64FD" w:rsidP="00B839A1">
            <w:pPr>
              <w:tabs>
                <w:tab w:val="left" w:pos="269"/>
                <w:tab w:val="left" w:pos="41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lastRenderedPageBreak/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5611B3" w:rsidRPr="00E6054B" w:rsidRDefault="005611B3" w:rsidP="0087680C">
      <w:pPr>
        <w:rPr>
          <w:rFonts w:ascii="Arial" w:hAnsi="Arial" w:cs="Arial"/>
          <w:lang w:val="en-US"/>
        </w:rPr>
      </w:pPr>
    </w:p>
    <w:sectPr w:rsidR="005611B3" w:rsidRPr="00E6054B" w:rsidSect="00FA4F19">
      <w:pgSz w:w="11906" w:h="16838"/>
      <w:pgMar w:top="1077" w:right="1558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883" w:rsidRDefault="00075883" w:rsidP="00840E8C">
      <w:r>
        <w:separator/>
      </w:r>
    </w:p>
  </w:endnote>
  <w:endnote w:type="continuationSeparator" w:id="0">
    <w:p w:rsidR="00075883" w:rsidRDefault="00075883" w:rsidP="00840E8C">
      <w:r>
        <w:continuationSeparator/>
      </w:r>
    </w:p>
  </w:endnote>
  <w:endnote w:type="continuationNotice" w:id="1">
    <w:p w:rsidR="00075883" w:rsidRDefault="000758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883" w:rsidRDefault="00075883" w:rsidP="00840E8C">
      <w:r>
        <w:separator/>
      </w:r>
    </w:p>
  </w:footnote>
  <w:footnote w:type="continuationSeparator" w:id="0">
    <w:p w:rsidR="00075883" w:rsidRDefault="00075883" w:rsidP="00840E8C">
      <w:r>
        <w:continuationSeparator/>
      </w:r>
    </w:p>
  </w:footnote>
  <w:footnote w:type="continuationNotice" w:id="1">
    <w:p w:rsidR="00075883" w:rsidRDefault="000758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70E297A"/>
    <w:multiLevelType w:val="hybridMultilevel"/>
    <w:tmpl w:val="CB60E0B6"/>
    <w:lvl w:ilvl="0" w:tplc="247E3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4EC2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203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E2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E5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E1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302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E1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FA55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A078BF"/>
    <w:multiLevelType w:val="hybridMultilevel"/>
    <w:tmpl w:val="10B68826"/>
    <w:lvl w:ilvl="0" w:tplc="ADFAF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6D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06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CEB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C10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267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B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5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027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592C92"/>
    <w:multiLevelType w:val="hybridMultilevel"/>
    <w:tmpl w:val="37D8AFF0"/>
    <w:lvl w:ilvl="0" w:tplc="131EB5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DC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0F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A86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D645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760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AE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566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9"/>
  </w:num>
  <w:num w:numId="24">
    <w:abstractNumId w:val="9"/>
  </w:num>
  <w:num w:numId="2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BF"/>
    <w:rsid w:val="00000D10"/>
    <w:rsid w:val="00003BBD"/>
    <w:rsid w:val="00004642"/>
    <w:rsid w:val="00004EAB"/>
    <w:rsid w:val="0000550F"/>
    <w:rsid w:val="00006008"/>
    <w:rsid w:val="0000609B"/>
    <w:rsid w:val="000065DC"/>
    <w:rsid w:val="00006EF7"/>
    <w:rsid w:val="00006F96"/>
    <w:rsid w:val="00006FFA"/>
    <w:rsid w:val="00007562"/>
    <w:rsid w:val="000079AA"/>
    <w:rsid w:val="00007C02"/>
    <w:rsid w:val="00007F2B"/>
    <w:rsid w:val="000102AC"/>
    <w:rsid w:val="000115D0"/>
    <w:rsid w:val="00011E23"/>
    <w:rsid w:val="0001270A"/>
    <w:rsid w:val="00013F35"/>
    <w:rsid w:val="0001438A"/>
    <w:rsid w:val="0001446B"/>
    <w:rsid w:val="00014F0A"/>
    <w:rsid w:val="00015247"/>
    <w:rsid w:val="00015801"/>
    <w:rsid w:val="00015FFA"/>
    <w:rsid w:val="00016C84"/>
    <w:rsid w:val="00017777"/>
    <w:rsid w:val="000202A9"/>
    <w:rsid w:val="000205C5"/>
    <w:rsid w:val="0002099D"/>
    <w:rsid w:val="00020AA2"/>
    <w:rsid w:val="0002157A"/>
    <w:rsid w:val="0002176B"/>
    <w:rsid w:val="0002342F"/>
    <w:rsid w:val="000258F4"/>
    <w:rsid w:val="00026254"/>
    <w:rsid w:val="00027381"/>
    <w:rsid w:val="00027DBF"/>
    <w:rsid w:val="00027EF5"/>
    <w:rsid w:val="000302EC"/>
    <w:rsid w:val="000304AF"/>
    <w:rsid w:val="000307E9"/>
    <w:rsid w:val="00030F07"/>
    <w:rsid w:val="0003148C"/>
    <w:rsid w:val="00032163"/>
    <w:rsid w:val="000325A1"/>
    <w:rsid w:val="00033454"/>
    <w:rsid w:val="00033515"/>
    <w:rsid w:val="00034099"/>
    <w:rsid w:val="000341CA"/>
    <w:rsid w:val="0003571A"/>
    <w:rsid w:val="00037A87"/>
    <w:rsid w:val="0004073B"/>
    <w:rsid w:val="00041A65"/>
    <w:rsid w:val="00041F28"/>
    <w:rsid w:val="000420D8"/>
    <w:rsid w:val="00042F2E"/>
    <w:rsid w:val="000441E9"/>
    <w:rsid w:val="00044EC8"/>
    <w:rsid w:val="000450A8"/>
    <w:rsid w:val="00045382"/>
    <w:rsid w:val="00051ED1"/>
    <w:rsid w:val="00051FC3"/>
    <w:rsid w:val="000528E3"/>
    <w:rsid w:val="00052BF8"/>
    <w:rsid w:val="00053EFB"/>
    <w:rsid w:val="000543F9"/>
    <w:rsid w:val="00054667"/>
    <w:rsid w:val="00055580"/>
    <w:rsid w:val="000556BE"/>
    <w:rsid w:val="00056D84"/>
    <w:rsid w:val="00057116"/>
    <w:rsid w:val="00057B0D"/>
    <w:rsid w:val="00057FBD"/>
    <w:rsid w:val="0006006F"/>
    <w:rsid w:val="00061C59"/>
    <w:rsid w:val="00061FCC"/>
    <w:rsid w:val="000623DC"/>
    <w:rsid w:val="00064843"/>
    <w:rsid w:val="00065172"/>
    <w:rsid w:val="00065B9A"/>
    <w:rsid w:val="00067E07"/>
    <w:rsid w:val="00071738"/>
    <w:rsid w:val="00072B20"/>
    <w:rsid w:val="00072B3A"/>
    <w:rsid w:val="00073C42"/>
    <w:rsid w:val="00075883"/>
    <w:rsid w:val="00075BE6"/>
    <w:rsid w:val="00075C24"/>
    <w:rsid w:val="0007661D"/>
    <w:rsid w:val="00080B92"/>
    <w:rsid w:val="000810FB"/>
    <w:rsid w:val="00081604"/>
    <w:rsid w:val="00081D44"/>
    <w:rsid w:val="000821D9"/>
    <w:rsid w:val="000824E2"/>
    <w:rsid w:val="00082D8D"/>
    <w:rsid w:val="00082F36"/>
    <w:rsid w:val="00083750"/>
    <w:rsid w:val="000843E1"/>
    <w:rsid w:val="00086454"/>
    <w:rsid w:val="00086865"/>
    <w:rsid w:val="000876F0"/>
    <w:rsid w:val="00087CD3"/>
    <w:rsid w:val="00090C4B"/>
    <w:rsid w:val="000912FA"/>
    <w:rsid w:val="000917B9"/>
    <w:rsid w:val="00091843"/>
    <w:rsid w:val="000919AE"/>
    <w:rsid w:val="0009375E"/>
    <w:rsid w:val="00094354"/>
    <w:rsid w:val="000947CA"/>
    <w:rsid w:val="000948FF"/>
    <w:rsid w:val="000952FD"/>
    <w:rsid w:val="0009536A"/>
    <w:rsid w:val="00096FB6"/>
    <w:rsid w:val="0009714F"/>
    <w:rsid w:val="00097399"/>
    <w:rsid w:val="000973DB"/>
    <w:rsid w:val="00097451"/>
    <w:rsid w:val="000A0C66"/>
    <w:rsid w:val="000A0CE7"/>
    <w:rsid w:val="000A16FA"/>
    <w:rsid w:val="000A2215"/>
    <w:rsid w:val="000A2353"/>
    <w:rsid w:val="000A3EB1"/>
    <w:rsid w:val="000A448E"/>
    <w:rsid w:val="000A5103"/>
    <w:rsid w:val="000A61FF"/>
    <w:rsid w:val="000B0496"/>
    <w:rsid w:val="000B05E7"/>
    <w:rsid w:val="000B0E28"/>
    <w:rsid w:val="000B13FC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285F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C7F4A"/>
    <w:rsid w:val="000D0028"/>
    <w:rsid w:val="000D0C82"/>
    <w:rsid w:val="000D14FE"/>
    <w:rsid w:val="000D1601"/>
    <w:rsid w:val="000D2A1B"/>
    <w:rsid w:val="000D38B8"/>
    <w:rsid w:val="000D4889"/>
    <w:rsid w:val="000D4E0A"/>
    <w:rsid w:val="000D4FA8"/>
    <w:rsid w:val="000D5031"/>
    <w:rsid w:val="000D55AA"/>
    <w:rsid w:val="000D5C6F"/>
    <w:rsid w:val="000D6810"/>
    <w:rsid w:val="000D715B"/>
    <w:rsid w:val="000E0733"/>
    <w:rsid w:val="000E0896"/>
    <w:rsid w:val="000E0BCF"/>
    <w:rsid w:val="000E131D"/>
    <w:rsid w:val="000E1B03"/>
    <w:rsid w:val="000E1B33"/>
    <w:rsid w:val="000E29B7"/>
    <w:rsid w:val="000E2D3D"/>
    <w:rsid w:val="000E3AEF"/>
    <w:rsid w:val="000E44C8"/>
    <w:rsid w:val="000E4AD1"/>
    <w:rsid w:val="000E4BD5"/>
    <w:rsid w:val="000E4CF6"/>
    <w:rsid w:val="000E55AD"/>
    <w:rsid w:val="000E5C6E"/>
    <w:rsid w:val="000E5D3D"/>
    <w:rsid w:val="000E7105"/>
    <w:rsid w:val="000E78F0"/>
    <w:rsid w:val="000E7B08"/>
    <w:rsid w:val="000F0192"/>
    <w:rsid w:val="000F1FF9"/>
    <w:rsid w:val="000F22E3"/>
    <w:rsid w:val="000F425B"/>
    <w:rsid w:val="000F4AD8"/>
    <w:rsid w:val="000F571E"/>
    <w:rsid w:val="000F5A8F"/>
    <w:rsid w:val="000F66EA"/>
    <w:rsid w:val="000F70F9"/>
    <w:rsid w:val="0010251E"/>
    <w:rsid w:val="00102E13"/>
    <w:rsid w:val="001030F9"/>
    <w:rsid w:val="001044B7"/>
    <w:rsid w:val="00105535"/>
    <w:rsid w:val="00105CE8"/>
    <w:rsid w:val="001061D2"/>
    <w:rsid w:val="00107B27"/>
    <w:rsid w:val="00111218"/>
    <w:rsid w:val="0011126B"/>
    <w:rsid w:val="00113112"/>
    <w:rsid w:val="001137A4"/>
    <w:rsid w:val="00114026"/>
    <w:rsid w:val="00114CCE"/>
    <w:rsid w:val="001157D1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27CDB"/>
    <w:rsid w:val="00130C6F"/>
    <w:rsid w:val="00131AA5"/>
    <w:rsid w:val="00131BE4"/>
    <w:rsid w:val="001321A7"/>
    <w:rsid w:val="00134028"/>
    <w:rsid w:val="00134300"/>
    <w:rsid w:val="00134CE8"/>
    <w:rsid w:val="00137E34"/>
    <w:rsid w:val="00140F88"/>
    <w:rsid w:val="001412D7"/>
    <w:rsid w:val="00142298"/>
    <w:rsid w:val="00143F78"/>
    <w:rsid w:val="00145346"/>
    <w:rsid w:val="0014581F"/>
    <w:rsid w:val="00145B89"/>
    <w:rsid w:val="00146595"/>
    <w:rsid w:val="001467FE"/>
    <w:rsid w:val="001475E7"/>
    <w:rsid w:val="00151532"/>
    <w:rsid w:val="00151B48"/>
    <w:rsid w:val="00152CD5"/>
    <w:rsid w:val="00152D8C"/>
    <w:rsid w:val="00152F5C"/>
    <w:rsid w:val="001531D0"/>
    <w:rsid w:val="00153529"/>
    <w:rsid w:val="001559E6"/>
    <w:rsid w:val="001572BF"/>
    <w:rsid w:val="00160099"/>
    <w:rsid w:val="00160177"/>
    <w:rsid w:val="0016234D"/>
    <w:rsid w:val="00164109"/>
    <w:rsid w:val="0016426D"/>
    <w:rsid w:val="001643E1"/>
    <w:rsid w:val="0016453C"/>
    <w:rsid w:val="00164F2A"/>
    <w:rsid w:val="00166713"/>
    <w:rsid w:val="001675C1"/>
    <w:rsid w:val="0016770E"/>
    <w:rsid w:val="0016776D"/>
    <w:rsid w:val="00167E4E"/>
    <w:rsid w:val="00170B1F"/>
    <w:rsid w:val="00170DBA"/>
    <w:rsid w:val="001722BF"/>
    <w:rsid w:val="00172594"/>
    <w:rsid w:val="001739D8"/>
    <w:rsid w:val="00174F59"/>
    <w:rsid w:val="00175B1D"/>
    <w:rsid w:val="00176DF3"/>
    <w:rsid w:val="00177E2B"/>
    <w:rsid w:val="001807AC"/>
    <w:rsid w:val="00182A52"/>
    <w:rsid w:val="00184AC1"/>
    <w:rsid w:val="001867CF"/>
    <w:rsid w:val="00190735"/>
    <w:rsid w:val="001914D9"/>
    <w:rsid w:val="001924D2"/>
    <w:rsid w:val="00192710"/>
    <w:rsid w:val="00194084"/>
    <w:rsid w:val="0019441B"/>
    <w:rsid w:val="00194FAC"/>
    <w:rsid w:val="001959DD"/>
    <w:rsid w:val="00197194"/>
    <w:rsid w:val="00197D5C"/>
    <w:rsid w:val="001A2CD8"/>
    <w:rsid w:val="001A302F"/>
    <w:rsid w:val="001A3879"/>
    <w:rsid w:val="001A4172"/>
    <w:rsid w:val="001A50AB"/>
    <w:rsid w:val="001A6515"/>
    <w:rsid w:val="001A68BC"/>
    <w:rsid w:val="001A7278"/>
    <w:rsid w:val="001A7804"/>
    <w:rsid w:val="001B0018"/>
    <w:rsid w:val="001B0213"/>
    <w:rsid w:val="001B0709"/>
    <w:rsid w:val="001B3F78"/>
    <w:rsid w:val="001B60C4"/>
    <w:rsid w:val="001B6A7D"/>
    <w:rsid w:val="001B7D1A"/>
    <w:rsid w:val="001C163B"/>
    <w:rsid w:val="001C2499"/>
    <w:rsid w:val="001C24B6"/>
    <w:rsid w:val="001C29BB"/>
    <w:rsid w:val="001C3143"/>
    <w:rsid w:val="001C42AB"/>
    <w:rsid w:val="001C42D6"/>
    <w:rsid w:val="001C4609"/>
    <w:rsid w:val="001C557F"/>
    <w:rsid w:val="001C5C86"/>
    <w:rsid w:val="001C60E3"/>
    <w:rsid w:val="001C61CE"/>
    <w:rsid w:val="001C62B4"/>
    <w:rsid w:val="001D0DED"/>
    <w:rsid w:val="001D1532"/>
    <w:rsid w:val="001D1B49"/>
    <w:rsid w:val="001D1BCC"/>
    <w:rsid w:val="001D1D8E"/>
    <w:rsid w:val="001D21D5"/>
    <w:rsid w:val="001D376C"/>
    <w:rsid w:val="001D38EF"/>
    <w:rsid w:val="001D3913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AAF"/>
    <w:rsid w:val="001E1E04"/>
    <w:rsid w:val="001E1FBB"/>
    <w:rsid w:val="001E30A4"/>
    <w:rsid w:val="001E36CB"/>
    <w:rsid w:val="001E40AB"/>
    <w:rsid w:val="001E5121"/>
    <w:rsid w:val="001E5523"/>
    <w:rsid w:val="001E55C9"/>
    <w:rsid w:val="001E62C9"/>
    <w:rsid w:val="001E711A"/>
    <w:rsid w:val="001E7E50"/>
    <w:rsid w:val="001F028A"/>
    <w:rsid w:val="001F04B2"/>
    <w:rsid w:val="001F1A95"/>
    <w:rsid w:val="001F282B"/>
    <w:rsid w:val="001F2B5D"/>
    <w:rsid w:val="001F2DB5"/>
    <w:rsid w:val="001F3783"/>
    <w:rsid w:val="001F3CE7"/>
    <w:rsid w:val="001F5433"/>
    <w:rsid w:val="001F5F3B"/>
    <w:rsid w:val="001F6F6A"/>
    <w:rsid w:val="001F7A59"/>
    <w:rsid w:val="001F7BA0"/>
    <w:rsid w:val="002000C2"/>
    <w:rsid w:val="0020016D"/>
    <w:rsid w:val="002004BF"/>
    <w:rsid w:val="00201CD0"/>
    <w:rsid w:val="00202409"/>
    <w:rsid w:val="00202B02"/>
    <w:rsid w:val="002033B4"/>
    <w:rsid w:val="002037F9"/>
    <w:rsid w:val="00204BAA"/>
    <w:rsid w:val="0020547A"/>
    <w:rsid w:val="002055BF"/>
    <w:rsid w:val="00205762"/>
    <w:rsid w:val="002062F2"/>
    <w:rsid w:val="002105B5"/>
    <w:rsid w:val="0021189C"/>
    <w:rsid w:val="00212259"/>
    <w:rsid w:val="0021338F"/>
    <w:rsid w:val="00213C57"/>
    <w:rsid w:val="00213E7F"/>
    <w:rsid w:val="00216571"/>
    <w:rsid w:val="00221FE8"/>
    <w:rsid w:val="002221E2"/>
    <w:rsid w:val="00223B2B"/>
    <w:rsid w:val="00223BE2"/>
    <w:rsid w:val="00224057"/>
    <w:rsid w:val="0022476F"/>
    <w:rsid w:val="00224A7D"/>
    <w:rsid w:val="002254E8"/>
    <w:rsid w:val="0022573F"/>
    <w:rsid w:val="00226469"/>
    <w:rsid w:val="00226F1A"/>
    <w:rsid w:val="0023139A"/>
    <w:rsid w:val="0023244E"/>
    <w:rsid w:val="002328D2"/>
    <w:rsid w:val="00233748"/>
    <w:rsid w:val="0023397B"/>
    <w:rsid w:val="00233C69"/>
    <w:rsid w:val="00233DD6"/>
    <w:rsid w:val="00233EA7"/>
    <w:rsid w:val="0023491F"/>
    <w:rsid w:val="00235B76"/>
    <w:rsid w:val="00237A1D"/>
    <w:rsid w:val="00241D61"/>
    <w:rsid w:val="00243280"/>
    <w:rsid w:val="00244315"/>
    <w:rsid w:val="002445C1"/>
    <w:rsid w:val="002449F3"/>
    <w:rsid w:val="00247900"/>
    <w:rsid w:val="00247AE8"/>
    <w:rsid w:val="002503D3"/>
    <w:rsid w:val="0025048D"/>
    <w:rsid w:val="00250967"/>
    <w:rsid w:val="00250DF8"/>
    <w:rsid w:val="00250E1F"/>
    <w:rsid w:val="00252F4C"/>
    <w:rsid w:val="002540F2"/>
    <w:rsid w:val="00254A09"/>
    <w:rsid w:val="00254A21"/>
    <w:rsid w:val="00254C93"/>
    <w:rsid w:val="00254D81"/>
    <w:rsid w:val="002551FE"/>
    <w:rsid w:val="00255D17"/>
    <w:rsid w:val="0025602B"/>
    <w:rsid w:val="0026078D"/>
    <w:rsid w:val="002611C3"/>
    <w:rsid w:val="0026324E"/>
    <w:rsid w:val="0026365D"/>
    <w:rsid w:val="002636BD"/>
    <w:rsid w:val="002644C0"/>
    <w:rsid w:val="0026462C"/>
    <w:rsid w:val="002659F5"/>
    <w:rsid w:val="0026610C"/>
    <w:rsid w:val="00267588"/>
    <w:rsid w:val="0026777B"/>
    <w:rsid w:val="00270D7E"/>
    <w:rsid w:val="0027111F"/>
    <w:rsid w:val="00271266"/>
    <w:rsid w:val="00272A18"/>
    <w:rsid w:val="0027479E"/>
    <w:rsid w:val="00276274"/>
    <w:rsid w:val="00276D75"/>
    <w:rsid w:val="00276DBE"/>
    <w:rsid w:val="00280311"/>
    <w:rsid w:val="00281130"/>
    <w:rsid w:val="00281399"/>
    <w:rsid w:val="002813F3"/>
    <w:rsid w:val="00283D67"/>
    <w:rsid w:val="00283EC8"/>
    <w:rsid w:val="00283FF8"/>
    <w:rsid w:val="002851BF"/>
    <w:rsid w:val="00285F31"/>
    <w:rsid w:val="00285F3F"/>
    <w:rsid w:val="002861C9"/>
    <w:rsid w:val="00286AB6"/>
    <w:rsid w:val="00286DF6"/>
    <w:rsid w:val="00287903"/>
    <w:rsid w:val="00287D92"/>
    <w:rsid w:val="00292C36"/>
    <w:rsid w:val="00294833"/>
    <w:rsid w:val="002957C8"/>
    <w:rsid w:val="002964A1"/>
    <w:rsid w:val="002A0D84"/>
    <w:rsid w:val="002A18E2"/>
    <w:rsid w:val="002A2BE9"/>
    <w:rsid w:val="002A32EA"/>
    <w:rsid w:val="002A4728"/>
    <w:rsid w:val="002A5519"/>
    <w:rsid w:val="002A58A6"/>
    <w:rsid w:val="002A5D7C"/>
    <w:rsid w:val="002A73CE"/>
    <w:rsid w:val="002B0526"/>
    <w:rsid w:val="002B053D"/>
    <w:rsid w:val="002B0EC9"/>
    <w:rsid w:val="002B10C6"/>
    <w:rsid w:val="002B1171"/>
    <w:rsid w:val="002B2CC0"/>
    <w:rsid w:val="002B2E93"/>
    <w:rsid w:val="002B2FBC"/>
    <w:rsid w:val="002B3286"/>
    <w:rsid w:val="002B342B"/>
    <w:rsid w:val="002B492A"/>
    <w:rsid w:val="002B4BCF"/>
    <w:rsid w:val="002B4C8A"/>
    <w:rsid w:val="002B4ECF"/>
    <w:rsid w:val="002B6581"/>
    <w:rsid w:val="002B6BDA"/>
    <w:rsid w:val="002B74F5"/>
    <w:rsid w:val="002C0125"/>
    <w:rsid w:val="002C0D21"/>
    <w:rsid w:val="002C458A"/>
    <w:rsid w:val="002C5758"/>
    <w:rsid w:val="002D0B3B"/>
    <w:rsid w:val="002D17BB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18F6"/>
    <w:rsid w:val="002E217A"/>
    <w:rsid w:val="002E3B3A"/>
    <w:rsid w:val="002E3EDE"/>
    <w:rsid w:val="002E4536"/>
    <w:rsid w:val="002E4662"/>
    <w:rsid w:val="002E4A48"/>
    <w:rsid w:val="002E4B08"/>
    <w:rsid w:val="002E7A9E"/>
    <w:rsid w:val="002F05DD"/>
    <w:rsid w:val="002F1189"/>
    <w:rsid w:val="002F2752"/>
    <w:rsid w:val="002F2D9F"/>
    <w:rsid w:val="002F2FD2"/>
    <w:rsid w:val="002F31D9"/>
    <w:rsid w:val="002F3383"/>
    <w:rsid w:val="002F3749"/>
    <w:rsid w:val="002F41CF"/>
    <w:rsid w:val="002F41D5"/>
    <w:rsid w:val="002F435D"/>
    <w:rsid w:val="002F4C58"/>
    <w:rsid w:val="002F534F"/>
    <w:rsid w:val="002F6064"/>
    <w:rsid w:val="002F6AC3"/>
    <w:rsid w:val="002F703A"/>
    <w:rsid w:val="003003A3"/>
    <w:rsid w:val="003004F8"/>
    <w:rsid w:val="0030056A"/>
    <w:rsid w:val="003029A7"/>
    <w:rsid w:val="00303658"/>
    <w:rsid w:val="0030373F"/>
    <w:rsid w:val="003051E0"/>
    <w:rsid w:val="00305E52"/>
    <w:rsid w:val="003101C3"/>
    <w:rsid w:val="00310FEA"/>
    <w:rsid w:val="0031187C"/>
    <w:rsid w:val="00312AA8"/>
    <w:rsid w:val="003131CF"/>
    <w:rsid w:val="003138BC"/>
    <w:rsid w:val="003138DA"/>
    <w:rsid w:val="003139C2"/>
    <w:rsid w:val="00313D68"/>
    <w:rsid w:val="0031462A"/>
    <w:rsid w:val="00314B0B"/>
    <w:rsid w:val="00315787"/>
    <w:rsid w:val="00315A1C"/>
    <w:rsid w:val="003161F6"/>
    <w:rsid w:val="0031744B"/>
    <w:rsid w:val="003205AD"/>
    <w:rsid w:val="00320BBD"/>
    <w:rsid w:val="00321897"/>
    <w:rsid w:val="003222D3"/>
    <w:rsid w:val="00322530"/>
    <w:rsid w:val="00322832"/>
    <w:rsid w:val="00324C6B"/>
    <w:rsid w:val="00324E39"/>
    <w:rsid w:val="00325C19"/>
    <w:rsid w:val="00325DD0"/>
    <w:rsid w:val="00326D2D"/>
    <w:rsid w:val="0032749B"/>
    <w:rsid w:val="00327EC4"/>
    <w:rsid w:val="0033189E"/>
    <w:rsid w:val="00331B9B"/>
    <w:rsid w:val="003330DE"/>
    <w:rsid w:val="003332D4"/>
    <w:rsid w:val="00333A5C"/>
    <w:rsid w:val="0033415E"/>
    <w:rsid w:val="003349D4"/>
    <w:rsid w:val="00335D8C"/>
    <w:rsid w:val="00335FB2"/>
    <w:rsid w:val="00336CCE"/>
    <w:rsid w:val="00340793"/>
    <w:rsid w:val="00340EBF"/>
    <w:rsid w:val="00341008"/>
    <w:rsid w:val="00341333"/>
    <w:rsid w:val="00341696"/>
    <w:rsid w:val="0034177A"/>
    <w:rsid w:val="003417F5"/>
    <w:rsid w:val="00343303"/>
    <w:rsid w:val="0034375E"/>
    <w:rsid w:val="003438A3"/>
    <w:rsid w:val="00344158"/>
    <w:rsid w:val="003449D3"/>
    <w:rsid w:val="003452AA"/>
    <w:rsid w:val="00345D7D"/>
    <w:rsid w:val="003462AD"/>
    <w:rsid w:val="00346419"/>
    <w:rsid w:val="0034733F"/>
    <w:rsid w:val="00350A68"/>
    <w:rsid w:val="00350C31"/>
    <w:rsid w:val="00350E66"/>
    <w:rsid w:val="003520D2"/>
    <w:rsid w:val="003537F4"/>
    <w:rsid w:val="00354F64"/>
    <w:rsid w:val="003553A0"/>
    <w:rsid w:val="0035567F"/>
    <w:rsid w:val="00356463"/>
    <w:rsid w:val="003570AF"/>
    <w:rsid w:val="00357951"/>
    <w:rsid w:val="00357AE0"/>
    <w:rsid w:val="003615ED"/>
    <w:rsid w:val="0036247F"/>
    <w:rsid w:val="003631B9"/>
    <w:rsid w:val="003636A5"/>
    <w:rsid w:val="00363B00"/>
    <w:rsid w:val="003640A5"/>
    <w:rsid w:val="003646F3"/>
    <w:rsid w:val="00364CAE"/>
    <w:rsid w:val="00364F28"/>
    <w:rsid w:val="00365104"/>
    <w:rsid w:val="00365AAF"/>
    <w:rsid w:val="0036680B"/>
    <w:rsid w:val="00366CE5"/>
    <w:rsid w:val="00370586"/>
    <w:rsid w:val="00371F48"/>
    <w:rsid w:val="003720EB"/>
    <w:rsid w:val="00372158"/>
    <w:rsid w:val="003737EA"/>
    <w:rsid w:val="00373E7A"/>
    <w:rsid w:val="003742F8"/>
    <w:rsid w:val="00375C00"/>
    <w:rsid w:val="00375C6B"/>
    <w:rsid w:val="0037641D"/>
    <w:rsid w:val="00376C7B"/>
    <w:rsid w:val="00377A3B"/>
    <w:rsid w:val="003802D5"/>
    <w:rsid w:val="003804E7"/>
    <w:rsid w:val="003816BE"/>
    <w:rsid w:val="00383101"/>
    <w:rsid w:val="003841E2"/>
    <w:rsid w:val="003842EB"/>
    <w:rsid w:val="00384576"/>
    <w:rsid w:val="003865D9"/>
    <w:rsid w:val="00386D2E"/>
    <w:rsid w:val="00387E37"/>
    <w:rsid w:val="003919D8"/>
    <w:rsid w:val="00391A49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3444"/>
    <w:rsid w:val="003A3F26"/>
    <w:rsid w:val="003A5768"/>
    <w:rsid w:val="003A598E"/>
    <w:rsid w:val="003A609D"/>
    <w:rsid w:val="003A7063"/>
    <w:rsid w:val="003A79A3"/>
    <w:rsid w:val="003B051A"/>
    <w:rsid w:val="003B0B12"/>
    <w:rsid w:val="003B10BD"/>
    <w:rsid w:val="003B1269"/>
    <w:rsid w:val="003B1BB4"/>
    <w:rsid w:val="003B25D0"/>
    <w:rsid w:val="003B29BC"/>
    <w:rsid w:val="003B3AB7"/>
    <w:rsid w:val="003B48EE"/>
    <w:rsid w:val="003B4AC3"/>
    <w:rsid w:val="003B4AFE"/>
    <w:rsid w:val="003B4BEE"/>
    <w:rsid w:val="003B4C3C"/>
    <w:rsid w:val="003B4DB7"/>
    <w:rsid w:val="003B5025"/>
    <w:rsid w:val="003B619E"/>
    <w:rsid w:val="003B662F"/>
    <w:rsid w:val="003B6CFE"/>
    <w:rsid w:val="003B6D40"/>
    <w:rsid w:val="003C092F"/>
    <w:rsid w:val="003C14B2"/>
    <w:rsid w:val="003C369E"/>
    <w:rsid w:val="003C45CD"/>
    <w:rsid w:val="003C4F33"/>
    <w:rsid w:val="003C6DA6"/>
    <w:rsid w:val="003C7140"/>
    <w:rsid w:val="003C77C6"/>
    <w:rsid w:val="003D040A"/>
    <w:rsid w:val="003D1891"/>
    <w:rsid w:val="003D1D32"/>
    <w:rsid w:val="003D20ED"/>
    <w:rsid w:val="003D28E1"/>
    <w:rsid w:val="003D327E"/>
    <w:rsid w:val="003D3320"/>
    <w:rsid w:val="003D3838"/>
    <w:rsid w:val="003D4341"/>
    <w:rsid w:val="003D5815"/>
    <w:rsid w:val="003D730F"/>
    <w:rsid w:val="003E0B22"/>
    <w:rsid w:val="003E1B7A"/>
    <w:rsid w:val="003E3FF0"/>
    <w:rsid w:val="003E44EE"/>
    <w:rsid w:val="003E481F"/>
    <w:rsid w:val="003E4A80"/>
    <w:rsid w:val="003E507C"/>
    <w:rsid w:val="003E5864"/>
    <w:rsid w:val="003E5D3B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3AAF"/>
    <w:rsid w:val="00405162"/>
    <w:rsid w:val="00406D4A"/>
    <w:rsid w:val="00407C14"/>
    <w:rsid w:val="00410217"/>
    <w:rsid w:val="00410CA4"/>
    <w:rsid w:val="00410FCA"/>
    <w:rsid w:val="00411277"/>
    <w:rsid w:val="004112E8"/>
    <w:rsid w:val="00412345"/>
    <w:rsid w:val="0041348E"/>
    <w:rsid w:val="00413ABD"/>
    <w:rsid w:val="00413B13"/>
    <w:rsid w:val="00414931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1349"/>
    <w:rsid w:val="0044244E"/>
    <w:rsid w:val="00442B40"/>
    <w:rsid w:val="00442BB5"/>
    <w:rsid w:val="004432DA"/>
    <w:rsid w:val="00443C90"/>
    <w:rsid w:val="00444EC4"/>
    <w:rsid w:val="00445F9D"/>
    <w:rsid w:val="00446A0D"/>
    <w:rsid w:val="004470F5"/>
    <w:rsid w:val="004501E1"/>
    <w:rsid w:val="0045151F"/>
    <w:rsid w:val="0045246E"/>
    <w:rsid w:val="00452A2B"/>
    <w:rsid w:val="00454F83"/>
    <w:rsid w:val="00455FF9"/>
    <w:rsid w:val="004565F5"/>
    <w:rsid w:val="0045690C"/>
    <w:rsid w:val="00456972"/>
    <w:rsid w:val="00456E6E"/>
    <w:rsid w:val="00456EFA"/>
    <w:rsid w:val="0045700A"/>
    <w:rsid w:val="00457426"/>
    <w:rsid w:val="0045782D"/>
    <w:rsid w:val="00457B0C"/>
    <w:rsid w:val="00461AFB"/>
    <w:rsid w:val="00464CBE"/>
    <w:rsid w:val="004653A0"/>
    <w:rsid w:val="0046563F"/>
    <w:rsid w:val="00465AB4"/>
    <w:rsid w:val="0046668E"/>
    <w:rsid w:val="00466BB4"/>
    <w:rsid w:val="00467918"/>
    <w:rsid w:val="00467965"/>
    <w:rsid w:val="00471322"/>
    <w:rsid w:val="00472103"/>
    <w:rsid w:val="0047395A"/>
    <w:rsid w:val="0047511B"/>
    <w:rsid w:val="00476554"/>
    <w:rsid w:val="00477A1A"/>
    <w:rsid w:val="004804F1"/>
    <w:rsid w:val="00481AE2"/>
    <w:rsid w:val="0048267C"/>
    <w:rsid w:val="004847EC"/>
    <w:rsid w:val="00484FBD"/>
    <w:rsid w:val="00485F28"/>
    <w:rsid w:val="00486640"/>
    <w:rsid w:val="00486F4F"/>
    <w:rsid w:val="00487504"/>
    <w:rsid w:val="004876B9"/>
    <w:rsid w:val="00490392"/>
    <w:rsid w:val="00490935"/>
    <w:rsid w:val="00491EF6"/>
    <w:rsid w:val="00493A79"/>
    <w:rsid w:val="00494125"/>
    <w:rsid w:val="00495627"/>
    <w:rsid w:val="004957DA"/>
    <w:rsid w:val="00496800"/>
    <w:rsid w:val="004973DB"/>
    <w:rsid w:val="00497C34"/>
    <w:rsid w:val="00497C4D"/>
    <w:rsid w:val="004A039F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B24F1"/>
    <w:rsid w:val="004B422E"/>
    <w:rsid w:val="004B4885"/>
    <w:rsid w:val="004B6F12"/>
    <w:rsid w:val="004C1511"/>
    <w:rsid w:val="004C25CD"/>
    <w:rsid w:val="004C2891"/>
    <w:rsid w:val="004C39A9"/>
    <w:rsid w:val="004C3D4E"/>
    <w:rsid w:val="004C4646"/>
    <w:rsid w:val="004C5087"/>
    <w:rsid w:val="004C5773"/>
    <w:rsid w:val="004D0198"/>
    <w:rsid w:val="004D0F71"/>
    <w:rsid w:val="004D1285"/>
    <w:rsid w:val="004D2750"/>
    <w:rsid w:val="004D3C45"/>
    <w:rsid w:val="004D3E2B"/>
    <w:rsid w:val="004D4815"/>
    <w:rsid w:val="004D7253"/>
    <w:rsid w:val="004D7369"/>
    <w:rsid w:val="004D7C83"/>
    <w:rsid w:val="004D7E00"/>
    <w:rsid w:val="004D7F68"/>
    <w:rsid w:val="004E090B"/>
    <w:rsid w:val="004E219E"/>
    <w:rsid w:val="004E2522"/>
    <w:rsid w:val="004E3291"/>
    <w:rsid w:val="004E32A3"/>
    <w:rsid w:val="004E3B6F"/>
    <w:rsid w:val="004E5229"/>
    <w:rsid w:val="004E6408"/>
    <w:rsid w:val="004E659F"/>
    <w:rsid w:val="004E72EF"/>
    <w:rsid w:val="004F06BF"/>
    <w:rsid w:val="004F1549"/>
    <w:rsid w:val="004F303A"/>
    <w:rsid w:val="004F4D76"/>
    <w:rsid w:val="004F6387"/>
    <w:rsid w:val="004F6918"/>
    <w:rsid w:val="004F6B99"/>
    <w:rsid w:val="00500CF0"/>
    <w:rsid w:val="00501512"/>
    <w:rsid w:val="00502286"/>
    <w:rsid w:val="0050451B"/>
    <w:rsid w:val="00504B1F"/>
    <w:rsid w:val="00504B45"/>
    <w:rsid w:val="005060DF"/>
    <w:rsid w:val="00506336"/>
    <w:rsid w:val="005076BB"/>
    <w:rsid w:val="00507E83"/>
    <w:rsid w:val="00507F79"/>
    <w:rsid w:val="00510580"/>
    <w:rsid w:val="005106D7"/>
    <w:rsid w:val="00510D72"/>
    <w:rsid w:val="0051187C"/>
    <w:rsid w:val="00511E38"/>
    <w:rsid w:val="0051200F"/>
    <w:rsid w:val="005124E8"/>
    <w:rsid w:val="005125FA"/>
    <w:rsid w:val="00512FB3"/>
    <w:rsid w:val="005130DC"/>
    <w:rsid w:val="0051353B"/>
    <w:rsid w:val="00513890"/>
    <w:rsid w:val="005146E9"/>
    <w:rsid w:val="005148A9"/>
    <w:rsid w:val="00514ADB"/>
    <w:rsid w:val="00514B6C"/>
    <w:rsid w:val="00514BB1"/>
    <w:rsid w:val="0051513F"/>
    <w:rsid w:val="0051588B"/>
    <w:rsid w:val="00516585"/>
    <w:rsid w:val="00516830"/>
    <w:rsid w:val="00516B54"/>
    <w:rsid w:val="00517974"/>
    <w:rsid w:val="00520384"/>
    <w:rsid w:val="00522BF0"/>
    <w:rsid w:val="0052430D"/>
    <w:rsid w:val="005249F1"/>
    <w:rsid w:val="00524DCD"/>
    <w:rsid w:val="005265A7"/>
    <w:rsid w:val="00527A1A"/>
    <w:rsid w:val="00527B1D"/>
    <w:rsid w:val="00530F27"/>
    <w:rsid w:val="0053120B"/>
    <w:rsid w:val="00531704"/>
    <w:rsid w:val="00532EF1"/>
    <w:rsid w:val="00535C95"/>
    <w:rsid w:val="00535E79"/>
    <w:rsid w:val="00536649"/>
    <w:rsid w:val="00536BCE"/>
    <w:rsid w:val="00537366"/>
    <w:rsid w:val="00537674"/>
    <w:rsid w:val="00537790"/>
    <w:rsid w:val="00540876"/>
    <w:rsid w:val="00540C4D"/>
    <w:rsid w:val="005442C8"/>
    <w:rsid w:val="005447C8"/>
    <w:rsid w:val="00546040"/>
    <w:rsid w:val="00546D78"/>
    <w:rsid w:val="00547BB5"/>
    <w:rsid w:val="00547C3F"/>
    <w:rsid w:val="005532B2"/>
    <w:rsid w:val="0055434E"/>
    <w:rsid w:val="0055471D"/>
    <w:rsid w:val="00555023"/>
    <w:rsid w:val="0055529D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3655"/>
    <w:rsid w:val="005639AB"/>
    <w:rsid w:val="005642DB"/>
    <w:rsid w:val="00565291"/>
    <w:rsid w:val="00566613"/>
    <w:rsid w:val="00566C83"/>
    <w:rsid w:val="005672E1"/>
    <w:rsid w:val="005709D9"/>
    <w:rsid w:val="00570C6A"/>
    <w:rsid w:val="005719F3"/>
    <w:rsid w:val="00571DDA"/>
    <w:rsid w:val="00572625"/>
    <w:rsid w:val="00572E6F"/>
    <w:rsid w:val="00573C60"/>
    <w:rsid w:val="00574460"/>
    <w:rsid w:val="0057504E"/>
    <w:rsid w:val="00575B7B"/>
    <w:rsid w:val="005760C4"/>
    <w:rsid w:val="00576F92"/>
    <w:rsid w:val="005777F0"/>
    <w:rsid w:val="00577B10"/>
    <w:rsid w:val="0058089C"/>
    <w:rsid w:val="00580BF2"/>
    <w:rsid w:val="00581D44"/>
    <w:rsid w:val="0058219E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57F"/>
    <w:rsid w:val="005867BA"/>
    <w:rsid w:val="00587A35"/>
    <w:rsid w:val="00590087"/>
    <w:rsid w:val="0059194A"/>
    <w:rsid w:val="005923AF"/>
    <w:rsid w:val="00593490"/>
    <w:rsid w:val="00593BF0"/>
    <w:rsid w:val="00593C93"/>
    <w:rsid w:val="005944F4"/>
    <w:rsid w:val="00594801"/>
    <w:rsid w:val="00595453"/>
    <w:rsid w:val="00595672"/>
    <w:rsid w:val="00595B1F"/>
    <w:rsid w:val="005962CD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219"/>
    <w:rsid w:val="005A3239"/>
    <w:rsid w:val="005A3F66"/>
    <w:rsid w:val="005A42BF"/>
    <w:rsid w:val="005A5175"/>
    <w:rsid w:val="005A60C7"/>
    <w:rsid w:val="005A749E"/>
    <w:rsid w:val="005B1D55"/>
    <w:rsid w:val="005B26DC"/>
    <w:rsid w:val="005B29A5"/>
    <w:rsid w:val="005B33B4"/>
    <w:rsid w:val="005B3741"/>
    <w:rsid w:val="005B41D9"/>
    <w:rsid w:val="005B5061"/>
    <w:rsid w:val="005B5594"/>
    <w:rsid w:val="005B7A81"/>
    <w:rsid w:val="005B7F9F"/>
    <w:rsid w:val="005B7FE7"/>
    <w:rsid w:val="005C015F"/>
    <w:rsid w:val="005C0DD8"/>
    <w:rsid w:val="005C0F55"/>
    <w:rsid w:val="005C13DF"/>
    <w:rsid w:val="005C2957"/>
    <w:rsid w:val="005C4D20"/>
    <w:rsid w:val="005C4E21"/>
    <w:rsid w:val="005C4F39"/>
    <w:rsid w:val="005C4F58"/>
    <w:rsid w:val="005C56B3"/>
    <w:rsid w:val="005C6135"/>
    <w:rsid w:val="005C6750"/>
    <w:rsid w:val="005D006F"/>
    <w:rsid w:val="005D0136"/>
    <w:rsid w:val="005D106D"/>
    <w:rsid w:val="005D1091"/>
    <w:rsid w:val="005D1FAA"/>
    <w:rsid w:val="005D3414"/>
    <w:rsid w:val="005D3913"/>
    <w:rsid w:val="005D3FEC"/>
    <w:rsid w:val="005D44BE"/>
    <w:rsid w:val="005D4544"/>
    <w:rsid w:val="005D4560"/>
    <w:rsid w:val="005D4955"/>
    <w:rsid w:val="005D5C6A"/>
    <w:rsid w:val="005D6553"/>
    <w:rsid w:val="005D6CD1"/>
    <w:rsid w:val="005E2FB1"/>
    <w:rsid w:val="005E43C4"/>
    <w:rsid w:val="005E461F"/>
    <w:rsid w:val="005E49AE"/>
    <w:rsid w:val="005E4CEE"/>
    <w:rsid w:val="005E6D52"/>
    <w:rsid w:val="005E78B2"/>
    <w:rsid w:val="005F34ED"/>
    <w:rsid w:val="005F37BE"/>
    <w:rsid w:val="005F5B9A"/>
    <w:rsid w:val="00600017"/>
    <w:rsid w:val="00600069"/>
    <w:rsid w:val="00600197"/>
    <w:rsid w:val="006013BC"/>
    <w:rsid w:val="00601446"/>
    <w:rsid w:val="0060215F"/>
    <w:rsid w:val="00602ECD"/>
    <w:rsid w:val="00603690"/>
    <w:rsid w:val="00605596"/>
    <w:rsid w:val="00607574"/>
    <w:rsid w:val="0060762B"/>
    <w:rsid w:val="0060765B"/>
    <w:rsid w:val="00607898"/>
    <w:rsid w:val="00611136"/>
    <w:rsid w:val="006114A5"/>
    <w:rsid w:val="006116BE"/>
    <w:rsid w:val="00611EC4"/>
    <w:rsid w:val="00612345"/>
    <w:rsid w:val="00613737"/>
    <w:rsid w:val="00615049"/>
    <w:rsid w:val="0061661B"/>
    <w:rsid w:val="00617CC1"/>
    <w:rsid w:val="0062082D"/>
    <w:rsid w:val="00620B3F"/>
    <w:rsid w:val="0062119F"/>
    <w:rsid w:val="0062336C"/>
    <w:rsid w:val="0062351A"/>
    <w:rsid w:val="00625BFC"/>
    <w:rsid w:val="00626ACD"/>
    <w:rsid w:val="00626B41"/>
    <w:rsid w:val="00627731"/>
    <w:rsid w:val="00627B5E"/>
    <w:rsid w:val="00627BBB"/>
    <w:rsid w:val="00627D0F"/>
    <w:rsid w:val="0063065E"/>
    <w:rsid w:val="00630CEF"/>
    <w:rsid w:val="00631FF1"/>
    <w:rsid w:val="006324BD"/>
    <w:rsid w:val="006330FC"/>
    <w:rsid w:val="00633A68"/>
    <w:rsid w:val="0063455F"/>
    <w:rsid w:val="00634C87"/>
    <w:rsid w:val="006357C4"/>
    <w:rsid w:val="006373D8"/>
    <w:rsid w:val="00637D9A"/>
    <w:rsid w:val="00637DAD"/>
    <w:rsid w:val="00640DE0"/>
    <w:rsid w:val="0064189F"/>
    <w:rsid w:val="006418C6"/>
    <w:rsid w:val="0064280E"/>
    <w:rsid w:val="006439A4"/>
    <w:rsid w:val="00646AB6"/>
    <w:rsid w:val="00646EA1"/>
    <w:rsid w:val="00647E14"/>
    <w:rsid w:val="00650604"/>
    <w:rsid w:val="00650984"/>
    <w:rsid w:val="0065098A"/>
    <w:rsid w:val="00650DBC"/>
    <w:rsid w:val="00651220"/>
    <w:rsid w:val="006515D8"/>
    <w:rsid w:val="00651BEA"/>
    <w:rsid w:val="00651C8D"/>
    <w:rsid w:val="00651D26"/>
    <w:rsid w:val="00651ECD"/>
    <w:rsid w:val="00653B9B"/>
    <w:rsid w:val="0065450B"/>
    <w:rsid w:val="00654E3F"/>
    <w:rsid w:val="00655AA0"/>
    <w:rsid w:val="00655EE3"/>
    <w:rsid w:val="00656AE6"/>
    <w:rsid w:val="006571A7"/>
    <w:rsid w:val="00657708"/>
    <w:rsid w:val="00660D6B"/>
    <w:rsid w:val="00660FA6"/>
    <w:rsid w:val="006617A0"/>
    <w:rsid w:val="00661EDA"/>
    <w:rsid w:val="006623F0"/>
    <w:rsid w:val="006625CA"/>
    <w:rsid w:val="00662975"/>
    <w:rsid w:val="006646F9"/>
    <w:rsid w:val="006652F1"/>
    <w:rsid w:val="006663FB"/>
    <w:rsid w:val="00666477"/>
    <w:rsid w:val="00667817"/>
    <w:rsid w:val="00670891"/>
    <w:rsid w:val="00671036"/>
    <w:rsid w:val="00671081"/>
    <w:rsid w:val="0067147C"/>
    <w:rsid w:val="006718E2"/>
    <w:rsid w:val="00671BBB"/>
    <w:rsid w:val="006739CF"/>
    <w:rsid w:val="00673ED9"/>
    <w:rsid w:val="00674D88"/>
    <w:rsid w:val="006755FB"/>
    <w:rsid w:val="0067578C"/>
    <w:rsid w:val="00675A8F"/>
    <w:rsid w:val="00676E8B"/>
    <w:rsid w:val="00677549"/>
    <w:rsid w:val="00677A48"/>
    <w:rsid w:val="00680073"/>
    <w:rsid w:val="00680741"/>
    <w:rsid w:val="00681607"/>
    <w:rsid w:val="00681B4E"/>
    <w:rsid w:val="00681C05"/>
    <w:rsid w:val="00681F0F"/>
    <w:rsid w:val="00682237"/>
    <w:rsid w:val="00682CD7"/>
    <w:rsid w:val="006834CE"/>
    <w:rsid w:val="0068409C"/>
    <w:rsid w:val="00684877"/>
    <w:rsid w:val="006848DB"/>
    <w:rsid w:val="00685124"/>
    <w:rsid w:val="0068579C"/>
    <w:rsid w:val="00685DC6"/>
    <w:rsid w:val="00686168"/>
    <w:rsid w:val="00686CEA"/>
    <w:rsid w:val="00687B5A"/>
    <w:rsid w:val="00690C13"/>
    <w:rsid w:val="00691E10"/>
    <w:rsid w:val="00694927"/>
    <w:rsid w:val="00695562"/>
    <w:rsid w:val="00695A2E"/>
    <w:rsid w:val="006A01C7"/>
    <w:rsid w:val="006A0474"/>
    <w:rsid w:val="006A0C0E"/>
    <w:rsid w:val="006A155C"/>
    <w:rsid w:val="006A199C"/>
    <w:rsid w:val="006A1C0B"/>
    <w:rsid w:val="006A1DF6"/>
    <w:rsid w:val="006A22D1"/>
    <w:rsid w:val="006A2A7D"/>
    <w:rsid w:val="006A2FC0"/>
    <w:rsid w:val="006A3109"/>
    <w:rsid w:val="006A33FC"/>
    <w:rsid w:val="006A3E2B"/>
    <w:rsid w:val="006A44D6"/>
    <w:rsid w:val="006A5754"/>
    <w:rsid w:val="006B0041"/>
    <w:rsid w:val="006B0E6E"/>
    <w:rsid w:val="006B0FAF"/>
    <w:rsid w:val="006B1D8F"/>
    <w:rsid w:val="006B33AF"/>
    <w:rsid w:val="006B39A6"/>
    <w:rsid w:val="006B6BDC"/>
    <w:rsid w:val="006B77F6"/>
    <w:rsid w:val="006C040C"/>
    <w:rsid w:val="006C1564"/>
    <w:rsid w:val="006C2B51"/>
    <w:rsid w:val="006C613E"/>
    <w:rsid w:val="006C646B"/>
    <w:rsid w:val="006C6E78"/>
    <w:rsid w:val="006C7791"/>
    <w:rsid w:val="006C7B40"/>
    <w:rsid w:val="006D1196"/>
    <w:rsid w:val="006D2021"/>
    <w:rsid w:val="006D28A9"/>
    <w:rsid w:val="006D303C"/>
    <w:rsid w:val="006D3137"/>
    <w:rsid w:val="006D3524"/>
    <w:rsid w:val="006D7584"/>
    <w:rsid w:val="006D7794"/>
    <w:rsid w:val="006E0072"/>
    <w:rsid w:val="006E0107"/>
    <w:rsid w:val="006E023F"/>
    <w:rsid w:val="006E0DAE"/>
    <w:rsid w:val="006E1625"/>
    <w:rsid w:val="006E28DA"/>
    <w:rsid w:val="006E37D3"/>
    <w:rsid w:val="006E433D"/>
    <w:rsid w:val="006E445D"/>
    <w:rsid w:val="006E452E"/>
    <w:rsid w:val="006E4B8F"/>
    <w:rsid w:val="006E5824"/>
    <w:rsid w:val="006E614B"/>
    <w:rsid w:val="006E7615"/>
    <w:rsid w:val="006E7A59"/>
    <w:rsid w:val="006F12C6"/>
    <w:rsid w:val="006F28A9"/>
    <w:rsid w:val="006F2B4B"/>
    <w:rsid w:val="006F3308"/>
    <w:rsid w:val="006F36AA"/>
    <w:rsid w:val="006F37DA"/>
    <w:rsid w:val="006F3B5D"/>
    <w:rsid w:val="006F3C1A"/>
    <w:rsid w:val="006F424C"/>
    <w:rsid w:val="006F437E"/>
    <w:rsid w:val="006F4ADE"/>
    <w:rsid w:val="006F4F71"/>
    <w:rsid w:val="006F5427"/>
    <w:rsid w:val="006F5743"/>
    <w:rsid w:val="006F5B30"/>
    <w:rsid w:val="006F7659"/>
    <w:rsid w:val="006F7D31"/>
    <w:rsid w:val="0070034C"/>
    <w:rsid w:val="007034C9"/>
    <w:rsid w:val="00704292"/>
    <w:rsid w:val="00705739"/>
    <w:rsid w:val="00705BE4"/>
    <w:rsid w:val="00706AF1"/>
    <w:rsid w:val="00706F9C"/>
    <w:rsid w:val="0070769B"/>
    <w:rsid w:val="00710BB2"/>
    <w:rsid w:val="007119F2"/>
    <w:rsid w:val="00712073"/>
    <w:rsid w:val="00712875"/>
    <w:rsid w:val="00713A8D"/>
    <w:rsid w:val="00715487"/>
    <w:rsid w:val="007160CC"/>
    <w:rsid w:val="007168F3"/>
    <w:rsid w:val="00716C91"/>
    <w:rsid w:val="00717785"/>
    <w:rsid w:val="00717CFA"/>
    <w:rsid w:val="007210BB"/>
    <w:rsid w:val="007218DA"/>
    <w:rsid w:val="007229DA"/>
    <w:rsid w:val="00722E97"/>
    <w:rsid w:val="007235C5"/>
    <w:rsid w:val="00723D5D"/>
    <w:rsid w:val="007241AD"/>
    <w:rsid w:val="00724A6F"/>
    <w:rsid w:val="00724E11"/>
    <w:rsid w:val="007254CE"/>
    <w:rsid w:val="00726B1B"/>
    <w:rsid w:val="007271A0"/>
    <w:rsid w:val="0072788F"/>
    <w:rsid w:val="00730DBA"/>
    <w:rsid w:val="007310E4"/>
    <w:rsid w:val="00732FF8"/>
    <w:rsid w:val="007377AF"/>
    <w:rsid w:val="00740A18"/>
    <w:rsid w:val="007419E1"/>
    <w:rsid w:val="007449E3"/>
    <w:rsid w:val="00744EDD"/>
    <w:rsid w:val="0074527B"/>
    <w:rsid w:val="00746BD6"/>
    <w:rsid w:val="00747335"/>
    <w:rsid w:val="00750088"/>
    <w:rsid w:val="007515F9"/>
    <w:rsid w:val="0075252A"/>
    <w:rsid w:val="007546A8"/>
    <w:rsid w:val="00754C8E"/>
    <w:rsid w:val="0075658E"/>
    <w:rsid w:val="00756B4A"/>
    <w:rsid w:val="00757642"/>
    <w:rsid w:val="0076007C"/>
    <w:rsid w:val="007602FA"/>
    <w:rsid w:val="00760616"/>
    <w:rsid w:val="00761FAE"/>
    <w:rsid w:val="007638F3"/>
    <w:rsid w:val="00763E62"/>
    <w:rsid w:val="00763E69"/>
    <w:rsid w:val="00764B84"/>
    <w:rsid w:val="00765D07"/>
    <w:rsid w:val="00765D19"/>
    <w:rsid w:val="007660A9"/>
    <w:rsid w:val="00770EF8"/>
    <w:rsid w:val="007710BE"/>
    <w:rsid w:val="00771941"/>
    <w:rsid w:val="00771BF4"/>
    <w:rsid w:val="00772340"/>
    <w:rsid w:val="0077342E"/>
    <w:rsid w:val="00775D67"/>
    <w:rsid w:val="007764B9"/>
    <w:rsid w:val="007776B0"/>
    <w:rsid w:val="0078034D"/>
    <w:rsid w:val="00780579"/>
    <w:rsid w:val="00781486"/>
    <w:rsid w:val="00781C78"/>
    <w:rsid w:val="0078209B"/>
    <w:rsid w:val="00783041"/>
    <w:rsid w:val="00784964"/>
    <w:rsid w:val="00785982"/>
    <w:rsid w:val="00785B54"/>
    <w:rsid w:val="00785D3A"/>
    <w:rsid w:val="00787399"/>
    <w:rsid w:val="00787A2D"/>
    <w:rsid w:val="007903EE"/>
    <w:rsid w:val="00790BCC"/>
    <w:rsid w:val="00791F57"/>
    <w:rsid w:val="00793C34"/>
    <w:rsid w:val="007947C5"/>
    <w:rsid w:val="00795772"/>
    <w:rsid w:val="00795864"/>
    <w:rsid w:val="007958E0"/>
    <w:rsid w:val="0079625F"/>
    <w:rsid w:val="007965DC"/>
    <w:rsid w:val="0079695F"/>
    <w:rsid w:val="007974F5"/>
    <w:rsid w:val="007A06EA"/>
    <w:rsid w:val="007A0ABA"/>
    <w:rsid w:val="007A214D"/>
    <w:rsid w:val="007A2B63"/>
    <w:rsid w:val="007A2F1E"/>
    <w:rsid w:val="007A3EA6"/>
    <w:rsid w:val="007A4424"/>
    <w:rsid w:val="007A6760"/>
    <w:rsid w:val="007B0984"/>
    <w:rsid w:val="007B0C4C"/>
    <w:rsid w:val="007B0EE2"/>
    <w:rsid w:val="007B0F49"/>
    <w:rsid w:val="007B1C67"/>
    <w:rsid w:val="007B23AF"/>
    <w:rsid w:val="007B250B"/>
    <w:rsid w:val="007B27DC"/>
    <w:rsid w:val="007B2A7B"/>
    <w:rsid w:val="007B34D1"/>
    <w:rsid w:val="007B43C4"/>
    <w:rsid w:val="007B49F4"/>
    <w:rsid w:val="007B520D"/>
    <w:rsid w:val="007B5BF8"/>
    <w:rsid w:val="007B5D97"/>
    <w:rsid w:val="007B72EB"/>
    <w:rsid w:val="007C0FE7"/>
    <w:rsid w:val="007C109E"/>
    <w:rsid w:val="007C142E"/>
    <w:rsid w:val="007C1AFA"/>
    <w:rsid w:val="007C25F5"/>
    <w:rsid w:val="007C298F"/>
    <w:rsid w:val="007C2D01"/>
    <w:rsid w:val="007C347B"/>
    <w:rsid w:val="007C34EC"/>
    <w:rsid w:val="007C43B5"/>
    <w:rsid w:val="007C4F52"/>
    <w:rsid w:val="007C519B"/>
    <w:rsid w:val="007C51EE"/>
    <w:rsid w:val="007C5AD0"/>
    <w:rsid w:val="007C6343"/>
    <w:rsid w:val="007C64AE"/>
    <w:rsid w:val="007C7E14"/>
    <w:rsid w:val="007D0FAA"/>
    <w:rsid w:val="007D20B1"/>
    <w:rsid w:val="007D2553"/>
    <w:rsid w:val="007D2F9B"/>
    <w:rsid w:val="007D3510"/>
    <w:rsid w:val="007D3ACF"/>
    <w:rsid w:val="007D5985"/>
    <w:rsid w:val="007D7305"/>
    <w:rsid w:val="007D7F40"/>
    <w:rsid w:val="007E0C03"/>
    <w:rsid w:val="007E0C94"/>
    <w:rsid w:val="007E1B4A"/>
    <w:rsid w:val="007E1D86"/>
    <w:rsid w:val="007E2C1B"/>
    <w:rsid w:val="007E53CB"/>
    <w:rsid w:val="007E572A"/>
    <w:rsid w:val="007E6A48"/>
    <w:rsid w:val="007F2092"/>
    <w:rsid w:val="007F263A"/>
    <w:rsid w:val="007F292F"/>
    <w:rsid w:val="007F2BE5"/>
    <w:rsid w:val="007F2C1C"/>
    <w:rsid w:val="007F3337"/>
    <w:rsid w:val="007F3B5B"/>
    <w:rsid w:val="007F4403"/>
    <w:rsid w:val="007F64BB"/>
    <w:rsid w:val="007F6CB2"/>
    <w:rsid w:val="007F7421"/>
    <w:rsid w:val="0080005D"/>
    <w:rsid w:val="00800269"/>
    <w:rsid w:val="00801E20"/>
    <w:rsid w:val="00801EFA"/>
    <w:rsid w:val="008022B0"/>
    <w:rsid w:val="008022E0"/>
    <w:rsid w:val="00802868"/>
    <w:rsid w:val="00803593"/>
    <w:rsid w:val="0080593D"/>
    <w:rsid w:val="00805A15"/>
    <w:rsid w:val="00806318"/>
    <w:rsid w:val="008070DB"/>
    <w:rsid w:val="008079A2"/>
    <w:rsid w:val="00807FCD"/>
    <w:rsid w:val="00810451"/>
    <w:rsid w:val="0081059D"/>
    <w:rsid w:val="00812611"/>
    <w:rsid w:val="00813F02"/>
    <w:rsid w:val="0081490B"/>
    <w:rsid w:val="00815939"/>
    <w:rsid w:val="0081722C"/>
    <w:rsid w:val="00817591"/>
    <w:rsid w:val="00817DFC"/>
    <w:rsid w:val="00820203"/>
    <w:rsid w:val="00820585"/>
    <w:rsid w:val="00820888"/>
    <w:rsid w:val="00822DF4"/>
    <w:rsid w:val="008244C2"/>
    <w:rsid w:val="0082482E"/>
    <w:rsid w:val="00824F9E"/>
    <w:rsid w:val="008267A2"/>
    <w:rsid w:val="00826976"/>
    <w:rsid w:val="00826B56"/>
    <w:rsid w:val="00827427"/>
    <w:rsid w:val="00827BF3"/>
    <w:rsid w:val="008300DC"/>
    <w:rsid w:val="008301C3"/>
    <w:rsid w:val="008341DC"/>
    <w:rsid w:val="008346BA"/>
    <w:rsid w:val="0083490E"/>
    <w:rsid w:val="008363B0"/>
    <w:rsid w:val="00837FE6"/>
    <w:rsid w:val="00840E8C"/>
    <w:rsid w:val="008412F8"/>
    <w:rsid w:val="00842EE6"/>
    <w:rsid w:val="00842F38"/>
    <w:rsid w:val="008432E0"/>
    <w:rsid w:val="008445B8"/>
    <w:rsid w:val="00844656"/>
    <w:rsid w:val="00845AF7"/>
    <w:rsid w:val="008506B4"/>
    <w:rsid w:val="00850AC5"/>
    <w:rsid w:val="00850F6B"/>
    <w:rsid w:val="00850FB0"/>
    <w:rsid w:val="008526BD"/>
    <w:rsid w:val="00853599"/>
    <w:rsid w:val="00855262"/>
    <w:rsid w:val="00855834"/>
    <w:rsid w:val="00856012"/>
    <w:rsid w:val="00856479"/>
    <w:rsid w:val="00857065"/>
    <w:rsid w:val="00857F3B"/>
    <w:rsid w:val="00860399"/>
    <w:rsid w:val="00860B27"/>
    <w:rsid w:val="00862FC8"/>
    <w:rsid w:val="0086323A"/>
    <w:rsid w:val="00864990"/>
    <w:rsid w:val="00865413"/>
    <w:rsid w:val="00865D15"/>
    <w:rsid w:val="00866F9E"/>
    <w:rsid w:val="008702AE"/>
    <w:rsid w:val="008723E5"/>
    <w:rsid w:val="00872441"/>
    <w:rsid w:val="00872794"/>
    <w:rsid w:val="00873632"/>
    <w:rsid w:val="008737E3"/>
    <w:rsid w:val="008742CF"/>
    <w:rsid w:val="008748D9"/>
    <w:rsid w:val="00875218"/>
    <w:rsid w:val="00875223"/>
    <w:rsid w:val="00875695"/>
    <w:rsid w:val="00875B06"/>
    <w:rsid w:val="00876310"/>
    <w:rsid w:val="0087680C"/>
    <w:rsid w:val="00876C18"/>
    <w:rsid w:val="00877252"/>
    <w:rsid w:val="00877A9F"/>
    <w:rsid w:val="00877E1C"/>
    <w:rsid w:val="008801D9"/>
    <w:rsid w:val="00880C75"/>
    <w:rsid w:val="00880F28"/>
    <w:rsid w:val="008817FD"/>
    <w:rsid w:val="0088222A"/>
    <w:rsid w:val="008837E3"/>
    <w:rsid w:val="00884B2D"/>
    <w:rsid w:val="0088556F"/>
    <w:rsid w:val="0088589C"/>
    <w:rsid w:val="00885ECA"/>
    <w:rsid w:val="0088612B"/>
    <w:rsid w:val="00890523"/>
    <w:rsid w:val="0089084B"/>
    <w:rsid w:val="00891A6D"/>
    <w:rsid w:val="008928FA"/>
    <w:rsid w:val="00896D0C"/>
    <w:rsid w:val="00896DE7"/>
    <w:rsid w:val="00897285"/>
    <w:rsid w:val="008A0777"/>
    <w:rsid w:val="008A104B"/>
    <w:rsid w:val="008A1390"/>
    <w:rsid w:val="008A2220"/>
    <w:rsid w:val="008A41FB"/>
    <w:rsid w:val="008A571F"/>
    <w:rsid w:val="008A59EA"/>
    <w:rsid w:val="008A76FD"/>
    <w:rsid w:val="008A7786"/>
    <w:rsid w:val="008A77CF"/>
    <w:rsid w:val="008A7EEE"/>
    <w:rsid w:val="008B0A26"/>
    <w:rsid w:val="008B105E"/>
    <w:rsid w:val="008B1895"/>
    <w:rsid w:val="008B3BCC"/>
    <w:rsid w:val="008B3EDC"/>
    <w:rsid w:val="008B502D"/>
    <w:rsid w:val="008B5B3A"/>
    <w:rsid w:val="008B76F4"/>
    <w:rsid w:val="008B77B0"/>
    <w:rsid w:val="008C2C05"/>
    <w:rsid w:val="008C537F"/>
    <w:rsid w:val="008C5A77"/>
    <w:rsid w:val="008C6990"/>
    <w:rsid w:val="008C7143"/>
    <w:rsid w:val="008C74A7"/>
    <w:rsid w:val="008D127F"/>
    <w:rsid w:val="008D14A5"/>
    <w:rsid w:val="008D152F"/>
    <w:rsid w:val="008D1825"/>
    <w:rsid w:val="008D24DF"/>
    <w:rsid w:val="008D294F"/>
    <w:rsid w:val="008D316A"/>
    <w:rsid w:val="008D3B6C"/>
    <w:rsid w:val="008D51F5"/>
    <w:rsid w:val="008D5407"/>
    <w:rsid w:val="008D658B"/>
    <w:rsid w:val="008D7B07"/>
    <w:rsid w:val="008E0DA3"/>
    <w:rsid w:val="008E2B1F"/>
    <w:rsid w:val="008E49D0"/>
    <w:rsid w:val="008E4B54"/>
    <w:rsid w:val="008E4C1D"/>
    <w:rsid w:val="008E560C"/>
    <w:rsid w:val="008E5903"/>
    <w:rsid w:val="008E6156"/>
    <w:rsid w:val="008E65F6"/>
    <w:rsid w:val="008E7F9D"/>
    <w:rsid w:val="008F0564"/>
    <w:rsid w:val="008F09F1"/>
    <w:rsid w:val="008F2240"/>
    <w:rsid w:val="008F2637"/>
    <w:rsid w:val="008F3257"/>
    <w:rsid w:val="008F4D48"/>
    <w:rsid w:val="008F4DC3"/>
    <w:rsid w:val="008F4F7F"/>
    <w:rsid w:val="008F581C"/>
    <w:rsid w:val="008F75D3"/>
    <w:rsid w:val="008F7AD7"/>
    <w:rsid w:val="008F7EE4"/>
    <w:rsid w:val="0090024B"/>
    <w:rsid w:val="009002FC"/>
    <w:rsid w:val="009006F3"/>
    <w:rsid w:val="00902FDE"/>
    <w:rsid w:val="009044E2"/>
    <w:rsid w:val="009048BD"/>
    <w:rsid w:val="00905678"/>
    <w:rsid w:val="00906551"/>
    <w:rsid w:val="009065A1"/>
    <w:rsid w:val="00906A16"/>
    <w:rsid w:val="009107FC"/>
    <w:rsid w:val="00910B48"/>
    <w:rsid w:val="009114F5"/>
    <w:rsid w:val="00911E1A"/>
    <w:rsid w:val="00912299"/>
    <w:rsid w:val="00912675"/>
    <w:rsid w:val="00912F46"/>
    <w:rsid w:val="009134C3"/>
    <w:rsid w:val="0091411A"/>
    <w:rsid w:val="009142A2"/>
    <w:rsid w:val="00914DA0"/>
    <w:rsid w:val="009150B2"/>
    <w:rsid w:val="00915255"/>
    <w:rsid w:val="00915306"/>
    <w:rsid w:val="009156F5"/>
    <w:rsid w:val="009157E1"/>
    <w:rsid w:val="00915CA7"/>
    <w:rsid w:val="00916735"/>
    <w:rsid w:val="009202FB"/>
    <w:rsid w:val="0092097E"/>
    <w:rsid w:val="00921507"/>
    <w:rsid w:val="00924201"/>
    <w:rsid w:val="00924FEB"/>
    <w:rsid w:val="0092519D"/>
    <w:rsid w:val="0092580E"/>
    <w:rsid w:val="00925F94"/>
    <w:rsid w:val="009261E8"/>
    <w:rsid w:val="00926C1F"/>
    <w:rsid w:val="00926C6A"/>
    <w:rsid w:val="00927137"/>
    <w:rsid w:val="009272A3"/>
    <w:rsid w:val="00927763"/>
    <w:rsid w:val="009279F6"/>
    <w:rsid w:val="009312A8"/>
    <w:rsid w:val="009354F8"/>
    <w:rsid w:val="009355F9"/>
    <w:rsid w:val="00935651"/>
    <w:rsid w:val="00937AA3"/>
    <w:rsid w:val="00940229"/>
    <w:rsid w:val="00940972"/>
    <w:rsid w:val="00940E57"/>
    <w:rsid w:val="00941F8C"/>
    <w:rsid w:val="009423D2"/>
    <w:rsid w:val="00942C35"/>
    <w:rsid w:val="009437A2"/>
    <w:rsid w:val="00943B25"/>
    <w:rsid w:val="009441A6"/>
    <w:rsid w:val="00944817"/>
    <w:rsid w:val="009463F9"/>
    <w:rsid w:val="00947E11"/>
    <w:rsid w:val="00953B7C"/>
    <w:rsid w:val="00954B8F"/>
    <w:rsid w:val="00954C39"/>
    <w:rsid w:val="0095507A"/>
    <w:rsid w:val="00955E3A"/>
    <w:rsid w:val="009562E2"/>
    <w:rsid w:val="0095647B"/>
    <w:rsid w:val="0095666D"/>
    <w:rsid w:val="009571D3"/>
    <w:rsid w:val="0096098B"/>
    <w:rsid w:val="00960AC3"/>
    <w:rsid w:val="00960BB6"/>
    <w:rsid w:val="00960C03"/>
    <w:rsid w:val="00962D9D"/>
    <w:rsid w:val="00962DD7"/>
    <w:rsid w:val="00964CE6"/>
    <w:rsid w:val="00964DBD"/>
    <w:rsid w:val="00965A25"/>
    <w:rsid w:val="00965DCC"/>
    <w:rsid w:val="0096611F"/>
    <w:rsid w:val="00967734"/>
    <w:rsid w:val="009679B5"/>
    <w:rsid w:val="00971280"/>
    <w:rsid w:val="00971840"/>
    <w:rsid w:val="009725A7"/>
    <w:rsid w:val="0097310F"/>
    <w:rsid w:val="00973E9E"/>
    <w:rsid w:val="0097502F"/>
    <w:rsid w:val="00975E70"/>
    <w:rsid w:val="00976CF9"/>
    <w:rsid w:val="009774F1"/>
    <w:rsid w:val="00977A09"/>
    <w:rsid w:val="00977DB3"/>
    <w:rsid w:val="00980C4F"/>
    <w:rsid w:val="00980EA3"/>
    <w:rsid w:val="009812B5"/>
    <w:rsid w:val="00983276"/>
    <w:rsid w:val="00985659"/>
    <w:rsid w:val="0098574A"/>
    <w:rsid w:val="00985B73"/>
    <w:rsid w:val="009878C2"/>
    <w:rsid w:val="009879EA"/>
    <w:rsid w:val="00987CC3"/>
    <w:rsid w:val="00990300"/>
    <w:rsid w:val="00990CC9"/>
    <w:rsid w:val="00991703"/>
    <w:rsid w:val="00991850"/>
    <w:rsid w:val="0099216C"/>
    <w:rsid w:val="00992BA3"/>
    <w:rsid w:val="00992D39"/>
    <w:rsid w:val="009932F5"/>
    <w:rsid w:val="0099338B"/>
    <w:rsid w:val="0099397E"/>
    <w:rsid w:val="009952BC"/>
    <w:rsid w:val="00995329"/>
    <w:rsid w:val="00995938"/>
    <w:rsid w:val="009967AF"/>
    <w:rsid w:val="009978E2"/>
    <w:rsid w:val="009A0060"/>
    <w:rsid w:val="009A0159"/>
    <w:rsid w:val="009A02A6"/>
    <w:rsid w:val="009A0C38"/>
    <w:rsid w:val="009A1559"/>
    <w:rsid w:val="009A1573"/>
    <w:rsid w:val="009A1AAE"/>
    <w:rsid w:val="009A3729"/>
    <w:rsid w:val="009A3887"/>
    <w:rsid w:val="009A3BC4"/>
    <w:rsid w:val="009A74EC"/>
    <w:rsid w:val="009B10F1"/>
    <w:rsid w:val="009B131F"/>
    <w:rsid w:val="009B1FE9"/>
    <w:rsid w:val="009B35B5"/>
    <w:rsid w:val="009B38E1"/>
    <w:rsid w:val="009B4280"/>
    <w:rsid w:val="009B4D3D"/>
    <w:rsid w:val="009B4DD4"/>
    <w:rsid w:val="009B5809"/>
    <w:rsid w:val="009B5D64"/>
    <w:rsid w:val="009B5FA2"/>
    <w:rsid w:val="009B64B2"/>
    <w:rsid w:val="009B6594"/>
    <w:rsid w:val="009B7005"/>
    <w:rsid w:val="009B754A"/>
    <w:rsid w:val="009B7BC2"/>
    <w:rsid w:val="009B7C2A"/>
    <w:rsid w:val="009C05D4"/>
    <w:rsid w:val="009C2C1F"/>
    <w:rsid w:val="009C2D38"/>
    <w:rsid w:val="009C4B01"/>
    <w:rsid w:val="009C4B6C"/>
    <w:rsid w:val="009C575C"/>
    <w:rsid w:val="009C676F"/>
    <w:rsid w:val="009C756D"/>
    <w:rsid w:val="009D0DA3"/>
    <w:rsid w:val="009D1255"/>
    <w:rsid w:val="009D1964"/>
    <w:rsid w:val="009D313B"/>
    <w:rsid w:val="009D32CE"/>
    <w:rsid w:val="009D3F20"/>
    <w:rsid w:val="009D4D77"/>
    <w:rsid w:val="009D5988"/>
    <w:rsid w:val="009D5C92"/>
    <w:rsid w:val="009D62D2"/>
    <w:rsid w:val="009D63D7"/>
    <w:rsid w:val="009D6956"/>
    <w:rsid w:val="009D6B12"/>
    <w:rsid w:val="009E13B7"/>
    <w:rsid w:val="009E19BE"/>
    <w:rsid w:val="009E26EA"/>
    <w:rsid w:val="009E2AC7"/>
    <w:rsid w:val="009E411D"/>
    <w:rsid w:val="009E5004"/>
    <w:rsid w:val="009E6A7C"/>
    <w:rsid w:val="009E7532"/>
    <w:rsid w:val="009E7F1A"/>
    <w:rsid w:val="009F0B1B"/>
    <w:rsid w:val="009F27DA"/>
    <w:rsid w:val="009F30B4"/>
    <w:rsid w:val="009F408C"/>
    <w:rsid w:val="009F44FF"/>
    <w:rsid w:val="009F4DC3"/>
    <w:rsid w:val="009F4F0C"/>
    <w:rsid w:val="00A00703"/>
    <w:rsid w:val="00A00834"/>
    <w:rsid w:val="00A024E0"/>
    <w:rsid w:val="00A02F1F"/>
    <w:rsid w:val="00A03B3E"/>
    <w:rsid w:val="00A04D89"/>
    <w:rsid w:val="00A05089"/>
    <w:rsid w:val="00A05775"/>
    <w:rsid w:val="00A05873"/>
    <w:rsid w:val="00A10539"/>
    <w:rsid w:val="00A10E0F"/>
    <w:rsid w:val="00A11076"/>
    <w:rsid w:val="00A124BE"/>
    <w:rsid w:val="00A12730"/>
    <w:rsid w:val="00A1299B"/>
    <w:rsid w:val="00A135F7"/>
    <w:rsid w:val="00A13DB7"/>
    <w:rsid w:val="00A13FD4"/>
    <w:rsid w:val="00A14A80"/>
    <w:rsid w:val="00A1507B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B02"/>
    <w:rsid w:val="00A27BFD"/>
    <w:rsid w:val="00A27CF2"/>
    <w:rsid w:val="00A32268"/>
    <w:rsid w:val="00A33838"/>
    <w:rsid w:val="00A3458F"/>
    <w:rsid w:val="00A34F78"/>
    <w:rsid w:val="00A35005"/>
    <w:rsid w:val="00A352AD"/>
    <w:rsid w:val="00A35C9A"/>
    <w:rsid w:val="00A35E61"/>
    <w:rsid w:val="00A36378"/>
    <w:rsid w:val="00A364BA"/>
    <w:rsid w:val="00A37FB2"/>
    <w:rsid w:val="00A403FC"/>
    <w:rsid w:val="00A409B6"/>
    <w:rsid w:val="00A42197"/>
    <w:rsid w:val="00A42603"/>
    <w:rsid w:val="00A440AD"/>
    <w:rsid w:val="00A46140"/>
    <w:rsid w:val="00A50A2D"/>
    <w:rsid w:val="00A5144B"/>
    <w:rsid w:val="00A521AC"/>
    <w:rsid w:val="00A551C6"/>
    <w:rsid w:val="00A55364"/>
    <w:rsid w:val="00A5578B"/>
    <w:rsid w:val="00A55D40"/>
    <w:rsid w:val="00A57771"/>
    <w:rsid w:val="00A60321"/>
    <w:rsid w:val="00A606FF"/>
    <w:rsid w:val="00A61F8F"/>
    <w:rsid w:val="00A6279A"/>
    <w:rsid w:val="00A631F8"/>
    <w:rsid w:val="00A639BF"/>
    <w:rsid w:val="00A641F1"/>
    <w:rsid w:val="00A6547C"/>
    <w:rsid w:val="00A662D1"/>
    <w:rsid w:val="00A7005B"/>
    <w:rsid w:val="00A70310"/>
    <w:rsid w:val="00A7037E"/>
    <w:rsid w:val="00A70E1E"/>
    <w:rsid w:val="00A70E23"/>
    <w:rsid w:val="00A71130"/>
    <w:rsid w:val="00A71F57"/>
    <w:rsid w:val="00A72C48"/>
    <w:rsid w:val="00A742BC"/>
    <w:rsid w:val="00A745A4"/>
    <w:rsid w:val="00A74CF7"/>
    <w:rsid w:val="00A756DF"/>
    <w:rsid w:val="00A75AFE"/>
    <w:rsid w:val="00A7600A"/>
    <w:rsid w:val="00A76872"/>
    <w:rsid w:val="00A76914"/>
    <w:rsid w:val="00A769F2"/>
    <w:rsid w:val="00A80284"/>
    <w:rsid w:val="00A81CB6"/>
    <w:rsid w:val="00A824E5"/>
    <w:rsid w:val="00A82E93"/>
    <w:rsid w:val="00A8302C"/>
    <w:rsid w:val="00A830A9"/>
    <w:rsid w:val="00A83266"/>
    <w:rsid w:val="00A84DAE"/>
    <w:rsid w:val="00A84F17"/>
    <w:rsid w:val="00A8610D"/>
    <w:rsid w:val="00A86BBE"/>
    <w:rsid w:val="00A86E66"/>
    <w:rsid w:val="00A90000"/>
    <w:rsid w:val="00A906D1"/>
    <w:rsid w:val="00A90B35"/>
    <w:rsid w:val="00A92B13"/>
    <w:rsid w:val="00A92D03"/>
    <w:rsid w:val="00A93464"/>
    <w:rsid w:val="00A945B7"/>
    <w:rsid w:val="00A94DA6"/>
    <w:rsid w:val="00A95097"/>
    <w:rsid w:val="00A95194"/>
    <w:rsid w:val="00A9552A"/>
    <w:rsid w:val="00A9612A"/>
    <w:rsid w:val="00A96506"/>
    <w:rsid w:val="00AA0794"/>
    <w:rsid w:val="00AA162B"/>
    <w:rsid w:val="00AA1AAA"/>
    <w:rsid w:val="00AA2808"/>
    <w:rsid w:val="00AA4130"/>
    <w:rsid w:val="00AA6410"/>
    <w:rsid w:val="00AA66A1"/>
    <w:rsid w:val="00AA697B"/>
    <w:rsid w:val="00AA780B"/>
    <w:rsid w:val="00AA78FD"/>
    <w:rsid w:val="00AB1099"/>
    <w:rsid w:val="00AB114C"/>
    <w:rsid w:val="00AB1ADB"/>
    <w:rsid w:val="00AB1EFF"/>
    <w:rsid w:val="00AB2102"/>
    <w:rsid w:val="00AB2A66"/>
    <w:rsid w:val="00AB3878"/>
    <w:rsid w:val="00AB46CC"/>
    <w:rsid w:val="00AB64FD"/>
    <w:rsid w:val="00AB6D1B"/>
    <w:rsid w:val="00AB7ADA"/>
    <w:rsid w:val="00AC054D"/>
    <w:rsid w:val="00AC17E2"/>
    <w:rsid w:val="00AC1CC2"/>
    <w:rsid w:val="00AC2A96"/>
    <w:rsid w:val="00AC2E54"/>
    <w:rsid w:val="00AC3718"/>
    <w:rsid w:val="00AC41B3"/>
    <w:rsid w:val="00AC4438"/>
    <w:rsid w:val="00AC50C4"/>
    <w:rsid w:val="00AC5FDD"/>
    <w:rsid w:val="00AC668F"/>
    <w:rsid w:val="00AC6766"/>
    <w:rsid w:val="00AC7680"/>
    <w:rsid w:val="00AC77E9"/>
    <w:rsid w:val="00AD0486"/>
    <w:rsid w:val="00AD111E"/>
    <w:rsid w:val="00AD1CE0"/>
    <w:rsid w:val="00AD1E28"/>
    <w:rsid w:val="00AD2444"/>
    <w:rsid w:val="00AD3249"/>
    <w:rsid w:val="00AD4E40"/>
    <w:rsid w:val="00AD540E"/>
    <w:rsid w:val="00AD6A4D"/>
    <w:rsid w:val="00AD745D"/>
    <w:rsid w:val="00AE0924"/>
    <w:rsid w:val="00AE1D2A"/>
    <w:rsid w:val="00AE1FB2"/>
    <w:rsid w:val="00AE255E"/>
    <w:rsid w:val="00AE2E7F"/>
    <w:rsid w:val="00AE3267"/>
    <w:rsid w:val="00AE3DE1"/>
    <w:rsid w:val="00AE3F31"/>
    <w:rsid w:val="00AE3F65"/>
    <w:rsid w:val="00AE44FB"/>
    <w:rsid w:val="00AE46BD"/>
    <w:rsid w:val="00AE69A6"/>
    <w:rsid w:val="00AE703C"/>
    <w:rsid w:val="00AF0BE1"/>
    <w:rsid w:val="00AF139B"/>
    <w:rsid w:val="00AF22B2"/>
    <w:rsid w:val="00AF24F5"/>
    <w:rsid w:val="00AF49D7"/>
    <w:rsid w:val="00AF57B2"/>
    <w:rsid w:val="00AF642D"/>
    <w:rsid w:val="00B00FDC"/>
    <w:rsid w:val="00B01D57"/>
    <w:rsid w:val="00B01F04"/>
    <w:rsid w:val="00B03C01"/>
    <w:rsid w:val="00B05D97"/>
    <w:rsid w:val="00B0693D"/>
    <w:rsid w:val="00B06AE7"/>
    <w:rsid w:val="00B078D6"/>
    <w:rsid w:val="00B07FC3"/>
    <w:rsid w:val="00B12E47"/>
    <w:rsid w:val="00B14542"/>
    <w:rsid w:val="00B1554B"/>
    <w:rsid w:val="00B16FB4"/>
    <w:rsid w:val="00B202CB"/>
    <w:rsid w:val="00B20D64"/>
    <w:rsid w:val="00B2196F"/>
    <w:rsid w:val="00B22AC8"/>
    <w:rsid w:val="00B22D8D"/>
    <w:rsid w:val="00B23709"/>
    <w:rsid w:val="00B23BCC"/>
    <w:rsid w:val="00B23E28"/>
    <w:rsid w:val="00B255BE"/>
    <w:rsid w:val="00B257E7"/>
    <w:rsid w:val="00B25B45"/>
    <w:rsid w:val="00B27009"/>
    <w:rsid w:val="00B2749E"/>
    <w:rsid w:val="00B27B37"/>
    <w:rsid w:val="00B27DED"/>
    <w:rsid w:val="00B3015C"/>
    <w:rsid w:val="00B3060F"/>
    <w:rsid w:val="00B30687"/>
    <w:rsid w:val="00B3081A"/>
    <w:rsid w:val="00B317D5"/>
    <w:rsid w:val="00B319C0"/>
    <w:rsid w:val="00B31B07"/>
    <w:rsid w:val="00B3309B"/>
    <w:rsid w:val="00B33E7F"/>
    <w:rsid w:val="00B340BE"/>
    <w:rsid w:val="00B34C7E"/>
    <w:rsid w:val="00B3538E"/>
    <w:rsid w:val="00B36940"/>
    <w:rsid w:val="00B374B2"/>
    <w:rsid w:val="00B40D4D"/>
    <w:rsid w:val="00B42DEF"/>
    <w:rsid w:val="00B43696"/>
    <w:rsid w:val="00B4377C"/>
    <w:rsid w:val="00B4387E"/>
    <w:rsid w:val="00B438C3"/>
    <w:rsid w:val="00B45A2F"/>
    <w:rsid w:val="00B4614F"/>
    <w:rsid w:val="00B4682A"/>
    <w:rsid w:val="00B46ECA"/>
    <w:rsid w:val="00B47EC5"/>
    <w:rsid w:val="00B507FE"/>
    <w:rsid w:val="00B51A16"/>
    <w:rsid w:val="00B51E72"/>
    <w:rsid w:val="00B534DE"/>
    <w:rsid w:val="00B53804"/>
    <w:rsid w:val="00B5411C"/>
    <w:rsid w:val="00B54326"/>
    <w:rsid w:val="00B543D3"/>
    <w:rsid w:val="00B54ECD"/>
    <w:rsid w:val="00B55A21"/>
    <w:rsid w:val="00B56B23"/>
    <w:rsid w:val="00B57799"/>
    <w:rsid w:val="00B579DA"/>
    <w:rsid w:val="00B609F1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6792E"/>
    <w:rsid w:val="00B704E8"/>
    <w:rsid w:val="00B70EE9"/>
    <w:rsid w:val="00B71B3C"/>
    <w:rsid w:val="00B73693"/>
    <w:rsid w:val="00B7400E"/>
    <w:rsid w:val="00B740CF"/>
    <w:rsid w:val="00B74235"/>
    <w:rsid w:val="00B74B5E"/>
    <w:rsid w:val="00B752B5"/>
    <w:rsid w:val="00B75333"/>
    <w:rsid w:val="00B75BAB"/>
    <w:rsid w:val="00B769F5"/>
    <w:rsid w:val="00B77322"/>
    <w:rsid w:val="00B81380"/>
    <w:rsid w:val="00B839A1"/>
    <w:rsid w:val="00B83D98"/>
    <w:rsid w:val="00B83DCE"/>
    <w:rsid w:val="00B84D0A"/>
    <w:rsid w:val="00B85A7C"/>
    <w:rsid w:val="00B86465"/>
    <w:rsid w:val="00B87F9E"/>
    <w:rsid w:val="00B90329"/>
    <w:rsid w:val="00B91EAF"/>
    <w:rsid w:val="00B946D9"/>
    <w:rsid w:val="00B96BEB"/>
    <w:rsid w:val="00B96F24"/>
    <w:rsid w:val="00BA01BF"/>
    <w:rsid w:val="00BA0339"/>
    <w:rsid w:val="00BA0A0A"/>
    <w:rsid w:val="00BA0C0A"/>
    <w:rsid w:val="00BA1354"/>
    <w:rsid w:val="00BA1586"/>
    <w:rsid w:val="00BA2214"/>
    <w:rsid w:val="00BA2606"/>
    <w:rsid w:val="00BA2B0B"/>
    <w:rsid w:val="00BA2E6D"/>
    <w:rsid w:val="00BA3F73"/>
    <w:rsid w:val="00BA407E"/>
    <w:rsid w:val="00BA4095"/>
    <w:rsid w:val="00BA4764"/>
    <w:rsid w:val="00BA4D53"/>
    <w:rsid w:val="00BA56CD"/>
    <w:rsid w:val="00BA6363"/>
    <w:rsid w:val="00BA69FF"/>
    <w:rsid w:val="00BA73CE"/>
    <w:rsid w:val="00BA7643"/>
    <w:rsid w:val="00BB0B78"/>
    <w:rsid w:val="00BB102F"/>
    <w:rsid w:val="00BB149D"/>
    <w:rsid w:val="00BB1703"/>
    <w:rsid w:val="00BB3463"/>
    <w:rsid w:val="00BB461B"/>
    <w:rsid w:val="00BB47EC"/>
    <w:rsid w:val="00BB4B83"/>
    <w:rsid w:val="00BB4ED0"/>
    <w:rsid w:val="00BB5CC1"/>
    <w:rsid w:val="00BB68C1"/>
    <w:rsid w:val="00BB6B80"/>
    <w:rsid w:val="00BC0296"/>
    <w:rsid w:val="00BC0D05"/>
    <w:rsid w:val="00BC2BAB"/>
    <w:rsid w:val="00BC3E58"/>
    <w:rsid w:val="00BC45E5"/>
    <w:rsid w:val="00BC52BC"/>
    <w:rsid w:val="00BC5703"/>
    <w:rsid w:val="00BC592A"/>
    <w:rsid w:val="00BC642A"/>
    <w:rsid w:val="00BC705E"/>
    <w:rsid w:val="00BC72F5"/>
    <w:rsid w:val="00BC7B3C"/>
    <w:rsid w:val="00BD08BA"/>
    <w:rsid w:val="00BD1013"/>
    <w:rsid w:val="00BD113E"/>
    <w:rsid w:val="00BD24EC"/>
    <w:rsid w:val="00BD27D8"/>
    <w:rsid w:val="00BD295E"/>
    <w:rsid w:val="00BD3133"/>
    <w:rsid w:val="00BD341E"/>
    <w:rsid w:val="00BD6052"/>
    <w:rsid w:val="00BD6930"/>
    <w:rsid w:val="00BD7879"/>
    <w:rsid w:val="00BE045B"/>
    <w:rsid w:val="00BE0A70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8C"/>
    <w:rsid w:val="00BF5B4E"/>
    <w:rsid w:val="00BF7AE2"/>
    <w:rsid w:val="00C01CCB"/>
    <w:rsid w:val="00C034E1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6008"/>
    <w:rsid w:val="00C16224"/>
    <w:rsid w:val="00C177FA"/>
    <w:rsid w:val="00C20CA6"/>
    <w:rsid w:val="00C20D8E"/>
    <w:rsid w:val="00C21297"/>
    <w:rsid w:val="00C21D79"/>
    <w:rsid w:val="00C23178"/>
    <w:rsid w:val="00C23360"/>
    <w:rsid w:val="00C23E4D"/>
    <w:rsid w:val="00C23F72"/>
    <w:rsid w:val="00C26A3A"/>
    <w:rsid w:val="00C3090A"/>
    <w:rsid w:val="00C31AF9"/>
    <w:rsid w:val="00C31F4A"/>
    <w:rsid w:val="00C3254A"/>
    <w:rsid w:val="00C33A4B"/>
    <w:rsid w:val="00C34707"/>
    <w:rsid w:val="00C34CFE"/>
    <w:rsid w:val="00C34F92"/>
    <w:rsid w:val="00C36E19"/>
    <w:rsid w:val="00C370DD"/>
    <w:rsid w:val="00C37C55"/>
    <w:rsid w:val="00C413E5"/>
    <w:rsid w:val="00C423E9"/>
    <w:rsid w:val="00C4284F"/>
    <w:rsid w:val="00C428BE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322"/>
    <w:rsid w:val="00C46DD0"/>
    <w:rsid w:val="00C47860"/>
    <w:rsid w:val="00C507CB"/>
    <w:rsid w:val="00C511A0"/>
    <w:rsid w:val="00C52519"/>
    <w:rsid w:val="00C52810"/>
    <w:rsid w:val="00C533E9"/>
    <w:rsid w:val="00C566BB"/>
    <w:rsid w:val="00C56EAE"/>
    <w:rsid w:val="00C57474"/>
    <w:rsid w:val="00C57815"/>
    <w:rsid w:val="00C57C50"/>
    <w:rsid w:val="00C612AE"/>
    <w:rsid w:val="00C633BC"/>
    <w:rsid w:val="00C64336"/>
    <w:rsid w:val="00C64456"/>
    <w:rsid w:val="00C6477E"/>
    <w:rsid w:val="00C65811"/>
    <w:rsid w:val="00C65A37"/>
    <w:rsid w:val="00C6619A"/>
    <w:rsid w:val="00C66411"/>
    <w:rsid w:val="00C6643F"/>
    <w:rsid w:val="00C6656C"/>
    <w:rsid w:val="00C66A38"/>
    <w:rsid w:val="00C715CA"/>
    <w:rsid w:val="00C72AAB"/>
    <w:rsid w:val="00C72DC4"/>
    <w:rsid w:val="00C73262"/>
    <w:rsid w:val="00C74216"/>
    <w:rsid w:val="00C74628"/>
    <w:rsid w:val="00C754C0"/>
    <w:rsid w:val="00C75BC0"/>
    <w:rsid w:val="00C76A5B"/>
    <w:rsid w:val="00C773D6"/>
    <w:rsid w:val="00C7779C"/>
    <w:rsid w:val="00C777DA"/>
    <w:rsid w:val="00C80BC0"/>
    <w:rsid w:val="00C8174E"/>
    <w:rsid w:val="00C8189E"/>
    <w:rsid w:val="00C83EE5"/>
    <w:rsid w:val="00C83F49"/>
    <w:rsid w:val="00C8456A"/>
    <w:rsid w:val="00C84FB7"/>
    <w:rsid w:val="00C856C7"/>
    <w:rsid w:val="00C85A7D"/>
    <w:rsid w:val="00C85F54"/>
    <w:rsid w:val="00C86000"/>
    <w:rsid w:val="00C87398"/>
    <w:rsid w:val="00C87584"/>
    <w:rsid w:val="00C875F3"/>
    <w:rsid w:val="00C90C95"/>
    <w:rsid w:val="00C914D9"/>
    <w:rsid w:val="00C92675"/>
    <w:rsid w:val="00C9291A"/>
    <w:rsid w:val="00C93711"/>
    <w:rsid w:val="00C93879"/>
    <w:rsid w:val="00C93A93"/>
    <w:rsid w:val="00C93B6A"/>
    <w:rsid w:val="00C945CD"/>
    <w:rsid w:val="00C94E00"/>
    <w:rsid w:val="00C95BDF"/>
    <w:rsid w:val="00C9605A"/>
    <w:rsid w:val="00C978BD"/>
    <w:rsid w:val="00C97EAC"/>
    <w:rsid w:val="00CA05E0"/>
    <w:rsid w:val="00CA066F"/>
    <w:rsid w:val="00CA0A8A"/>
    <w:rsid w:val="00CA12AE"/>
    <w:rsid w:val="00CA22E4"/>
    <w:rsid w:val="00CA2410"/>
    <w:rsid w:val="00CA26B4"/>
    <w:rsid w:val="00CA26C5"/>
    <w:rsid w:val="00CA33C0"/>
    <w:rsid w:val="00CA340E"/>
    <w:rsid w:val="00CA3BF3"/>
    <w:rsid w:val="00CA45A5"/>
    <w:rsid w:val="00CA58C8"/>
    <w:rsid w:val="00CA5BF7"/>
    <w:rsid w:val="00CA5BFD"/>
    <w:rsid w:val="00CA6221"/>
    <w:rsid w:val="00CA6A84"/>
    <w:rsid w:val="00CB1331"/>
    <w:rsid w:val="00CB13CE"/>
    <w:rsid w:val="00CB190E"/>
    <w:rsid w:val="00CB1F29"/>
    <w:rsid w:val="00CB1F90"/>
    <w:rsid w:val="00CB2AAC"/>
    <w:rsid w:val="00CB335D"/>
    <w:rsid w:val="00CB3973"/>
    <w:rsid w:val="00CB4B06"/>
    <w:rsid w:val="00CB4FB5"/>
    <w:rsid w:val="00CB5028"/>
    <w:rsid w:val="00CB5977"/>
    <w:rsid w:val="00CB5CAC"/>
    <w:rsid w:val="00CB5E5A"/>
    <w:rsid w:val="00CB6B36"/>
    <w:rsid w:val="00CB7053"/>
    <w:rsid w:val="00CB7134"/>
    <w:rsid w:val="00CB7623"/>
    <w:rsid w:val="00CC0322"/>
    <w:rsid w:val="00CC0323"/>
    <w:rsid w:val="00CC07E1"/>
    <w:rsid w:val="00CC158E"/>
    <w:rsid w:val="00CC2D9D"/>
    <w:rsid w:val="00CC324F"/>
    <w:rsid w:val="00CC3A94"/>
    <w:rsid w:val="00CC49EC"/>
    <w:rsid w:val="00CC4B95"/>
    <w:rsid w:val="00CC4E50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80"/>
    <w:rsid w:val="00CC775A"/>
    <w:rsid w:val="00CD0035"/>
    <w:rsid w:val="00CD0935"/>
    <w:rsid w:val="00CD0E93"/>
    <w:rsid w:val="00CD1605"/>
    <w:rsid w:val="00CD1D36"/>
    <w:rsid w:val="00CD3142"/>
    <w:rsid w:val="00CD43F2"/>
    <w:rsid w:val="00CD4C85"/>
    <w:rsid w:val="00CD6C15"/>
    <w:rsid w:val="00CE06CA"/>
    <w:rsid w:val="00CE166A"/>
    <w:rsid w:val="00CE1DCE"/>
    <w:rsid w:val="00CE209F"/>
    <w:rsid w:val="00CE22DB"/>
    <w:rsid w:val="00CE2D6A"/>
    <w:rsid w:val="00CE31EE"/>
    <w:rsid w:val="00CE4B6E"/>
    <w:rsid w:val="00CE533F"/>
    <w:rsid w:val="00CE5E9C"/>
    <w:rsid w:val="00CE6A00"/>
    <w:rsid w:val="00CF0B84"/>
    <w:rsid w:val="00CF0F1D"/>
    <w:rsid w:val="00CF2AC3"/>
    <w:rsid w:val="00CF2D2A"/>
    <w:rsid w:val="00CF3493"/>
    <w:rsid w:val="00CF4750"/>
    <w:rsid w:val="00CF49F7"/>
    <w:rsid w:val="00CF4EC6"/>
    <w:rsid w:val="00CF51CB"/>
    <w:rsid w:val="00CF5439"/>
    <w:rsid w:val="00CF613F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3291"/>
    <w:rsid w:val="00D06426"/>
    <w:rsid w:val="00D069CE"/>
    <w:rsid w:val="00D07CD6"/>
    <w:rsid w:val="00D07F7C"/>
    <w:rsid w:val="00D10804"/>
    <w:rsid w:val="00D10FA2"/>
    <w:rsid w:val="00D12AD4"/>
    <w:rsid w:val="00D13DC5"/>
    <w:rsid w:val="00D14115"/>
    <w:rsid w:val="00D141EB"/>
    <w:rsid w:val="00D14676"/>
    <w:rsid w:val="00D14851"/>
    <w:rsid w:val="00D15330"/>
    <w:rsid w:val="00D15BA2"/>
    <w:rsid w:val="00D15EAF"/>
    <w:rsid w:val="00D16829"/>
    <w:rsid w:val="00D1695E"/>
    <w:rsid w:val="00D16EF9"/>
    <w:rsid w:val="00D17575"/>
    <w:rsid w:val="00D20BFD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5B9"/>
    <w:rsid w:val="00D26B07"/>
    <w:rsid w:val="00D26BF0"/>
    <w:rsid w:val="00D26DE2"/>
    <w:rsid w:val="00D2759C"/>
    <w:rsid w:val="00D27F5D"/>
    <w:rsid w:val="00D31B6C"/>
    <w:rsid w:val="00D32412"/>
    <w:rsid w:val="00D36E26"/>
    <w:rsid w:val="00D40846"/>
    <w:rsid w:val="00D41D8B"/>
    <w:rsid w:val="00D41DF1"/>
    <w:rsid w:val="00D431CF"/>
    <w:rsid w:val="00D43C86"/>
    <w:rsid w:val="00D4457C"/>
    <w:rsid w:val="00D45928"/>
    <w:rsid w:val="00D463D9"/>
    <w:rsid w:val="00D470A2"/>
    <w:rsid w:val="00D473AE"/>
    <w:rsid w:val="00D479FE"/>
    <w:rsid w:val="00D50135"/>
    <w:rsid w:val="00D501EB"/>
    <w:rsid w:val="00D502E6"/>
    <w:rsid w:val="00D5076C"/>
    <w:rsid w:val="00D50AA0"/>
    <w:rsid w:val="00D52655"/>
    <w:rsid w:val="00D5298A"/>
    <w:rsid w:val="00D532F3"/>
    <w:rsid w:val="00D541E5"/>
    <w:rsid w:val="00D55E40"/>
    <w:rsid w:val="00D55F9E"/>
    <w:rsid w:val="00D568B9"/>
    <w:rsid w:val="00D569A2"/>
    <w:rsid w:val="00D569CA"/>
    <w:rsid w:val="00D56EF1"/>
    <w:rsid w:val="00D611EA"/>
    <w:rsid w:val="00D6236B"/>
    <w:rsid w:val="00D627A0"/>
    <w:rsid w:val="00D6282A"/>
    <w:rsid w:val="00D63033"/>
    <w:rsid w:val="00D638BF"/>
    <w:rsid w:val="00D6396F"/>
    <w:rsid w:val="00D63C57"/>
    <w:rsid w:val="00D63D13"/>
    <w:rsid w:val="00D65F6D"/>
    <w:rsid w:val="00D67252"/>
    <w:rsid w:val="00D722F2"/>
    <w:rsid w:val="00D72633"/>
    <w:rsid w:val="00D72888"/>
    <w:rsid w:val="00D734E2"/>
    <w:rsid w:val="00D74110"/>
    <w:rsid w:val="00D747C9"/>
    <w:rsid w:val="00D764FA"/>
    <w:rsid w:val="00D77416"/>
    <w:rsid w:val="00D77579"/>
    <w:rsid w:val="00D77DA2"/>
    <w:rsid w:val="00D80211"/>
    <w:rsid w:val="00D81F6B"/>
    <w:rsid w:val="00D828E2"/>
    <w:rsid w:val="00D82D02"/>
    <w:rsid w:val="00D84B73"/>
    <w:rsid w:val="00D86300"/>
    <w:rsid w:val="00D86CCF"/>
    <w:rsid w:val="00D900FC"/>
    <w:rsid w:val="00D90836"/>
    <w:rsid w:val="00D90FBD"/>
    <w:rsid w:val="00D91FB2"/>
    <w:rsid w:val="00D92E9C"/>
    <w:rsid w:val="00D9390F"/>
    <w:rsid w:val="00D93B95"/>
    <w:rsid w:val="00D95626"/>
    <w:rsid w:val="00D96098"/>
    <w:rsid w:val="00D960D4"/>
    <w:rsid w:val="00DA0BC0"/>
    <w:rsid w:val="00DA0D50"/>
    <w:rsid w:val="00DA101A"/>
    <w:rsid w:val="00DA1647"/>
    <w:rsid w:val="00DA1731"/>
    <w:rsid w:val="00DA21D4"/>
    <w:rsid w:val="00DA21F2"/>
    <w:rsid w:val="00DA2D76"/>
    <w:rsid w:val="00DA3502"/>
    <w:rsid w:val="00DA3CCA"/>
    <w:rsid w:val="00DA3D0F"/>
    <w:rsid w:val="00DA43B1"/>
    <w:rsid w:val="00DA52D7"/>
    <w:rsid w:val="00DA57A0"/>
    <w:rsid w:val="00DA57E6"/>
    <w:rsid w:val="00DA63FC"/>
    <w:rsid w:val="00DA64B6"/>
    <w:rsid w:val="00DA6900"/>
    <w:rsid w:val="00DA74F3"/>
    <w:rsid w:val="00DA76B2"/>
    <w:rsid w:val="00DA7E12"/>
    <w:rsid w:val="00DB0411"/>
    <w:rsid w:val="00DB0CCF"/>
    <w:rsid w:val="00DB0E0C"/>
    <w:rsid w:val="00DB16A9"/>
    <w:rsid w:val="00DB1CCA"/>
    <w:rsid w:val="00DB3F35"/>
    <w:rsid w:val="00DB50BF"/>
    <w:rsid w:val="00DB51AB"/>
    <w:rsid w:val="00DB542C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51F"/>
    <w:rsid w:val="00DC3BBD"/>
    <w:rsid w:val="00DC466D"/>
    <w:rsid w:val="00DC48A4"/>
    <w:rsid w:val="00DC5630"/>
    <w:rsid w:val="00DC6134"/>
    <w:rsid w:val="00DD039F"/>
    <w:rsid w:val="00DD04D8"/>
    <w:rsid w:val="00DD0C51"/>
    <w:rsid w:val="00DD1860"/>
    <w:rsid w:val="00DD1BA6"/>
    <w:rsid w:val="00DD282A"/>
    <w:rsid w:val="00DD2D24"/>
    <w:rsid w:val="00DD31A2"/>
    <w:rsid w:val="00DD4CFE"/>
    <w:rsid w:val="00DD56FD"/>
    <w:rsid w:val="00DD5D47"/>
    <w:rsid w:val="00DD65E5"/>
    <w:rsid w:val="00DD687E"/>
    <w:rsid w:val="00DD7188"/>
    <w:rsid w:val="00DD7A3F"/>
    <w:rsid w:val="00DE09D7"/>
    <w:rsid w:val="00DE0CFA"/>
    <w:rsid w:val="00DE27FC"/>
    <w:rsid w:val="00DE2898"/>
    <w:rsid w:val="00DE418F"/>
    <w:rsid w:val="00DE58C9"/>
    <w:rsid w:val="00DE5B10"/>
    <w:rsid w:val="00DE5BF4"/>
    <w:rsid w:val="00DE72B7"/>
    <w:rsid w:val="00DE72F1"/>
    <w:rsid w:val="00DE7F76"/>
    <w:rsid w:val="00DF08F5"/>
    <w:rsid w:val="00DF0E5F"/>
    <w:rsid w:val="00DF2936"/>
    <w:rsid w:val="00DF2FE8"/>
    <w:rsid w:val="00DF3227"/>
    <w:rsid w:val="00DF667E"/>
    <w:rsid w:val="00DF6F1C"/>
    <w:rsid w:val="00DF7256"/>
    <w:rsid w:val="00DF7BBC"/>
    <w:rsid w:val="00DF7F78"/>
    <w:rsid w:val="00E01877"/>
    <w:rsid w:val="00E033E0"/>
    <w:rsid w:val="00E064BE"/>
    <w:rsid w:val="00E067EA"/>
    <w:rsid w:val="00E06F29"/>
    <w:rsid w:val="00E121BA"/>
    <w:rsid w:val="00E12BC9"/>
    <w:rsid w:val="00E1343E"/>
    <w:rsid w:val="00E13CB2"/>
    <w:rsid w:val="00E15594"/>
    <w:rsid w:val="00E1731B"/>
    <w:rsid w:val="00E2075B"/>
    <w:rsid w:val="00E20AEA"/>
    <w:rsid w:val="00E213ED"/>
    <w:rsid w:val="00E21B00"/>
    <w:rsid w:val="00E221BA"/>
    <w:rsid w:val="00E230AB"/>
    <w:rsid w:val="00E2358B"/>
    <w:rsid w:val="00E23705"/>
    <w:rsid w:val="00E23732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4249"/>
    <w:rsid w:val="00E35028"/>
    <w:rsid w:val="00E35ACC"/>
    <w:rsid w:val="00E35C10"/>
    <w:rsid w:val="00E35D22"/>
    <w:rsid w:val="00E362F3"/>
    <w:rsid w:val="00E3708A"/>
    <w:rsid w:val="00E374E4"/>
    <w:rsid w:val="00E40318"/>
    <w:rsid w:val="00E403E2"/>
    <w:rsid w:val="00E40FA5"/>
    <w:rsid w:val="00E429D8"/>
    <w:rsid w:val="00E43C66"/>
    <w:rsid w:val="00E45708"/>
    <w:rsid w:val="00E4644F"/>
    <w:rsid w:val="00E50102"/>
    <w:rsid w:val="00E50F69"/>
    <w:rsid w:val="00E51049"/>
    <w:rsid w:val="00E51233"/>
    <w:rsid w:val="00E51D65"/>
    <w:rsid w:val="00E523E0"/>
    <w:rsid w:val="00E571FA"/>
    <w:rsid w:val="00E57519"/>
    <w:rsid w:val="00E577FE"/>
    <w:rsid w:val="00E6004F"/>
    <w:rsid w:val="00E600C1"/>
    <w:rsid w:val="00E6054B"/>
    <w:rsid w:val="00E6114E"/>
    <w:rsid w:val="00E62EE1"/>
    <w:rsid w:val="00E62F9C"/>
    <w:rsid w:val="00E6301B"/>
    <w:rsid w:val="00E6387F"/>
    <w:rsid w:val="00E63B2D"/>
    <w:rsid w:val="00E64026"/>
    <w:rsid w:val="00E646E4"/>
    <w:rsid w:val="00E65E3C"/>
    <w:rsid w:val="00E663F2"/>
    <w:rsid w:val="00E66F20"/>
    <w:rsid w:val="00E67589"/>
    <w:rsid w:val="00E7031E"/>
    <w:rsid w:val="00E71B14"/>
    <w:rsid w:val="00E71DC8"/>
    <w:rsid w:val="00E72171"/>
    <w:rsid w:val="00E73AC8"/>
    <w:rsid w:val="00E7623B"/>
    <w:rsid w:val="00E763E8"/>
    <w:rsid w:val="00E767AC"/>
    <w:rsid w:val="00E77859"/>
    <w:rsid w:val="00E80D7E"/>
    <w:rsid w:val="00E81AA5"/>
    <w:rsid w:val="00E81BD5"/>
    <w:rsid w:val="00E8450C"/>
    <w:rsid w:val="00E851EE"/>
    <w:rsid w:val="00E857B1"/>
    <w:rsid w:val="00E85B6A"/>
    <w:rsid w:val="00E86129"/>
    <w:rsid w:val="00E86923"/>
    <w:rsid w:val="00E90167"/>
    <w:rsid w:val="00E90A9F"/>
    <w:rsid w:val="00E90B85"/>
    <w:rsid w:val="00E90EA4"/>
    <w:rsid w:val="00E91C76"/>
    <w:rsid w:val="00E91F91"/>
    <w:rsid w:val="00E9364C"/>
    <w:rsid w:val="00E94408"/>
    <w:rsid w:val="00E9441D"/>
    <w:rsid w:val="00E94877"/>
    <w:rsid w:val="00E94DEF"/>
    <w:rsid w:val="00E95381"/>
    <w:rsid w:val="00E956C5"/>
    <w:rsid w:val="00E96891"/>
    <w:rsid w:val="00E96C33"/>
    <w:rsid w:val="00EA072C"/>
    <w:rsid w:val="00EA2148"/>
    <w:rsid w:val="00EA21D0"/>
    <w:rsid w:val="00EA39CB"/>
    <w:rsid w:val="00EA3A3B"/>
    <w:rsid w:val="00EA4045"/>
    <w:rsid w:val="00EA4604"/>
    <w:rsid w:val="00EA474A"/>
    <w:rsid w:val="00EA4CCB"/>
    <w:rsid w:val="00EA644E"/>
    <w:rsid w:val="00EA6E15"/>
    <w:rsid w:val="00EB0041"/>
    <w:rsid w:val="00EB01F7"/>
    <w:rsid w:val="00EB14EE"/>
    <w:rsid w:val="00EB1B36"/>
    <w:rsid w:val="00EB29A5"/>
    <w:rsid w:val="00EB35AE"/>
    <w:rsid w:val="00EB3CC7"/>
    <w:rsid w:val="00EB5344"/>
    <w:rsid w:val="00EB66D0"/>
    <w:rsid w:val="00EB687A"/>
    <w:rsid w:val="00EB78DF"/>
    <w:rsid w:val="00EB7AB2"/>
    <w:rsid w:val="00EB7CEF"/>
    <w:rsid w:val="00EC070B"/>
    <w:rsid w:val="00EC0929"/>
    <w:rsid w:val="00EC182F"/>
    <w:rsid w:val="00EC1D38"/>
    <w:rsid w:val="00EC2548"/>
    <w:rsid w:val="00EC2A7D"/>
    <w:rsid w:val="00EC2C6B"/>
    <w:rsid w:val="00EC582C"/>
    <w:rsid w:val="00EC6514"/>
    <w:rsid w:val="00EC6C5B"/>
    <w:rsid w:val="00EC73DE"/>
    <w:rsid w:val="00ED00F2"/>
    <w:rsid w:val="00ED077A"/>
    <w:rsid w:val="00ED0B36"/>
    <w:rsid w:val="00ED0CDF"/>
    <w:rsid w:val="00ED1128"/>
    <w:rsid w:val="00ED1D05"/>
    <w:rsid w:val="00ED2C56"/>
    <w:rsid w:val="00ED39C8"/>
    <w:rsid w:val="00ED42CD"/>
    <w:rsid w:val="00ED435C"/>
    <w:rsid w:val="00ED4B63"/>
    <w:rsid w:val="00ED51A9"/>
    <w:rsid w:val="00ED56CA"/>
    <w:rsid w:val="00ED655F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521"/>
    <w:rsid w:val="00EE3E1E"/>
    <w:rsid w:val="00EE41F4"/>
    <w:rsid w:val="00EE4978"/>
    <w:rsid w:val="00EE4A71"/>
    <w:rsid w:val="00EE4B92"/>
    <w:rsid w:val="00EE4F50"/>
    <w:rsid w:val="00EE54A7"/>
    <w:rsid w:val="00EE5CE9"/>
    <w:rsid w:val="00EE622C"/>
    <w:rsid w:val="00EE631E"/>
    <w:rsid w:val="00EE68C6"/>
    <w:rsid w:val="00EE71E0"/>
    <w:rsid w:val="00EE7DF6"/>
    <w:rsid w:val="00EF0A24"/>
    <w:rsid w:val="00EF1EEE"/>
    <w:rsid w:val="00EF2945"/>
    <w:rsid w:val="00EF32A0"/>
    <w:rsid w:val="00EF3A13"/>
    <w:rsid w:val="00EF3A8F"/>
    <w:rsid w:val="00EF5364"/>
    <w:rsid w:val="00EF54AE"/>
    <w:rsid w:val="00EF6381"/>
    <w:rsid w:val="00EF7A46"/>
    <w:rsid w:val="00F018E4"/>
    <w:rsid w:val="00F022BF"/>
    <w:rsid w:val="00F02628"/>
    <w:rsid w:val="00F02B52"/>
    <w:rsid w:val="00F03E3A"/>
    <w:rsid w:val="00F041BA"/>
    <w:rsid w:val="00F04671"/>
    <w:rsid w:val="00F047E0"/>
    <w:rsid w:val="00F04C67"/>
    <w:rsid w:val="00F05446"/>
    <w:rsid w:val="00F05575"/>
    <w:rsid w:val="00F0585D"/>
    <w:rsid w:val="00F05D0E"/>
    <w:rsid w:val="00F06285"/>
    <w:rsid w:val="00F06903"/>
    <w:rsid w:val="00F06BE6"/>
    <w:rsid w:val="00F07DCE"/>
    <w:rsid w:val="00F10518"/>
    <w:rsid w:val="00F10DAE"/>
    <w:rsid w:val="00F11BBC"/>
    <w:rsid w:val="00F12AAD"/>
    <w:rsid w:val="00F13A9D"/>
    <w:rsid w:val="00F13F6E"/>
    <w:rsid w:val="00F14117"/>
    <w:rsid w:val="00F15330"/>
    <w:rsid w:val="00F15CB9"/>
    <w:rsid w:val="00F15D7F"/>
    <w:rsid w:val="00F15DFD"/>
    <w:rsid w:val="00F17A91"/>
    <w:rsid w:val="00F17D34"/>
    <w:rsid w:val="00F20864"/>
    <w:rsid w:val="00F231AF"/>
    <w:rsid w:val="00F23863"/>
    <w:rsid w:val="00F2410E"/>
    <w:rsid w:val="00F24375"/>
    <w:rsid w:val="00F244AC"/>
    <w:rsid w:val="00F24B38"/>
    <w:rsid w:val="00F271DD"/>
    <w:rsid w:val="00F27A35"/>
    <w:rsid w:val="00F27F7F"/>
    <w:rsid w:val="00F30B1A"/>
    <w:rsid w:val="00F30F34"/>
    <w:rsid w:val="00F32AEF"/>
    <w:rsid w:val="00F32B80"/>
    <w:rsid w:val="00F33645"/>
    <w:rsid w:val="00F34055"/>
    <w:rsid w:val="00F34E40"/>
    <w:rsid w:val="00F35B0D"/>
    <w:rsid w:val="00F375CF"/>
    <w:rsid w:val="00F40268"/>
    <w:rsid w:val="00F412BF"/>
    <w:rsid w:val="00F41CDD"/>
    <w:rsid w:val="00F427C4"/>
    <w:rsid w:val="00F429CE"/>
    <w:rsid w:val="00F4330C"/>
    <w:rsid w:val="00F4338D"/>
    <w:rsid w:val="00F440D3"/>
    <w:rsid w:val="00F44841"/>
    <w:rsid w:val="00F4502D"/>
    <w:rsid w:val="00F46F89"/>
    <w:rsid w:val="00F47232"/>
    <w:rsid w:val="00F503CA"/>
    <w:rsid w:val="00F50EC8"/>
    <w:rsid w:val="00F515C5"/>
    <w:rsid w:val="00F5176F"/>
    <w:rsid w:val="00F51D3A"/>
    <w:rsid w:val="00F52072"/>
    <w:rsid w:val="00F53A81"/>
    <w:rsid w:val="00F53E02"/>
    <w:rsid w:val="00F5418F"/>
    <w:rsid w:val="00F54EA8"/>
    <w:rsid w:val="00F55888"/>
    <w:rsid w:val="00F5600E"/>
    <w:rsid w:val="00F60780"/>
    <w:rsid w:val="00F60A51"/>
    <w:rsid w:val="00F60F5A"/>
    <w:rsid w:val="00F62138"/>
    <w:rsid w:val="00F62AB6"/>
    <w:rsid w:val="00F6316A"/>
    <w:rsid w:val="00F636B5"/>
    <w:rsid w:val="00F64537"/>
    <w:rsid w:val="00F65465"/>
    <w:rsid w:val="00F65895"/>
    <w:rsid w:val="00F67D80"/>
    <w:rsid w:val="00F7060C"/>
    <w:rsid w:val="00F70D8D"/>
    <w:rsid w:val="00F716CC"/>
    <w:rsid w:val="00F74D28"/>
    <w:rsid w:val="00F74F51"/>
    <w:rsid w:val="00F75021"/>
    <w:rsid w:val="00F75861"/>
    <w:rsid w:val="00F75E0B"/>
    <w:rsid w:val="00F75FC7"/>
    <w:rsid w:val="00F76C08"/>
    <w:rsid w:val="00F806C9"/>
    <w:rsid w:val="00F80F76"/>
    <w:rsid w:val="00F81853"/>
    <w:rsid w:val="00F82DB7"/>
    <w:rsid w:val="00F83651"/>
    <w:rsid w:val="00F836D7"/>
    <w:rsid w:val="00F84E5C"/>
    <w:rsid w:val="00F855A8"/>
    <w:rsid w:val="00F858D3"/>
    <w:rsid w:val="00F86671"/>
    <w:rsid w:val="00F86F3E"/>
    <w:rsid w:val="00F87125"/>
    <w:rsid w:val="00F90072"/>
    <w:rsid w:val="00F9015B"/>
    <w:rsid w:val="00F916C5"/>
    <w:rsid w:val="00F92175"/>
    <w:rsid w:val="00F921F1"/>
    <w:rsid w:val="00F923A6"/>
    <w:rsid w:val="00F931E6"/>
    <w:rsid w:val="00F93447"/>
    <w:rsid w:val="00F939B6"/>
    <w:rsid w:val="00F94A18"/>
    <w:rsid w:val="00F94AF0"/>
    <w:rsid w:val="00F94C7B"/>
    <w:rsid w:val="00F94EAD"/>
    <w:rsid w:val="00F957A3"/>
    <w:rsid w:val="00FA0616"/>
    <w:rsid w:val="00FA20C7"/>
    <w:rsid w:val="00FA3103"/>
    <w:rsid w:val="00FA3CA8"/>
    <w:rsid w:val="00FA4D2D"/>
    <w:rsid w:val="00FA4F19"/>
    <w:rsid w:val="00FA5AF1"/>
    <w:rsid w:val="00FA6B55"/>
    <w:rsid w:val="00FA7A74"/>
    <w:rsid w:val="00FB228E"/>
    <w:rsid w:val="00FB345A"/>
    <w:rsid w:val="00FB36CC"/>
    <w:rsid w:val="00FB3FD6"/>
    <w:rsid w:val="00FB45E4"/>
    <w:rsid w:val="00FB481C"/>
    <w:rsid w:val="00FB4B15"/>
    <w:rsid w:val="00FB5358"/>
    <w:rsid w:val="00FB57BB"/>
    <w:rsid w:val="00FB704E"/>
    <w:rsid w:val="00FB7E08"/>
    <w:rsid w:val="00FC0804"/>
    <w:rsid w:val="00FC0B04"/>
    <w:rsid w:val="00FC16ED"/>
    <w:rsid w:val="00FC1825"/>
    <w:rsid w:val="00FC1B9F"/>
    <w:rsid w:val="00FC2B3F"/>
    <w:rsid w:val="00FC3B6D"/>
    <w:rsid w:val="00FC3DAB"/>
    <w:rsid w:val="00FC3F05"/>
    <w:rsid w:val="00FC54BE"/>
    <w:rsid w:val="00FC5856"/>
    <w:rsid w:val="00FC5AE0"/>
    <w:rsid w:val="00FC5DEB"/>
    <w:rsid w:val="00FC680E"/>
    <w:rsid w:val="00FC7D54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0B75"/>
    <w:rsid w:val="00FE0BC2"/>
    <w:rsid w:val="00FE2F73"/>
    <w:rsid w:val="00FE44A5"/>
    <w:rsid w:val="00FE48D2"/>
    <w:rsid w:val="00FE51B7"/>
    <w:rsid w:val="00FE783E"/>
    <w:rsid w:val="00FE7A02"/>
    <w:rsid w:val="00FE7A39"/>
    <w:rsid w:val="00FF0280"/>
    <w:rsid w:val="00FF083B"/>
    <w:rsid w:val="00FF09A3"/>
    <w:rsid w:val="00FF13BB"/>
    <w:rsid w:val="00FF2310"/>
    <w:rsid w:val="00FF4A07"/>
    <w:rsid w:val="00FF4C3F"/>
    <w:rsid w:val="00FF5174"/>
    <w:rsid w:val="00FF535B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42992"/>
  <w15:docId w15:val="{B24B6AB6-A55B-4123-9C1F-ECE621F4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EB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40EBF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340EBF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340EBF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340EBF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340EBF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340EBF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40EBF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40EBF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40EBF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340E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0EBF"/>
  </w:style>
  <w:style w:type="paragraph" w:customStyle="1" w:styleId="TAL">
    <w:name w:val="TAL"/>
    <w:basedOn w:val="Normal"/>
    <w:rsid w:val="00340EBF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340EBF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340EB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nl-NL" w:eastAsia="ar-SA"/>
    </w:rPr>
  </w:style>
  <w:style w:type="paragraph" w:customStyle="1" w:styleId="Heading">
    <w:name w:val="Heading"/>
    <w:basedOn w:val="Normal"/>
    <w:next w:val="BodyText"/>
    <w:rsid w:val="00340EB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340EBF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340EB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340EB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0EBF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0EBF"/>
    <w:rPr>
      <w:b/>
      <w:bCs/>
    </w:rPr>
  </w:style>
  <w:style w:type="paragraph" w:customStyle="1" w:styleId="CRCoverPage">
    <w:name w:val="CR Cover Page"/>
    <w:rsid w:val="00340EBF"/>
    <w:pPr>
      <w:suppressAutoHyphens/>
      <w:spacing w:after="120"/>
    </w:pPr>
    <w:rPr>
      <w:rFonts w:ascii="Arial" w:hAnsi="Arial" w:cs="CG Times (WN)"/>
      <w:lang w:val="en-GB" w:eastAsia="ar-SA"/>
    </w:rPr>
  </w:style>
  <w:style w:type="character" w:styleId="Hyperlink">
    <w:name w:val="Hyperlink"/>
    <w:basedOn w:val="DefaultParagraphFont"/>
    <w:unhideWhenUsed/>
    <w:rsid w:val="00340EBF"/>
    <w:rPr>
      <w:color w:val="0563C1" w:themeColor="hyperlink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340EBF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40EBF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340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styleId="TOC5">
    <w:name w:val="toc 5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340EBF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340EBF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340EBF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EBF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340EBF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Normal"/>
    <w:rsid w:val="00340EBF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340EBF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340EBF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340EBF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340EBF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340EBF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340EBF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340EB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340EBF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340EBF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340EB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340EBF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340EBF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340EBF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rsid w:val="00340EBF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340EBF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340EBF"/>
    <w:pPr>
      <w:suppressAutoHyphens/>
    </w:pPr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val="en-GB"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340EB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340EBF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340EBF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FollowedHyperlink">
    <w:name w:val="FollowedHyperlink"/>
    <w:unhideWhenUsed/>
    <w:rsid w:val="00340EBF"/>
    <w:rPr>
      <w:color w:val="800080"/>
      <w:u w:val="single"/>
    </w:rPr>
  </w:style>
  <w:style w:type="paragraph" w:styleId="NormalWeb">
    <w:name w:val="Normal (Web)"/>
    <w:basedOn w:val="Normal"/>
    <w:unhideWhenUsed/>
    <w:rsid w:val="00340EB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val="en-GB"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340E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340EBF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340EBF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340EBF"/>
    <w:rPr>
      <w:rFonts w:ascii="Arial" w:eastAsia="Times New Roman" w:hAnsi="Arial"/>
      <w:b/>
      <w:lang w:val="en-GB"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340EBF"/>
    <w:rPr>
      <w:rFonts w:ascii="Arial" w:eastAsia="Times New Roman" w:hAnsi="Arial"/>
      <w:b/>
      <w:color w:val="00000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340EBF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340EBF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340EBF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340EBF"/>
    <w:rPr>
      <w:rFonts w:ascii="Arial" w:eastAsia="Times New Roman" w:hAnsi="Arial"/>
      <w:b/>
      <w:color w:val="FF0000"/>
      <w:sz w:val="16"/>
      <w:lang w:val="en-GB" w:eastAsia="ar-SA"/>
    </w:rPr>
  </w:style>
  <w:style w:type="numbering" w:customStyle="1" w:styleId="NoList1">
    <w:name w:val="No List1"/>
    <w:next w:val="NoList"/>
    <w:uiPriority w:val="99"/>
    <w:semiHidden/>
    <w:unhideWhenUsed/>
    <w:rsid w:val="00340EBF"/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340EBF"/>
    <w:rPr>
      <w:rFonts w:ascii="Arial" w:eastAsia="Times New Roman" w:hAnsi="Arial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340EBF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340EBF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340EBF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340EBF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340EBF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340EBF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340EBF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340EBF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340EBF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340EBF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340EBF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340EBF"/>
    <w:rPr>
      <w:rFonts w:ascii="Arial" w:eastAsia="Times New Roman" w:hAnsi="Arial"/>
      <w:lang w:val="en-GB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340EBF"/>
    <w:rPr>
      <w:rFonts w:ascii="Arial" w:eastAsia="Times New Roman" w:hAnsi="Arial"/>
      <w:lang w:val="en-GB"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340EBF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340EBF"/>
  </w:style>
  <w:style w:type="character" w:customStyle="1" w:styleId="FooterChar">
    <w:name w:val="Footer Char"/>
    <w:basedOn w:val="DefaultParagraphFont"/>
    <w:link w:val="Footer"/>
    <w:rsid w:val="00340EBF"/>
    <w:rPr>
      <w:rFonts w:ascii="Arial" w:eastAsia="Times New Roman" w:hAnsi="Arial"/>
      <w:lang w:val="en-GB" w:eastAsia="ar-SA"/>
    </w:rPr>
  </w:style>
  <w:style w:type="paragraph" w:styleId="IndexHeading">
    <w:name w:val="index heading"/>
    <w:basedOn w:val="Normal"/>
    <w:next w:val="Index1"/>
    <w:unhideWhenUsed/>
    <w:rsid w:val="00340EBF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340EBF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340EBF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340EBF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340EBF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340EBF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340EBF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340EBF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340EBF"/>
    <w:rPr>
      <w:rFonts w:ascii="Arial" w:eastAsia="Times New Roman" w:hAnsi="Arial"/>
      <w:i/>
      <w:lang w:val="en-GB" w:eastAsia="ar-SA"/>
    </w:rPr>
  </w:style>
  <w:style w:type="paragraph" w:styleId="BodyText2">
    <w:name w:val="Body Text 2"/>
    <w:basedOn w:val="Normal"/>
    <w:link w:val="BodyText2Char"/>
    <w:unhideWhenUsed/>
    <w:rsid w:val="00340EB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340EBF"/>
    <w:rPr>
      <w:rFonts w:ascii="Arial" w:eastAsia="Times New Roman" w:hAnsi="Arial"/>
      <w:szCs w:val="24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340EBF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340EBF"/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340EBF"/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unhideWhenUsed/>
    <w:rsid w:val="00340EBF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40EB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340EBF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340EBF"/>
    <w:rPr>
      <w:rFonts w:ascii="Courier New" w:eastAsia="MS Mincho" w:hAnsi="Courier New" w:cs="Courier New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40EBF"/>
    <w:rPr>
      <w:rFonts w:ascii="Arial" w:eastAsia="Times New Roman" w:hAnsi="Arial"/>
      <w:b/>
      <w:bCs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340EB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EBF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340EBF"/>
    <w:pPr>
      <w:ind w:left="2268"/>
    </w:pPr>
  </w:style>
  <w:style w:type="paragraph" w:customStyle="1" w:styleId="Heading10">
    <w:name w:val="Heading 10"/>
    <w:basedOn w:val="Heading"/>
    <w:next w:val="BodyText"/>
    <w:rsid w:val="00340EBF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340EBF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340EBF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340EBF"/>
  </w:style>
  <w:style w:type="paragraph" w:customStyle="1" w:styleId="Text">
    <w:name w:val="Text"/>
    <w:basedOn w:val="Normal"/>
    <w:rsid w:val="00340EBF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Normal"/>
    <w:rsid w:val="00340EBF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340EBF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340EBF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340EBF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340EBF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340EB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Normal"/>
    <w:rsid w:val="00340EBF"/>
    <w:pPr>
      <w:widowControl w:val="0"/>
      <w:numPr>
        <w:numId w:val="10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340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340EBF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340EBF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340EBF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340EBF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340EBF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Normal"/>
    <w:rsid w:val="00340EBF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340EBF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Normal"/>
    <w:rsid w:val="00340EBF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Normal"/>
    <w:rsid w:val="00340EBF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Normal"/>
    <w:rsid w:val="00340EBF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Normal"/>
    <w:rsid w:val="00340EBF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Normal"/>
    <w:rsid w:val="00340EBF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340EBF"/>
    <w:rPr>
      <w:rFonts w:ascii="Arial" w:eastAsia="Batang" w:hAnsi="Arial" w:cs="Arial"/>
      <w:noProof/>
      <w:sz w:val="24"/>
      <w:szCs w:val="24"/>
      <w:lang w:val="en-GB" w:eastAsia="en-US"/>
    </w:rPr>
  </w:style>
  <w:style w:type="paragraph" w:customStyle="1" w:styleId="Bulletedo1">
    <w:name w:val="Bulleted o 1"/>
    <w:basedOn w:val="Normal"/>
    <w:rsid w:val="00340EBF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Normal"/>
    <w:rsid w:val="00340EBF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340EBF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340EBF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340EBF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340EBF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340EBF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340EBF"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rsid w:val="00340EBF"/>
    <w:rPr>
      <w:vertAlign w:val="superscript"/>
    </w:rPr>
  </w:style>
  <w:style w:type="character" w:customStyle="1" w:styleId="NumberingSymbols">
    <w:name w:val="Numbering Symbols"/>
    <w:rsid w:val="00340EBF"/>
  </w:style>
  <w:style w:type="character" w:customStyle="1" w:styleId="Bullets">
    <w:name w:val="Bullets"/>
    <w:rsid w:val="00340EBF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340EBF"/>
    <w:rPr>
      <w:vertAlign w:val="superscript"/>
    </w:rPr>
  </w:style>
  <w:style w:type="character" w:customStyle="1" w:styleId="FootnoteReference1">
    <w:name w:val="Footnote Reference1"/>
    <w:semiHidden/>
    <w:rsid w:val="00340EBF"/>
    <w:rPr>
      <w:vertAlign w:val="superscript"/>
    </w:rPr>
  </w:style>
  <w:style w:type="character" w:customStyle="1" w:styleId="WW8Num1z0">
    <w:name w:val="WW8Num1z0"/>
    <w:rsid w:val="00340EBF"/>
    <w:rPr>
      <w:rFonts w:ascii="Arial" w:hAnsi="Arial" w:cs="Arial" w:hint="default"/>
    </w:rPr>
  </w:style>
  <w:style w:type="character" w:customStyle="1" w:styleId="Absatz-Standardschriftart">
    <w:name w:val="Absatz-Standardschriftart"/>
    <w:rsid w:val="00340EBF"/>
  </w:style>
  <w:style w:type="character" w:customStyle="1" w:styleId="WW8Num2z0">
    <w:name w:val="WW8Num2z0"/>
    <w:rsid w:val="00340EBF"/>
    <w:rPr>
      <w:color w:val="000000"/>
    </w:rPr>
  </w:style>
  <w:style w:type="character" w:customStyle="1" w:styleId="DefaultParagraphFont1">
    <w:name w:val="Default Paragraph Font1"/>
    <w:rsid w:val="00340EBF"/>
  </w:style>
  <w:style w:type="character" w:customStyle="1" w:styleId="WW-Absatz-Standardschriftart">
    <w:name w:val="WW-Absatz-Standardschriftart"/>
    <w:rsid w:val="00340EBF"/>
  </w:style>
  <w:style w:type="character" w:customStyle="1" w:styleId="WW8Num6z0">
    <w:name w:val="WW8Num6z0"/>
    <w:rsid w:val="00340EBF"/>
    <w:rPr>
      <w:b/>
      <w:bCs w:val="0"/>
    </w:rPr>
  </w:style>
  <w:style w:type="character" w:customStyle="1" w:styleId="WW8Num7z0">
    <w:name w:val="WW8Num7z0"/>
    <w:rsid w:val="00340EBF"/>
    <w:rPr>
      <w:color w:val="000000"/>
    </w:rPr>
  </w:style>
  <w:style w:type="character" w:customStyle="1" w:styleId="WW8Num9z0">
    <w:name w:val="WW8Num9z0"/>
    <w:rsid w:val="00340EBF"/>
    <w:rPr>
      <w:b/>
      <w:bCs w:val="0"/>
    </w:rPr>
  </w:style>
  <w:style w:type="character" w:customStyle="1" w:styleId="WW8Num11z0">
    <w:name w:val="WW8Num11z0"/>
    <w:rsid w:val="00340EBF"/>
    <w:rPr>
      <w:rFonts w:ascii="Arial" w:eastAsia="Times New Roman" w:hAnsi="Arial" w:cs="Arial" w:hint="default"/>
    </w:rPr>
  </w:style>
  <w:style w:type="character" w:customStyle="1" w:styleId="WW8Num11z1">
    <w:name w:val="WW8Num11z1"/>
    <w:rsid w:val="00340EBF"/>
    <w:rPr>
      <w:rFonts w:ascii="Courier New" w:hAnsi="Courier New" w:cs="Courier New" w:hint="default"/>
    </w:rPr>
  </w:style>
  <w:style w:type="character" w:customStyle="1" w:styleId="WW8Num11z2">
    <w:name w:val="WW8Num11z2"/>
    <w:rsid w:val="00340EBF"/>
    <w:rPr>
      <w:rFonts w:ascii="Wingdings" w:hAnsi="Wingdings" w:hint="default"/>
    </w:rPr>
  </w:style>
  <w:style w:type="character" w:customStyle="1" w:styleId="WW8Num11z3">
    <w:name w:val="WW8Num11z3"/>
    <w:rsid w:val="00340EBF"/>
    <w:rPr>
      <w:rFonts w:ascii="Symbol" w:hAnsi="Symbol" w:hint="default"/>
    </w:rPr>
  </w:style>
  <w:style w:type="character" w:customStyle="1" w:styleId="WW-DefaultParagraphFont">
    <w:name w:val="WW-Default Paragraph Font"/>
    <w:rsid w:val="00340EBF"/>
  </w:style>
  <w:style w:type="character" w:customStyle="1" w:styleId="WW-EndnoteCharacters">
    <w:name w:val="WW-Endnote Characters"/>
    <w:rsid w:val="00340EBF"/>
  </w:style>
  <w:style w:type="character" w:customStyle="1" w:styleId="TableHeading0">
    <w:name w:val="TableHeading"/>
    <w:rsid w:val="00340EBF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340EBF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340EBF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340EBF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EmailStyle1081">
    <w:name w:val="EmailStyle1081"/>
    <w:semiHidden/>
    <w:rsid w:val="00340EBF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340EBF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340EBF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340EBF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340EBF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340EBF"/>
    <w:rPr>
      <w:rFonts w:eastAsia="Times New Roman"/>
      <w:iCs/>
      <w:lang w:val="en-GB" w:eastAsia="en-US"/>
    </w:rPr>
  </w:style>
  <w:style w:type="character" w:customStyle="1" w:styleId="HeadChar">
    <w:name w:val="Head Char"/>
    <w:locked/>
    <w:rsid w:val="00340EBF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340EBF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340EBF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CharChar">
    <w:name w:val="Char Char"/>
    <w:rsid w:val="00340EBF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340EBF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340EBF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340EBF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nl-NL" w:eastAsia="ar-SA"/>
    </w:rPr>
  </w:style>
  <w:style w:type="character" w:customStyle="1" w:styleId="SubtitleChar1">
    <w:name w:val="Subtitle Char1"/>
    <w:basedOn w:val="DefaultParagraphFont"/>
    <w:uiPriority w:val="11"/>
    <w:rsid w:val="00340EB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40EB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nl-NL" w:eastAsia="ar-SA"/>
    </w:rPr>
  </w:style>
  <w:style w:type="character" w:customStyle="1" w:styleId="TitleChar1">
    <w:name w:val="Title Char1"/>
    <w:basedOn w:val="DefaultParagraphFont"/>
    <w:uiPriority w:val="10"/>
    <w:rsid w:val="00340EB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Normal"/>
    <w:next w:val="Normal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23705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5C2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786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101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0767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450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07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47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6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8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4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80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5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0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7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8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38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1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1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5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20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8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2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1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6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34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00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0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9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4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15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95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76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225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5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1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4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0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5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1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5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1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7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ngppapp/CreateTdoc.aspx?mode=view&amp;contributionId=1133471" TargetMode="External"/><Relationship Id="rId18" Type="http://schemas.openxmlformats.org/officeDocument/2006/relationships/hyperlink" Target="https://portal.3gpp.org/ngppapp/CreateTdoc.aspx?mode=view&amp;contributionId=113344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D://3GPP_SA_Plenary/TSGS_88E_Electronic/Docs/SP-200559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ortal.3gpp.org/ngppapp/CreateTdoc.aspx?mode=view&amp;contributionId=1133454" TargetMode="External"/><Relationship Id="rId17" Type="http://schemas.openxmlformats.org/officeDocument/2006/relationships/hyperlink" Target="https://portal.3gpp.org/ngppapp/CreateTdoc.aspx?mode=view&amp;contributionId=113347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Id=1133438" TargetMode="External"/><Relationship Id="rId20" Type="http://schemas.openxmlformats.org/officeDocument/2006/relationships/hyperlink" Target="https://portal.3gpp.org/ngppapp/CreateTdoc.aspx?mode=view&amp;contributionId=113344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ngppapp/CreateTdoc.aspx?mode=view&amp;contributionId=1133471" TargetMode="External"/><Relationship Id="rId24" Type="http://schemas.openxmlformats.org/officeDocument/2006/relationships/hyperlink" Target="https://www.3gpp.org/ftp/tsg_sa/TSG_SA/TSGS_88E_Electronic/Doc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ngppapp/CreateTdoc.aspx?mode=view&amp;contributionId=1133472" TargetMode="External"/><Relationship Id="rId23" Type="http://schemas.openxmlformats.org/officeDocument/2006/relationships/hyperlink" Target="D://3GPP_SA_Plenary/TSGS_88E_Electronic/Docs/SP-200625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ortal.3gpp.org/ngppapp/CreateTdoc.aspx?mode=view&amp;contributionId=111595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ngppapp/CreateTdoc.aspx?mode=view&amp;contributionId=1133438" TargetMode="External"/><Relationship Id="rId22" Type="http://schemas.openxmlformats.org/officeDocument/2006/relationships/hyperlink" Target="D://3GPP_SA_Plenary/TSGS_88E_Electronic/Docs/SP-20055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AAFE-F93F-4343-B257-B5331F16E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31E7B6-8B0B-4E0D-981F-107D464AB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B0D41-3B1A-4FA6-96DB-FE015E81CFE2}">
  <ds:schemaRefs>
    <ds:schemaRef ds:uri="http://purl.org/dc/terms/"/>
    <ds:schemaRef ds:uri="199dcaf0-96ce-4e65-9ae8-79a6ae4aa63e"/>
    <ds:schemaRef ds:uri="http://schemas.microsoft.com/office/2006/documentManagement/types"/>
    <ds:schemaRef ds:uri="http://schemas.microsoft.com/office/2006/metadata/properties"/>
    <ds:schemaRef ds:uri="2ca8e41a-b3d0-462f-857c-48a93d48cc9b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E4DF70-4F0C-4467-9DCE-DCE8233B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710</Words>
  <Characters>5346</Characters>
  <Application>Microsoft Office Word</Application>
  <DocSecurity>0</DocSecurity>
  <Lines>243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Telecom Italia</Company>
  <LinksUpToDate>false</LinksUpToDate>
  <CharactersWithSpaces>5840</CharactersWithSpaces>
  <SharedDoc>false</SharedDoc>
  <HLinks>
    <vt:vector size="90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https://www.3gpp.org/ftp/tsg_sa/TSG_SA/TSGS_88E_Electronic/Docs</vt:lpwstr>
      </vt:variant>
      <vt:variant>
        <vt:lpwstr/>
      </vt:variant>
      <vt:variant>
        <vt:i4>7077910</vt:i4>
      </vt:variant>
      <vt:variant>
        <vt:i4>39</vt:i4>
      </vt:variant>
      <vt:variant>
        <vt:i4>0</vt:i4>
      </vt:variant>
      <vt:variant>
        <vt:i4>5</vt:i4>
      </vt:variant>
      <vt:variant>
        <vt:lpwstr>file://D:\\3GPP_SA_Plenary\TSGS_88E_Electronic\Docs\SP-200625.zip</vt:lpwstr>
      </vt:variant>
      <vt:variant>
        <vt:lpwstr/>
      </vt:variant>
      <vt:variant>
        <vt:i4>7012377</vt:i4>
      </vt:variant>
      <vt:variant>
        <vt:i4>36</vt:i4>
      </vt:variant>
      <vt:variant>
        <vt:i4>0</vt:i4>
      </vt:variant>
      <vt:variant>
        <vt:i4>5</vt:i4>
      </vt:variant>
      <vt:variant>
        <vt:lpwstr>file://D:\\3GPP_SA_Plenary\TSGS_88E_Electronic\Docs\SP-200559.zip</vt:lpwstr>
      </vt:variant>
      <vt:variant>
        <vt:lpwstr/>
      </vt:variant>
      <vt:variant>
        <vt:i4>7012377</vt:i4>
      </vt:variant>
      <vt:variant>
        <vt:i4>33</vt:i4>
      </vt:variant>
      <vt:variant>
        <vt:i4>0</vt:i4>
      </vt:variant>
      <vt:variant>
        <vt:i4>5</vt:i4>
      </vt:variant>
      <vt:variant>
        <vt:lpwstr>file://D:\\3GPP_SA_Plenary\TSGS_88E_Electronic\Docs\SP-200559.zip</vt:lpwstr>
      </vt:variant>
      <vt:variant>
        <vt:lpwstr/>
      </vt:variant>
      <vt:variant>
        <vt:i4>1572895</vt:i4>
      </vt:variant>
      <vt:variant>
        <vt:i4>30</vt:i4>
      </vt:variant>
      <vt:variant>
        <vt:i4>0</vt:i4>
      </vt:variant>
      <vt:variant>
        <vt:i4>5</vt:i4>
      </vt:variant>
      <vt:variant>
        <vt:lpwstr>https://portal.3gpp.org/ngppapp/CreateTdoc.aspx?mode=view&amp;contributionId=1133444</vt:lpwstr>
      </vt:variant>
      <vt:variant>
        <vt:lpwstr/>
      </vt:variant>
      <vt:variant>
        <vt:i4>1114136</vt:i4>
      </vt:variant>
      <vt:variant>
        <vt:i4>27</vt:i4>
      </vt:variant>
      <vt:variant>
        <vt:i4>0</vt:i4>
      </vt:variant>
      <vt:variant>
        <vt:i4>5</vt:i4>
      </vt:variant>
      <vt:variant>
        <vt:lpwstr>https://portal.3gpp.org/ngppapp/CreateTdoc.aspx?mode=view&amp;contributionId=1115952</vt:lpwstr>
      </vt:variant>
      <vt:variant>
        <vt:lpwstr/>
      </vt:variant>
      <vt:variant>
        <vt:i4>1572895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https://portal.3gpp.org/ngppapp/CreateTdoc.aspx?mode=view&amp;contributionId=1133444</vt:lpwstr>
      </vt:variant>
      <vt:variant>
        <vt:lpwstr/>
      </vt:variant>
      <vt:variant>
        <vt:i4>1966108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https://portal.3gpp.org/ngppapp/CreateTdoc.aspx?mode=view&amp;contributionId=1133472</vt:lpwstr>
      </vt:variant>
      <vt:variant>
        <vt:lpwstr/>
      </vt:variant>
      <vt:variant>
        <vt:i4>1310744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https://portal.3gpp.org/ngppapp/CreateTdoc.aspx?mode=view&amp;contributionId=1133438</vt:lpwstr>
      </vt:variant>
      <vt:variant>
        <vt:lpwstr/>
      </vt:variant>
      <vt:variant>
        <vt:i4>1966108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https://portal.3gpp.org/ngppapp/CreateTdoc.aspx?mode=view&amp;contributionId=1133472</vt:lpwstr>
      </vt:variant>
      <vt:variant>
        <vt:lpwstr/>
      </vt:variant>
      <vt:variant>
        <vt:i4>1310744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https://portal.3gpp.org/ngppapp/CreateTdoc.aspx?mode=view&amp;contributionId=1133438</vt:lpwstr>
      </vt:variant>
      <vt:variant>
        <vt:lpwstr/>
      </vt:variant>
      <vt:variant>
        <vt:i4>1900572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https://portal.3gpp.org/ngppapp/CreateTdoc.aspx?mode=view&amp;contributionId=1133471</vt:lpwstr>
      </vt:variant>
      <vt:variant>
        <vt:lpwstr/>
      </vt:variant>
      <vt:variant>
        <vt:i4>1572894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https://portal.3gpp.org/ngppapp/CreateTdoc.aspx?mode=view&amp;contributionId=1133454</vt:lpwstr>
      </vt:variant>
      <vt:variant>
        <vt:lpwstr/>
      </vt:variant>
      <vt:variant>
        <vt:i4>1900572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https://portal.3gpp.org/ngppapp/CreateTdoc.aspx?mode=view&amp;contributionId=1133471</vt:lpwstr>
      </vt:variant>
      <vt:variant>
        <vt:lpwstr/>
      </vt:variant>
      <vt:variant>
        <vt:i4>589857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http://www.3gpp.org/ftp/tsg_sa/TSG_SA/TSG_88/Report/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toon.norp@tno.nl</dc:creator>
  <cp:keywords/>
  <cp:lastModifiedBy>Almodovar Chico, J.L. (José)</cp:lastModifiedBy>
  <cp:revision>2</cp:revision>
  <cp:lastPrinted>2019-07-19T13:06:00Z</cp:lastPrinted>
  <dcterms:created xsi:type="dcterms:W3CDTF">2020-08-20T12:56:00Z</dcterms:created>
  <dcterms:modified xsi:type="dcterms:W3CDTF">2020-08-20T12:56:00Z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0x01010050347D341463BF439568C262687005F6</vt:lpwstr>
  </property>
</Properties>
</file>