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36F7452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&lt;original_LS-out_doc_nbr&gt; on &lt;title&gt; from &lt;LS-out_group&gt;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&lt;release_identity(s)&gt;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&lt;work_item_name&gt; (&lt;work-item_code&gt;)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&lt;name_of_tdoc_requestor&gt;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&lt;email_of_tdoc_requestor&gt;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&lt;phone_of_tdoc_requestor&gt;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6" w:name="OLE_LINK55"/>
      <w:bookmarkStart w:id="17" w:name="OLE_LINK56"/>
      <w:bookmarkStart w:id="18" w:name="OLE_LINK53"/>
      <w:bookmarkStart w:id="19" w:name="OLE_LINK54"/>
      <w:r w:rsidRPr="005B0B83">
        <w:t>SA1#103</w:t>
      </w:r>
      <w:r w:rsidRPr="005B0B83">
        <w:tab/>
      </w:r>
      <w:bookmarkEnd w:id="16"/>
      <w:bookmarkEnd w:id="17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8"/>
    <w:bookmarkEnd w:id="19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5B0B83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DC68AA"/>
    <w:rsid w:val="00E1224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semiHidden/>
    <w:rsid w:val="001027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76C"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Sultan</cp:lastModifiedBy>
  <cp:revision>13</cp:revision>
  <cp:lastPrinted>2002-04-23T07:10:00Z</cp:lastPrinted>
  <dcterms:created xsi:type="dcterms:W3CDTF">2021-06-24T08:21:00Z</dcterms:created>
  <dcterms:modified xsi:type="dcterms:W3CDTF">2023-04-11T14:47:00Z</dcterms:modified>
</cp:coreProperties>
</file>