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C9EF3C" w14:textId="2E46C275" w:rsidR="000924E4" w:rsidRPr="00916BDD" w:rsidRDefault="00CB4C92" w:rsidP="000924E4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color w:val="FF0000"/>
          <w:sz w:val="24"/>
          <w:szCs w:val="20"/>
          <w:lang w:eastAsia="ar-SA"/>
        </w:rPr>
      </w:pPr>
      <w:bookmarkStart w:id="0" w:name="OLE_LINK7"/>
      <w:bookmarkStart w:id="1" w:name="OLE_LINK8"/>
      <w:r w:rsidRPr="00881287">
        <w:rPr>
          <w:rFonts w:eastAsia="MS Mincho" w:cs="Arial"/>
          <w:b/>
          <w:sz w:val="24"/>
          <w:szCs w:val="24"/>
          <w:lang w:eastAsia="ja-JP"/>
        </w:rPr>
        <w:t xml:space="preserve">3GPP TSG SA WG 1 Meeting </w:t>
      </w:r>
      <w:r>
        <w:rPr>
          <w:rFonts w:eastAsia="MS Mincho" w:cs="Arial"/>
          <w:b/>
          <w:sz w:val="24"/>
          <w:szCs w:val="24"/>
          <w:lang w:eastAsia="ja-JP"/>
        </w:rPr>
        <w:t>#100</w:t>
      </w:r>
      <w:r w:rsidR="000924E4">
        <w:rPr>
          <w:rFonts w:eastAsia="Times New Roman" w:cs="Arial"/>
          <w:sz w:val="24"/>
          <w:szCs w:val="20"/>
          <w:lang w:eastAsia="ar-SA"/>
        </w:rPr>
        <w:tab/>
      </w:r>
      <w:r w:rsidR="00CD1031" w:rsidRPr="00CD1031">
        <w:rPr>
          <w:rFonts w:eastAsia="Times New Roman" w:cs="Arial"/>
          <w:sz w:val="24"/>
          <w:szCs w:val="20"/>
          <w:lang w:eastAsia="ar-SA"/>
        </w:rPr>
        <w:t>S1-223519</w:t>
      </w:r>
    </w:p>
    <w:p w14:paraId="0FEBC1DE" w14:textId="54A826B5" w:rsidR="000924E4" w:rsidRPr="00F45489" w:rsidRDefault="00CB4C92" w:rsidP="000924E4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MS Mincho" w:cs="Arial"/>
          <w:b/>
          <w:sz w:val="24"/>
          <w:szCs w:val="24"/>
          <w:lang w:eastAsia="ja-JP"/>
        </w:rPr>
        <w:t>Toulouse, France, 14 – 18 November 2022</w:t>
      </w:r>
      <w:r w:rsidR="000924E4">
        <w:rPr>
          <w:rFonts w:cs="Arial"/>
          <w:b/>
          <w:i/>
          <w:color w:val="0070C0"/>
          <w:sz w:val="20"/>
          <w:szCs w:val="20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AB917F5" w14:textId="4906A695" w:rsidR="000924E4" w:rsidRPr="00BC07EC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ED5A48">
        <w:rPr>
          <w:rFonts w:eastAsia="Times New Roman" w:cs="Arial"/>
          <w:sz w:val="22"/>
          <w:szCs w:val="20"/>
          <w:lang w:eastAsia="ar-SA"/>
        </w:rPr>
        <w:t>Drafting group Agenda for Ambient IoT</w:t>
      </w:r>
    </w:p>
    <w:p w14:paraId="09D907A5" w14:textId="5B7A6F9C" w:rsidR="000924E4" w:rsidRPr="00C94126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3" w:name="OLE_LINK3"/>
      <w:bookmarkStart w:id="4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ED5A48">
        <w:rPr>
          <w:rFonts w:eastAsia="Times New Roman" w:cs="Arial"/>
          <w:sz w:val="22"/>
          <w:szCs w:val="20"/>
          <w:lang w:eastAsia="ar-SA"/>
        </w:rPr>
        <w:t>10.1</w:t>
      </w:r>
    </w:p>
    <w:p w14:paraId="6606FF29" w14:textId="1173B9D5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ED5A48">
        <w:rPr>
          <w:rFonts w:eastAsia="Times New Roman" w:cs="Arial"/>
          <w:sz w:val="22"/>
          <w:szCs w:val="20"/>
          <w:lang w:eastAsia="ar-SA"/>
        </w:rPr>
        <w:t>Drafting Group</w:t>
      </w:r>
      <w:r w:rsidR="00ED5A48" w:rsidRPr="00F45489">
        <w:rPr>
          <w:rFonts w:eastAsia="Times New Roman" w:cs="Arial"/>
          <w:sz w:val="22"/>
          <w:szCs w:val="20"/>
          <w:lang w:eastAsia="ar-SA"/>
        </w:rPr>
        <w:t xml:space="preserve"> </w:t>
      </w:r>
      <w:r w:rsidR="00ED5A48">
        <w:rPr>
          <w:rFonts w:eastAsia="Times New Roman" w:cs="Arial"/>
          <w:sz w:val="22"/>
          <w:szCs w:val="20"/>
          <w:lang w:eastAsia="ar-SA"/>
        </w:rPr>
        <w:t>Chairperson</w:t>
      </w:r>
    </w:p>
    <w:p w14:paraId="3577A6E8" w14:textId="77777777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 xml:space="preserve">Jose Almodovar </w:t>
      </w:r>
    </w:p>
    <w:p w14:paraId="4A4AD20C" w14:textId="77777777" w:rsidR="000924E4" w:rsidRPr="00F45489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FB64097" w14:textId="2D0A7CC4" w:rsidR="00ED5A48" w:rsidRPr="00ED5A48" w:rsidRDefault="00ED5A48" w:rsidP="00ED5A48">
      <w:pPr>
        <w:rPr>
          <w:rFonts w:eastAsia="Times New Roman" w:cs="Arial"/>
          <w:sz w:val="20"/>
          <w:szCs w:val="20"/>
        </w:rPr>
      </w:pPr>
      <w:bookmarkStart w:id="5" w:name="_Hlk21624406"/>
      <w:r w:rsidRPr="00ED5A48">
        <w:rPr>
          <w:rFonts w:eastAsia="MS Mincho" w:cs="Arial"/>
          <w:bCs/>
          <w:sz w:val="36"/>
          <w:szCs w:val="36"/>
        </w:rPr>
        <w:t xml:space="preserve">Drafting group Agenda for </w:t>
      </w:r>
      <w:r>
        <w:rPr>
          <w:rFonts w:eastAsia="MS Mincho" w:cs="Arial"/>
          <w:bCs/>
          <w:sz w:val="36"/>
          <w:szCs w:val="36"/>
        </w:rPr>
        <w:t>Ambient IoT</w:t>
      </w:r>
      <w:r w:rsidRPr="00ED5A48">
        <w:rPr>
          <w:rFonts w:eastAsia="MS Mincho" w:cs="Arial"/>
          <w:bCs/>
          <w:sz w:val="36"/>
          <w:szCs w:val="36"/>
        </w:rPr>
        <w:t xml:space="preserve"> </w:t>
      </w:r>
    </w:p>
    <w:bookmarkEnd w:id="5"/>
    <w:bookmarkEnd w:id="0"/>
    <w:bookmarkEnd w:id="1"/>
    <w:p w14:paraId="76B8AAF1" w14:textId="77777777" w:rsidR="006E501A" w:rsidRPr="008754F9" w:rsidRDefault="006E501A" w:rsidP="006E501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7556DAD5" w14:textId="77777777" w:rsidR="00F83C65" w:rsidRDefault="006E501A" w:rsidP="00364204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 w:rsidR="004964C7">
        <w:rPr>
          <w:rFonts w:eastAsia="Arial Unicode MS"/>
          <w:sz w:val="24"/>
          <w:szCs w:val="24"/>
          <w:lang w:eastAsia="ar-SA"/>
        </w:rPr>
        <w:t xml:space="preserve">            </w:t>
      </w:r>
    </w:p>
    <w:p w14:paraId="26423E25" w14:textId="0B06B40D" w:rsidR="006E501A" w:rsidRPr="00364204" w:rsidRDefault="00364204" w:rsidP="00364204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14:paraId="5656D33A" w14:textId="77777777" w:rsidR="006E501A" w:rsidRPr="00015298" w:rsidRDefault="006E501A" w:rsidP="006E501A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10584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5"/>
        <w:gridCol w:w="1088"/>
        <w:gridCol w:w="4573"/>
        <w:gridCol w:w="4298"/>
      </w:tblGrid>
      <w:tr w:rsidR="00AE2C7A" w:rsidRPr="00015298" w14:paraId="77ACB189" w14:textId="77777777" w:rsidTr="00AE2C7A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352B0670" w14:textId="77777777" w:rsidR="00AE2C7A" w:rsidRPr="00015298" w:rsidRDefault="00AE2C7A" w:rsidP="005A74B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4EA2D6BF" w14:textId="77777777" w:rsidR="00AE2C7A" w:rsidRPr="00015298" w:rsidRDefault="00AE2C7A" w:rsidP="005A74B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402B46CC" w14:textId="77777777" w:rsidR="00AE2C7A" w:rsidRPr="00015298" w:rsidRDefault="00AE2C7A" w:rsidP="005A74B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4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5747C711" w14:textId="77777777" w:rsidR="00AE2C7A" w:rsidRPr="00015298" w:rsidRDefault="00AE2C7A" w:rsidP="005A74B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AE2C7A" w:rsidRPr="0010199B" w14:paraId="0CE79501" w14:textId="77777777" w:rsidTr="00AE2C7A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3723D738" w14:textId="77777777" w:rsidR="00AE2C7A" w:rsidRPr="00AB0F3E" w:rsidRDefault="00AE2C7A" w:rsidP="005A74B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5046252" w14:textId="77777777" w:rsidR="00AE2C7A" w:rsidRPr="00AB0F3E" w:rsidRDefault="00AE2C7A" w:rsidP="005A74B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443CE1F8" w14:textId="77777777" w:rsidR="00AE2C7A" w:rsidRPr="00AB0F3E" w:rsidRDefault="00AE2C7A" w:rsidP="005A74B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EB5BC6F" w14:textId="77777777" w:rsidR="00AE2C7A" w:rsidRPr="00AB0F3E" w:rsidRDefault="00AE2C7A" w:rsidP="005A74B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45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6C9AA3D" w14:textId="77777777" w:rsidR="00AE2C7A" w:rsidRPr="00AB0F3E" w:rsidRDefault="00AE2C7A" w:rsidP="005A74B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7194ABD7" w14:textId="77777777" w:rsidR="00AE2C7A" w:rsidRPr="0010199B" w:rsidRDefault="00AE2C7A" w:rsidP="005A74B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Ambient IoT</w:t>
            </w:r>
          </w:p>
        </w:tc>
        <w:tc>
          <w:tcPr>
            <w:tcW w:w="42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F915475" w14:textId="77777777" w:rsidR="00AE2C7A" w:rsidRPr="00AB0F3E" w:rsidRDefault="00AE2C7A" w:rsidP="005A74B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3562085D" w14:textId="77777777" w:rsidR="00AE2C7A" w:rsidRPr="0010199B" w:rsidRDefault="00AE2C7A" w:rsidP="005A74B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Ambient IoT</w:t>
            </w:r>
          </w:p>
        </w:tc>
      </w:tr>
      <w:tr w:rsidR="00AE2C7A" w:rsidRPr="00AB0F3E" w14:paraId="78E957E9" w14:textId="77777777" w:rsidTr="00AE2C7A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B4C0A33" w14:textId="77777777" w:rsidR="00AE2C7A" w:rsidRPr="00AB0F3E" w:rsidRDefault="00AE2C7A" w:rsidP="005A74B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F302145" w14:textId="77777777" w:rsidR="00AE2C7A" w:rsidRPr="00AB0F3E" w:rsidRDefault="00AE2C7A" w:rsidP="005A74B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14790645" w14:textId="77777777" w:rsidR="00AE2C7A" w:rsidRPr="00AB0F3E" w:rsidRDefault="00AE2C7A" w:rsidP="005A74B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1F2535F" w14:textId="77777777" w:rsidR="00AE2C7A" w:rsidRPr="00AB0F3E" w:rsidRDefault="00AE2C7A" w:rsidP="005A74B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22B635D" w14:textId="77777777" w:rsidR="00AE2C7A" w:rsidRPr="00AB0F3E" w:rsidRDefault="00AE2C7A" w:rsidP="005A74B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358FCE90" w14:textId="77777777" w:rsidR="00AE2C7A" w:rsidRDefault="00AE2C7A" w:rsidP="005A74B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Ambient IoT</w:t>
            </w:r>
          </w:p>
          <w:p w14:paraId="68F433BD" w14:textId="77777777" w:rsidR="00AE2C7A" w:rsidRPr="00AB0F3E" w:rsidRDefault="00AE2C7A" w:rsidP="005A74B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7B71DA29" w14:textId="77777777" w:rsidR="00AE2C7A" w:rsidRPr="00AB0F3E" w:rsidRDefault="00AE2C7A" w:rsidP="005A74B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59CB4470" w14:textId="77777777" w:rsidR="00AE2C7A" w:rsidRPr="006215A8" w:rsidRDefault="00AE2C7A" w:rsidP="005A74B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1574E4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EnergyServ</w:t>
            </w: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+ UAV_Ph3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60D6C1B" w14:textId="77777777" w:rsidR="00AE2C7A" w:rsidRPr="00AB0F3E" w:rsidRDefault="00AE2C7A" w:rsidP="005A74B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2BF92578" w14:textId="77777777" w:rsidR="00AE2C7A" w:rsidRDefault="00AE2C7A" w:rsidP="005A74B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Ambient IoT</w:t>
            </w:r>
          </w:p>
          <w:p w14:paraId="101F4862" w14:textId="77777777" w:rsidR="00AE2C7A" w:rsidRPr="00AB0F3E" w:rsidRDefault="00AE2C7A" w:rsidP="005A74B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1B289EA3" w14:textId="77777777" w:rsidR="00AE2C7A" w:rsidRDefault="00AE2C7A" w:rsidP="005A74B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005A8E30" w14:textId="77777777" w:rsidR="00AE2C7A" w:rsidRPr="00AB0F3E" w:rsidRDefault="00AE2C7A" w:rsidP="005A74B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1574E4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EnergyServ</w:t>
            </w: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+ UAV_Ph3</w:t>
            </w:r>
          </w:p>
          <w:p w14:paraId="2D0D790B" w14:textId="77777777" w:rsidR="00AE2C7A" w:rsidRPr="00AB0F3E" w:rsidRDefault="00AE2C7A" w:rsidP="005A74B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</w:tbl>
    <w:p w14:paraId="425428FD" w14:textId="77777777" w:rsidR="006E501A" w:rsidRDefault="006E501A" w:rsidP="006E501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77AE9BC2" w14:textId="5EB189BE" w:rsidR="00DF3949" w:rsidRDefault="00DF3949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394"/>
        <w:gridCol w:w="1849"/>
        <w:gridCol w:w="3933"/>
      </w:tblGrid>
      <w:tr w:rsidR="00B32630" w:rsidRPr="00745D37" w14:paraId="45652581" w14:textId="77777777" w:rsidTr="000A493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E98C25B" w14:textId="35A4585B" w:rsidR="00B32630" w:rsidRPr="00745D37" w:rsidRDefault="00B32630" w:rsidP="00B32630">
            <w:pPr>
              <w:pStyle w:val="Heading2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FS</w:t>
            </w:r>
            <w:r>
              <w:rPr>
                <w:lang w:eastAsia="zh-CN"/>
              </w:rPr>
              <w:t>_</w:t>
            </w:r>
            <w:r>
              <w:t>AmbientIoT</w:t>
            </w:r>
            <w:r w:rsidRPr="00745D37">
              <w:rPr>
                <w:lang w:val="en-US"/>
              </w:rPr>
              <w:t xml:space="preserve">: </w:t>
            </w:r>
            <w:r w:rsidRPr="003F1CEA">
              <w:rPr>
                <w:rFonts w:hint="eastAsia"/>
              </w:rPr>
              <w:t>Study on</w:t>
            </w:r>
            <w:r w:rsidRPr="003F1CEA">
              <w:t xml:space="preserve"> </w:t>
            </w:r>
            <w:r w:rsidRPr="00467BDE">
              <w:rPr>
                <w:rFonts w:eastAsia="Batang"/>
                <w:bCs/>
                <w:lang w:eastAsia="zh-CN"/>
              </w:rPr>
              <w:t>Ambient power-enabled</w:t>
            </w:r>
            <w:r w:rsidRPr="003F1CEA">
              <w:rPr>
                <w:rFonts w:hint="eastAsia"/>
              </w:rPr>
              <w:t xml:space="preserve"> </w:t>
            </w:r>
            <w:r w:rsidRPr="00DF697D">
              <w:rPr>
                <w:rFonts w:eastAsia="Batang"/>
                <w:lang w:eastAsia="zh-CN"/>
              </w:rPr>
              <w:t>Internet of Things</w:t>
            </w:r>
            <w:r w:rsidRPr="00745D37">
              <w:rPr>
                <w:lang w:val="en-US"/>
              </w:rPr>
              <w:t xml:space="preserve"> [</w:t>
            </w:r>
            <w:hyperlink r:id="rId11" w:history="1">
              <w:r w:rsidRPr="00291A88">
                <w:rPr>
                  <w:rStyle w:val="Hyperlink"/>
                  <w:lang w:val="en-US"/>
                </w:rPr>
                <w:t>SP-220085</w:t>
              </w:r>
            </w:hyperlink>
            <w:r w:rsidRPr="00745D37">
              <w:rPr>
                <w:lang w:val="en-US"/>
              </w:rPr>
              <w:t>]</w:t>
            </w:r>
          </w:p>
        </w:tc>
      </w:tr>
      <w:tr w:rsidR="00B32630" w:rsidRPr="00AA7BD2" w14:paraId="7638F59C" w14:textId="77777777" w:rsidTr="000A493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B4D061A" w14:textId="77777777" w:rsidR="00B32630" w:rsidRPr="004067FF" w:rsidRDefault="00B32630" w:rsidP="00B32630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64F00243" w14:textId="0C0E1E11" w:rsidR="00B32630" w:rsidRPr="00DD1791" w:rsidRDefault="00B32630" w:rsidP="00B3263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nl-NL" w:eastAsia="ar-SA"/>
              </w:rPr>
            </w:pPr>
            <w:r w:rsidRPr="00DD1791">
              <w:rPr>
                <w:rFonts w:eastAsia="Arial Unicode MS" w:cs="Arial"/>
                <w:szCs w:val="18"/>
                <w:lang w:val="nl-NL" w:eastAsia="ar-SA"/>
              </w:rPr>
              <w:t xml:space="preserve">Rapporteur: </w:t>
            </w:r>
            <w:r w:rsidRPr="00DD1791">
              <w:rPr>
                <w:rFonts w:eastAsia="Arial Unicode MS" w:cs="Arial"/>
                <w:lang w:val="nl-NL" w:eastAsia="ar-SA"/>
              </w:rPr>
              <w:t>W</w:t>
            </w:r>
            <w:r w:rsidRPr="00DD1791">
              <w:rPr>
                <w:rFonts w:hint="eastAsia"/>
                <w:iCs/>
                <w:lang w:val="nl-NL" w:eastAsia="zh-CN"/>
              </w:rPr>
              <w:t>eijie</w:t>
            </w:r>
            <w:r w:rsidRPr="00DD1791">
              <w:rPr>
                <w:iCs/>
                <w:lang w:val="nl-NL" w:eastAsia="zh-CN"/>
              </w:rPr>
              <w:t xml:space="preserve"> Xu</w:t>
            </w:r>
            <w:r w:rsidRPr="00DD1791">
              <w:rPr>
                <w:lang w:val="nl-NL"/>
              </w:rPr>
              <w:t xml:space="preserve"> (OPPO)</w:t>
            </w:r>
          </w:p>
          <w:p w14:paraId="6693B6FA" w14:textId="681CC59B" w:rsidR="00B32630" w:rsidRPr="00DD1791" w:rsidRDefault="00B32630" w:rsidP="00B32630">
            <w:pPr>
              <w:suppressAutoHyphens/>
              <w:spacing w:after="0" w:line="240" w:lineRule="auto"/>
              <w:rPr>
                <w:rStyle w:val="Hyperlink"/>
                <w:rFonts w:eastAsia="Arial Unicode MS" w:cs="Arial"/>
                <w:szCs w:val="18"/>
                <w:lang w:val="nl-NL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>Latest versio</w:t>
            </w:r>
            <w:r w:rsidRPr="00483D9A">
              <w:rPr>
                <w:rFonts w:eastAsia="Arial Unicode MS" w:cs="Arial"/>
                <w:szCs w:val="18"/>
                <w:lang w:val="fr-FR" w:eastAsia="ar-SA"/>
              </w:rPr>
              <w:t xml:space="preserve">n: </w:t>
            </w:r>
            <w:hyperlink r:id="rId12" w:history="1">
              <w:r w:rsidRPr="0022171D">
                <w:rPr>
                  <w:rStyle w:val="Hyperlink"/>
                  <w:rFonts w:eastAsia="Arial Unicode MS" w:cs="Arial"/>
                  <w:szCs w:val="18"/>
                  <w:lang w:val="fr-FR" w:eastAsia="ar-SA"/>
                </w:rPr>
                <w:t>TR 22.840v0.2.0</w:t>
              </w:r>
            </w:hyperlink>
          </w:p>
          <w:p w14:paraId="4BDF9193" w14:textId="34F1F551" w:rsidR="00B32630" w:rsidRDefault="00B32630" w:rsidP="00B3263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114939">
              <w:rPr>
                <w:rFonts w:eastAsia="Arial Unicode MS" w:cs="Arial"/>
                <w:szCs w:val="18"/>
                <w:lang w:val="fr-FR" w:eastAsia="ar-SA"/>
              </w:rPr>
              <w:t>Target completion date: SA#9</w:t>
            </w:r>
            <w:r>
              <w:rPr>
                <w:rFonts w:eastAsia="Arial Unicode MS" w:cs="Arial"/>
                <w:szCs w:val="18"/>
                <w:lang w:val="fr-FR" w:eastAsia="ar-SA"/>
              </w:rPr>
              <w:t>8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(</w:t>
            </w:r>
            <w:r>
              <w:rPr>
                <w:rFonts w:eastAsia="Arial Unicode MS" w:cs="Arial"/>
                <w:szCs w:val="18"/>
                <w:lang w:val="fr-FR" w:eastAsia="ar-SA"/>
              </w:rPr>
              <w:t>12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/202</w:t>
            </w:r>
            <w:r>
              <w:rPr>
                <w:rFonts w:eastAsia="Arial Unicode MS" w:cs="Arial"/>
                <w:szCs w:val="18"/>
                <w:lang w:val="fr-FR" w:eastAsia="ar-SA"/>
              </w:rPr>
              <w:t>2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)</w:t>
            </w:r>
          </w:p>
          <w:p w14:paraId="5AE09ECD" w14:textId="01FDCA47" w:rsidR="00B32630" w:rsidRPr="00AA7BD2" w:rsidRDefault="00B32630" w:rsidP="00B3263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9704C">
              <w:rPr>
                <w:rFonts w:eastAsia="Arial Unicode MS" w:cs="Arial"/>
                <w:szCs w:val="18"/>
                <w:lang w:val="fr-FR" w:eastAsia="ar-SA"/>
              </w:rPr>
              <w:t>Percentage completion:</w:t>
            </w:r>
            <w:r>
              <w:rPr>
                <w:rFonts w:eastAsia="Arial Unicode MS" w:cs="Arial"/>
                <w:szCs w:val="18"/>
                <w:lang w:val="fr-FR" w:eastAsia="ar-SA"/>
              </w:rPr>
              <w:t xml:space="preserve"> 50</w:t>
            </w:r>
            <w:r w:rsidRPr="0059704C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B32630" w:rsidRPr="00B04844" w14:paraId="5B9879E7" w14:textId="77777777" w:rsidTr="00446392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67E51D0D" w14:textId="77777777" w:rsidR="00B32630" w:rsidRPr="00D87E16" w:rsidRDefault="00B32630" w:rsidP="00B32630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lastRenderedPageBreak/>
              <w:t>General</w:t>
            </w:r>
          </w:p>
        </w:tc>
      </w:tr>
      <w:tr w:rsidR="00B32630" w:rsidRPr="00A75C05" w14:paraId="6FA7BF98" w14:textId="77777777" w:rsidTr="0044639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D4A074" w14:textId="77941146" w:rsidR="00B32630" w:rsidRPr="00446392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6392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C1C2581" w14:textId="69EE1F96" w:rsidR="00B32630" w:rsidRPr="00446392" w:rsidRDefault="00D9093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3" w:history="1">
              <w:r w:rsidR="00B32630" w:rsidRPr="0044639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S1-223207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ED7BBE1" w14:textId="77777777" w:rsidR="00B32630" w:rsidRPr="00446392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46392">
              <w:rPr>
                <w:rFonts w:eastAsia="Times New Roman"/>
                <w:szCs w:val="18"/>
                <w:lang w:eastAsia="ar-SA"/>
              </w:rPr>
              <w:t xml:space="preserve">KPN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54F5D84" w14:textId="77777777" w:rsidR="00B32630" w:rsidRPr="00446392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46392">
              <w:rPr>
                <w:rFonts w:eastAsia="Times New Roman"/>
                <w:szCs w:val="18"/>
                <w:lang w:eastAsia="ar-SA"/>
              </w:rPr>
              <w:t>Clean up FS_Ambient IoT TR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0C33BF6" w14:textId="563AB6CC" w:rsidR="00B32630" w:rsidRPr="00446392" w:rsidRDefault="00446392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6392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CE0303F" w14:textId="1D7B07D2" w:rsidR="00B32630" w:rsidRPr="00446392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46392" w:rsidRPr="00A75C05" w14:paraId="5A319471" w14:textId="77777777" w:rsidTr="0044639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9831B0" w14:textId="77777777" w:rsidR="00446392" w:rsidRPr="00446392" w:rsidRDefault="00446392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639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B6F10B" w14:textId="77777777" w:rsidR="00446392" w:rsidRPr="00446392" w:rsidRDefault="00D90937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4" w:history="1">
              <w:r w:rsidR="00446392" w:rsidRPr="0044639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4A3779" w14:textId="77777777" w:rsidR="00446392" w:rsidRPr="00446392" w:rsidRDefault="00446392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46392">
              <w:rPr>
                <w:rFonts w:eastAsia="Times New Roman"/>
                <w:szCs w:val="18"/>
                <w:lang w:eastAsia="ar-SA"/>
              </w:rPr>
              <w:t xml:space="preserve">OPPO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3ED5D3" w14:textId="77777777" w:rsidR="00446392" w:rsidRPr="00446392" w:rsidRDefault="00446392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46392">
              <w:rPr>
                <w:rFonts w:eastAsia="Times New Roman"/>
                <w:szCs w:val="18"/>
                <w:lang w:eastAsia="ar-SA"/>
              </w:rPr>
              <w:t xml:space="preserve">Pseudo-CR on definition and scope for Ambient IoT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9DFAAF" w14:textId="1C73D191" w:rsidR="00446392" w:rsidRPr="00446392" w:rsidRDefault="00446392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6392">
              <w:rPr>
                <w:rFonts w:eastAsia="Times New Roman" w:cs="Arial"/>
                <w:szCs w:val="18"/>
                <w:lang w:eastAsia="ar-SA"/>
              </w:rPr>
              <w:t>Revised to S1-223321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A6EF27" w14:textId="7A832A5A" w:rsidR="00446392" w:rsidRPr="00446392" w:rsidRDefault="00446392" w:rsidP="005A74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46392" w:rsidRPr="00A75C05" w14:paraId="7C0321EE" w14:textId="77777777" w:rsidTr="002C45B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412C382" w14:textId="70B36656" w:rsidR="00446392" w:rsidRPr="00446392" w:rsidRDefault="00446392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639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EE31A74" w14:textId="1C1B5F21" w:rsidR="00446392" w:rsidRPr="00446392" w:rsidRDefault="00D90937" w:rsidP="005A74B8">
            <w:pPr>
              <w:snapToGrid w:val="0"/>
              <w:spacing w:after="0" w:line="240" w:lineRule="auto"/>
            </w:pPr>
            <w:hyperlink r:id="rId15" w:history="1">
              <w:r w:rsidR="00446392" w:rsidRPr="00446392">
                <w:rPr>
                  <w:rStyle w:val="Hyperlink"/>
                  <w:rFonts w:cs="Arial"/>
                  <w:color w:val="auto"/>
                </w:rPr>
                <w:t>S1-223321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97AD83D" w14:textId="7FAE8FD9" w:rsidR="00446392" w:rsidRPr="00446392" w:rsidRDefault="00446392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46392">
              <w:rPr>
                <w:rFonts w:eastAsia="Times New Roman"/>
                <w:szCs w:val="18"/>
                <w:lang w:eastAsia="ar-SA"/>
              </w:rPr>
              <w:t xml:space="preserve">OPPO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8C67EFE" w14:textId="66D180A6" w:rsidR="00446392" w:rsidRPr="00446392" w:rsidRDefault="00446392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46392">
              <w:rPr>
                <w:rFonts w:eastAsia="Times New Roman"/>
                <w:szCs w:val="18"/>
                <w:lang w:eastAsia="ar-SA"/>
              </w:rPr>
              <w:t xml:space="preserve">Pseudo-CR on definition and scope for Ambient IoT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202A027" w14:textId="37C507E5" w:rsidR="00446392" w:rsidRPr="00446392" w:rsidRDefault="00446392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6392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3DF1A0E" w14:textId="77777777" w:rsidR="00446392" w:rsidRPr="00446392" w:rsidRDefault="00446392" w:rsidP="005A74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46392">
              <w:rPr>
                <w:rFonts w:eastAsia="Arial Unicode MS" w:cs="Arial"/>
                <w:szCs w:val="18"/>
                <w:lang w:eastAsia="ar-SA"/>
              </w:rPr>
              <w:t>Revision of S1-223168.</w:t>
            </w:r>
          </w:p>
          <w:p w14:paraId="19C6D5C2" w14:textId="5C2291D5" w:rsidR="00446392" w:rsidRPr="00446392" w:rsidRDefault="00446392" w:rsidP="005A74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46392">
              <w:rPr>
                <w:rFonts w:eastAsia="Arial Unicode MS" w:cs="Arial"/>
                <w:szCs w:val="18"/>
                <w:lang w:eastAsia="ar-SA"/>
              </w:rPr>
              <w:t xml:space="preserve">Removing Note from </w:t>
            </w:r>
            <w:r>
              <w:rPr>
                <w:rFonts w:eastAsia="Arial Unicode MS" w:cs="Arial"/>
                <w:szCs w:val="18"/>
                <w:lang w:eastAsia="ar-SA"/>
              </w:rPr>
              <w:t>definition</w:t>
            </w:r>
            <w:r w:rsidRPr="00446392"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  <w:tr w:rsidR="00446392" w:rsidRPr="00A75C05" w14:paraId="3CBD9AE2" w14:textId="77777777" w:rsidTr="00FD331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1894D5" w14:textId="77777777" w:rsidR="00446392" w:rsidRPr="002C45B3" w:rsidRDefault="00446392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45B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128ACB" w14:textId="77777777" w:rsidR="00446392" w:rsidRPr="002C45B3" w:rsidRDefault="00D90937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6" w:history="1">
              <w:r w:rsidR="00446392" w:rsidRPr="002C45B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S1-223182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63584D" w14:textId="77777777" w:rsidR="00446392" w:rsidRPr="002C45B3" w:rsidRDefault="00446392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C45B3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3F518C" w14:textId="77777777" w:rsidR="00446392" w:rsidRPr="002C45B3" w:rsidRDefault="00446392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C45B3">
              <w:rPr>
                <w:rFonts w:eastAsia="Times New Roman"/>
                <w:szCs w:val="18"/>
                <w:lang w:eastAsia="ar-SA"/>
              </w:rPr>
              <w:t>pCR on updates to Definitions of Ambient IoT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283DF3" w14:textId="491B00BA" w:rsidR="00446392" w:rsidRPr="002C45B3" w:rsidRDefault="002C45B3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45B3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DD882B" w14:textId="77777777" w:rsidR="00446392" w:rsidRPr="002C45B3" w:rsidRDefault="00446392" w:rsidP="005A74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32630" w:rsidRPr="00A75C05" w14:paraId="6D3BC272" w14:textId="77777777" w:rsidTr="00FD331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3F3CB2" w14:textId="21C255C8" w:rsidR="00B32630" w:rsidRPr="00FD331D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331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0828D9" w14:textId="18019A16" w:rsidR="00B32630" w:rsidRPr="00FD331D" w:rsidRDefault="00D9093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7" w:history="1">
              <w:r w:rsidR="00B32630" w:rsidRPr="00FD331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13B871" w14:textId="77777777" w:rsidR="00B32630" w:rsidRPr="00FD331D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D331D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9795F4" w14:textId="77777777" w:rsidR="00B32630" w:rsidRPr="00FD331D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D331D">
              <w:rPr>
                <w:rFonts w:eastAsia="Times New Roman"/>
                <w:szCs w:val="18"/>
                <w:lang w:eastAsia="ar-SA"/>
              </w:rPr>
              <w:t>On ambient power and energy storage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606F61" w14:textId="22EEDF17" w:rsidR="00B32630" w:rsidRPr="00FD331D" w:rsidRDefault="00FD331D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331D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9DCFDB" w14:textId="77777777" w:rsidR="00B32630" w:rsidRPr="00FD331D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32630" w:rsidRPr="00A75C05" w14:paraId="3C7AF0F6" w14:textId="77777777" w:rsidTr="00DA2CB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1B5489" w14:textId="37619693" w:rsidR="00B32630" w:rsidRPr="00FD331D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331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86E71B" w14:textId="1FC8958A" w:rsidR="00B32630" w:rsidRPr="00FD331D" w:rsidRDefault="00D9093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8" w:history="1">
              <w:r w:rsidR="00B32630" w:rsidRPr="00FD331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S1-223164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5CE0C3" w14:textId="77777777" w:rsidR="00B32630" w:rsidRPr="00FD331D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D331D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274653" w14:textId="77777777" w:rsidR="00B32630" w:rsidRPr="00FD331D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D331D">
              <w:rPr>
                <w:rFonts w:eastAsia="Times New Roman"/>
                <w:szCs w:val="18"/>
                <w:lang w:eastAsia="ar-SA"/>
              </w:rPr>
              <w:t>Pseudo-CR on Ambient power and energy storage for Ambient IoT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C19B71" w14:textId="023F1D0F" w:rsidR="00B32630" w:rsidRPr="00FD331D" w:rsidRDefault="00FD331D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331D">
              <w:rPr>
                <w:rFonts w:eastAsia="Times New Roman" w:cs="Arial"/>
                <w:szCs w:val="18"/>
                <w:lang w:eastAsia="ar-SA"/>
              </w:rPr>
              <w:t>Revised to S1-223322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752E38" w14:textId="77777777" w:rsidR="00B32630" w:rsidRPr="00FD331D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D331D" w:rsidRPr="00A75C05" w14:paraId="5581892F" w14:textId="77777777" w:rsidTr="004003E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350E6" w14:textId="6FF543BB" w:rsidR="00FD331D" w:rsidRPr="00DA2CB0" w:rsidRDefault="00FD331D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2CB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350D7" w14:textId="63B94037" w:rsidR="00FD331D" w:rsidRPr="00DA2CB0" w:rsidRDefault="00D90937" w:rsidP="00B32630">
            <w:pPr>
              <w:snapToGrid w:val="0"/>
              <w:spacing w:after="0" w:line="240" w:lineRule="auto"/>
            </w:pPr>
            <w:hyperlink r:id="rId19" w:history="1">
              <w:r w:rsidR="00FD331D" w:rsidRPr="00DA2CB0">
                <w:rPr>
                  <w:rStyle w:val="Hyperlink"/>
                  <w:rFonts w:cs="Arial"/>
                  <w:color w:val="auto"/>
                </w:rPr>
                <w:t>S1-223322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0EDF2" w14:textId="635D0DAF" w:rsidR="00FD331D" w:rsidRPr="00DA2CB0" w:rsidRDefault="00FD331D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A2CB0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52C57" w14:textId="03E2DBA1" w:rsidR="00FD331D" w:rsidRPr="00DA2CB0" w:rsidRDefault="00FD331D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A2CB0">
              <w:rPr>
                <w:rFonts w:eastAsia="Times New Roman"/>
                <w:szCs w:val="18"/>
                <w:lang w:eastAsia="ar-SA"/>
              </w:rPr>
              <w:t>Pseudo-CR on Ambient power and energy storage for Ambient IoT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2CDC3" w14:textId="00390A99" w:rsidR="00FD331D" w:rsidRPr="00DA2CB0" w:rsidRDefault="00FD331D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C889B" w14:textId="6578B8F9" w:rsidR="00FD331D" w:rsidRPr="00DA2CB0" w:rsidRDefault="00FD331D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A2CB0">
              <w:rPr>
                <w:rFonts w:eastAsia="Arial Unicode MS" w:cs="Arial"/>
                <w:szCs w:val="18"/>
                <w:lang w:eastAsia="ar-SA"/>
              </w:rPr>
              <w:t>Revision of S1-223164.</w:t>
            </w:r>
          </w:p>
        </w:tc>
      </w:tr>
      <w:tr w:rsidR="00B32630" w:rsidRPr="00A75C05" w14:paraId="443EAA91" w14:textId="77777777" w:rsidTr="004003E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AE64E" w14:textId="35DA52BB" w:rsidR="00B32630" w:rsidRPr="004003E7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03E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22F7B" w14:textId="3636866F" w:rsidR="00B32630" w:rsidRPr="004003E7" w:rsidRDefault="00D9093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0" w:history="1">
              <w:r w:rsidR="00B32630" w:rsidRPr="004003E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43FCC" w14:textId="77777777" w:rsidR="00B32630" w:rsidRPr="004003E7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003E7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06533" w14:textId="77777777" w:rsidR="00B32630" w:rsidRPr="004003E7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003E7">
              <w:rPr>
                <w:rFonts w:eastAsia="Times New Roman"/>
                <w:szCs w:val="18"/>
                <w:lang w:eastAsia="ar-SA"/>
              </w:rPr>
              <w:t>Discussion on remaining issue on KPI table template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74B8A" w14:textId="6793DDB2" w:rsidR="00B32630" w:rsidRPr="004003E7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9CA32" w14:textId="1CBFA7C9" w:rsidR="00FB5FF4" w:rsidRPr="004003E7" w:rsidRDefault="00600971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003E7">
              <w:rPr>
                <w:rFonts w:eastAsia="Arial Unicode MS" w:cs="Arial"/>
                <w:szCs w:val="18"/>
                <w:lang w:eastAsia="ar-SA"/>
              </w:rPr>
              <w:t xml:space="preserve">KPI table for use cases agreed. </w:t>
            </w:r>
            <w:r w:rsidR="00FB5FF4" w:rsidRPr="004003E7">
              <w:rPr>
                <w:rFonts w:eastAsia="Arial Unicode MS" w:cs="Arial"/>
                <w:szCs w:val="18"/>
                <w:lang w:eastAsia="ar-SA"/>
              </w:rPr>
              <w:t>Traffic interval –&gt; Transfer interval.</w:t>
            </w:r>
            <w:r w:rsidR="004003E7">
              <w:rPr>
                <w:rFonts w:eastAsia="Arial Unicode MS" w:cs="Arial"/>
                <w:szCs w:val="18"/>
                <w:lang w:eastAsia="ar-SA"/>
              </w:rPr>
              <w:t xml:space="preserve"> Remove “</w:t>
            </w:r>
            <w:r w:rsidR="004003E7" w:rsidRPr="004003E7">
              <w:rPr>
                <w:rFonts w:eastAsia="Arial Unicode MS" w:cs="Arial"/>
                <w:szCs w:val="18"/>
                <w:lang w:eastAsia="ar-SA"/>
              </w:rPr>
              <w:t>Max. instantaneous device power consumption</w:t>
            </w:r>
            <w:r w:rsidR="004003E7">
              <w:rPr>
                <w:rFonts w:eastAsia="Arial Unicode MS" w:cs="Arial"/>
                <w:szCs w:val="18"/>
                <w:lang w:eastAsia="ar-SA"/>
              </w:rPr>
              <w:t>”</w:t>
            </w:r>
          </w:p>
        </w:tc>
      </w:tr>
      <w:tr w:rsidR="006250DD" w:rsidRPr="00A75C05" w14:paraId="5C05BCC8" w14:textId="77777777" w:rsidTr="00290E3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337EDE" w14:textId="77777777" w:rsidR="006250DD" w:rsidRPr="00FB5FF4" w:rsidRDefault="006250DD" w:rsidP="00290E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5FF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96E5D6" w14:textId="77777777" w:rsidR="006250DD" w:rsidRPr="00FB5FF4" w:rsidRDefault="00D90937" w:rsidP="00290E34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1" w:history="1">
              <w:r w:rsidR="006250DD" w:rsidRPr="00FB5FF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FC1EC2" w14:textId="77777777" w:rsidR="006250DD" w:rsidRPr="00FB5FF4" w:rsidRDefault="006250DD" w:rsidP="00290E34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B5FF4">
              <w:rPr>
                <w:rFonts w:eastAsia="Times New Roman"/>
                <w:szCs w:val="18"/>
                <w:lang w:eastAsia="ar-SA"/>
              </w:rPr>
              <w:t xml:space="preserve">OPPO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34AE0C" w14:textId="77777777" w:rsidR="006250DD" w:rsidRPr="00FB5FF4" w:rsidRDefault="006250DD" w:rsidP="00290E34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B5FF4">
              <w:rPr>
                <w:rFonts w:eastAsia="Times New Roman"/>
                <w:szCs w:val="18"/>
                <w:lang w:eastAsia="ar-SA"/>
              </w:rPr>
              <w:t xml:space="preserve">Pseudo-CR to update the KPI tables in TR 22840 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05FDB2" w14:textId="77777777" w:rsidR="006250DD" w:rsidRPr="00FB5FF4" w:rsidRDefault="006250DD" w:rsidP="00290E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5FF4">
              <w:rPr>
                <w:rFonts w:eastAsia="Times New Roman" w:cs="Arial"/>
                <w:szCs w:val="18"/>
                <w:lang w:eastAsia="ar-SA"/>
              </w:rPr>
              <w:t>Revised to S1-223362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E2488B" w14:textId="77777777" w:rsidR="006250DD" w:rsidRPr="00FB5FF4" w:rsidRDefault="006250DD" w:rsidP="00290E3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250DD" w:rsidRPr="00A75C05" w14:paraId="053AC99E" w14:textId="77777777" w:rsidTr="00290E3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83F03" w14:textId="77777777" w:rsidR="006250DD" w:rsidRPr="00FB5FF4" w:rsidRDefault="006250DD" w:rsidP="00290E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5FF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647AF" w14:textId="77777777" w:rsidR="006250DD" w:rsidRPr="00FB5FF4" w:rsidRDefault="00D90937" w:rsidP="00290E34">
            <w:pPr>
              <w:snapToGrid w:val="0"/>
              <w:spacing w:after="0" w:line="240" w:lineRule="auto"/>
            </w:pPr>
            <w:hyperlink r:id="rId22" w:history="1">
              <w:r w:rsidR="006250DD" w:rsidRPr="00FB5FF4">
                <w:rPr>
                  <w:rStyle w:val="Hyperlink"/>
                  <w:rFonts w:cs="Arial"/>
                  <w:color w:val="auto"/>
                </w:rPr>
                <w:t>S1-223362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8C622" w14:textId="77777777" w:rsidR="006250DD" w:rsidRPr="00FB5FF4" w:rsidRDefault="006250DD" w:rsidP="00290E34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B5FF4">
              <w:rPr>
                <w:rFonts w:eastAsia="Times New Roman"/>
                <w:szCs w:val="18"/>
                <w:lang w:eastAsia="ar-SA"/>
              </w:rPr>
              <w:t xml:space="preserve">OPPO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60415" w14:textId="77777777" w:rsidR="006250DD" w:rsidRPr="00FB5FF4" w:rsidRDefault="006250DD" w:rsidP="00290E34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B5FF4">
              <w:rPr>
                <w:rFonts w:eastAsia="Times New Roman"/>
                <w:szCs w:val="18"/>
                <w:lang w:eastAsia="ar-SA"/>
              </w:rPr>
              <w:t xml:space="preserve">Pseudo-CR to update the KPI tables in TR 22840 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76BAC" w14:textId="77777777" w:rsidR="006250DD" w:rsidRPr="00FB5FF4" w:rsidRDefault="006250DD" w:rsidP="00290E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AA1B7" w14:textId="77777777" w:rsidR="006250DD" w:rsidRPr="00FB5FF4" w:rsidRDefault="006250DD" w:rsidP="00290E3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5FF4">
              <w:rPr>
                <w:rFonts w:eastAsia="Arial Unicode MS" w:cs="Arial"/>
                <w:szCs w:val="18"/>
                <w:lang w:eastAsia="ar-SA"/>
              </w:rPr>
              <w:t>Revision of S1-223166.</w:t>
            </w:r>
          </w:p>
        </w:tc>
      </w:tr>
      <w:tr w:rsidR="00B32630" w:rsidRPr="00A75C05" w14:paraId="428E80B1" w14:textId="77777777" w:rsidTr="00DA2CB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C998FF" w14:textId="3F2B35F3" w:rsidR="00B32630" w:rsidRPr="009C0D2A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0D2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FF38AA" w14:textId="1F279CAE" w:rsidR="00B32630" w:rsidRPr="009C0D2A" w:rsidRDefault="00D9093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3" w:history="1">
              <w:r w:rsidR="00B32630" w:rsidRPr="009C0D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S1-223233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2DBD48" w14:textId="77777777" w:rsidR="00B32630" w:rsidRPr="009C0D2A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C0D2A">
              <w:rPr>
                <w:rFonts w:eastAsia="Times New Roman"/>
                <w:szCs w:val="18"/>
                <w:lang w:eastAsia="ar-SA"/>
              </w:rPr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C33FBD" w14:textId="77777777" w:rsidR="00B32630" w:rsidRPr="009C0D2A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C0D2A">
              <w:rPr>
                <w:rFonts w:eastAsia="Times New Roman"/>
                <w:szCs w:val="18"/>
                <w:lang w:eastAsia="ar-SA"/>
              </w:rPr>
              <w:t>Discussion paper: generic KPI table proposal for consolidated KPIs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70DB32" w14:textId="38951809" w:rsidR="00B32630" w:rsidRPr="009C0D2A" w:rsidRDefault="009C0D2A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0D2A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960D71" w14:textId="77777777" w:rsidR="00B32630" w:rsidRPr="009C0D2A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32630" w:rsidRPr="00A75C05" w14:paraId="5B6D0282" w14:textId="77777777" w:rsidTr="00DA2CB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8FB764" w14:textId="77C183B1" w:rsidR="00B32630" w:rsidRPr="00DA2CB0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2CB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7B47CD" w14:textId="26470E7D" w:rsidR="00B32630" w:rsidRPr="00DA2CB0" w:rsidRDefault="00D9093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4" w:history="1">
              <w:r w:rsidR="00B32630" w:rsidRPr="00DA2CB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S1-223232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7E6075" w14:textId="77777777" w:rsidR="00B32630" w:rsidRPr="00DA2CB0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A2CB0">
              <w:rPr>
                <w:rFonts w:eastAsia="Times New Roman"/>
                <w:szCs w:val="18"/>
                <w:lang w:eastAsia="ar-SA"/>
              </w:rPr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47524E" w14:textId="77777777" w:rsidR="00B32630" w:rsidRPr="00DA2CB0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A2CB0">
              <w:rPr>
                <w:rFonts w:eastAsia="Times New Roman"/>
                <w:szCs w:val="18"/>
                <w:lang w:eastAsia="ar-SA"/>
              </w:rPr>
              <w:t xml:space="preserve">proposal AmbientIoT KPI table for Consolidated KPIs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2D4018" w14:textId="275848E7" w:rsidR="00B32630" w:rsidRPr="00DA2CB0" w:rsidRDefault="00DA2CB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2CB0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00B6AD" w14:textId="77777777" w:rsidR="00B32630" w:rsidRPr="00DA2CB0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32630" w:rsidRPr="00B04844" w14:paraId="3AD71F39" w14:textId="77777777" w:rsidTr="00C95832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284359C2" w14:textId="471997B7" w:rsidR="00B32630" w:rsidRPr="00D87E16" w:rsidRDefault="00B32630" w:rsidP="00B32630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New Use Cases</w:t>
            </w:r>
          </w:p>
        </w:tc>
      </w:tr>
      <w:tr w:rsidR="00B32630" w:rsidRPr="00A75C05" w14:paraId="4B655FD9" w14:textId="77777777" w:rsidTr="00C9583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68F2C4" w14:textId="4285546A" w:rsidR="00B32630" w:rsidRPr="00C95832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6" w:name="_Hlk119520117"/>
            <w:r w:rsidRPr="00C9583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3615B6" w14:textId="46EE0E2D" w:rsidR="00B32630" w:rsidRPr="00C95832" w:rsidRDefault="00D9093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5" w:history="1">
              <w:r w:rsidR="00B32630" w:rsidRPr="00C9583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S1-223012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EB85B0" w14:textId="77777777" w:rsidR="00B32630" w:rsidRPr="00C95832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95832">
              <w:rPr>
                <w:rFonts w:eastAsia="Times New Roman"/>
                <w:szCs w:val="18"/>
                <w:lang w:eastAsia="ar-SA"/>
              </w:rPr>
              <w:t>Wiliot Ltd.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748EFA" w14:textId="77777777" w:rsidR="00B32630" w:rsidRPr="00C95832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95832">
              <w:rPr>
                <w:rFonts w:eastAsia="Times New Roman"/>
                <w:szCs w:val="18"/>
                <w:lang w:eastAsia="ar-SA"/>
              </w:rPr>
              <w:t>New use case: Fresh Food Supply Chain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9DCD1C" w14:textId="6DFADF2A" w:rsidR="00B32630" w:rsidRPr="00C95832" w:rsidRDefault="00C95832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95832">
              <w:rPr>
                <w:rFonts w:eastAsia="Times New Roman" w:cs="Arial"/>
                <w:szCs w:val="18"/>
                <w:lang w:eastAsia="ar-SA"/>
              </w:rPr>
              <w:t>Revised to S1-223323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D27F2A" w14:textId="77777777" w:rsidR="00B32630" w:rsidRPr="00C95832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95832" w:rsidRPr="00A75C05" w14:paraId="6A6702BE" w14:textId="77777777" w:rsidTr="00C9583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059ED" w14:textId="30A00470" w:rsidR="00C95832" w:rsidRPr="00C95832" w:rsidRDefault="00C95832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9583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6BE9F" w14:textId="34F6846F" w:rsidR="00C95832" w:rsidRPr="00C95832" w:rsidRDefault="00D90937" w:rsidP="00B32630">
            <w:pPr>
              <w:snapToGrid w:val="0"/>
              <w:spacing w:after="0" w:line="240" w:lineRule="auto"/>
            </w:pPr>
            <w:hyperlink r:id="rId26" w:history="1">
              <w:r w:rsidR="00C95832" w:rsidRPr="00C95832">
                <w:rPr>
                  <w:rStyle w:val="Hyperlink"/>
                  <w:rFonts w:cs="Arial"/>
                  <w:color w:val="auto"/>
                </w:rPr>
                <w:t>S1-223323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BDEAF" w14:textId="33077151" w:rsidR="00C95832" w:rsidRPr="00C95832" w:rsidRDefault="00C95832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95832">
              <w:rPr>
                <w:rFonts w:eastAsia="Times New Roman"/>
                <w:szCs w:val="18"/>
                <w:lang w:eastAsia="ar-SA"/>
              </w:rPr>
              <w:t>Wiliot Ltd.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AC267" w14:textId="3F9304DF" w:rsidR="00C95832" w:rsidRPr="00C95832" w:rsidRDefault="00C95832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95832">
              <w:rPr>
                <w:rFonts w:eastAsia="Times New Roman"/>
                <w:szCs w:val="18"/>
                <w:lang w:eastAsia="ar-SA"/>
              </w:rPr>
              <w:t>New use case: Fresh Food Supply Chain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0D9A9" w14:textId="77777777" w:rsidR="00C95832" w:rsidRPr="00C95832" w:rsidRDefault="00C95832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B0621" w14:textId="0CE11C4D" w:rsidR="00C95832" w:rsidRPr="00C95832" w:rsidRDefault="00C95832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95832">
              <w:rPr>
                <w:rFonts w:eastAsia="Arial Unicode MS" w:cs="Arial"/>
                <w:szCs w:val="18"/>
                <w:lang w:eastAsia="ar-SA"/>
              </w:rPr>
              <w:t>Revision of S1-223012.</w:t>
            </w:r>
          </w:p>
        </w:tc>
      </w:tr>
      <w:tr w:rsidR="00B32630" w:rsidRPr="00A75C05" w14:paraId="5FD167D8" w14:textId="77777777" w:rsidTr="00C9583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024E73" w14:textId="1004381C" w:rsidR="00B32630" w:rsidRPr="00C95832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9583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885810" w14:textId="1AB2BB60" w:rsidR="00B32630" w:rsidRPr="00C95832" w:rsidRDefault="00D9093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7" w:history="1">
              <w:r w:rsidR="00B32630" w:rsidRPr="00C9583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S1-223088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A71FD3" w14:textId="4DDF9622" w:rsidR="00B32630" w:rsidRPr="00C95832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95832">
              <w:rPr>
                <w:rFonts w:eastAsia="Times New Roman"/>
                <w:szCs w:val="18"/>
                <w:lang w:eastAsia="ar-SA"/>
              </w:rPr>
              <w:t>Intel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7CBC77" w14:textId="158F65AB" w:rsidR="00B32630" w:rsidRPr="00C95832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95832">
              <w:rPr>
                <w:rFonts w:eastAsia="Times New Roman"/>
                <w:szCs w:val="18"/>
                <w:lang w:eastAsia="ar-SA"/>
              </w:rPr>
              <w:t>Use case on Applications requiring Fault-tolerant and Time bound Reliable ambientIoT communication.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5700C3" w14:textId="40D59DEE" w:rsidR="00B32630" w:rsidRPr="00C95832" w:rsidRDefault="00C95832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95832">
              <w:rPr>
                <w:rFonts w:eastAsia="Times New Roman" w:cs="Arial"/>
                <w:szCs w:val="18"/>
                <w:lang w:eastAsia="ar-SA"/>
              </w:rPr>
              <w:t>Revised to S1-223324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C52963" w14:textId="77777777" w:rsidR="00B32630" w:rsidRPr="00C95832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95832" w:rsidRPr="00A75C05" w14:paraId="20E8C37F" w14:textId="77777777" w:rsidTr="00B5362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5B233" w14:textId="2371FBA8" w:rsidR="00C95832" w:rsidRPr="00C95832" w:rsidRDefault="00C95832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9583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24C09" w14:textId="062898FF" w:rsidR="00C95832" w:rsidRPr="00C95832" w:rsidRDefault="00D90937" w:rsidP="00B32630">
            <w:pPr>
              <w:snapToGrid w:val="0"/>
              <w:spacing w:after="0" w:line="240" w:lineRule="auto"/>
            </w:pPr>
            <w:hyperlink r:id="rId28" w:history="1">
              <w:r w:rsidR="00C95832" w:rsidRPr="00C95832">
                <w:rPr>
                  <w:rStyle w:val="Hyperlink"/>
                  <w:rFonts w:cs="Arial"/>
                  <w:color w:val="auto"/>
                </w:rPr>
                <w:t>S1-223324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BB244" w14:textId="59980683" w:rsidR="00C95832" w:rsidRPr="00C95832" w:rsidRDefault="00C95832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95832">
              <w:rPr>
                <w:rFonts w:eastAsia="Times New Roman"/>
                <w:szCs w:val="18"/>
                <w:lang w:eastAsia="ar-SA"/>
              </w:rPr>
              <w:t>Intel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288A3" w14:textId="383EBF4F" w:rsidR="00C95832" w:rsidRPr="00C95832" w:rsidRDefault="00C95832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95832">
              <w:rPr>
                <w:rFonts w:eastAsia="Times New Roman"/>
                <w:szCs w:val="18"/>
                <w:lang w:eastAsia="ar-SA"/>
              </w:rPr>
              <w:t>Use case on Applications requiring Fault-tolerant and Time bound Reliable ambientIoT communication.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095F5" w14:textId="77777777" w:rsidR="00C95832" w:rsidRPr="00C95832" w:rsidRDefault="00C95832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58915" w14:textId="1CA0A2F3" w:rsidR="00C95832" w:rsidRPr="00C95832" w:rsidRDefault="00C95832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95832">
              <w:rPr>
                <w:rFonts w:eastAsia="Arial Unicode MS" w:cs="Arial"/>
                <w:szCs w:val="18"/>
                <w:lang w:eastAsia="ar-SA"/>
              </w:rPr>
              <w:t>Revision of S1-223088.</w:t>
            </w:r>
          </w:p>
        </w:tc>
      </w:tr>
      <w:tr w:rsidR="00B32630" w:rsidRPr="00A75C05" w14:paraId="629ED429" w14:textId="77777777" w:rsidTr="00B5362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B13ADE" w14:textId="0CE9363C" w:rsidR="00B32630" w:rsidRPr="00B53622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362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2C1751" w14:textId="21EDC098" w:rsidR="00B32630" w:rsidRPr="00B53622" w:rsidRDefault="00D9093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9" w:history="1">
              <w:r w:rsidR="00B32630" w:rsidRPr="00B5362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872889" w14:textId="7A7E631B" w:rsidR="00B32630" w:rsidRPr="00B53622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53622">
              <w:rPr>
                <w:rFonts w:eastAsia="Times New Roman"/>
                <w:szCs w:val="18"/>
                <w:lang w:eastAsia="ar-SA"/>
              </w:rPr>
              <w:t>CATT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2AECC1" w14:textId="5DACEEB4" w:rsidR="00B32630" w:rsidRPr="00B53622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53622">
              <w:rPr>
                <w:rFonts w:eastAsia="Times New Roman"/>
                <w:szCs w:val="18"/>
                <w:lang w:eastAsia="ar-SA"/>
              </w:rPr>
              <w:t>use case on Ambient IoT for Last Mile Delivery Tracking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C991EA" w14:textId="22D7236C" w:rsidR="00B32630" w:rsidRPr="00B53622" w:rsidRDefault="00B53622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3622">
              <w:rPr>
                <w:rFonts w:eastAsia="Times New Roman" w:cs="Arial"/>
                <w:szCs w:val="18"/>
                <w:lang w:eastAsia="ar-SA"/>
              </w:rPr>
              <w:t>Revised to S1-223325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EF83C4" w14:textId="77777777" w:rsidR="00B32630" w:rsidRPr="00B53622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3622" w:rsidRPr="00A75C05" w14:paraId="183525BA" w14:textId="77777777" w:rsidTr="00B5362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27228" w14:textId="303E7341" w:rsidR="00B53622" w:rsidRPr="00B53622" w:rsidRDefault="00B53622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362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231BD" w14:textId="63CA5694" w:rsidR="00B53622" w:rsidRPr="00B53622" w:rsidRDefault="00D90937" w:rsidP="00B32630">
            <w:pPr>
              <w:snapToGrid w:val="0"/>
              <w:spacing w:after="0" w:line="240" w:lineRule="auto"/>
            </w:pPr>
            <w:hyperlink r:id="rId30" w:history="1">
              <w:r w:rsidR="00B53622" w:rsidRPr="00B53622">
                <w:rPr>
                  <w:rStyle w:val="Hyperlink"/>
                  <w:rFonts w:cs="Arial"/>
                  <w:color w:val="auto"/>
                </w:rPr>
                <w:t>S1-223325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AE4E5" w14:textId="59A2FB45" w:rsidR="00B53622" w:rsidRPr="00B53622" w:rsidRDefault="00B53622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53622">
              <w:rPr>
                <w:rFonts w:eastAsia="Times New Roman"/>
                <w:szCs w:val="18"/>
                <w:lang w:eastAsia="ar-SA"/>
              </w:rPr>
              <w:t>CATT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BF8BD" w14:textId="5C8E630D" w:rsidR="00B53622" w:rsidRPr="00B53622" w:rsidRDefault="00B53622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53622">
              <w:rPr>
                <w:rFonts w:eastAsia="Times New Roman"/>
                <w:szCs w:val="18"/>
                <w:lang w:eastAsia="ar-SA"/>
              </w:rPr>
              <w:t>use case on Ambient IoT for Last Mile Delivery Tracking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23271" w14:textId="77777777" w:rsidR="00B53622" w:rsidRPr="00B53622" w:rsidRDefault="00B53622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5F357" w14:textId="49F5113C" w:rsidR="00B53622" w:rsidRPr="00B53622" w:rsidRDefault="00B53622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53622">
              <w:rPr>
                <w:rFonts w:eastAsia="Arial Unicode MS" w:cs="Arial"/>
                <w:szCs w:val="18"/>
                <w:lang w:eastAsia="ar-SA"/>
              </w:rPr>
              <w:t>Revision of S1-223114.</w:t>
            </w:r>
          </w:p>
        </w:tc>
      </w:tr>
      <w:tr w:rsidR="00B32630" w:rsidRPr="00A75C05" w14:paraId="4EAE9D5F" w14:textId="77777777" w:rsidTr="006B4F7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1F8881" w14:textId="69D247C7" w:rsidR="00B32630" w:rsidRPr="00B53622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362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C49C7A" w14:textId="3EB4205F" w:rsidR="00B32630" w:rsidRPr="00B53622" w:rsidRDefault="00D9093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1" w:history="1">
              <w:r w:rsidR="00B32630" w:rsidRPr="00B5362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B39F1A" w14:textId="4F871F23" w:rsidR="00B32630" w:rsidRPr="00B53622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53622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EB9DC9" w14:textId="0DC259AF" w:rsidR="00B32630" w:rsidRPr="00B53622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53622">
              <w:rPr>
                <w:rFonts w:eastAsia="Times New Roman"/>
                <w:szCs w:val="18"/>
                <w:lang w:eastAsia="ar-SA"/>
              </w:rPr>
              <w:t>New use case: Ambient IoT in Smart Agriculture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10ECE0" w14:textId="2B83C55C" w:rsidR="00B32630" w:rsidRPr="00B53622" w:rsidRDefault="00B53622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3622">
              <w:rPr>
                <w:rFonts w:eastAsia="Times New Roman" w:cs="Arial"/>
                <w:szCs w:val="18"/>
                <w:lang w:eastAsia="ar-SA"/>
              </w:rPr>
              <w:t>Revised to S1-223326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5C4ACD" w14:textId="77777777" w:rsidR="00B32630" w:rsidRPr="00B53622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53622" w:rsidRPr="00A75C05" w14:paraId="367072C3" w14:textId="77777777" w:rsidTr="006B4F7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5818C1" w14:textId="63679152" w:rsidR="00B53622" w:rsidRPr="006B4F78" w:rsidRDefault="00B53622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4F7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BA5604" w14:textId="19FDB841" w:rsidR="00B53622" w:rsidRPr="006B4F78" w:rsidRDefault="00D90937" w:rsidP="00B32630">
            <w:pPr>
              <w:snapToGrid w:val="0"/>
              <w:spacing w:after="0" w:line="240" w:lineRule="auto"/>
            </w:pPr>
            <w:hyperlink r:id="rId32" w:history="1">
              <w:r w:rsidR="00B53622" w:rsidRPr="006B4F78">
                <w:rPr>
                  <w:rStyle w:val="Hyperlink"/>
                  <w:rFonts w:cs="Arial"/>
                  <w:color w:val="auto"/>
                </w:rPr>
                <w:t>S1-223326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82B03E" w14:textId="0977C669" w:rsidR="00B53622" w:rsidRPr="006B4F78" w:rsidRDefault="00B53622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B4F78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B01DBB" w14:textId="530368A2" w:rsidR="00B53622" w:rsidRPr="006B4F78" w:rsidRDefault="00B53622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B4F78">
              <w:rPr>
                <w:rFonts w:eastAsia="Times New Roman"/>
                <w:szCs w:val="18"/>
                <w:lang w:eastAsia="ar-SA"/>
              </w:rPr>
              <w:t>New use case: Ambient IoT in Smart Agriculture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71554B" w14:textId="0033CF80" w:rsidR="00B53622" w:rsidRPr="006B4F78" w:rsidRDefault="006B4F78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4F78">
              <w:rPr>
                <w:rFonts w:eastAsia="Times New Roman" w:cs="Arial"/>
                <w:szCs w:val="18"/>
                <w:lang w:eastAsia="ar-SA"/>
              </w:rPr>
              <w:t>Revised to S1-223482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E1E73A" w14:textId="12EF82C0" w:rsidR="00B53622" w:rsidRPr="006B4F78" w:rsidRDefault="00B53622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B4F78">
              <w:rPr>
                <w:rFonts w:eastAsia="Arial Unicode MS" w:cs="Arial"/>
                <w:szCs w:val="18"/>
                <w:lang w:eastAsia="ar-SA"/>
              </w:rPr>
              <w:t>Revision of S1-223129.</w:t>
            </w:r>
          </w:p>
        </w:tc>
      </w:tr>
      <w:tr w:rsidR="006B4F78" w:rsidRPr="00A75C05" w14:paraId="2DCA8D4B" w14:textId="77777777" w:rsidTr="006B4F7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B1ED9" w14:textId="5379F346" w:rsidR="006B4F78" w:rsidRPr="006B4F78" w:rsidRDefault="006B4F78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4F7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B6004" w14:textId="79029D17" w:rsidR="006B4F78" w:rsidRPr="006B4F78" w:rsidRDefault="00D90937" w:rsidP="00B32630">
            <w:pPr>
              <w:snapToGrid w:val="0"/>
              <w:spacing w:after="0" w:line="240" w:lineRule="auto"/>
            </w:pPr>
            <w:hyperlink r:id="rId33" w:history="1">
              <w:r w:rsidR="006B4F78" w:rsidRPr="006B4F78">
                <w:rPr>
                  <w:rStyle w:val="Hyperlink"/>
                  <w:rFonts w:cs="Arial"/>
                  <w:color w:val="auto"/>
                </w:rPr>
                <w:t>S1-223482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F7CF5" w14:textId="36DDB35B" w:rsidR="006B4F78" w:rsidRPr="006B4F78" w:rsidRDefault="006B4F78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B4F78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96E16" w14:textId="723678F5" w:rsidR="006B4F78" w:rsidRPr="006B4F78" w:rsidRDefault="006B4F78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B4F78">
              <w:rPr>
                <w:rFonts w:eastAsia="Times New Roman"/>
                <w:szCs w:val="18"/>
                <w:lang w:eastAsia="ar-SA"/>
              </w:rPr>
              <w:t>New use case: Ambient IoT in Smart Agriculture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12CD8" w14:textId="77777777" w:rsidR="006B4F78" w:rsidRPr="006B4F78" w:rsidRDefault="006B4F78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50709" w14:textId="4F876932" w:rsidR="006B4F78" w:rsidRDefault="006B4F78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B4F78">
              <w:rPr>
                <w:rFonts w:eastAsia="Arial Unicode MS" w:cs="Arial"/>
                <w:i/>
                <w:szCs w:val="18"/>
                <w:lang w:eastAsia="ar-SA"/>
              </w:rPr>
              <w:t>Revision of S1-223129.</w:t>
            </w:r>
          </w:p>
          <w:p w14:paraId="76120EB1" w14:textId="0876B547" w:rsidR="006B4F78" w:rsidRPr="006B4F78" w:rsidRDefault="006B4F78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B4F78">
              <w:rPr>
                <w:rFonts w:eastAsia="Arial Unicode MS" w:cs="Arial"/>
                <w:szCs w:val="18"/>
                <w:lang w:eastAsia="ar-SA"/>
              </w:rPr>
              <w:t>Revision of S1-223326.</w:t>
            </w:r>
          </w:p>
        </w:tc>
      </w:tr>
      <w:tr w:rsidR="00B32630" w:rsidRPr="00A75C05" w14:paraId="25D742FC" w14:textId="77777777" w:rsidTr="005D716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CA3070" w14:textId="0A1A23B2" w:rsidR="00B32630" w:rsidRPr="005D7166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7166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B11440" w14:textId="394D65D4" w:rsidR="00B32630" w:rsidRPr="005D7166" w:rsidRDefault="00D9093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4" w:history="1">
              <w:r w:rsidR="00B32630" w:rsidRPr="005D716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62B3BD" w14:textId="2AE3BC1C" w:rsidR="00B32630" w:rsidRPr="005D7166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D7166">
              <w:rPr>
                <w:rFonts w:eastAsia="Times New Roman"/>
                <w:szCs w:val="18"/>
                <w:lang w:eastAsia="ar-SA"/>
              </w:rPr>
              <w:t>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96475B" w14:textId="7DB44F17" w:rsidR="00B32630" w:rsidRPr="005D7166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D7166">
              <w:rPr>
                <w:rFonts w:eastAsia="Times New Roman"/>
                <w:szCs w:val="18"/>
                <w:lang w:eastAsia="ar-SA"/>
              </w:rPr>
              <w:t>Use Case on Ambient IoT for Museum Guide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3C44E6" w14:textId="4A8C6496" w:rsidR="00B32630" w:rsidRPr="005D7166" w:rsidRDefault="005D7166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7166">
              <w:rPr>
                <w:rFonts w:eastAsia="Times New Roman" w:cs="Arial"/>
                <w:szCs w:val="18"/>
                <w:lang w:eastAsia="ar-SA"/>
              </w:rPr>
              <w:t>Revised to S1-223327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2C1966" w14:textId="77777777" w:rsidR="00B32630" w:rsidRPr="005D7166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D7166" w:rsidRPr="00A75C05" w14:paraId="44CBED73" w14:textId="77777777" w:rsidTr="009709B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B3851" w14:textId="6DB07EAA" w:rsidR="005D7166" w:rsidRPr="005D7166" w:rsidRDefault="005D7166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716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C34E5" w14:textId="6279AC3A" w:rsidR="005D7166" w:rsidRPr="005D7166" w:rsidRDefault="00D90937" w:rsidP="00B32630">
            <w:pPr>
              <w:snapToGrid w:val="0"/>
              <w:spacing w:after="0" w:line="240" w:lineRule="auto"/>
            </w:pPr>
            <w:hyperlink r:id="rId35" w:history="1">
              <w:r w:rsidR="005D7166" w:rsidRPr="005D7166">
                <w:rPr>
                  <w:rStyle w:val="Hyperlink"/>
                  <w:rFonts w:cs="Arial"/>
                  <w:color w:val="auto"/>
                </w:rPr>
                <w:t>S1-223327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61B3E" w14:textId="52D5C318" w:rsidR="005D7166" w:rsidRPr="005D7166" w:rsidRDefault="005D7166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D7166">
              <w:rPr>
                <w:rFonts w:eastAsia="Times New Roman"/>
                <w:szCs w:val="18"/>
                <w:lang w:eastAsia="ar-SA"/>
              </w:rPr>
              <w:t>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0027F" w14:textId="6DAA4BBA" w:rsidR="005D7166" w:rsidRPr="005D7166" w:rsidRDefault="005D7166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D7166">
              <w:rPr>
                <w:rFonts w:eastAsia="Times New Roman"/>
                <w:szCs w:val="18"/>
                <w:lang w:eastAsia="ar-SA"/>
              </w:rPr>
              <w:t>Use Case on Ambient IoT for Museum Guide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CAE55" w14:textId="77777777" w:rsidR="005D7166" w:rsidRPr="005D7166" w:rsidRDefault="005D7166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8D7CF" w14:textId="5E613908" w:rsidR="005D7166" w:rsidRPr="005D7166" w:rsidRDefault="005D7166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D7166">
              <w:rPr>
                <w:rFonts w:eastAsia="Arial Unicode MS" w:cs="Arial"/>
                <w:szCs w:val="18"/>
                <w:lang w:eastAsia="ar-SA"/>
              </w:rPr>
              <w:t>Revision of S1-223190.</w:t>
            </w:r>
          </w:p>
        </w:tc>
      </w:tr>
      <w:tr w:rsidR="00B32630" w:rsidRPr="00A75C05" w14:paraId="51ADD0DA" w14:textId="77777777" w:rsidTr="009709B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318AB9" w14:textId="27D80FF3" w:rsidR="00B32630" w:rsidRPr="009709BA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09B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A3B87E" w14:textId="62997123" w:rsidR="00B32630" w:rsidRPr="009709BA" w:rsidRDefault="00D9093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6" w:history="1">
              <w:r w:rsidR="00B32630" w:rsidRPr="009709B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E99914" w14:textId="23E9A551" w:rsidR="00B32630" w:rsidRPr="009709BA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709BA">
              <w:rPr>
                <w:rFonts w:eastAsia="Times New Roman"/>
                <w:szCs w:val="18"/>
                <w:lang w:eastAsia="ar-SA"/>
              </w:rPr>
              <w:t>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A29644" w14:textId="5577E366" w:rsidR="00B32630" w:rsidRPr="009709BA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709BA">
              <w:rPr>
                <w:rFonts w:eastAsia="Times New Roman"/>
                <w:szCs w:val="18"/>
                <w:lang w:eastAsia="ar-SA"/>
              </w:rPr>
              <w:t>Use Case on Ambient IoT for Environmental Monitoring of Meseum Exhibits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6B8E3C" w14:textId="5CC1E275" w:rsidR="00B32630" w:rsidRPr="009709BA" w:rsidRDefault="009709BA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09BA">
              <w:rPr>
                <w:rFonts w:eastAsia="Times New Roman" w:cs="Arial"/>
                <w:szCs w:val="18"/>
                <w:lang w:eastAsia="ar-SA"/>
              </w:rPr>
              <w:t>Revised to S1-223328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3C8456" w14:textId="77777777" w:rsidR="00B32630" w:rsidRPr="009709BA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709BA" w:rsidRPr="00A75C05" w14:paraId="57AD7D13" w14:textId="77777777" w:rsidTr="009709B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5AE14" w14:textId="3937E86A" w:rsidR="009709BA" w:rsidRPr="009709BA" w:rsidRDefault="009709BA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09B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3F003" w14:textId="2DB6E2EC" w:rsidR="009709BA" w:rsidRPr="009709BA" w:rsidRDefault="00D90937" w:rsidP="00B32630">
            <w:pPr>
              <w:snapToGrid w:val="0"/>
              <w:spacing w:after="0" w:line="240" w:lineRule="auto"/>
            </w:pPr>
            <w:hyperlink r:id="rId37" w:history="1">
              <w:r w:rsidR="009709BA" w:rsidRPr="009709BA">
                <w:rPr>
                  <w:rStyle w:val="Hyperlink"/>
                  <w:rFonts w:cs="Arial"/>
                  <w:color w:val="auto"/>
                </w:rPr>
                <w:t>S1-223328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B6627" w14:textId="7807BFCF" w:rsidR="009709BA" w:rsidRPr="009709BA" w:rsidRDefault="009709BA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709BA">
              <w:rPr>
                <w:rFonts w:eastAsia="Times New Roman"/>
                <w:szCs w:val="18"/>
                <w:lang w:eastAsia="ar-SA"/>
              </w:rPr>
              <w:t>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AC673" w14:textId="5C566E05" w:rsidR="009709BA" w:rsidRPr="009709BA" w:rsidRDefault="009709BA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709BA">
              <w:rPr>
                <w:rFonts w:eastAsia="Times New Roman"/>
                <w:szCs w:val="18"/>
                <w:lang w:eastAsia="ar-SA"/>
              </w:rPr>
              <w:t>Use Case on Ambient IoT for Environmental Monitoring of Meseum Exhibits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C1347" w14:textId="77777777" w:rsidR="009709BA" w:rsidRPr="009709BA" w:rsidRDefault="009709BA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C5B0C" w14:textId="35A43811" w:rsidR="009709BA" w:rsidRPr="009709BA" w:rsidRDefault="009709BA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709BA">
              <w:rPr>
                <w:rFonts w:eastAsia="Arial Unicode MS" w:cs="Arial"/>
                <w:szCs w:val="18"/>
                <w:lang w:eastAsia="ar-SA"/>
              </w:rPr>
              <w:t>Revision of S1-223193.</w:t>
            </w:r>
          </w:p>
        </w:tc>
      </w:tr>
      <w:tr w:rsidR="00B32630" w:rsidRPr="00A75C05" w14:paraId="604B9686" w14:textId="77777777" w:rsidTr="009709B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320D78" w14:textId="26E89E2B" w:rsidR="00B32630" w:rsidRPr="009709BA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09B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3B7900" w14:textId="68862855" w:rsidR="00B32630" w:rsidRPr="009709BA" w:rsidRDefault="00D9093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8" w:history="1">
              <w:r w:rsidR="00B32630" w:rsidRPr="009709B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9DEEFD" w14:textId="1EC0DA1F" w:rsidR="00B32630" w:rsidRPr="009709BA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709BA">
              <w:rPr>
                <w:rFonts w:eastAsia="Times New Roman"/>
                <w:szCs w:val="18"/>
                <w:lang w:eastAsia="ar-SA"/>
              </w:rPr>
              <w:t>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E6084C" w14:textId="677C9586" w:rsidR="00B32630" w:rsidRPr="009709BA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709BA">
              <w:rPr>
                <w:rFonts w:eastAsia="Times New Roman"/>
                <w:szCs w:val="18"/>
                <w:lang w:eastAsia="ar-SA"/>
              </w:rPr>
              <w:t>Use Case on Ambient IoT for Self-service Library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D921C7" w14:textId="71A88D4D" w:rsidR="00B32630" w:rsidRPr="009709BA" w:rsidRDefault="009709BA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09BA">
              <w:rPr>
                <w:rFonts w:eastAsia="Times New Roman" w:cs="Arial"/>
                <w:szCs w:val="18"/>
                <w:lang w:eastAsia="ar-SA"/>
              </w:rPr>
              <w:t>Revised to S1-223329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F1A4C9" w14:textId="77777777" w:rsidR="00B32630" w:rsidRPr="009709BA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709BA" w:rsidRPr="00A75C05" w14:paraId="5E84505C" w14:textId="77777777" w:rsidTr="008E542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FFA9B" w14:textId="1D80663A" w:rsidR="009709BA" w:rsidRPr="009709BA" w:rsidRDefault="009709BA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09B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DFD87" w14:textId="5E57184C" w:rsidR="009709BA" w:rsidRPr="009709BA" w:rsidRDefault="00D90937" w:rsidP="00B32630">
            <w:pPr>
              <w:snapToGrid w:val="0"/>
              <w:spacing w:after="0" w:line="240" w:lineRule="auto"/>
            </w:pPr>
            <w:hyperlink r:id="rId39" w:history="1">
              <w:r w:rsidR="009709BA" w:rsidRPr="009709BA">
                <w:rPr>
                  <w:rStyle w:val="Hyperlink"/>
                  <w:rFonts w:cs="Arial"/>
                  <w:color w:val="auto"/>
                </w:rPr>
                <w:t>S1-223329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3E933" w14:textId="01F948B1" w:rsidR="009709BA" w:rsidRPr="009709BA" w:rsidRDefault="009709BA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709BA">
              <w:rPr>
                <w:rFonts w:eastAsia="Times New Roman"/>
                <w:szCs w:val="18"/>
                <w:lang w:eastAsia="ar-SA"/>
              </w:rPr>
              <w:t>Xiaomi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63C78" w14:textId="5366502B" w:rsidR="009709BA" w:rsidRPr="009709BA" w:rsidRDefault="009709BA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709BA">
              <w:rPr>
                <w:rFonts w:eastAsia="Times New Roman"/>
                <w:szCs w:val="18"/>
                <w:lang w:eastAsia="ar-SA"/>
              </w:rPr>
              <w:t>Use Case on Ambient IoT for Self-service Library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A9380" w14:textId="77777777" w:rsidR="009709BA" w:rsidRPr="009709BA" w:rsidRDefault="009709BA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9490C" w14:textId="150BD50E" w:rsidR="009709BA" w:rsidRPr="009709BA" w:rsidRDefault="009709BA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709BA">
              <w:rPr>
                <w:rFonts w:eastAsia="Arial Unicode MS" w:cs="Arial"/>
                <w:szCs w:val="18"/>
                <w:lang w:eastAsia="ar-SA"/>
              </w:rPr>
              <w:t>Revision of S1-223194.</w:t>
            </w:r>
          </w:p>
        </w:tc>
      </w:tr>
      <w:tr w:rsidR="00B32630" w:rsidRPr="00A75C05" w14:paraId="1F9167EA" w14:textId="77777777" w:rsidTr="008E542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337E74" w14:textId="450896A3" w:rsidR="00B32630" w:rsidRPr="008E542F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E542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86EB20" w14:textId="738E9FEE" w:rsidR="00B32630" w:rsidRPr="008E542F" w:rsidRDefault="00D9093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0" w:history="1">
              <w:r w:rsidR="00B32630" w:rsidRPr="008E542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S1-223223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F7134D" w14:textId="7DB7B33C" w:rsidR="00B32630" w:rsidRPr="008E542F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E542F">
              <w:rPr>
                <w:rFonts w:eastAsia="Times New Roman"/>
                <w:szCs w:val="18"/>
                <w:lang w:eastAsia="ar-SA"/>
              </w:rPr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AC414B" w14:textId="4B676ED2" w:rsidR="00B32630" w:rsidRPr="008E542F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E542F">
              <w:rPr>
                <w:rFonts w:eastAsia="Times New Roman"/>
                <w:szCs w:val="18"/>
                <w:lang w:eastAsia="ar-SA"/>
              </w:rPr>
              <w:t>use case-grazing dairy farm_was S1-222185_pCR-22840-Ambient_IoT in smart livestock farming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51CFA9" w14:textId="4B3BA161" w:rsidR="00B32630" w:rsidRPr="008E542F" w:rsidRDefault="008E542F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E542F">
              <w:rPr>
                <w:rFonts w:eastAsia="Times New Roman" w:cs="Arial"/>
                <w:szCs w:val="18"/>
                <w:lang w:eastAsia="ar-SA"/>
              </w:rPr>
              <w:t>Revised to S1-223330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985212" w14:textId="77777777" w:rsidR="00B32630" w:rsidRPr="008E542F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E542F" w:rsidRPr="00A75C05" w14:paraId="2BC56BBF" w14:textId="77777777" w:rsidTr="009019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3975A" w14:textId="4BD700C9" w:rsidR="008E542F" w:rsidRPr="008E542F" w:rsidRDefault="008E542F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E542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25281" w14:textId="71B19B7C" w:rsidR="008E542F" w:rsidRPr="008E542F" w:rsidRDefault="00D90937" w:rsidP="00B32630">
            <w:pPr>
              <w:snapToGrid w:val="0"/>
              <w:spacing w:after="0" w:line="240" w:lineRule="auto"/>
            </w:pPr>
            <w:hyperlink r:id="rId41" w:history="1">
              <w:r w:rsidR="008E542F" w:rsidRPr="008E542F">
                <w:rPr>
                  <w:rStyle w:val="Hyperlink"/>
                  <w:rFonts w:cs="Arial"/>
                  <w:color w:val="auto"/>
                </w:rPr>
                <w:t>S1-223330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3ED8A" w14:textId="133F24B4" w:rsidR="008E542F" w:rsidRPr="008E542F" w:rsidRDefault="008E542F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E542F">
              <w:rPr>
                <w:rFonts w:eastAsia="Times New Roman"/>
                <w:szCs w:val="18"/>
                <w:lang w:eastAsia="ar-SA"/>
              </w:rPr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C9656" w14:textId="786FCAD4" w:rsidR="008E542F" w:rsidRPr="008E542F" w:rsidRDefault="008E542F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E542F">
              <w:rPr>
                <w:rFonts w:eastAsia="Times New Roman"/>
                <w:szCs w:val="18"/>
                <w:lang w:eastAsia="ar-SA"/>
              </w:rPr>
              <w:t>use case-grazing dairy farm_was S1-222185_pCR-22840-Ambient_IoT in smart livestock farming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0147E" w14:textId="77777777" w:rsidR="008E542F" w:rsidRPr="008E542F" w:rsidRDefault="008E542F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F08E8" w14:textId="4FC35275" w:rsidR="008E542F" w:rsidRPr="008E542F" w:rsidRDefault="008E542F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E542F">
              <w:rPr>
                <w:rFonts w:eastAsia="Arial Unicode MS" w:cs="Arial"/>
                <w:szCs w:val="18"/>
                <w:lang w:eastAsia="ar-SA"/>
              </w:rPr>
              <w:t>Revision of S1-223223.</w:t>
            </w:r>
          </w:p>
        </w:tc>
      </w:tr>
      <w:tr w:rsidR="00B32630" w:rsidRPr="00A75C05" w14:paraId="2058425F" w14:textId="77777777" w:rsidTr="009019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4C3AA6" w14:textId="7587BBD6" w:rsidR="00B32630" w:rsidRPr="0090197E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197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72C674" w14:textId="237324F9" w:rsidR="00B32630" w:rsidRPr="0090197E" w:rsidRDefault="00D9093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2" w:history="1">
              <w:r w:rsidR="00B32630" w:rsidRPr="0090197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S1-223224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3402F1" w14:textId="1668AB07" w:rsidR="00B32630" w:rsidRPr="0090197E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0197E">
              <w:rPr>
                <w:rFonts w:eastAsia="Times New Roman"/>
                <w:szCs w:val="18"/>
                <w:lang w:eastAsia="ar-SA"/>
              </w:rPr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61B73D" w14:textId="369A68D3" w:rsidR="00B32630" w:rsidRPr="0090197E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0197E">
              <w:rPr>
                <w:rFonts w:eastAsia="Times New Roman"/>
                <w:szCs w:val="18"/>
                <w:lang w:eastAsia="ar-SA"/>
              </w:rPr>
              <w:t>smart pig farm_was S1-222185_pCR-22840-Ambient_IoT in smart livestock farming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BF50E9" w14:textId="328BC9F3" w:rsidR="00B32630" w:rsidRPr="0090197E" w:rsidRDefault="0090197E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197E">
              <w:rPr>
                <w:rFonts w:eastAsia="Times New Roman" w:cs="Arial"/>
                <w:szCs w:val="18"/>
                <w:lang w:eastAsia="ar-SA"/>
              </w:rPr>
              <w:t>Revised to S1-223331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8FEBDD" w14:textId="77777777" w:rsidR="00B32630" w:rsidRPr="0090197E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0197E" w:rsidRPr="00A75C05" w14:paraId="007D524A" w14:textId="77777777" w:rsidTr="009019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95984" w14:textId="54CAF340" w:rsidR="0090197E" w:rsidRPr="0090197E" w:rsidRDefault="0090197E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197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BE017" w14:textId="2748F941" w:rsidR="0090197E" w:rsidRPr="0090197E" w:rsidRDefault="00D90937" w:rsidP="00B32630">
            <w:pPr>
              <w:snapToGrid w:val="0"/>
              <w:spacing w:after="0" w:line="240" w:lineRule="auto"/>
            </w:pPr>
            <w:hyperlink r:id="rId43" w:history="1">
              <w:r w:rsidR="0090197E" w:rsidRPr="0090197E">
                <w:rPr>
                  <w:rStyle w:val="Hyperlink"/>
                  <w:rFonts w:cs="Arial"/>
                  <w:color w:val="auto"/>
                </w:rPr>
                <w:t>S1-223331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0A29B" w14:textId="12E6655D" w:rsidR="0090197E" w:rsidRPr="0090197E" w:rsidRDefault="0090197E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0197E">
              <w:rPr>
                <w:rFonts w:eastAsia="Times New Roman"/>
                <w:szCs w:val="18"/>
                <w:lang w:eastAsia="ar-SA"/>
              </w:rPr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ADC64" w14:textId="2BCB50D1" w:rsidR="0090197E" w:rsidRPr="0090197E" w:rsidRDefault="0090197E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0197E">
              <w:rPr>
                <w:rFonts w:eastAsia="Times New Roman"/>
                <w:szCs w:val="18"/>
                <w:lang w:eastAsia="ar-SA"/>
              </w:rPr>
              <w:t>smart pig farm_was S1-222185_pCR-22840-Ambient_IoT in smart livestock farming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5B821" w14:textId="77777777" w:rsidR="0090197E" w:rsidRPr="0090197E" w:rsidRDefault="0090197E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58E9F" w14:textId="62CAA344" w:rsidR="0090197E" w:rsidRPr="0090197E" w:rsidRDefault="0090197E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0197E">
              <w:rPr>
                <w:rFonts w:eastAsia="Arial Unicode MS" w:cs="Arial"/>
                <w:szCs w:val="18"/>
                <w:lang w:eastAsia="ar-SA"/>
              </w:rPr>
              <w:t>Revision of S1-223224.</w:t>
            </w:r>
          </w:p>
        </w:tc>
      </w:tr>
      <w:tr w:rsidR="00B32630" w:rsidRPr="00A75C05" w14:paraId="3C1C1755" w14:textId="77777777" w:rsidTr="009019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F6FC1E" w14:textId="733DEBA9" w:rsidR="00B32630" w:rsidRPr="0090197E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197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330149" w14:textId="4AEB3131" w:rsidR="00B32630" w:rsidRPr="0090197E" w:rsidRDefault="00D9093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4" w:history="1">
              <w:r w:rsidR="00B32630" w:rsidRPr="0090197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S1-223226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C5270F" w14:textId="6D3BB183" w:rsidR="00B32630" w:rsidRPr="0090197E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0197E">
              <w:rPr>
                <w:rFonts w:eastAsia="Times New Roman"/>
                <w:szCs w:val="18"/>
                <w:lang w:eastAsia="ar-SA"/>
              </w:rPr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78469C" w14:textId="357ED9E9" w:rsidR="00B32630" w:rsidRPr="0090197E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0197E">
              <w:rPr>
                <w:rFonts w:eastAsia="Times New Roman"/>
                <w:szCs w:val="18"/>
                <w:lang w:eastAsia="ar-SA"/>
              </w:rPr>
              <w:t xml:space="preserve">Use case smart monitoring of manhole cover using Ambient IoT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39B88C" w14:textId="00BF109E" w:rsidR="00B32630" w:rsidRPr="0090197E" w:rsidRDefault="0090197E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197E">
              <w:rPr>
                <w:rFonts w:eastAsia="Times New Roman" w:cs="Arial"/>
                <w:szCs w:val="18"/>
                <w:lang w:eastAsia="ar-SA"/>
              </w:rPr>
              <w:t>Revised to S1-223332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699F96" w14:textId="77777777" w:rsidR="00B32630" w:rsidRPr="0090197E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0197E" w:rsidRPr="00A75C05" w14:paraId="68768381" w14:textId="77777777" w:rsidTr="0026460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E0226" w14:textId="0D6761FC" w:rsidR="0090197E" w:rsidRPr="0090197E" w:rsidRDefault="0090197E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197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5450C" w14:textId="19575349" w:rsidR="0090197E" w:rsidRPr="0090197E" w:rsidRDefault="00D90937" w:rsidP="00B32630">
            <w:pPr>
              <w:snapToGrid w:val="0"/>
              <w:spacing w:after="0" w:line="240" w:lineRule="auto"/>
            </w:pPr>
            <w:hyperlink r:id="rId45" w:history="1">
              <w:r w:rsidR="0090197E" w:rsidRPr="0090197E">
                <w:rPr>
                  <w:rStyle w:val="Hyperlink"/>
                  <w:rFonts w:cs="Arial"/>
                  <w:color w:val="auto"/>
                </w:rPr>
                <w:t>S1-223332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69DA7" w14:textId="01FF678F" w:rsidR="0090197E" w:rsidRPr="0090197E" w:rsidRDefault="0090197E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0197E">
              <w:rPr>
                <w:rFonts w:eastAsia="Times New Roman"/>
                <w:szCs w:val="18"/>
                <w:lang w:eastAsia="ar-SA"/>
              </w:rPr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ABD4D" w14:textId="3E349AD0" w:rsidR="0090197E" w:rsidRPr="0090197E" w:rsidRDefault="0090197E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0197E">
              <w:rPr>
                <w:rFonts w:eastAsia="Times New Roman"/>
                <w:szCs w:val="18"/>
                <w:lang w:eastAsia="ar-SA"/>
              </w:rPr>
              <w:t xml:space="preserve">Use case smart monitoring of manhole cover using Ambient IoT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CFE33" w14:textId="77777777" w:rsidR="0090197E" w:rsidRPr="0090197E" w:rsidRDefault="0090197E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0D274" w14:textId="259FE420" w:rsidR="0090197E" w:rsidRPr="0090197E" w:rsidRDefault="0090197E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0197E">
              <w:rPr>
                <w:rFonts w:eastAsia="Arial Unicode MS" w:cs="Arial"/>
                <w:szCs w:val="18"/>
                <w:lang w:eastAsia="ar-SA"/>
              </w:rPr>
              <w:t>Revision of S1-223226.</w:t>
            </w:r>
          </w:p>
        </w:tc>
      </w:tr>
      <w:tr w:rsidR="00B32630" w:rsidRPr="00A75C05" w14:paraId="3694C85D" w14:textId="77777777" w:rsidTr="0026460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49385B" w14:textId="2986BA64" w:rsidR="00B32630" w:rsidRPr="0026460F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460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03B953" w14:textId="6813668E" w:rsidR="00B32630" w:rsidRPr="0026460F" w:rsidRDefault="00D9093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6" w:history="1">
              <w:r w:rsidR="00B32630" w:rsidRPr="0026460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S1-223230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E97CD1" w14:textId="6D002349" w:rsidR="00B32630" w:rsidRPr="0026460F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6460F">
              <w:rPr>
                <w:rFonts w:eastAsia="Times New Roman"/>
                <w:szCs w:val="18"/>
                <w:lang w:eastAsia="ar-SA"/>
              </w:rPr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664BB2" w14:textId="54BEFAD7" w:rsidR="00B32630" w:rsidRPr="0026460F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6460F">
              <w:rPr>
                <w:rFonts w:eastAsia="Times New Roman"/>
                <w:szCs w:val="18"/>
                <w:lang w:eastAsia="ar-SA"/>
              </w:rPr>
              <w:t xml:space="preserve">Use case smart bridge health monitoring using Ambient IoT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72C979" w14:textId="77ABA9C0" w:rsidR="00B32630" w:rsidRPr="0026460F" w:rsidRDefault="0026460F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460F">
              <w:rPr>
                <w:rFonts w:eastAsia="Times New Roman" w:cs="Arial"/>
                <w:szCs w:val="18"/>
                <w:lang w:eastAsia="ar-SA"/>
              </w:rPr>
              <w:t>Revised to S1-223352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A810AE" w14:textId="77777777" w:rsidR="00B32630" w:rsidRPr="0026460F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6460F" w:rsidRPr="00A75C05" w14:paraId="10428574" w14:textId="77777777" w:rsidTr="00792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0AF55" w14:textId="274333DD" w:rsidR="0026460F" w:rsidRPr="0026460F" w:rsidRDefault="0026460F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460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30DD8" w14:textId="098AACB6" w:rsidR="0026460F" w:rsidRPr="0026460F" w:rsidRDefault="00D90937" w:rsidP="00B32630">
            <w:pPr>
              <w:snapToGrid w:val="0"/>
              <w:spacing w:after="0" w:line="240" w:lineRule="auto"/>
            </w:pPr>
            <w:hyperlink r:id="rId47" w:history="1">
              <w:r w:rsidR="0026460F" w:rsidRPr="0026460F">
                <w:rPr>
                  <w:rStyle w:val="Hyperlink"/>
                  <w:rFonts w:cs="Arial"/>
                  <w:color w:val="auto"/>
                </w:rPr>
                <w:t>S1-223352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6F99F" w14:textId="06B8774A" w:rsidR="0026460F" w:rsidRPr="0026460F" w:rsidRDefault="0026460F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6460F">
              <w:rPr>
                <w:rFonts w:eastAsia="Times New Roman"/>
                <w:szCs w:val="18"/>
                <w:lang w:eastAsia="ar-SA"/>
              </w:rPr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3472B" w14:textId="6DC51790" w:rsidR="0026460F" w:rsidRPr="0026460F" w:rsidRDefault="0026460F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6460F">
              <w:rPr>
                <w:rFonts w:eastAsia="Times New Roman"/>
                <w:szCs w:val="18"/>
                <w:lang w:eastAsia="ar-SA"/>
              </w:rPr>
              <w:t xml:space="preserve">Use case smart bridge health monitoring using Ambient IoT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E0095" w14:textId="77777777" w:rsidR="0026460F" w:rsidRPr="0026460F" w:rsidRDefault="0026460F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9244E" w14:textId="630660B2" w:rsidR="0026460F" w:rsidRPr="0026460F" w:rsidRDefault="0026460F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6460F">
              <w:rPr>
                <w:rFonts w:eastAsia="Arial Unicode MS" w:cs="Arial"/>
                <w:szCs w:val="18"/>
                <w:lang w:eastAsia="ar-SA"/>
              </w:rPr>
              <w:t>Revision of S1-223230.</w:t>
            </w:r>
          </w:p>
        </w:tc>
      </w:tr>
      <w:tr w:rsidR="00B32630" w:rsidRPr="00A75C05" w14:paraId="78C685A4" w14:textId="77777777" w:rsidTr="00792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D779DF" w14:textId="30A95BE1" w:rsidR="00B32630" w:rsidRPr="00792ACB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92AC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6B0A92" w14:textId="09879B28" w:rsidR="00B32630" w:rsidRPr="00792ACB" w:rsidRDefault="00D9093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8" w:history="1">
              <w:r w:rsidR="00B32630" w:rsidRPr="00792AC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S1-223231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816378" w14:textId="2878D0EE" w:rsidR="00B32630" w:rsidRPr="00792ACB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92ACB">
              <w:rPr>
                <w:rFonts w:eastAsia="Times New Roman"/>
                <w:szCs w:val="18"/>
                <w:lang w:eastAsia="ar-SA"/>
              </w:rPr>
              <w:t>Vodafone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D1EA07" w14:textId="3DF3FAE6" w:rsidR="00B32630" w:rsidRPr="00792ACB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92ACB">
              <w:rPr>
                <w:rFonts w:eastAsia="Times New Roman"/>
                <w:szCs w:val="18"/>
                <w:lang w:eastAsia="ar-SA"/>
              </w:rPr>
              <w:t>Elderly Health Care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0BFD11" w14:textId="252F1CA8" w:rsidR="00B32630" w:rsidRPr="00792ACB" w:rsidRDefault="00792ACB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92ACB">
              <w:rPr>
                <w:rFonts w:eastAsia="Times New Roman" w:cs="Arial"/>
                <w:szCs w:val="18"/>
                <w:lang w:eastAsia="ar-SA"/>
              </w:rPr>
              <w:t>Revised to S1-223353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F82595" w14:textId="77777777" w:rsidR="00B32630" w:rsidRPr="00792ACB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2ACB" w:rsidRPr="00A75C05" w14:paraId="031F4056" w14:textId="77777777" w:rsidTr="005A74B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430D9" w14:textId="27FE54D3" w:rsidR="00792ACB" w:rsidRPr="00792ACB" w:rsidRDefault="00792ACB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92AC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2E526" w14:textId="1FE38CCA" w:rsidR="00792ACB" w:rsidRPr="00792ACB" w:rsidRDefault="00D90937" w:rsidP="00B32630">
            <w:pPr>
              <w:snapToGrid w:val="0"/>
              <w:spacing w:after="0" w:line="240" w:lineRule="auto"/>
            </w:pPr>
            <w:hyperlink r:id="rId49" w:history="1">
              <w:r w:rsidR="00792ACB" w:rsidRPr="00792ACB">
                <w:rPr>
                  <w:rStyle w:val="Hyperlink"/>
                  <w:rFonts w:cs="Arial"/>
                  <w:color w:val="auto"/>
                </w:rPr>
                <w:t>S1-223353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DD5D1" w14:textId="06E8725B" w:rsidR="00792ACB" w:rsidRPr="00792ACB" w:rsidRDefault="00792ACB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92ACB">
              <w:rPr>
                <w:rFonts w:eastAsia="Times New Roman"/>
                <w:szCs w:val="18"/>
                <w:lang w:eastAsia="ar-SA"/>
              </w:rPr>
              <w:t>Vodafone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0AC28" w14:textId="1E77C6AE" w:rsidR="00792ACB" w:rsidRPr="00792ACB" w:rsidRDefault="00792ACB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92ACB">
              <w:rPr>
                <w:rFonts w:eastAsia="Times New Roman"/>
                <w:szCs w:val="18"/>
                <w:lang w:eastAsia="ar-SA"/>
              </w:rPr>
              <w:t>Elderly Health Care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976AF" w14:textId="77777777" w:rsidR="00792ACB" w:rsidRPr="00792ACB" w:rsidRDefault="00792ACB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B1708" w14:textId="60F3E015" w:rsidR="00792ACB" w:rsidRPr="00792ACB" w:rsidRDefault="00792ACB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92ACB">
              <w:rPr>
                <w:rFonts w:eastAsia="Arial Unicode MS" w:cs="Arial"/>
                <w:szCs w:val="18"/>
                <w:lang w:eastAsia="ar-SA"/>
              </w:rPr>
              <w:t>Revision of S1-223231.</w:t>
            </w:r>
          </w:p>
        </w:tc>
      </w:tr>
      <w:tr w:rsidR="00B32630" w:rsidRPr="00A75C05" w14:paraId="26614330" w14:textId="77777777" w:rsidTr="005A74B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E0FACE" w14:textId="6C36A080" w:rsidR="00B32630" w:rsidRPr="005A74B8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74B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029D11" w14:textId="663E7D6C" w:rsidR="00B32630" w:rsidRPr="005A74B8" w:rsidRDefault="00D9093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0" w:history="1">
              <w:r w:rsidR="00B32630" w:rsidRPr="005A74B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S1-223244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5062E1" w14:textId="32B4F9AF" w:rsidR="00B32630" w:rsidRPr="005A74B8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A74B8">
              <w:rPr>
                <w:rFonts w:eastAsia="Times New Roman"/>
                <w:szCs w:val="18"/>
                <w:lang w:eastAsia="ar-SA"/>
              </w:rPr>
              <w:t>KPN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EE1313" w14:textId="63DB7F0C" w:rsidR="00B32630" w:rsidRPr="005A74B8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A74B8">
              <w:rPr>
                <w:rFonts w:eastAsia="Times New Roman"/>
                <w:szCs w:val="18"/>
                <w:lang w:eastAsia="ar-SA"/>
              </w:rPr>
              <w:t>pCR on Use case on end-to-end logistics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5EA8BA" w14:textId="52AB9F51" w:rsidR="00B32630" w:rsidRPr="005A74B8" w:rsidRDefault="005A74B8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74B8">
              <w:rPr>
                <w:rFonts w:eastAsia="Times New Roman" w:cs="Arial"/>
                <w:szCs w:val="18"/>
                <w:lang w:eastAsia="ar-SA"/>
              </w:rPr>
              <w:t>Revised to S1-223354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7BC5D5" w14:textId="77777777" w:rsidR="00B32630" w:rsidRPr="005A74B8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A74B8" w:rsidRPr="00A75C05" w14:paraId="2C9FAE71" w14:textId="77777777" w:rsidTr="0043576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5A986" w14:textId="791F5CFD" w:rsidR="005A74B8" w:rsidRPr="005A74B8" w:rsidRDefault="005A74B8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74B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55D99" w14:textId="17EDD70E" w:rsidR="005A74B8" w:rsidRPr="005A74B8" w:rsidRDefault="00D90937" w:rsidP="00B32630">
            <w:pPr>
              <w:snapToGrid w:val="0"/>
              <w:spacing w:after="0" w:line="240" w:lineRule="auto"/>
            </w:pPr>
            <w:hyperlink r:id="rId51" w:history="1">
              <w:r w:rsidR="005A74B8" w:rsidRPr="005A74B8">
                <w:rPr>
                  <w:rStyle w:val="Hyperlink"/>
                  <w:rFonts w:cs="Arial"/>
                  <w:color w:val="auto"/>
                </w:rPr>
                <w:t>S1-223354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4858F" w14:textId="1DCE764A" w:rsidR="005A74B8" w:rsidRPr="005A74B8" w:rsidRDefault="005A74B8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A74B8">
              <w:rPr>
                <w:rFonts w:eastAsia="Times New Roman"/>
                <w:szCs w:val="18"/>
                <w:lang w:eastAsia="ar-SA"/>
              </w:rPr>
              <w:t>KPN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483A8" w14:textId="149CB89F" w:rsidR="005A74B8" w:rsidRPr="005A74B8" w:rsidRDefault="005A74B8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A74B8">
              <w:rPr>
                <w:rFonts w:eastAsia="Times New Roman"/>
                <w:szCs w:val="18"/>
                <w:lang w:eastAsia="ar-SA"/>
              </w:rPr>
              <w:t>pCR on Use case on end-to-end logistics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BB386" w14:textId="77777777" w:rsidR="005A74B8" w:rsidRPr="005A74B8" w:rsidRDefault="005A74B8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3004F" w14:textId="04F3F36E" w:rsidR="005A74B8" w:rsidRPr="005A74B8" w:rsidRDefault="005A74B8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A74B8">
              <w:rPr>
                <w:rFonts w:eastAsia="Arial Unicode MS" w:cs="Arial"/>
                <w:szCs w:val="18"/>
                <w:lang w:eastAsia="ar-SA"/>
              </w:rPr>
              <w:t>Revision of S1-223244.</w:t>
            </w:r>
          </w:p>
        </w:tc>
      </w:tr>
      <w:tr w:rsidR="00B32630" w:rsidRPr="00A75C05" w14:paraId="597C9E17" w14:textId="77777777" w:rsidTr="0043576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8D89F1" w14:textId="06B83F92" w:rsidR="00B32630" w:rsidRPr="00435763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3576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F1D9EA" w14:textId="3DCE7F98" w:rsidR="00B32630" w:rsidRPr="00435763" w:rsidRDefault="00D9093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2" w:history="1">
              <w:r w:rsidR="00B32630" w:rsidRPr="0043576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S1-223250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41A71E" w14:textId="41F93440" w:rsidR="00B32630" w:rsidRPr="00435763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35763">
              <w:rPr>
                <w:rFonts w:eastAsia="Times New Roman"/>
                <w:szCs w:val="18"/>
                <w:lang w:eastAsia="ar-SA"/>
              </w:rPr>
              <w:t>KPN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B5242E" w14:textId="10565937" w:rsidR="00B32630" w:rsidRPr="00435763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35763">
              <w:rPr>
                <w:rFonts w:eastAsia="Times New Roman"/>
                <w:szCs w:val="18"/>
                <w:lang w:eastAsia="ar-SA"/>
              </w:rPr>
              <w:t>pCR on Use case on pressure powered switch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39E355" w14:textId="42C9D3EA" w:rsidR="00B32630" w:rsidRPr="00435763" w:rsidRDefault="00435763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35763">
              <w:rPr>
                <w:rFonts w:eastAsia="Times New Roman" w:cs="Arial"/>
                <w:szCs w:val="18"/>
                <w:lang w:eastAsia="ar-SA"/>
              </w:rPr>
              <w:t>Revised to S1-223355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D31FED" w14:textId="77777777" w:rsidR="00B32630" w:rsidRPr="00435763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35763" w:rsidRPr="00A75C05" w14:paraId="7691CE7F" w14:textId="77777777" w:rsidTr="0043576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BEFBC" w14:textId="17824195" w:rsidR="00435763" w:rsidRPr="00435763" w:rsidRDefault="00435763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3576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8B53E" w14:textId="0C37A5F9" w:rsidR="00435763" w:rsidRPr="00435763" w:rsidRDefault="00D90937" w:rsidP="00B32630">
            <w:pPr>
              <w:snapToGrid w:val="0"/>
              <w:spacing w:after="0" w:line="240" w:lineRule="auto"/>
            </w:pPr>
            <w:hyperlink r:id="rId53" w:history="1">
              <w:r w:rsidR="00435763" w:rsidRPr="00435763">
                <w:rPr>
                  <w:rStyle w:val="Hyperlink"/>
                  <w:rFonts w:cs="Arial"/>
                  <w:color w:val="auto"/>
                </w:rPr>
                <w:t>S1-223355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E0356" w14:textId="25D3E8E9" w:rsidR="00435763" w:rsidRPr="00435763" w:rsidRDefault="00435763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35763">
              <w:rPr>
                <w:rFonts w:eastAsia="Times New Roman"/>
                <w:szCs w:val="18"/>
                <w:lang w:eastAsia="ar-SA"/>
              </w:rPr>
              <w:t>KPN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2BECD" w14:textId="4D9AF2A2" w:rsidR="00435763" w:rsidRPr="00435763" w:rsidRDefault="00435763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35763">
              <w:rPr>
                <w:rFonts w:eastAsia="Times New Roman"/>
                <w:szCs w:val="18"/>
                <w:lang w:eastAsia="ar-SA"/>
              </w:rPr>
              <w:t>pCR on Use case on pressure powered switch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EA007" w14:textId="77777777" w:rsidR="00435763" w:rsidRPr="00435763" w:rsidRDefault="00435763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E196B" w14:textId="52ABD9EB" w:rsidR="00435763" w:rsidRPr="00435763" w:rsidRDefault="00435763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35763">
              <w:rPr>
                <w:rFonts w:eastAsia="Arial Unicode MS" w:cs="Arial"/>
                <w:szCs w:val="18"/>
                <w:lang w:eastAsia="ar-SA"/>
              </w:rPr>
              <w:t>Revision of S1-223250.</w:t>
            </w:r>
          </w:p>
        </w:tc>
      </w:tr>
      <w:bookmarkEnd w:id="6"/>
      <w:tr w:rsidR="00446392" w:rsidRPr="00B04844" w14:paraId="794F94F1" w14:textId="77777777" w:rsidTr="00D3051E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1A16D755" w14:textId="77777777" w:rsidR="00446392" w:rsidRPr="00D87E16" w:rsidRDefault="00446392" w:rsidP="005A74B8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Former Use Cases</w:t>
            </w:r>
          </w:p>
        </w:tc>
      </w:tr>
      <w:tr w:rsidR="00446392" w:rsidRPr="00A75C05" w14:paraId="393E6415" w14:textId="77777777" w:rsidTr="00D3051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11E32C" w14:textId="77777777" w:rsidR="00446392" w:rsidRPr="00D3051E" w:rsidRDefault="00446392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3051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45187B" w14:textId="77777777" w:rsidR="00446392" w:rsidRPr="00D3051E" w:rsidRDefault="00D90937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4" w:history="1">
              <w:r w:rsidR="00446392" w:rsidRPr="00D3051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S1-223082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C8E626" w14:textId="77777777" w:rsidR="00446392" w:rsidRPr="00D3051E" w:rsidRDefault="00446392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3051E">
              <w:rPr>
                <w:rFonts w:eastAsia="Times New Roman"/>
                <w:szCs w:val="18"/>
                <w:lang w:eastAsia="ar-SA"/>
              </w:rPr>
              <w:t xml:space="preserve">ZTE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3213DF" w14:textId="77777777" w:rsidR="00446392" w:rsidRPr="00D3051E" w:rsidRDefault="00446392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3051E">
              <w:rPr>
                <w:rFonts w:eastAsia="Times New Roman"/>
                <w:szCs w:val="18"/>
                <w:lang w:eastAsia="ar-SA"/>
              </w:rPr>
              <w:t>pCR to remove editor’s notes in clause 5.11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314A93" w14:textId="1A21D0FB" w:rsidR="00446392" w:rsidRPr="00D3051E" w:rsidRDefault="00D3051E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3051E">
              <w:rPr>
                <w:rFonts w:eastAsia="Times New Roman" w:cs="Arial"/>
                <w:szCs w:val="18"/>
                <w:lang w:eastAsia="ar-SA"/>
              </w:rPr>
              <w:t>Revised to S1-223358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06A6EC" w14:textId="77777777" w:rsidR="00446392" w:rsidRPr="00D3051E" w:rsidRDefault="00446392" w:rsidP="005A74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3051E" w:rsidRPr="00A75C05" w14:paraId="17E4C33A" w14:textId="77777777" w:rsidTr="00D3051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2C90F" w14:textId="09445D70" w:rsidR="00D3051E" w:rsidRPr="00D3051E" w:rsidRDefault="00D3051E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3051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81C1D" w14:textId="1DDA1E79" w:rsidR="00D3051E" w:rsidRPr="00D3051E" w:rsidRDefault="00D90937" w:rsidP="005A74B8">
            <w:pPr>
              <w:snapToGrid w:val="0"/>
              <w:spacing w:after="0" w:line="240" w:lineRule="auto"/>
            </w:pPr>
            <w:hyperlink r:id="rId55" w:history="1">
              <w:r w:rsidR="00D3051E" w:rsidRPr="00D3051E">
                <w:rPr>
                  <w:rStyle w:val="Hyperlink"/>
                  <w:rFonts w:cs="Arial"/>
                  <w:color w:val="auto"/>
                </w:rPr>
                <w:t>S1-223358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B724D" w14:textId="46BCE8B5" w:rsidR="00D3051E" w:rsidRPr="00D3051E" w:rsidRDefault="00D3051E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3051E">
              <w:rPr>
                <w:rFonts w:eastAsia="Times New Roman"/>
                <w:szCs w:val="18"/>
                <w:lang w:eastAsia="ar-SA"/>
              </w:rPr>
              <w:t xml:space="preserve">ZTE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CF826" w14:textId="583838D3" w:rsidR="00D3051E" w:rsidRPr="00D3051E" w:rsidRDefault="00D3051E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3051E">
              <w:rPr>
                <w:rFonts w:eastAsia="Times New Roman"/>
                <w:szCs w:val="18"/>
                <w:lang w:eastAsia="ar-SA"/>
              </w:rPr>
              <w:t>pCR to remove editor’s notes in clause 5.11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88D2B" w14:textId="77777777" w:rsidR="00D3051E" w:rsidRPr="00D3051E" w:rsidRDefault="00D3051E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C6969" w14:textId="3E2258FE" w:rsidR="00D3051E" w:rsidRPr="00D3051E" w:rsidRDefault="00D3051E" w:rsidP="005A74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3051E">
              <w:rPr>
                <w:rFonts w:eastAsia="Arial Unicode MS" w:cs="Arial"/>
                <w:szCs w:val="18"/>
                <w:lang w:eastAsia="ar-SA"/>
              </w:rPr>
              <w:t>Revision of S1-223082.</w:t>
            </w:r>
          </w:p>
        </w:tc>
      </w:tr>
      <w:tr w:rsidR="00446392" w:rsidRPr="00A75C05" w14:paraId="1EB6DF1E" w14:textId="77777777" w:rsidTr="00D3051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9243E2" w14:textId="77777777" w:rsidR="00446392" w:rsidRPr="00D3051E" w:rsidRDefault="00446392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3051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430F2A" w14:textId="77777777" w:rsidR="00446392" w:rsidRPr="00D3051E" w:rsidRDefault="00D90937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6" w:history="1">
              <w:r w:rsidR="00446392" w:rsidRPr="00D3051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S1-223083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A9A4D7" w14:textId="77777777" w:rsidR="00446392" w:rsidRPr="00D3051E" w:rsidRDefault="00446392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3051E">
              <w:rPr>
                <w:rFonts w:eastAsia="Times New Roman"/>
                <w:szCs w:val="18"/>
                <w:lang w:eastAsia="ar-SA"/>
              </w:rPr>
              <w:t xml:space="preserve">ZTE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2572D8" w14:textId="77777777" w:rsidR="00446392" w:rsidRPr="00D3051E" w:rsidRDefault="00446392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3051E">
              <w:rPr>
                <w:rFonts w:eastAsia="Times New Roman"/>
                <w:szCs w:val="18"/>
                <w:lang w:eastAsia="ar-SA"/>
              </w:rPr>
              <w:t>pCR to remove editor’s notes in clause 5.2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B39EC8" w14:textId="2AE8A21A" w:rsidR="00446392" w:rsidRPr="00D3051E" w:rsidRDefault="00D3051E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3051E">
              <w:rPr>
                <w:rFonts w:eastAsia="Times New Roman" w:cs="Arial"/>
                <w:szCs w:val="18"/>
                <w:lang w:eastAsia="ar-SA"/>
              </w:rPr>
              <w:t>Revised to S1-223359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DF6874" w14:textId="77777777" w:rsidR="00446392" w:rsidRPr="00D3051E" w:rsidRDefault="00446392" w:rsidP="005A74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3051E" w:rsidRPr="00A75C05" w14:paraId="1AF42158" w14:textId="77777777" w:rsidTr="00D3051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97BD5" w14:textId="60CCCC3D" w:rsidR="00D3051E" w:rsidRPr="00D3051E" w:rsidRDefault="00D3051E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3051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0709F" w14:textId="597DAEB0" w:rsidR="00D3051E" w:rsidRPr="00D3051E" w:rsidRDefault="00D90937" w:rsidP="005A74B8">
            <w:pPr>
              <w:snapToGrid w:val="0"/>
              <w:spacing w:after="0" w:line="240" w:lineRule="auto"/>
            </w:pPr>
            <w:hyperlink r:id="rId57" w:history="1">
              <w:r w:rsidR="00D3051E" w:rsidRPr="00D3051E">
                <w:rPr>
                  <w:rStyle w:val="Hyperlink"/>
                  <w:rFonts w:cs="Arial"/>
                  <w:color w:val="auto"/>
                </w:rPr>
                <w:t>S1-223359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D6039" w14:textId="4F5691B1" w:rsidR="00D3051E" w:rsidRPr="00D3051E" w:rsidRDefault="00D3051E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3051E">
              <w:rPr>
                <w:rFonts w:eastAsia="Times New Roman"/>
                <w:szCs w:val="18"/>
                <w:lang w:eastAsia="ar-SA"/>
              </w:rPr>
              <w:t xml:space="preserve">ZTE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14A17" w14:textId="47200559" w:rsidR="00D3051E" w:rsidRPr="00D3051E" w:rsidRDefault="00D3051E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3051E">
              <w:rPr>
                <w:rFonts w:eastAsia="Times New Roman"/>
                <w:szCs w:val="18"/>
                <w:lang w:eastAsia="ar-SA"/>
              </w:rPr>
              <w:t>pCR to remove editor’s notes in clause 5.2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436F6" w14:textId="77777777" w:rsidR="00D3051E" w:rsidRPr="00D3051E" w:rsidRDefault="00D3051E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D56B5" w14:textId="22AFDA4D" w:rsidR="00D3051E" w:rsidRPr="00D3051E" w:rsidRDefault="00D3051E" w:rsidP="005A74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3051E">
              <w:rPr>
                <w:rFonts w:eastAsia="Arial Unicode MS" w:cs="Arial"/>
                <w:szCs w:val="18"/>
                <w:lang w:eastAsia="ar-SA"/>
              </w:rPr>
              <w:t>Revision of S1-223083.</w:t>
            </w:r>
          </w:p>
        </w:tc>
      </w:tr>
      <w:tr w:rsidR="00446392" w:rsidRPr="00A75C05" w14:paraId="66C61E28" w14:textId="77777777" w:rsidTr="0060097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9A457B" w14:textId="77777777" w:rsidR="00446392" w:rsidRPr="00600971" w:rsidRDefault="00446392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0971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6879BF" w14:textId="77777777" w:rsidR="00446392" w:rsidRPr="00600971" w:rsidRDefault="00D90937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8" w:history="1">
              <w:r w:rsidR="00446392" w:rsidRPr="0060097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1343BE" w14:textId="77777777" w:rsidR="00446392" w:rsidRPr="00600971" w:rsidRDefault="00446392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00971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1AA213" w14:textId="77777777" w:rsidR="00446392" w:rsidRPr="00600971" w:rsidRDefault="00446392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00971">
              <w:rPr>
                <w:rFonts w:eastAsia="Times New Roman"/>
                <w:szCs w:val="18"/>
                <w:lang w:eastAsia="ar-SA"/>
              </w:rPr>
              <w:t xml:space="preserve">Update to Clause 5.8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C86DE8" w14:textId="637DB88B" w:rsidR="00446392" w:rsidRPr="00600971" w:rsidRDefault="00600971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0971">
              <w:rPr>
                <w:rFonts w:eastAsia="Times New Roman" w:cs="Arial"/>
                <w:szCs w:val="18"/>
                <w:lang w:eastAsia="ar-SA"/>
              </w:rPr>
              <w:t>Revised to S1-223356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2D4BE9" w14:textId="77777777" w:rsidR="00446392" w:rsidRPr="00600971" w:rsidRDefault="00446392" w:rsidP="005A74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00971" w:rsidRPr="00A75C05" w14:paraId="409C5214" w14:textId="77777777" w:rsidTr="00D3051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655CCC5" w14:textId="0C11F159" w:rsidR="00600971" w:rsidRPr="00600971" w:rsidRDefault="00600971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097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49D678D" w14:textId="0B650426" w:rsidR="00600971" w:rsidRPr="00600971" w:rsidRDefault="00D90937" w:rsidP="005A74B8">
            <w:pPr>
              <w:snapToGrid w:val="0"/>
              <w:spacing w:after="0" w:line="240" w:lineRule="auto"/>
            </w:pPr>
            <w:hyperlink r:id="rId59" w:history="1">
              <w:r w:rsidR="00600971" w:rsidRPr="00600971">
                <w:rPr>
                  <w:rStyle w:val="Hyperlink"/>
                  <w:rFonts w:cs="Arial"/>
                  <w:color w:val="auto"/>
                </w:rPr>
                <w:t>S1-223356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59A58B9" w14:textId="1CB66451" w:rsidR="00600971" w:rsidRPr="00600971" w:rsidRDefault="00600971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00971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D4A9C81" w14:textId="1C334069" w:rsidR="00600971" w:rsidRPr="00600971" w:rsidRDefault="00600971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00971">
              <w:rPr>
                <w:rFonts w:eastAsia="Times New Roman"/>
                <w:szCs w:val="18"/>
                <w:lang w:eastAsia="ar-SA"/>
              </w:rPr>
              <w:t xml:space="preserve">Update to Clause 5.8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262DEE6" w14:textId="535176A2" w:rsidR="00600971" w:rsidRPr="00600971" w:rsidRDefault="00600971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0971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B393B01" w14:textId="77777777" w:rsidR="00600971" w:rsidRPr="00600971" w:rsidRDefault="00600971" w:rsidP="005A74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00971">
              <w:rPr>
                <w:rFonts w:eastAsia="Arial Unicode MS" w:cs="Arial"/>
                <w:szCs w:val="18"/>
                <w:lang w:eastAsia="ar-SA"/>
              </w:rPr>
              <w:t>Revision of S1-223101.</w:t>
            </w:r>
          </w:p>
          <w:p w14:paraId="660DF5D1" w14:textId="0E1ED284" w:rsidR="00600971" w:rsidRPr="00600971" w:rsidRDefault="00600971" w:rsidP="005A74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00971">
              <w:rPr>
                <w:rFonts w:eastAsia="Arial Unicode MS" w:cs="Arial"/>
                <w:szCs w:val="18"/>
                <w:lang w:eastAsia="ar-SA"/>
              </w:rPr>
              <w:t>Remove Note 1 from PR 1. Remove Note 4 and 5 from KPI table. And adapt KPI table to the new format.</w:t>
            </w:r>
          </w:p>
        </w:tc>
      </w:tr>
      <w:tr w:rsidR="00446392" w:rsidRPr="00A75C05" w14:paraId="5F0E3347" w14:textId="77777777" w:rsidTr="00D3051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7FCFAD" w14:textId="77777777" w:rsidR="00446392" w:rsidRPr="00D3051E" w:rsidRDefault="00446392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3051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4F1650" w14:textId="77777777" w:rsidR="00446392" w:rsidRPr="00D3051E" w:rsidRDefault="00D90937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0" w:history="1">
              <w:r w:rsidR="00446392" w:rsidRPr="00D3051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17B535" w14:textId="77777777" w:rsidR="00446392" w:rsidRPr="00D3051E" w:rsidRDefault="00446392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3051E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8F8A4C" w14:textId="77777777" w:rsidR="00446392" w:rsidRPr="00D3051E" w:rsidRDefault="00446392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3051E">
              <w:rPr>
                <w:rFonts w:eastAsia="Times New Roman"/>
                <w:szCs w:val="18"/>
                <w:lang w:eastAsia="ar-SA"/>
              </w:rPr>
              <w:t xml:space="preserve">Update to Clause 5.7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B9497E" w14:textId="619E1FFC" w:rsidR="00446392" w:rsidRPr="00D3051E" w:rsidRDefault="00D3051E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3051E">
              <w:rPr>
                <w:rFonts w:eastAsia="Times New Roman" w:cs="Arial"/>
                <w:szCs w:val="18"/>
                <w:lang w:eastAsia="ar-SA"/>
              </w:rPr>
              <w:t>Revised to S1-223357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455657" w14:textId="77777777" w:rsidR="00446392" w:rsidRPr="00D3051E" w:rsidRDefault="00446392" w:rsidP="005A74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3051E" w:rsidRPr="00A75C05" w14:paraId="6C9709C2" w14:textId="77777777" w:rsidTr="00FB5FF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829E25D" w14:textId="61389C78" w:rsidR="00D3051E" w:rsidRPr="00D3051E" w:rsidRDefault="00D3051E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3051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9DDE0C6" w14:textId="6E58B63D" w:rsidR="00D3051E" w:rsidRPr="00D3051E" w:rsidRDefault="00D90937" w:rsidP="005A74B8">
            <w:pPr>
              <w:snapToGrid w:val="0"/>
              <w:spacing w:after="0" w:line="240" w:lineRule="auto"/>
            </w:pPr>
            <w:hyperlink r:id="rId61" w:history="1">
              <w:r w:rsidR="00D3051E" w:rsidRPr="00D3051E">
                <w:rPr>
                  <w:rStyle w:val="Hyperlink"/>
                  <w:rFonts w:cs="Arial"/>
                  <w:color w:val="auto"/>
                </w:rPr>
                <w:t>S1-223357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00507B7" w14:textId="303483F7" w:rsidR="00D3051E" w:rsidRPr="00D3051E" w:rsidRDefault="00D3051E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3051E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C05ADA7" w14:textId="69B77312" w:rsidR="00D3051E" w:rsidRPr="00D3051E" w:rsidRDefault="00D3051E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3051E">
              <w:rPr>
                <w:rFonts w:eastAsia="Times New Roman"/>
                <w:szCs w:val="18"/>
                <w:lang w:eastAsia="ar-SA"/>
              </w:rPr>
              <w:t xml:space="preserve">Update to Clause 5.7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E3C605" w14:textId="710F0691" w:rsidR="00D3051E" w:rsidRPr="00D3051E" w:rsidRDefault="00D3051E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3051E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EAFA3F0" w14:textId="77777777" w:rsidR="00D3051E" w:rsidRPr="00D3051E" w:rsidRDefault="00D3051E" w:rsidP="005A74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3051E">
              <w:rPr>
                <w:rFonts w:eastAsia="Arial Unicode MS" w:cs="Arial"/>
                <w:szCs w:val="18"/>
                <w:lang w:eastAsia="ar-SA"/>
              </w:rPr>
              <w:t>Revision of S1-223102.</w:t>
            </w:r>
          </w:p>
          <w:p w14:paraId="1D309A2A" w14:textId="43FA6C71" w:rsidR="00D3051E" w:rsidRPr="00D3051E" w:rsidRDefault="00D3051E" w:rsidP="005A74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3051E">
              <w:rPr>
                <w:rFonts w:eastAsia="Arial Unicode MS" w:cs="Arial"/>
                <w:szCs w:val="18"/>
                <w:lang w:eastAsia="ar-SA"/>
              </w:rPr>
              <w:t>KPI table right format. And km^2 to km2.</w:t>
            </w:r>
          </w:p>
        </w:tc>
      </w:tr>
      <w:tr w:rsidR="00446392" w:rsidRPr="00A75C05" w14:paraId="45FDDD75" w14:textId="77777777" w:rsidTr="00FB5FF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D2054F" w14:textId="77777777" w:rsidR="00446392" w:rsidRPr="00FB5FF4" w:rsidRDefault="00446392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5FF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226B5D" w14:textId="77777777" w:rsidR="00446392" w:rsidRPr="00FB5FF4" w:rsidRDefault="00D90937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2" w:history="1">
              <w:r w:rsidR="00446392" w:rsidRPr="00FB5FF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7D8316" w14:textId="77777777" w:rsidR="00446392" w:rsidRPr="00FB5FF4" w:rsidRDefault="00446392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B5FF4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1AB497" w14:textId="77777777" w:rsidR="00446392" w:rsidRPr="00FB5FF4" w:rsidRDefault="00446392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B5FF4">
              <w:rPr>
                <w:rFonts w:eastAsia="Times New Roman"/>
                <w:szCs w:val="18"/>
                <w:lang w:eastAsia="ar-SA"/>
              </w:rPr>
              <w:t>KPI update for Ambient IoT in personal belongings finding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8ED747" w14:textId="6C8FF4F9" w:rsidR="00446392" w:rsidRPr="00FB5FF4" w:rsidRDefault="00FB5FF4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5FF4">
              <w:rPr>
                <w:rFonts w:eastAsia="Times New Roman" w:cs="Arial"/>
                <w:szCs w:val="18"/>
                <w:lang w:eastAsia="ar-SA"/>
              </w:rPr>
              <w:t>Revised to S1-223360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E59124" w14:textId="77777777" w:rsidR="00446392" w:rsidRPr="00FB5FF4" w:rsidRDefault="00446392" w:rsidP="005A74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B5FF4" w:rsidRPr="00A75C05" w14:paraId="64E60938" w14:textId="77777777" w:rsidTr="00FB5FF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EF60E" w14:textId="6C2CBE7C" w:rsidR="00FB5FF4" w:rsidRPr="00FB5FF4" w:rsidRDefault="00FB5FF4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5FF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279D7" w14:textId="6B9A543F" w:rsidR="00FB5FF4" w:rsidRPr="00FB5FF4" w:rsidRDefault="00D90937" w:rsidP="005A74B8">
            <w:pPr>
              <w:snapToGrid w:val="0"/>
              <w:spacing w:after="0" w:line="240" w:lineRule="auto"/>
            </w:pPr>
            <w:hyperlink r:id="rId63" w:history="1">
              <w:r w:rsidR="00FB5FF4" w:rsidRPr="00FB5FF4">
                <w:rPr>
                  <w:rStyle w:val="Hyperlink"/>
                  <w:rFonts w:cs="Arial"/>
                  <w:color w:val="auto"/>
                </w:rPr>
                <w:t>S1-223360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8DF28" w14:textId="62299B3B" w:rsidR="00FB5FF4" w:rsidRPr="00FB5FF4" w:rsidRDefault="00FB5FF4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B5FF4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5E842" w14:textId="713501FE" w:rsidR="00FB5FF4" w:rsidRPr="00FB5FF4" w:rsidRDefault="00FB5FF4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B5FF4">
              <w:rPr>
                <w:rFonts w:eastAsia="Times New Roman"/>
                <w:szCs w:val="18"/>
                <w:lang w:eastAsia="ar-SA"/>
              </w:rPr>
              <w:t>KPI update for Ambient IoT in personal belongings finding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C0704" w14:textId="77777777" w:rsidR="00FB5FF4" w:rsidRPr="00FB5FF4" w:rsidRDefault="00FB5FF4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5F287" w14:textId="67FCA3ED" w:rsidR="00FB5FF4" w:rsidRPr="00FB5FF4" w:rsidRDefault="00FB5FF4" w:rsidP="005A74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5FF4">
              <w:rPr>
                <w:rFonts w:eastAsia="Arial Unicode MS" w:cs="Arial"/>
                <w:szCs w:val="18"/>
                <w:lang w:eastAsia="ar-SA"/>
              </w:rPr>
              <w:t>Revision of S1-223128.</w:t>
            </w:r>
          </w:p>
        </w:tc>
      </w:tr>
      <w:tr w:rsidR="00446392" w:rsidRPr="00A75C05" w14:paraId="7540AE85" w14:textId="77777777" w:rsidTr="00FB5FF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25A101" w14:textId="77777777" w:rsidR="00446392" w:rsidRPr="00FB5FF4" w:rsidRDefault="00446392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5FF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9E727D" w14:textId="77777777" w:rsidR="00446392" w:rsidRPr="00FB5FF4" w:rsidRDefault="00D90937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4" w:history="1">
              <w:r w:rsidR="00446392" w:rsidRPr="00FB5FF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S1-223163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9AF80F" w14:textId="77777777" w:rsidR="00446392" w:rsidRPr="00FB5FF4" w:rsidRDefault="00446392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B5FF4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2B1856" w14:textId="77777777" w:rsidR="00446392" w:rsidRPr="00FB5FF4" w:rsidRDefault="00446392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B5FF4">
              <w:rPr>
                <w:rFonts w:eastAsia="Times New Roman"/>
                <w:szCs w:val="18"/>
                <w:lang w:eastAsia="ar-SA"/>
              </w:rPr>
              <w:t>Pseudo-CR on updates to clause 5.14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5180A0" w14:textId="26E1F9C0" w:rsidR="00446392" w:rsidRPr="00FB5FF4" w:rsidRDefault="00FB5FF4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5FF4">
              <w:rPr>
                <w:rFonts w:eastAsia="Times New Roman" w:cs="Arial"/>
                <w:szCs w:val="18"/>
                <w:lang w:eastAsia="ar-SA"/>
              </w:rPr>
              <w:t>Revised to S1-223361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C02462" w14:textId="77777777" w:rsidR="00446392" w:rsidRPr="00FB5FF4" w:rsidRDefault="00446392" w:rsidP="005A74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B5FF4" w:rsidRPr="00A75C05" w14:paraId="703FE128" w14:textId="77777777" w:rsidTr="00E5773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CCF41" w14:textId="075EB41E" w:rsidR="00FB5FF4" w:rsidRPr="00FB5FF4" w:rsidRDefault="00FB5FF4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5FF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7C43B" w14:textId="66E3CBB5" w:rsidR="00FB5FF4" w:rsidRPr="00FB5FF4" w:rsidRDefault="00D90937" w:rsidP="005A74B8">
            <w:pPr>
              <w:snapToGrid w:val="0"/>
              <w:spacing w:after="0" w:line="240" w:lineRule="auto"/>
            </w:pPr>
            <w:hyperlink r:id="rId65" w:history="1">
              <w:r w:rsidR="00FB5FF4" w:rsidRPr="00FB5FF4">
                <w:rPr>
                  <w:rStyle w:val="Hyperlink"/>
                  <w:rFonts w:cs="Arial"/>
                  <w:color w:val="auto"/>
                </w:rPr>
                <w:t>S1-223361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0008C" w14:textId="6DC88474" w:rsidR="00FB5FF4" w:rsidRPr="00FB5FF4" w:rsidRDefault="00FB5FF4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B5FF4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1D108" w14:textId="408E35E6" w:rsidR="00FB5FF4" w:rsidRPr="00FB5FF4" w:rsidRDefault="00FB5FF4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B5FF4">
              <w:rPr>
                <w:rFonts w:eastAsia="Times New Roman"/>
                <w:szCs w:val="18"/>
                <w:lang w:eastAsia="ar-SA"/>
              </w:rPr>
              <w:t>Pseudo-CR on updates to clause 5.14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CCF09" w14:textId="77777777" w:rsidR="00FB5FF4" w:rsidRPr="00FB5FF4" w:rsidRDefault="00FB5FF4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F6FC6" w14:textId="5DADC0C1" w:rsidR="00FB5FF4" w:rsidRPr="00FB5FF4" w:rsidRDefault="00FB5FF4" w:rsidP="005A74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5FF4">
              <w:rPr>
                <w:rFonts w:eastAsia="Arial Unicode MS" w:cs="Arial"/>
                <w:szCs w:val="18"/>
                <w:lang w:eastAsia="ar-SA"/>
              </w:rPr>
              <w:t>Revision of S1-223163.</w:t>
            </w:r>
          </w:p>
        </w:tc>
      </w:tr>
      <w:tr w:rsidR="00446392" w:rsidRPr="00A75C05" w14:paraId="117C1C55" w14:textId="77777777" w:rsidTr="00E5773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F5F971" w14:textId="77777777" w:rsidR="00446392" w:rsidRPr="00E57739" w:rsidRDefault="00446392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773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6F48E7" w14:textId="77777777" w:rsidR="00446392" w:rsidRPr="00E57739" w:rsidRDefault="00D90937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6" w:history="1">
              <w:r w:rsidR="00446392" w:rsidRPr="00E5773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4CB27E" w14:textId="77777777" w:rsidR="00446392" w:rsidRPr="00E57739" w:rsidRDefault="00446392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57739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6846D1" w14:textId="77777777" w:rsidR="00446392" w:rsidRPr="00E57739" w:rsidRDefault="00446392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57739">
              <w:rPr>
                <w:rFonts w:eastAsia="Times New Roman"/>
                <w:szCs w:val="18"/>
                <w:lang w:eastAsia="ar-SA"/>
              </w:rPr>
              <w:t>pCR on update service requirements for use case: Ambient IoT for Base Station Machine Room Environmental Supervision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719EDC" w14:textId="7B3EB292" w:rsidR="00446392" w:rsidRPr="00E57739" w:rsidRDefault="00E57739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7739">
              <w:rPr>
                <w:rFonts w:eastAsia="Times New Roman" w:cs="Arial"/>
                <w:szCs w:val="18"/>
                <w:lang w:eastAsia="ar-SA"/>
              </w:rPr>
              <w:t>Revised to S1-223480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E83D15" w14:textId="77777777" w:rsidR="00446392" w:rsidRPr="00E57739" w:rsidRDefault="00446392" w:rsidP="005A74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57739" w:rsidRPr="00A75C05" w14:paraId="4EDC7B36" w14:textId="77777777" w:rsidTr="009546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95437" w14:textId="1ABB1F5B" w:rsidR="00E57739" w:rsidRPr="00E57739" w:rsidRDefault="00E57739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773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07B27" w14:textId="19D2407C" w:rsidR="00E57739" w:rsidRPr="00E57739" w:rsidRDefault="00D90937" w:rsidP="005A74B8">
            <w:pPr>
              <w:snapToGrid w:val="0"/>
              <w:spacing w:after="0" w:line="240" w:lineRule="auto"/>
            </w:pPr>
            <w:hyperlink r:id="rId67" w:history="1">
              <w:r w:rsidR="00E57739" w:rsidRPr="00E57739">
                <w:rPr>
                  <w:rStyle w:val="Hyperlink"/>
                  <w:rFonts w:cs="Arial"/>
                  <w:color w:val="auto"/>
                </w:rPr>
                <w:t>S1-223480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1515A" w14:textId="03D0412A" w:rsidR="00E57739" w:rsidRPr="00E57739" w:rsidRDefault="00E57739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57739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A966D" w14:textId="676093A4" w:rsidR="00E57739" w:rsidRPr="00E57739" w:rsidRDefault="00E57739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57739">
              <w:rPr>
                <w:rFonts w:eastAsia="Times New Roman"/>
                <w:szCs w:val="18"/>
                <w:lang w:eastAsia="ar-SA"/>
              </w:rPr>
              <w:t>pCR on update service requirements for use case: Ambient IoT for Base Station Machine Room Environmental Supervision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9BE4C" w14:textId="77777777" w:rsidR="00E57739" w:rsidRPr="00E57739" w:rsidRDefault="00E57739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63644" w14:textId="7B6F9C68" w:rsidR="00E57739" w:rsidRPr="00E57739" w:rsidRDefault="00E57739" w:rsidP="005A74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57739">
              <w:rPr>
                <w:rFonts w:eastAsia="Arial Unicode MS" w:cs="Arial"/>
                <w:szCs w:val="18"/>
                <w:lang w:eastAsia="ar-SA"/>
              </w:rPr>
              <w:t>Revision of S1-223179.</w:t>
            </w:r>
          </w:p>
        </w:tc>
      </w:tr>
      <w:tr w:rsidR="00446392" w:rsidRPr="00A75C05" w14:paraId="1449BA1E" w14:textId="77777777" w:rsidTr="009546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57AA37" w14:textId="77777777" w:rsidR="00446392" w:rsidRPr="0095467E" w:rsidRDefault="00446392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5467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29E8CD" w14:textId="77777777" w:rsidR="00446392" w:rsidRPr="0095467E" w:rsidRDefault="00D90937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8" w:history="1">
              <w:r w:rsidR="00446392" w:rsidRPr="0095467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S1-223180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D50519" w14:textId="77777777" w:rsidR="00446392" w:rsidRPr="0095467E" w:rsidRDefault="00446392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5467E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31570A" w14:textId="77777777" w:rsidR="00446392" w:rsidRPr="0095467E" w:rsidRDefault="00446392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5467E">
              <w:rPr>
                <w:rFonts w:eastAsia="Times New Roman"/>
                <w:szCs w:val="18"/>
                <w:lang w:eastAsia="ar-SA"/>
              </w:rPr>
              <w:t>pCR on Update service requirements for use case-Ambient_IoT for automated warehousing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E4F4FF" w14:textId="235B7454" w:rsidR="00446392" w:rsidRPr="0095467E" w:rsidRDefault="0095467E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5467E">
              <w:rPr>
                <w:rFonts w:eastAsia="Times New Roman" w:cs="Arial"/>
                <w:szCs w:val="18"/>
                <w:lang w:eastAsia="ar-SA"/>
              </w:rPr>
              <w:t>Revised to S1-223481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97B6B9" w14:textId="77777777" w:rsidR="00446392" w:rsidRPr="0095467E" w:rsidRDefault="00446392" w:rsidP="005A74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5467E" w:rsidRPr="00A75C05" w14:paraId="71F4DE89" w14:textId="77777777" w:rsidTr="009546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2FDAE" w14:textId="33CE313B" w:rsidR="0095467E" w:rsidRPr="0095467E" w:rsidRDefault="0095467E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5467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AEE7B" w14:textId="0E06F1EE" w:rsidR="0095467E" w:rsidRPr="0095467E" w:rsidRDefault="00D90937" w:rsidP="005A74B8">
            <w:pPr>
              <w:snapToGrid w:val="0"/>
              <w:spacing w:after="0" w:line="240" w:lineRule="auto"/>
            </w:pPr>
            <w:hyperlink r:id="rId69" w:history="1">
              <w:r w:rsidR="0095467E" w:rsidRPr="0095467E">
                <w:rPr>
                  <w:rStyle w:val="Hyperlink"/>
                  <w:rFonts w:cs="Arial"/>
                  <w:color w:val="auto"/>
                </w:rPr>
                <w:t>S1-223481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B983B" w14:textId="5427F47A" w:rsidR="0095467E" w:rsidRPr="0095467E" w:rsidRDefault="0095467E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5467E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C0E70" w14:textId="1BDADC91" w:rsidR="0095467E" w:rsidRPr="0095467E" w:rsidRDefault="0095467E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5467E">
              <w:rPr>
                <w:rFonts w:eastAsia="Times New Roman"/>
                <w:szCs w:val="18"/>
                <w:lang w:eastAsia="ar-SA"/>
              </w:rPr>
              <w:t>pCR on Update service requirements for use case-Ambient_IoT for automated warehousing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2B3F5" w14:textId="77777777" w:rsidR="0095467E" w:rsidRPr="0095467E" w:rsidRDefault="0095467E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E8C9B" w14:textId="5A0A31DE" w:rsidR="0095467E" w:rsidRPr="0095467E" w:rsidRDefault="0095467E" w:rsidP="005A74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5467E">
              <w:rPr>
                <w:rFonts w:eastAsia="Arial Unicode MS" w:cs="Arial"/>
                <w:szCs w:val="18"/>
                <w:lang w:eastAsia="ar-SA"/>
              </w:rPr>
              <w:t>Revision of S1-223180.</w:t>
            </w:r>
          </w:p>
        </w:tc>
      </w:tr>
      <w:tr w:rsidR="00446392" w:rsidRPr="00A75C05" w14:paraId="3B48D1D3" w14:textId="77777777" w:rsidTr="004003E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75BB61" w14:textId="77777777" w:rsidR="00446392" w:rsidRPr="004003E7" w:rsidRDefault="00446392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03E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A27811" w14:textId="77777777" w:rsidR="00446392" w:rsidRPr="004003E7" w:rsidRDefault="00D90937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0" w:history="1">
              <w:r w:rsidR="00446392" w:rsidRPr="004003E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S1-223183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E4F985" w14:textId="77777777" w:rsidR="00446392" w:rsidRPr="004003E7" w:rsidRDefault="00446392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003E7">
              <w:rPr>
                <w:rFonts w:eastAsia="Times New Roman"/>
                <w:szCs w:val="18"/>
                <w:lang w:eastAsia="ar-SA"/>
              </w:rPr>
              <w:t xml:space="preserve">Xiaomi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4538E3" w14:textId="77777777" w:rsidR="00446392" w:rsidRPr="004003E7" w:rsidRDefault="00446392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003E7">
              <w:rPr>
                <w:rFonts w:eastAsia="Times New Roman"/>
                <w:szCs w:val="18"/>
                <w:lang w:eastAsia="ar-SA"/>
              </w:rPr>
              <w:t>Update to Use case on LCS of Ambient IoT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A42093" w14:textId="02AB5F2B" w:rsidR="00446392" w:rsidRPr="004003E7" w:rsidRDefault="004003E7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03E7">
              <w:rPr>
                <w:rFonts w:eastAsia="Times New Roman" w:cs="Arial"/>
                <w:szCs w:val="18"/>
                <w:lang w:eastAsia="ar-SA"/>
              </w:rPr>
              <w:t>Revised to S1-223363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828583" w14:textId="77777777" w:rsidR="00446392" w:rsidRPr="004003E7" w:rsidRDefault="00446392" w:rsidP="005A74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003E7" w:rsidRPr="00A75C05" w14:paraId="100A4BD3" w14:textId="77777777" w:rsidTr="004003E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BD675" w14:textId="5EEDAB9A" w:rsidR="004003E7" w:rsidRPr="004003E7" w:rsidRDefault="004003E7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03E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F3061" w14:textId="3C85BF0A" w:rsidR="004003E7" w:rsidRPr="004003E7" w:rsidRDefault="00D90937" w:rsidP="005A74B8">
            <w:pPr>
              <w:snapToGrid w:val="0"/>
              <w:spacing w:after="0" w:line="240" w:lineRule="auto"/>
            </w:pPr>
            <w:hyperlink r:id="rId71" w:history="1">
              <w:r w:rsidR="004003E7" w:rsidRPr="004003E7">
                <w:rPr>
                  <w:rStyle w:val="Hyperlink"/>
                  <w:rFonts w:cs="Arial"/>
                  <w:color w:val="auto"/>
                </w:rPr>
                <w:t>S1-223363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FC60A" w14:textId="3711587C" w:rsidR="004003E7" w:rsidRPr="004003E7" w:rsidRDefault="004003E7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003E7">
              <w:rPr>
                <w:rFonts w:eastAsia="Times New Roman"/>
                <w:szCs w:val="18"/>
                <w:lang w:eastAsia="ar-SA"/>
              </w:rPr>
              <w:t xml:space="preserve">Xiaomi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D4E70" w14:textId="2F7C6709" w:rsidR="004003E7" w:rsidRPr="004003E7" w:rsidRDefault="004003E7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003E7">
              <w:rPr>
                <w:rFonts w:eastAsia="Times New Roman"/>
                <w:szCs w:val="18"/>
                <w:lang w:eastAsia="ar-SA"/>
              </w:rPr>
              <w:t>Update to Use case on LCS of Ambient IoT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7129B" w14:textId="77777777" w:rsidR="004003E7" w:rsidRPr="004003E7" w:rsidRDefault="004003E7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177B7" w14:textId="760BA04B" w:rsidR="004003E7" w:rsidRPr="004003E7" w:rsidRDefault="004003E7" w:rsidP="005A74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003E7">
              <w:rPr>
                <w:rFonts w:eastAsia="Arial Unicode MS" w:cs="Arial"/>
                <w:szCs w:val="18"/>
                <w:lang w:eastAsia="ar-SA"/>
              </w:rPr>
              <w:t>Revision of S1-223183.</w:t>
            </w:r>
          </w:p>
        </w:tc>
      </w:tr>
      <w:tr w:rsidR="00446392" w:rsidRPr="00A75C05" w14:paraId="26085E43" w14:textId="77777777" w:rsidTr="004003E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A66052" w14:textId="77777777" w:rsidR="00446392" w:rsidRPr="004003E7" w:rsidRDefault="00446392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03E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CA0D5E" w14:textId="77777777" w:rsidR="00446392" w:rsidRPr="004003E7" w:rsidRDefault="00D90937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2" w:history="1">
              <w:r w:rsidR="00446392" w:rsidRPr="004003E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S1-223196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6FB86C" w14:textId="77777777" w:rsidR="00446392" w:rsidRPr="004003E7" w:rsidRDefault="00446392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003E7">
              <w:rPr>
                <w:rFonts w:eastAsia="Times New Roman"/>
                <w:szCs w:val="18"/>
                <w:lang w:eastAsia="ar-SA"/>
              </w:rPr>
              <w:t xml:space="preserve">Xiaomi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02E8F1" w14:textId="77777777" w:rsidR="00446392" w:rsidRPr="004003E7" w:rsidRDefault="00446392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003E7">
              <w:rPr>
                <w:rFonts w:eastAsia="Times New Roman"/>
                <w:szCs w:val="18"/>
                <w:lang w:eastAsia="ar-SA"/>
              </w:rPr>
              <w:t>Update to Use case on Ranging of Ambient IoT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AF39FE" w14:textId="487BB152" w:rsidR="00446392" w:rsidRPr="004003E7" w:rsidRDefault="004003E7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03E7">
              <w:rPr>
                <w:rFonts w:eastAsia="Times New Roman" w:cs="Arial"/>
                <w:szCs w:val="18"/>
                <w:lang w:eastAsia="ar-SA"/>
              </w:rPr>
              <w:t>Revised to S1-223364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50BA50" w14:textId="77777777" w:rsidR="00446392" w:rsidRPr="004003E7" w:rsidRDefault="00446392" w:rsidP="005A74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003E7" w:rsidRPr="00A75C05" w14:paraId="7FF2E446" w14:textId="77777777" w:rsidTr="005A6B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16012" w14:textId="07D4A914" w:rsidR="004003E7" w:rsidRPr="004003E7" w:rsidRDefault="004003E7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03E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F6196" w14:textId="0B3126FA" w:rsidR="004003E7" w:rsidRPr="004003E7" w:rsidRDefault="00D90937" w:rsidP="005A74B8">
            <w:pPr>
              <w:snapToGrid w:val="0"/>
              <w:spacing w:after="0" w:line="240" w:lineRule="auto"/>
            </w:pPr>
            <w:hyperlink r:id="rId73" w:history="1">
              <w:r w:rsidR="004003E7" w:rsidRPr="004003E7">
                <w:rPr>
                  <w:rStyle w:val="Hyperlink"/>
                  <w:rFonts w:cs="Arial"/>
                  <w:color w:val="auto"/>
                </w:rPr>
                <w:t>S1-223364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FA988" w14:textId="5424BB83" w:rsidR="004003E7" w:rsidRPr="004003E7" w:rsidRDefault="004003E7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003E7">
              <w:rPr>
                <w:rFonts w:eastAsia="Times New Roman"/>
                <w:szCs w:val="18"/>
                <w:lang w:eastAsia="ar-SA"/>
              </w:rPr>
              <w:t xml:space="preserve">Xiaomi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7B1C8" w14:textId="203A626A" w:rsidR="004003E7" w:rsidRPr="004003E7" w:rsidRDefault="004003E7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003E7">
              <w:rPr>
                <w:rFonts w:eastAsia="Times New Roman"/>
                <w:szCs w:val="18"/>
                <w:lang w:eastAsia="ar-SA"/>
              </w:rPr>
              <w:t>Update to Use case on Ranging of Ambient IoT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C044D" w14:textId="77777777" w:rsidR="004003E7" w:rsidRPr="004003E7" w:rsidRDefault="004003E7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DABC1" w14:textId="242C577A" w:rsidR="004003E7" w:rsidRPr="004003E7" w:rsidRDefault="004003E7" w:rsidP="005A74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003E7">
              <w:rPr>
                <w:rFonts w:eastAsia="Arial Unicode MS" w:cs="Arial"/>
                <w:szCs w:val="18"/>
                <w:lang w:eastAsia="ar-SA"/>
              </w:rPr>
              <w:t>Revision of S1-223196.</w:t>
            </w:r>
          </w:p>
        </w:tc>
      </w:tr>
      <w:tr w:rsidR="00446392" w:rsidRPr="00A75C05" w14:paraId="60CE2646" w14:textId="77777777" w:rsidTr="005A6B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1509F5" w14:textId="77777777" w:rsidR="00446392" w:rsidRPr="005A6B97" w:rsidRDefault="00446392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6B9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2BB8C6" w14:textId="77777777" w:rsidR="00446392" w:rsidRPr="005A6B97" w:rsidRDefault="00D90937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4" w:history="1">
              <w:r w:rsidR="00446392" w:rsidRPr="005A6B9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S1-223206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5C4352" w14:textId="77777777" w:rsidR="00446392" w:rsidRPr="005A6B97" w:rsidRDefault="00446392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A6B97">
              <w:rPr>
                <w:rFonts w:eastAsia="Times New Roman"/>
                <w:szCs w:val="18"/>
                <w:lang w:eastAsia="ar-SA"/>
              </w:rPr>
              <w:t>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8F6DE5" w14:textId="77777777" w:rsidR="00446392" w:rsidRPr="005A6B97" w:rsidRDefault="00446392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A6B97">
              <w:rPr>
                <w:rFonts w:eastAsia="Times New Roman"/>
                <w:szCs w:val="18"/>
                <w:lang w:eastAsia="ar-SA"/>
              </w:rPr>
              <w:t>Pseudo-CR to remove editor’s notes in clause 5.6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779A26" w14:textId="3E8DC5B4" w:rsidR="00446392" w:rsidRPr="005A6B97" w:rsidRDefault="005A6B97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6B97">
              <w:rPr>
                <w:rFonts w:eastAsia="Times New Roman" w:cs="Arial"/>
                <w:szCs w:val="18"/>
                <w:lang w:eastAsia="ar-SA"/>
              </w:rPr>
              <w:t>Revised to S1-223365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6160E0" w14:textId="77777777" w:rsidR="00446392" w:rsidRPr="005A6B97" w:rsidRDefault="00446392" w:rsidP="005A74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A6B97" w:rsidRPr="00A75C05" w14:paraId="608447FF" w14:textId="77777777" w:rsidTr="005A6B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0721DDD" w14:textId="0E3E66EF" w:rsidR="005A6B97" w:rsidRPr="005A6B97" w:rsidRDefault="005A6B97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6B9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4F08B3D" w14:textId="4A848815" w:rsidR="005A6B97" w:rsidRPr="005A6B97" w:rsidRDefault="00D90937" w:rsidP="005A74B8">
            <w:pPr>
              <w:snapToGrid w:val="0"/>
              <w:spacing w:after="0" w:line="240" w:lineRule="auto"/>
            </w:pPr>
            <w:hyperlink r:id="rId75" w:history="1">
              <w:r w:rsidR="005A6B97" w:rsidRPr="005A6B97">
                <w:rPr>
                  <w:rStyle w:val="Hyperlink"/>
                  <w:rFonts w:cs="Arial"/>
                  <w:color w:val="auto"/>
                </w:rPr>
                <w:t>S1-223365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B1A88D6" w14:textId="7EC7D5A5" w:rsidR="005A6B97" w:rsidRPr="005A6B97" w:rsidRDefault="005A6B97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A6B97">
              <w:rPr>
                <w:rFonts w:eastAsia="Times New Roman"/>
                <w:szCs w:val="18"/>
                <w:lang w:eastAsia="ar-SA"/>
              </w:rPr>
              <w:t>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400663E" w14:textId="535C2841" w:rsidR="005A6B97" w:rsidRPr="005A6B97" w:rsidRDefault="005A6B97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A6B97">
              <w:rPr>
                <w:rFonts w:eastAsia="Times New Roman"/>
                <w:szCs w:val="18"/>
                <w:lang w:eastAsia="ar-SA"/>
              </w:rPr>
              <w:t>Pseudo-CR to remove editor’s notes in clause 5.6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E5F0C99" w14:textId="0AFF8770" w:rsidR="005A6B97" w:rsidRPr="005A6B97" w:rsidRDefault="005A6B97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6B97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A124A2F" w14:textId="77777777" w:rsidR="005A6B97" w:rsidRDefault="005A6B97" w:rsidP="005A74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A6B97">
              <w:rPr>
                <w:rFonts w:eastAsia="Arial Unicode MS" w:cs="Arial"/>
                <w:szCs w:val="18"/>
                <w:lang w:eastAsia="ar-SA"/>
              </w:rPr>
              <w:t>Revision of S1-223206.</w:t>
            </w:r>
          </w:p>
          <w:p w14:paraId="5F732CA3" w14:textId="35D5E513" w:rsidR="005A6B97" w:rsidRPr="005A6B97" w:rsidRDefault="005A6B97" w:rsidP="005A74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Use Ambient IoT</w:t>
            </w:r>
          </w:p>
        </w:tc>
      </w:tr>
      <w:tr w:rsidR="00446392" w:rsidRPr="00A75C05" w14:paraId="54AE9F08" w14:textId="77777777" w:rsidTr="005A6B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9F2E69" w14:textId="77777777" w:rsidR="00446392" w:rsidRPr="005A6B97" w:rsidRDefault="00446392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6B9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C449F5" w14:textId="77777777" w:rsidR="00446392" w:rsidRPr="005A6B97" w:rsidRDefault="00D90937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6" w:history="1">
              <w:r w:rsidR="00446392" w:rsidRPr="005A6B9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S1-223208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5637B7" w14:textId="77777777" w:rsidR="00446392" w:rsidRPr="005A6B97" w:rsidRDefault="00446392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A6B97">
              <w:rPr>
                <w:rFonts w:eastAsia="Times New Roman"/>
                <w:szCs w:val="18"/>
                <w:lang w:eastAsia="ar-SA"/>
              </w:rPr>
              <w:t>KPN, 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A416C3" w14:textId="77777777" w:rsidR="00446392" w:rsidRPr="005A6B97" w:rsidRDefault="00446392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A6B97">
              <w:rPr>
                <w:rFonts w:eastAsia="Times New Roman"/>
                <w:szCs w:val="18"/>
                <w:lang w:eastAsia="ar-SA"/>
              </w:rPr>
              <w:t>Update of KPI values in traffic scenario 6.1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0A01EC" w14:textId="3717D919" w:rsidR="00446392" w:rsidRPr="005A6B97" w:rsidRDefault="005A6B97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6B97">
              <w:rPr>
                <w:rFonts w:eastAsia="Times New Roman" w:cs="Arial"/>
                <w:szCs w:val="18"/>
                <w:lang w:eastAsia="ar-SA"/>
              </w:rPr>
              <w:t>Revised to S1-223366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F86E5D" w14:textId="77777777" w:rsidR="00446392" w:rsidRPr="005A6B97" w:rsidRDefault="00446392" w:rsidP="005A74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A6B97" w:rsidRPr="00A75C05" w14:paraId="3F8DB573" w14:textId="77777777" w:rsidTr="005A6B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55804" w14:textId="25DAC6AE" w:rsidR="005A6B97" w:rsidRPr="005A6B97" w:rsidRDefault="005A6B97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6B9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E5676" w14:textId="6D53E855" w:rsidR="005A6B97" w:rsidRPr="005A6B97" w:rsidRDefault="00D90937" w:rsidP="005A74B8">
            <w:pPr>
              <w:snapToGrid w:val="0"/>
              <w:spacing w:after="0" w:line="240" w:lineRule="auto"/>
            </w:pPr>
            <w:hyperlink r:id="rId77" w:history="1">
              <w:r w:rsidR="005A6B97" w:rsidRPr="005A6B97">
                <w:rPr>
                  <w:rStyle w:val="Hyperlink"/>
                  <w:rFonts w:cs="Arial"/>
                  <w:color w:val="auto"/>
                </w:rPr>
                <w:t>S1-223366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7D1DF" w14:textId="79D556EF" w:rsidR="005A6B97" w:rsidRPr="005A6B97" w:rsidRDefault="005A6B97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A6B97">
              <w:rPr>
                <w:rFonts w:eastAsia="Times New Roman"/>
                <w:szCs w:val="18"/>
                <w:lang w:eastAsia="ar-SA"/>
              </w:rPr>
              <w:t>KPN, 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B2C28" w14:textId="0874FACD" w:rsidR="005A6B97" w:rsidRPr="005A6B97" w:rsidRDefault="005A6B97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A6B97">
              <w:rPr>
                <w:rFonts w:eastAsia="Times New Roman"/>
                <w:szCs w:val="18"/>
                <w:lang w:eastAsia="ar-SA"/>
              </w:rPr>
              <w:t>Update of KPI values in traffic scenario 6.1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9D3B2" w14:textId="77777777" w:rsidR="005A6B97" w:rsidRPr="005A6B97" w:rsidRDefault="005A6B97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B3359" w14:textId="3A76C7A2" w:rsidR="005A6B97" w:rsidRPr="005A6B97" w:rsidRDefault="005A6B97" w:rsidP="005A74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A6B97">
              <w:rPr>
                <w:rFonts w:eastAsia="Arial Unicode MS" w:cs="Arial"/>
                <w:szCs w:val="18"/>
                <w:lang w:eastAsia="ar-SA"/>
              </w:rPr>
              <w:t>Revision of S1-223208.</w:t>
            </w:r>
          </w:p>
        </w:tc>
      </w:tr>
      <w:tr w:rsidR="00446392" w:rsidRPr="00A75C05" w14:paraId="1DC57022" w14:textId="77777777" w:rsidTr="005A6B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17C70E" w14:textId="77777777" w:rsidR="00446392" w:rsidRPr="005A6B97" w:rsidRDefault="00446392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6B9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3C3310" w14:textId="77777777" w:rsidR="00446392" w:rsidRPr="005A6B97" w:rsidRDefault="00D90937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8" w:history="1">
              <w:r w:rsidR="00446392" w:rsidRPr="005A6B9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S1-223222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7FB185" w14:textId="77777777" w:rsidR="00446392" w:rsidRPr="005A6B97" w:rsidRDefault="00446392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A6B97">
              <w:rPr>
                <w:rFonts w:eastAsia="Times New Roman"/>
                <w:szCs w:val="18"/>
                <w:lang w:eastAsia="ar-SA"/>
              </w:rPr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CA2AD0" w14:textId="77777777" w:rsidR="00446392" w:rsidRPr="005A6B97" w:rsidRDefault="00446392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A6B97">
              <w:rPr>
                <w:rFonts w:eastAsia="Times New Roman"/>
                <w:szCs w:val="18"/>
                <w:lang w:eastAsia="ar-SA"/>
              </w:rPr>
              <w:t>update to traffic scenario 6_2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D92BD3" w14:textId="552CE9FF" w:rsidR="00446392" w:rsidRPr="005A6B97" w:rsidRDefault="005A6B97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6B97">
              <w:rPr>
                <w:rFonts w:eastAsia="Times New Roman" w:cs="Arial"/>
                <w:szCs w:val="18"/>
                <w:lang w:eastAsia="ar-SA"/>
              </w:rPr>
              <w:t>Revised to S1-223367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733BAE" w14:textId="77777777" w:rsidR="00446392" w:rsidRPr="005A6B97" w:rsidRDefault="00446392" w:rsidP="005A74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A6B97" w:rsidRPr="00A75C05" w14:paraId="351F67F5" w14:textId="77777777" w:rsidTr="005A6B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7A3E7" w14:textId="3899AF83" w:rsidR="005A6B97" w:rsidRPr="005A6B97" w:rsidRDefault="005A6B97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6B97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7B1AF" w14:textId="20A5EE82" w:rsidR="005A6B97" w:rsidRPr="005A6B97" w:rsidRDefault="00D90937" w:rsidP="005A74B8">
            <w:pPr>
              <w:snapToGrid w:val="0"/>
              <w:spacing w:after="0" w:line="240" w:lineRule="auto"/>
            </w:pPr>
            <w:hyperlink r:id="rId79" w:history="1">
              <w:r w:rsidR="005A6B97" w:rsidRPr="005A6B97">
                <w:rPr>
                  <w:rStyle w:val="Hyperlink"/>
                  <w:rFonts w:cs="Arial"/>
                  <w:color w:val="auto"/>
                </w:rPr>
                <w:t>S1-223367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8351B" w14:textId="15C2B953" w:rsidR="005A6B97" w:rsidRPr="005A6B97" w:rsidRDefault="005A6B97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A6B97">
              <w:rPr>
                <w:rFonts w:eastAsia="Times New Roman"/>
                <w:szCs w:val="18"/>
                <w:lang w:eastAsia="ar-SA"/>
              </w:rPr>
              <w:t xml:space="preserve">Huawei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A1EEF" w14:textId="6A4C5E8C" w:rsidR="005A6B97" w:rsidRPr="005A6B97" w:rsidRDefault="005A6B97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A6B97">
              <w:rPr>
                <w:rFonts w:eastAsia="Times New Roman"/>
                <w:szCs w:val="18"/>
                <w:lang w:eastAsia="ar-SA"/>
              </w:rPr>
              <w:t>update to traffic scenario 6_2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16D4C" w14:textId="77777777" w:rsidR="005A6B97" w:rsidRPr="005A6B97" w:rsidRDefault="005A6B97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6CA3B" w14:textId="77777777" w:rsidR="005A6B97" w:rsidRDefault="005A6B97" w:rsidP="005A74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A6B97">
              <w:rPr>
                <w:rFonts w:eastAsia="Arial Unicode MS" w:cs="Arial"/>
                <w:szCs w:val="18"/>
                <w:lang w:eastAsia="ar-SA"/>
              </w:rPr>
              <w:t>Revision of S1-223222.</w:t>
            </w:r>
          </w:p>
          <w:p w14:paraId="420AD879" w14:textId="4B14E8C1" w:rsidR="005A6B97" w:rsidRPr="005A6B97" w:rsidRDefault="005A6B97" w:rsidP="005A74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&lt; inside the bracket</w:t>
            </w:r>
          </w:p>
        </w:tc>
      </w:tr>
      <w:tr w:rsidR="00446392" w:rsidRPr="00A75C05" w14:paraId="6271C4DD" w14:textId="77777777" w:rsidTr="00E52CF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6B8DBC" w14:textId="77777777" w:rsidR="00446392" w:rsidRPr="005A6B97" w:rsidRDefault="00446392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6B9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B2946C7" w14:textId="77777777" w:rsidR="00446392" w:rsidRPr="005A6B97" w:rsidRDefault="00D90937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0" w:history="1">
              <w:r w:rsidR="00446392" w:rsidRPr="005A6B9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S1-223235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98D2633" w14:textId="77777777" w:rsidR="00446392" w:rsidRPr="005A6B97" w:rsidRDefault="00446392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A6B97">
              <w:rPr>
                <w:rFonts w:eastAsia="Times New Roman"/>
                <w:szCs w:val="18"/>
                <w:lang w:eastAsia="ar-SA"/>
              </w:rPr>
              <w:t>Apple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6FF2735" w14:textId="77777777" w:rsidR="00446392" w:rsidRPr="005A6B97" w:rsidRDefault="00446392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A6B97">
              <w:rPr>
                <w:rFonts w:eastAsia="Times New Roman"/>
                <w:szCs w:val="18"/>
                <w:lang w:eastAsia="ar-SA"/>
              </w:rPr>
              <w:t>pCR on Update to Device Activation and Deactivation use case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58FC3F8" w14:textId="70535F6B" w:rsidR="00446392" w:rsidRPr="005A6B97" w:rsidRDefault="005A6B97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6B97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FFE2F84" w14:textId="77777777" w:rsidR="005A6B97" w:rsidRDefault="005A6B97" w:rsidP="005A74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775DBEE8" w14:textId="12716F09" w:rsidR="00446392" w:rsidRPr="005A6B97" w:rsidRDefault="00446392" w:rsidP="005A74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46392" w:rsidRPr="00A75C05" w14:paraId="272A647F" w14:textId="77777777" w:rsidTr="00E52CF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9A326B" w14:textId="77777777" w:rsidR="00446392" w:rsidRPr="00E52CF5" w:rsidRDefault="00446392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2CF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8D0E6F" w14:textId="77777777" w:rsidR="00446392" w:rsidRPr="00E52CF5" w:rsidRDefault="00D90937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1" w:history="1">
              <w:r w:rsidR="00446392" w:rsidRPr="00E52CF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S1-223245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6F90D0" w14:textId="77777777" w:rsidR="00446392" w:rsidRPr="00E52CF5" w:rsidRDefault="00446392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52CF5">
              <w:rPr>
                <w:rFonts w:eastAsia="Times New Roman"/>
                <w:szCs w:val="18"/>
                <w:lang w:eastAsia="ar-SA"/>
              </w:rPr>
              <w:t>InterDigital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136943" w14:textId="77777777" w:rsidR="00446392" w:rsidRPr="00E52CF5" w:rsidRDefault="00446392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52CF5">
              <w:rPr>
                <w:rFonts w:eastAsia="Times New Roman"/>
                <w:szCs w:val="18"/>
                <w:lang w:eastAsia="ar-SA"/>
              </w:rPr>
              <w:t>Update to the Use Case on Ambient IoT for Base Station Machine Room Environmental Supervision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B9DFD1" w14:textId="704879CA" w:rsidR="00446392" w:rsidRPr="00E52CF5" w:rsidRDefault="00E52CF5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2CF5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CC42C6" w14:textId="77777777" w:rsidR="00446392" w:rsidRPr="00E52CF5" w:rsidRDefault="00446392" w:rsidP="005A74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46392" w:rsidRPr="00A75C05" w14:paraId="6310938E" w14:textId="77777777" w:rsidTr="00E52CF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5E2951" w14:textId="77777777" w:rsidR="00446392" w:rsidRPr="00E52CF5" w:rsidRDefault="00446392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2CF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63BF59" w14:textId="77777777" w:rsidR="00446392" w:rsidRPr="00E52CF5" w:rsidRDefault="00D90937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2" w:history="1">
              <w:r w:rsidR="00446392" w:rsidRPr="00E52CF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S1-223246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B098A4" w14:textId="77777777" w:rsidR="00446392" w:rsidRPr="00E52CF5" w:rsidRDefault="00446392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52CF5">
              <w:rPr>
                <w:rFonts w:eastAsia="Times New Roman"/>
                <w:szCs w:val="18"/>
                <w:lang w:eastAsia="ar-SA"/>
              </w:rPr>
              <w:t>InterDigital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DCA738" w14:textId="77777777" w:rsidR="00446392" w:rsidRPr="00E52CF5" w:rsidRDefault="00446392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52CF5">
              <w:rPr>
                <w:rFonts w:eastAsia="Times New Roman"/>
                <w:szCs w:val="18"/>
                <w:lang w:eastAsia="ar-SA"/>
              </w:rPr>
              <w:t>Update to the Use Case for supporting Ambient power-enabled IoT in non-public network for logistics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07C870" w14:textId="6E2CE0CD" w:rsidR="00446392" w:rsidRPr="00E52CF5" w:rsidRDefault="00E52CF5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2CF5">
              <w:rPr>
                <w:rFonts w:eastAsia="Times New Roman" w:cs="Arial"/>
                <w:szCs w:val="18"/>
                <w:lang w:eastAsia="ar-SA"/>
              </w:rPr>
              <w:t>Revised to S1-223368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A15A42" w14:textId="77777777" w:rsidR="00446392" w:rsidRPr="00E52CF5" w:rsidRDefault="00446392" w:rsidP="005A74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52CF5" w:rsidRPr="00A75C05" w14:paraId="110F0BE8" w14:textId="77777777" w:rsidTr="00E52CF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F67AD" w14:textId="14366B7C" w:rsidR="00E52CF5" w:rsidRPr="00E52CF5" w:rsidRDefault="00E52CF5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2CF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93A88" w14:textId="6EDA2FCB" w:rsidR="00E52CF5" w:rsidRPr="00E52CF5" w:rsidRDefault="00D90937" w:rsidP="005A74B8">
            <w:pPr>
              <w:snapToGrid w:val="0"/>
              <w:spacing w:after="0" w:line="240" w:lineRule="auto"/>
            </w:pPr>
            <w:hyperlink r:id="rId83" w:history="1">
              <w:r w:rsidR="00E52CF5" w:rsidRPr="00E52CF5">
                <w:rPr>
                  <w:rStyle w:val="Hyperlink"/>
                  <w:rFonts w:cs="Arial"/>
                  <w:color w:val="auto"/>
                </w:rPr>
                <w:t>S1-223368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72F5A" w14:textId="3BB045C5" w:rsidR="00E52CF5" w:rsidRPr="00E52CF5" w:rsidRDefault="00E52CF5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52CF5">
              <w:rPr>
                <w:rFonts w:eastAsia="Times New Roman"/>
                <w:szCs w:val="18"/>
                <w:lang w:eastAsia="ar-SA"/>
              </w:rPr>
              <w:t>InterDigital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04F29" w14:textId="74717041" w:rsidR="00E52CF5" w:rsidRPr="00E52CF5" w:rsidRDefault="00E52CF5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52CF5">
              <w:rPr>
                <w:rFonts w:eastAsia="Times New Roman"/>
                <w:szCs w:val="18"/>
                <w:lang w:eastAsia="ar-SA"/>
              </w:rPr>
              <w:t>Update to the Use Case for supporting Ambient power-enabled IoT in non-public network for logistics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9ABF6" w14:textId="77777777" w:rsidR="00E52CF5" w:rsidRPr="00E52CF5" w:rsidRDefault="00E52CF5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6F4EE" w14:textId="094874AA" w:rsidR="00E52CF5" w:rsidRPr="00E52CF5" w:rsidRDefault="00E52CF5" w:rsidP="005A74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52CF5">
              <w:rPr>
                <w:rFonts w:eastAsia="Arial Unicode MS" w:cs="Arial"/>
                <w:szCs w:val="18"/>
                <w:lang w:eastAsia="ar-SA"/>
              </w:rPr>
              <w:t>Revision of S1-223246.</w:t>
            </w:r>
          </w:p>
        </w:tc>
      </w:tr>
      <w:tr w:rsidR="00B32630" w:rsidRPr="00B04844" w14:paraId="3AD761B6" w14:textId="77777777" w:rsidTr="00E52CF5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183B6D28" w14:textId="77777777" w:rsidR="00B32630" w:rsidRPr="00D87E16" w:rsidRDefault="00B32630" w:rsidP="00B32630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Others</w:t>
            </w:r>
          </w:p>
        </w:tc>
      </w:tr>
      <w:tr w:rsidR="00B32630" w:rsidRPr="00A75C05" w14:paraId="124EE3BF" w14:textId="77777777" w:rsidTr="00E52CF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699283" w14:textId="1761B048" w:rsidR="00B32630" w:rsidRPr="00E52CF5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7" w:name="_Hlk119520147"/>
            <w:r w:rsidRPr="00E52CF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2664D5" w14:textId="244E2D6D" w:rsidR="00B32630" w:rsidRPr="00E52CF5" w:rsidRDefault="00D9093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4" w:history="1">
              <w:r w:rsidR="00B32630" w:rsidRPr="00E52CF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S1-223228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F736E4" w14:textId="77777777" w:rsidR="00B32630" w:rsidRPr="00E52CF5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52CF5">
              <w:rPr>
                <w:rFonts w:eastAsia="Times New Roman"/>
                <w:szCs w:val="18"/>
                <w:lang w:eastAsia="ar-SA"/>
              </w:rPr>
              <w:t xml:space="preserve">Ericsson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0197E1" w14:textId="77777777" w:rsidR="00B32630" w:rsidRPr="00E52CF5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52CF5">
              <w:rPr>
                <w:rFonts w:eastAsia="Times New Roman"/>
                <w:szCs w:val="18"/>
                <w:lang w:eastAsia="ar-SA"/>
              </w:rPr>
              <w:t>Annex for considerations when choosing harvesting source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2C5E6A" w14:textId="356B9E23" w:rsidR="00B32630" w:rsidRPr="00E52CF5" w:rsidRDefault="00E52CF5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2CF5">
              <w:rPr>
                <w:rFonts w:eastAsia="Times New Roman" w:cs="Arial"/>
                <w:szCs w:val="18"/>
                <w:lang w:eastAsia="ar-SA"/>
              </w:rPr>
              <w:t>Revised to S1-223369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2EF3E1" w14:textId="77777777" w:rsidR="00B32630" w:rsidRPr="00E52CF5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52CF5" w:rsidRPr="00A75C05" w14:paraId="522E62AB" w14:textId="77777777" w:rsidTr="00E52CF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7E989" w14:textId="08F18133" w:rsidR="00E52CF5" w:rsidRPr="00E52CF5" w:rsidRDefault="00E52CF5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2CF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71C09" w14:textId="30E96203" w:rsidR="00E52CF5" w:rsidRPr="00E52CF5" w:rsidRDefault="00D90937" w:rsidP="00B32630">
            <w:pPr>
              <w:snapToGrid w:val="0"/>
              <w:spacing w:after="0" w:line="240" w:lineRule="auto"/>
            </w:pPr>
            <w:hyperlink r:id="rId85" w:history="1">
              <w:r w:rsidR="00E52CF5" w:rsidRPr="00E52CF5">
                <w:rPr>
                  <w:rStyle w:val="Hyperlink"/>
                  <w:rFonts w:cs="Arial"/>
                  <w:color w:val="auto"/>
                </w:rPr>
                <w:t>S1-223369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B7B5B" w14:textId="11C10C37" w:rsidR="00E52CF5" w:rsidRPr="00E52CF5" w:rsidRDefault="00E52CF5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52CF5">
              <w:rPr>
                <w:rFonts w:eastAsia="Times New Roman"/>
                <w:szCs w:val="18"/>
                <w:lang w:eastAsia="ar-SA"/>
              </w:rPr>
              <w:t xml:space="preserve">Ericsson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83617" w14:textId="35FE46B7" w:rsidR="00E52CF5" w:rsidRPr="00E52CF5" w:rsidRDefault="00E52CF5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52CF5">
              <w:rPr>
                <w:rFonts w:eastAsia="Times New Roman"/>
                <w:szCs w:val="18"/>
                <w:lang w:eastAsia="ar-SA"/>
              </w:rPr>
              <w:t>Annex for considerations when choosing harvesting source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FD6A4" w14:textId="77777777" w:rsidR="00E52CF5" w:rsidRPr="00E52CF5" w:rsidRDefault="00E52CF5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A1398" w14:textId="588C19A7" w:rsidR="00E52CF5" w:rsidRPr="00E52CF5" w:rsidRDefault="00E52CF5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52CF5">
              <w:rPr>
                <w:rFonts w:eastAsia="Arial Unicode MS" w:cs="Arial"/>
                <w:szCs w:val="18"/>
                <w:lang w:eastAsia="ar-SA"/>
              </w:rPr>
              <w:t>Revision of S1-223228.</w:t>
            </w:r>
          </w:p>
        </w:tc>
      </w:tr>
      <w:tr w:rsidR="00B32630" w:rsidRPr="00A75C05" w14:paraId="4BDAC96E" w14:textId="77777777" w:rsidTr="00E5773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22E57FC" w14:textId="19B4883C" w:rsidR="00B32630" w:rsidRPr="00E52CF5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2CF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6F21B2A" w14:textId="4486C18C" w:rsidR="00B32630" w:rsidRPr="00E52CF5" w:rsidRDefault="00D9093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6" w:history="1">
              <w:r w:rsidR="00B32630" w:rsidRPr="00E52CF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S1-223229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108FD93" w14:textId="77777777" w:rsidR="00B32630" w:rsidRPr="00E52CF5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52CF5">
              <w:rPr>
                <w:rFonts w:eastAsia="Times New Roman"/>
                <w:szCs w:val="18"/>
                <w:lang w:eastAsia="ar-SA"/>
              </w:rPr>
              <w:t>KPN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0F4D45C" w14:textId="77777777" w:rsidR="00B32630" w:rsidRPr="00E52CF5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52CF5">
              <w:rPr>
                <w:rFonts w:eastAsia="Times New Roman"/>
                <w:szCs w:val="18"/>
                <w:lang w:eastAsia="ar-SA"/>
              </w:rPr>
              <w:t>Pseudo-CR on Annex A: Ambient IoT availability scenarios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B838CE3" w14:textId="6F2997F0" w:rsidR="00B32630" w:rsidRPr="00E52CF5" w:rsidRDefault="00E52CF5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2CF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3453402" w14:textId="77777777" w:rsidR="00E52CF5" w:rsidRDefault="00E52CF5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10C0B48A" w14:textId="396C35A6" w:rsidR="00B32630" w:rsidRPr="00E52CF5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32630" w:rsidRPr="00A75C05" w14:paraId="6B726049" w14:textId="77777777" w:rsidTr="00E5773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E72CD2" w14:textId="3DDB239D" w:rsidR="00B32630" w:rsidRPr="00E57739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773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AF5BC3" w14:textId="4D4E0471" w:rsidR="00B32630" w:rsidRPr="00E57739" w:rsidRDefault="00D9093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7" w:history="1">
              <w:r w:rsidR="00B32630" w:rsidRPr="00E5773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60421F" w14:textId="77777777" w:rsidR="00B32630" w:rsidRPr="00E57739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57739">
              <w:rPr>
                <w:rFonts w:eastAsia="Times New Roman"/>
                <w:szCs w:val="18"/>
                <w:lang w:eastAsia="ar-SA"/>
              </w:rPr>
              <w:t xml:space="preserve">OPPO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D589E2" w14:textId="77777777" w:rsidR="00B32630" w:rsidRPr="00E57739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57739">
              <w:rPr>
                <w:rFonts w:eastAsia="Times New Roman"/>
                <w:szCs w:val="18"/>
                <w:lang w:eastAsia="ar-SA"/>
              </w:rPr>
              <w:t>Consolidation on Functional Requirement of Ambient IoT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178F3A" w14:textId="1510A500" w:rsidR="00B32630" w:rsidRPr="00E57739" w:rsidRDefault="00E57739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7739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DE5BBF" w14:textId="77777777" w:rsidR="00B32630" w:rsidRPr="00E57739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32630" w:rsidRPr="00A75C05" w14:paraId="6A227B0E" w14:textId="77777777" w:rsidTr="00E5773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E4CFAD" w14:textId="1AF21242" w:rsidR="00B32630" w:rsidRPr="00E57739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773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FFDCC3" w14:textId="6A583677" w:rsidR="00B32630" w:rsidRPr="00E57739" w:rsidRDefault="00D9093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8" w:history="1">
              <w:r w:rsidR="00B32630" w:rsidRPr="00E5773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C51888" w14:textId="77777777" w:rsidR="00B32630" w:rsidRPr="00E57739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57739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4ADE44" w14:textId="77777777" w:rsidR="00B32630" w:rsidRPr="00E57739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57739">
              <w:rPr>
                <w:rFonts w:eastAsia="Times New Roman"/>
                <w:szCs w:val="18"/>
                <w:lang w:eastAsia="ar-SA"/>
              </w:rPr>
              <w:t>Ambient IoT PCR: Categorization proposal for Service Requirements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3DADC6" w14:textId="476C2D6C" w:rsidR="00B32630" w:rsidRPr="00E57739" w:rsidRDefault="00E57739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7739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403AF3" w14:textId="77777777" w:rsidR="00B32630" w:rsidRPr="00E57739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32630" w:rsidRPr="00A75C05" w14:paraId="6412A430" w14:textId="77777777" w:rsidTr="000A493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CC5636" w14:textId="04BF917C" w:rsidR="00B32630" w:rsidRPr="00167FD0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7FD0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144052" w14:textId="539A4A03" w:rsidR="00B32630" w:rsidRPr="00167FD0" w:rsidRDefault="00D9093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9" w:history="1">
              <w:r w:rsidR="00B32630" w:rsidRPr="00167FD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S1-223010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F43015" w14:textId="77777777" w:rsidR="00B32630" w:rsidRPr="00167FD0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67FD0">
              <w:rPr>
                <w:rFonts w:eastAsia="Times New Roman"/>
                <w:szCs w:val="18"/>
                <w:lang w:eastAsia="ar-SA"/>
              </w:rPr>
              <w:t>KPN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E54223" w14:textId="77777777" w:rsidR="00B32630" w:rsidRPr="00167FD0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67FD0">
              <w:rPr>
                <w:rFonts w:eastAsia="Times New Roman"/>
                <w:szCs w:val="18"/>
                <w:lang w:eastAsia="ar-SA"/>
              </w:rPr>
              <w:t>Slides Offline_CC 13th October 2022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271A02" w14:textId="78B1DA15" w:rsidR="00B32630" w:rsidRPr="00167FD0" w:rsidRDefault="00167FD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7FD0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1D8F64" w14:textId="19203F68" w:rsidR="00B32630" w:rsidRPr="00167FD0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67FD0">
              <w:rPr>
                <w:rFonts w:eastAsia="Arial Unicode MS" w:cs="Arial"/>
                <w:szCs w:val="18"/>
                <w:lang w:eastAsia="ar-SA"/>
              </w:rPr>
              <w:t>Slides used during conference call (13/10/22). Just for info.</w:t>
            </w:r>
          </w:p>
        </w:tc>
      </w:tr>
      <w:tr w:rsidR="00B32630" w:rsidRPr="00A75C05" w14:paraId="058A3AD7" w14:textId="77777777" w:rsidTr="000A493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31B81E" w14:textId="3A529994" w:rsidR="00B32630" w:rsidRPr="008F38B1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711DA2" w14:textId="1A137654" w:rsidR="00B32630" w:rsidRPr="008F38B1" w:rsidRDefault="00D90937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90" w:history="1">
              <w:r w:rsidR="00B32630" w:rsidRPr="006A3EE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S1-223022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8A9550" w14:textId="77777777" w:rsidR="00B32630" w:rsidRPr="008F38B1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F38B1">
              <w:rPr>
                <w:rFonts w:eastAsia="Times New Roman"/>
                <w:szCs w:val="18"/>
                <w:lang w:eastAsia="ar-SA"/>
              </w:rPr>
              <w:t xml:space="preserve">KPN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8EE027" w14:textId="77777777" w:rsidR="00B32630" w:rsidRPr="008F38B1" w:rsidRDefault="00B32630" w:rsidP="00B3263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F38B1">
              <w:rPr>
                <w:rFonts w:eastAsia="Times New Roman"/>
                <w:szCs w:val="18"/>
                <w:lang w:eastAsia="ar-SA"/>
              </w:rPr>
              <w:t>Slides Offline_CC 26th October 2022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39F397" w14:textId="49936956" w:rsidR="00B32630" w:rsidRPr="008F38B1" w:rsidRDefault="00B32630" w:rsidP="00B326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F38B1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429CE8" w14:textId="76A84BB5" w:rsidR="00B32630" w:rsidRPr="008F38B1" w:rsidRDefault="00B32630" w:rsidP="00B326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F38B1">
              <w:rPr>
                <w:rFonts w:eastAsia="Arial Unicode MS" w:cs="Arial"/>
                <w:szCs w:val="18"/>
                <w:lang w:eastAsia="ar-SA"/>
              </w:rPr>
              <w:t>Slides used during conference call (26/10/22). Just for info.</w:t>
            </w:r>
          </w:p>
        </w:tc>
      </w:tr>
      <w:bookmarkEnd w:id="7"/>
      <w:tr w:rsidR="00167FD0" w:rsidRPr="00A75C05" w14:paraId="2E70A18C" w14:textId="77777777" w:rsidTr="000A493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5D9572" w14:textId="77777777" w:rsidR="00167FD0" w:rsidRPr="00167FD0" w:rsidRDefault="00167FD0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7FD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3B1220" w14:textId="01B3FD6F" w:rsidR="00167FD0" w:rsidRPr="00167FD0" w:rsidRDefault="00D90937" w:rsidP="003D5B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91" w:history="1">
              <w:r w:rsidR="00167FD0" w:rsidRPr="00167FD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333C0E" w14:textId="77777777" w:rsidR="00167FD0" w:rsidRPr="00167FD0" w:rsidRDefault="00167FD0" w:rsidP="003D5B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67FD0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93A441" w14:textId="77777777" w:rsidR="00167FD0" w:rsidRPr="00167FD0" w:rsidRDefault="00167FD0" w:rsidP="003D5B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67FD0">
              <w:rPr>
                <w:rFonts w:eastAsia="Times New Roman"/>
                <w:szCs w:val="18"/>
                <w:lang w:eastAsia="ar-SA"/>
              </w:rPr>
              <w:t>Update use case on sleep monitoring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1109D0" w14:textId="77777777" w:rsidR="00167FD0" w:rsidRPr="00167FD0" w:rsidRDefault="00167FD0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7FD0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7.1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B22CE1" w14:textId="77777777" w:rsidR="00167FD0" w:rsidRPr="00167FD0" w:rsidRDefault="00167FD0" w:rsidP="003D5B6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67FD0" w:rsidRPr="00A75C05" w14:paraId="09239A7B" w14:textId="77777777" w:rsidTr="000A493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F245F0" w14:textId="77777777" w:rsidR="00167FD0" w:rsidRPr="00167FD0" w:rsidRDefault="00167FD0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7FD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71C601" w14:textId="6E5155F9" w:rsidR="00167FD0" w:rsidRPr="00167FD0" w:rsidRDefault="00D90937" w:rsidP="003D5B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92" w:history="1">
              <w:r w:rsidR="00167FD0" w:rsidRPr="00167FD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C5E895" w14:textId="77777777" w:rsidR="00167FD0" w:rsidRPr="00167FD0" w:rsidRDefault="00167FD0" w:rsidP="003D5B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67FD0">
              <w:rPr>
                <w:rFonts w:eastAsia="Times New Roman"/>
                <w:szCs w:val="18"/>
                <w:lang w:eastAsia="ar-SA"/>
              </w:rPr>
              <w:t>vivo, CMCC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787C43" w14:textId="77777777" w:rsidR="00167FD0" w:rsidRPr="00167FD0" w:rsidRDefault="00167FD0" w:rsidP="003D5B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67FD0">
              <w:rPr>
                <w:rFonts w:eastAsia="Times New Roman"/>
                <w:szCs w:val="18"/>
                <w:lang w:eastAsia="ar-SA"/>
              </w:rPr>
              <w:t>Use case on accurate sensing for automotive maneuvering and navigation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43F1E7" w14:textId="77777777" w:rsidR="00167FD0" w:rsidRPr="00167FD0" w:rsidRDefault="00167FD0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7FD0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7.1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A40369" w14:textId="77777777" w:rsidR="00167FD0" w:rsidRPr="00167FD0" w:rsidRDefault="00167FD0" w:rsidP="003D5B6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67FD0" w:rsidRPr="00A75C05" w14:paraId="0D6B9A47" w14:textId="77777777" w:rsidTr="000A493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EA112A" w14:textId="77777777" w:rsidR="00167FD0" w:rsidRPr="00167FD0" w:rsidRDefault="00167FD0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7FD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A13FBD" w14:textId="75D6AAB0" w:rsidR="00167FD0" w:rsidRPr="00167FD0" w:rsidRDefault="00D90937" w:rsidP="003D5B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93" w:history="1">
              <w:r w:rsidR="00167FD0" w:rsidRPr="00167FD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171A71" w14:textId="77777777" w:rsidR="00167FD0" w:rsidRPr="00167FD0" w:rsidRDefault="00167FD0" w:rsidP="003D5B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67FD0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5E205D" w14:textId="77777777" w:rsidR="00167FD0" w:rsidRPr="00167FD0" w:rsidRDefault="00167FD0" w:rsidP="003D5B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67FD0">
              <w:rPr>
                <w:rFonts w:eastAsia="Times New Roman"/>
                <w:szCs w:val="18"/>
                <w:lang w:eastAsia="ar-SA"/>
              </w:rPr>
              <w:t>Use case on roaming for sensing service of sports monitoring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0C7C48" w14:textId="77777777" w:rsidR="00167FD0" w:rsidRPr="00167FD0" w:rsidRDefault="00167FD0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7FD0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7.1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08B098" w14:textId="77777777" w:rsidR="00167FD0" w:rsidRPr="00167FD0" w:rsidRDefault="00167FD0" w:rsidP="003D5B6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67FD0" w:rsidRPr="00A75C05" w14:paraId="011B9E1D" w14:textId="77777777" w:rsidTr="000A493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0A4E36" w14:textId="77777777" w:rsidR="00167FD0" w:rsidRPr="00167FD0" w:rsidRDefault="00167FD0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7FD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676534" w14:textId="2AE48233" w:rsidR="00167FD0" w:rsidRPr="00167FD0" w:rsidRDefault="00D90937" w:rsidP="003D5B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94" w:history="1">
              <w:r w:rsidR="00167FD0" w:rsidRPr="00167FD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S1-223160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A251D4" w14:textId="77777777" w:rsidR="00167FD0" w:rsidRPr="00167FD0" w:rsidRDefault="00167FD0" w:rsidP="003D5B68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nl-NL" w:eastAsia="ar-SA"/>
              </w:rPr>
            </w:pPr>
            <w:r w:rsidRPr="00167FD0">
              <w:rPr>
                <w:rFonts w:eastAsia="Times New Roman"/>
                <w:szCs w:val="18"/>
                <w:lang w:val="nl-NL" w:eastAsia="ar-SA"/>
              </w:rPr>
              <w:t>vivo, Deutsche Telekom, Nokia, CMCC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2A3F55" w14:textId="77777777" w:rsidR="00167FD0" w:rsidRPr="00167FD0" w:rsidRDefault="00167FD0" w:rsidP="003D5B6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67FD0">
              <w:rPr>
                <w:rFonts w:eastAsia="Times New Roman"/>
                <w:szCs w:val="18"/>
                <w:lang w:eastAsia="ar-SA"/>
              </w:rPr>
              <w:t>Definition on KPI indicators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CC6988" w14:textId="77777777" w:rsidR="00167FD0" w:rsidRPr="00167FD0" w:rsidRDefault="00167FD0" w:rsidP="003D5B6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7FD0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7.1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F97573" w14:textId="77777777" w:rsidR="00167FD0" w:rsidRPr="00167FD0" w:rsidRDefault="00167FD0" w:rsidP="003D5B6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D5A48" w:rsidRPr="00F45489" w14:paraId="42939749" w14:textId="77777777" w:rsidTr="005A74B8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12D64EA4" w14:textId="77777777" w:rsidR="00ED5A48" w:rsidRPr="00F45489" w:rsidRDefault="00ED5A48" w:rsidP="005A74B8">
            <w:pPr>
              <w:pStyle w:val="Heading1"/>
            </w:pPr>
            <w:r w:rsidRPr="004E36F9">
              <w:t>Tdoc numbers NOT allocated during drafting session (admin purposes only)</w:t>
            </w:r>
          </w:p>
        </w:tc>
      </w:tr>
      <w:tr w:rsidR="00ED5A48" w:rsidRPr="00A75C05" w14:paraId="785119BF" w14:textId="77777777" w:rsidTr="005A74B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5B69E" w14:textId="30FE03CE" w:rsidR="00ED5A48" w:rsidRPr="00A75C05" w:rsidRDefault="00ED5A48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BBF3D" w14:textId="5A8EBD38" w:rsidR="00ED5A48" w:rsidRPr="009133FD" w:rsidRDefault="00ED5A48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5A1C" w14:textId="254B7330" w:rsidR="00ED5A48" w:rsidRPr="009133FD" w:rsidRDefault="00ED5A48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19A92" w14:textId="5A55B69C" w:rsidR="00ED5A48" w:rsidRPr="009133FD" w:rsidRDefault="00ED5A48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3A7EE" w14:textId="77777777" w:rsidR="00ED5A48" w:rsidRPr="00A75C05" w:rsidRDefault="00ED5A48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E4DF3" w14:textId="77777777" w:rsidR="00ED5A48" w:rsidRPr="00A75C05" w:rsidRDefault="00ED5A48" w:rsidP="005A74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D5A48" w:rsidRPr="00A75C05" w14:paraId="03590510" w14:textId="77777777" w:rsidTr="005A74B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1B600" w14:textId="77777777" w:rsidR="00ED5A48" w:rsidRPr="00A75C05" w:rsidRDefault="00ED5A48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FFCA3" w14:textId="77777777" w:rsidR="00ED5A48" w:rsidRPr="009133FD" w:rsidRDefault="00ED5A48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BBC80" w14:textId="77777777" w:rsidR="00ED5A48" w:rsidRPr="009133FD" w:rsidRDefault="00ED5A48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B58B0" w14:textId="77777777" w:rsidR="00ED5A48" w:rsidRPr="009133FD" w:rsidRDefault="00ED5A48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617C7" w14:textId="77777777" w:rsidR="00ED5A48" w:rsidRPr="00A75C05" w:rsidRDefault="00ED5A48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AFDD7" w14:textId="77777777" w:rsidR="00ED5A48" w:rsidRPr="00A75C05" w:rsidRDefault="00ED5A48" w:rsidP="005A74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D5A48" w:rsidRPr="00A75C05" w14:paraId="7C14B0AE" w14:textId="77777777" w:rsidTr="005A74B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CBC9D" w14:textId="77777777" w:rsidR="00ED5A48" w:rsidRPr="00A75C05" w:rsidRDefault="00ED5A48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CD2DD" w14:textId="77777777" w:rsidR="00ED5A48" w:rsidRPr="009133FD" w:rsidRDefault="00ED5A48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23DA1" w14:textId="77777777" w:rsidR="00ED5A48" w:rsidRPr="009133FD" w:rsidRDefault="00ED5A48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31F0E" w14:textId="77777777" w:rsidR="00ED5A48" w:rsidRPr="009133FD" w:rsidRDefault="00ED5A48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B468E" w14:textId="77777777" w:rsidR="00ED5A48" w:rsidRPr="00A75C05" w:rsidRDefault="00ED5A48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EBA0E" w14:textId="77777777" w:rsidR="00ED5A48" w:rsidRPr="00A75C05" w:rsidRDefault="00ED5A48" w:rsidP="005A74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D5A48" w:rsidRPr="00A75C05" w14:paraId="6BBF0777" w14:textId="77777777" w:rsidTr="005A74B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FADE3" w14:textId="77777777" w:rsidR="00ED5A48" w:rsidRPr="00A75C05" w:rsidRDefault="00ED5A48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EB7E7" w14:textId="77777777" w:rsidR="00ED5A48" w:rsidRPr="009133FD" w:rsidRDefault="00ED5A48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1FBFA" w14:textId="77777777" w:rsidR="00ED5A48" w:rsidRPr="009133FD" w:rsidRDefault="00ED5A48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C5E3E" w14:textId="77777777" w:rsidR="00ED5A48" w:rsidRPr="009133FD" w:rsidRDefault="00ED5A48" w:rsidP="005A74B8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841BF" w14:textId="77777777" w:rsidR="00ED5A48" w:rsidRPr="00A75C05" w:rsidRDefault="00ED5A48" w:rsidP="005A74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F1254" w14:textId="77777777" w:rsidR="00ED5A48" w:rsidRPr="00A75C05" w:rsidRDefault="00ED5A48" w:rsidP="005A74B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D5A48" w:rsidRPr="004E36F9" w14:paraId="7C518AC3" w14:textId="77777777" w:rsidTr="005A74B8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218EBF67" w14:textId="77777777" w:rsidR="00ED5A48" w:rsidRPr="004E36F9" w:rsidRDefault="00ED5A48" w:rsidP="005A74B8">
            <w:pPr>
              <w:pStyle w:val="Heading1"/>
            </w:pPr>
            <w:r>
              <w:lastRenderedPageBreak/>
              <w:t>Summary of drafting session</w:t>
            </w:r>
          </w:p>
        </w:tc>
      </w:tr>
      <w:tr w:rsidR="00ED5A48" w:rsidRPr="00420E58" w14:paraId="13E84860" w14:textId="77777777" w:rsidTr="005A74B8">
        <w:trPr>
          <w:trHeight w:val="141"/>
        </w:trPr>
        <w:tc>
          <w:tcPr>
            <w:tcW w:w="14426" w:type="dxa"/>
            <w:gridSpan w:val="6"/>
            <w:shd w:val="clear" w:color="auto" w:fill="auto"/>
          </w:tcPr>
          <w:p w14:paraId="5F454B75" w14:textId="77777777" w:rsidR="00ED5A48" w:rsidRDefault="00ED5A48" w:rsidP="005A74B8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bookmarkStart w:id="8" w:name="_Hlk112879543"/>
          </w:p>
          <w:p w14:paraId="006CA1A6" w14:textId="77777777" w:rsidR="00ED5A48" w:rsidRPr="00894FB0" w:rsidRDefault="00ED5A48" w:rsidP="005A74B8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14:paraId="79207742" w14:textId="20EACE66" w:rsidR="00D90937" w:rsidRDefault="00D90937" w:rsidP="005A74B8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All documents processed</w:t>
            </w:r>
          </w:p>
          <w:p w14:paraId="6281FE1F" w14:textId="7C1CD4E6" w:rsidR="00ED5A48" w:rsidRDefault="00CD42EA" w:rsidP="005A74B8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7 documents agreed</w:t>
            </w:r>
          </w:p>
          <w:p w14:paraId="2FFEDA88" w14:textId="3879A295" w:rsidR="00ED5A48" w:rsidRPr="00894FB0" w:rsidRDefault="00CD42EA" w:rsidP="005A74B8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6 documents noted</w:t>
            </w:r>
          </w:p>
          <w:bookmarkEnd w:id="8"/>
          <w:p w14:paraId="5F126E98" w14:textId="77777777" w:rsidR="00ED5A48" w:rsidRPr="00684D48" w:rsidRDefault="00ED5A48" w:rsidP="005A74B8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14:paraId="6129993B" w14:textId="77777777" w:rsidR="00ED5A48" w:rsidRPr="00420E58" w:rsidRDefault="00ED5A48" w:rsidP="005A74B8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highlight w:val="yellow"/>
                <w:lang w:val="en-US" w:eastAsia="ar-SA"/>
              </w:rPr>
            </w:pPr>
          </w:p>
        </w:tc>
      </w:tr>
      <w:tr w:rsidR="00ED5A48" w:rsidRPr="00F45489" w14:paraId="4F02FCC6" w14:textId="77777777" w:rsidTr="005A74B8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512D397B" w14:textId="77777777" w:rsidR="00ED5A48" w:rsidRPr="00F45489" w:rsidRDefault="00ED5A48" w:rsidP="005A74B8">
            <w:pPr>
              <w:pStyle w:val="Heading1"/>
            </w:pPr>
            <w:bookmarkStart w:id="9" w:name="_Toc316030641"/>
            <w:bookmarkStart w:id="10" w:name="_Toc324137383"/>
            <w:bookmarkStart w:id="11" w:name="_Toc331152547"/>
            <w:bookmarkStart w:id="12" w:name="_Toc378052474"/>
            <w:bookmarkStart w:id="13" w:name="_Toc387990783"/>
            <w:bookmarkStart w:id="14" w:name="_Toc395595534"/>
            <w:bookmarkStart w:id="15" w:name="_Toc414625515"/>
            <w:r w:rsidRPr="00F45489">
              <w:t>Close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</w:tc>
      </w:tr>
    </w:tbl>
    <w:p w14:paraId="2ECE7086" w14:textId="77777777" w:rsidR="007F07EB" w:rsidRDefault="007F07EB" w:rsidP="00592927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8BBC90" w14:textId="77777777" w:rsidR="005A74B8" w:rsidRDefault="005A74B8" w:rsidP="002E015E">
      <w:pPr>
        <w:spacing w:after="0" w:line="240" w:lineRule="auto"/>
      </w:pPr>
      <w:r>
        <w:separator/>
      </w:r>
    </w:p>
  </w:endnote>
  <w:endnote w:type="continuationSeparator" w:id="0">
    <w:p w14:paraId="3C92F780" w14:textId="77777777" w:rsidR="005A74B8" w:rsidRDefault="005A74B8" w:rsidP="002E015E">
      <w:pPr>
        <w:spacing w:after="0" w:line="240" w:lineRule="auto"/>
      </w:pPr>
      <w:r>
        <w:continuationSeparator/>
      </w:r>
    </w:p>
  </w:endnote>
  <w:endnote w:type="continuationNotice" w:id="1">
    <w:p w14:paraId="0E895F58" w14:textId="77777777" w:rsidR="005A74B8" w:rsidRDefault="005A74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189EFD" w14:textId="77777777" w:rsidR="005A74B8" w:rsidRDefault="005A74B8" w:rsidP="002E015E">
      <w:pPr>
        <w:spacing w:after="0" w:line="240" w:lineRule="auto"/>
      </w:pPr>
      <w:r>
        <w:separator/>
      </w:r>
    </w:p>
  </w:footnote>
  <w:footnote w:type="continuationSeparator" w:id="0">
    <w:p w14:paraId="7CB80843" w14:textId="77777777" w:rsidR="005A74B8" w:rsidRDefault="005A74B8" w:rsidP="002E015E">
      <w:pPr>
        <w:spacing w:after="0" w:line="240" w:lineRule="auto"/>
      </w:pPr>
      <w:r>
        <w:continuationSeparator/>
      </w:r>
    </w:p>
  </w:footnote>
  <w:footnote w:type="continuationNotice" w:id="1">
    <w:p w14:paraId="1CF8B78F" w14:textId="77777777" w:rsidR="005A74B8" w:rsidRDefault="005A74B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23D0518A"/>
    <w:lvl w:ilvl="0">
      <w:start w:val="1"/>
      <w:numFmt w:val="decimal"/>
      <w:pStyle w:val="Heading1"/>
      <w:lvlText w:val="%1"/>
      <w:lvlJc w:val="left"/>
      <w:pPr>
        <w:tabs>
          <w:tab w:val="num" w:pos="511"/>
        </w:tabs>
        <w:ind w:left="644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609"/>
        </w:tabs>
        <w:ind w:left="2552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84"/>
        </w:tabs>
        <w:ind w:left="284" w:firstLine="0"/>
      </w:pPr>
    </w:lvl>
    <w:lvl w:ilvl="3">
      <w:start w:val="1"/>
      <w:numFmt w:val="decimal"/>
      <w:lvlText w:val="%1.%2.%3.%4"/>
      <w:lvlJc w:val="left"/>
      <w:pPr>
        <w:tabs>
          <w:tab w:val="num" w:pos="284"/>
        </w:tabs>
        <w:ind w:left="284" w:firstLine="0"/>
      </w:pPr>
    </w:lvl>
    <w:lvl w:ilvl="4">
      <w:start w:val="1"/>
      <w:numFmt w:val="none"/>
      <w:suff w:val="nothing"/>
      <w:lvlText w:val=""/>
      <w:lvlJc w:val="left"/>
      <w:pPr>
        <w:ind w:left="284" w:firstLine="0"/>
      </w:pPr>
    </w:lvl>
    <w:lvl w:ilvl="5">
      <w:start w:val="1"/>
      <w:numFmt w:val="none"/>
      <w:suff w:val="nothing"/>
      <w:lvlText w:val="."/>
      <w:lvlJc w:val="left"/>
      <w:pPr>
        <w:ind w:left="2804" w:hanging="360"/>
      </w:pPr>
    </w:lvl>
    <w:lvl w:ilvl="6">
      <w:start w:val="1"/>
      <w:numFmt w:val="none"/>
      <w:suff w:val="nothing"/>
      <w:lvlText w:val=""/>
      <w:lvlJc w:val="left"/>
      <w:pPr>
        <w:ind w:left="284" w:firstLine="0"/>
      </w:pPr>
    </w:lvl>
    <w:lvl w:ilvl="7">
      <w:start w:val="1"/>
      <w:numFmt w:val="none"/>
      <w:suff w:val="nothing"/>
      <w:lvlText w:val=""/>
      <w:lvlJc w:val="left"/>
      <w:pPr>
        <w:ind w:left="284" w:firstLine="0"/>
      </w:pPr>
    </w:lvl>
    <w:lvl w:ilvl="8">
      <w:start w:val="1"/>
      <w:numFmt w:val="none"/>
      <w:suff w:val="nothing"/>
      <w:lvlText w:val=""/>
      <w:lvlJc w:val="left"/>
      <w:pPr>
        <w:ind w:left="284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4"/>
  </w:num>
  <w:num w:numId="10">
    <w:abstractNumId w:val="12"/>
  </w:num>
  <w:num w:numId="11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3"/>
  </w:num>
  <w:num w:numId="14">
    <w:abstractNumId w:val="16"/>
  </w:num>
  <w:num w:numId="15">
    <w:abstractNumId w:val="15"/>
  </w:num>
  <w:num w:numId="1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attachedTemplate r:id="rId1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72D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564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6FD"/>
    <w:rsid w:val="0006090D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D73"/>
    <w:rsid w:val="000861C7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A34"/>
    <w:rsid w:val="000A2BEC"/>
    <w:rsid w:val="000A2FCF"/>
    <w:rsid w:val="000A3304"/>
    <w:rsid w:val="000A405C"/>
    <w:rsid w:val="000A4138"/>
    <w:rsid w:val="000A4932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384B"/>
    <w:rsid w:val="000B4353"/>
    <w:rsid w:val="000B4D89"/>
    <w:rsid w:val="000B52D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F48"/>
    <w:rsid w:val="000E2CEF"/>
    <w:rsid w:val="000E2EA7"/>
    <w:rsid w:val="000E30C4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732F"/>
    <w:rsid w:val="001276EC"/>
    <w:rsid w:val="00127901"/>
    <w:rsid w:val="00130E6A"/>
    <w:rsid w:val="00130EDE"/>
    <w:rsid w:val="00132467"/>
    <w:rsid w:val="0013246A"/>
    <w:rsid w:val="00132955"/>
    <w:rsid w:val="00134744"/>
    <w:rsid w:val="00135CF0"/>
    <w:rsid w:val="00136607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74A1"/>
    <w:rsid w:val="001574E4"/>
    <w:rsid w:val="00157764"/>
    <w:rsid w:val="001600A2"/>
    <w:rsid w:val="00160AC8"/>
    <w:rsid w:val="00160F0E"/>
    <w:rsid w:val="00162C1C"/>
    <w:rsid w:val="00162E90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67FD0"/>
    <w:rsid w:val="00171C7C"/>
    <w:rsid w:val="00172A42"/>
    <w:rsid w:val="00172B1D"/>
    <w:rsid w:val="00172CB9"/>
    <w:rsid w:val="00172F72"/>
    <w:rsid w:val="00173B53"/>
    <w:rsid w:val="00174CEC"/>
    <w:rsid w:val="00175565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EDB"/>
    <w:rsid w:val="001811A0"/>
    <w:rsid w:val="001812A2"/>
    <w:rsid w:val="00181454"/>
    <w:rsid w:val="00181730"/>
    <w:rsid w:val="0018200E"/>
    <w:rsid w:val="0018232C"/>
    <w:rsid w:val="00182793"/>
    <w:rsid w:val="001833DB"/>
    <w:rsid w:val="00183C0C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4F3B"/>
    <w:rsid w:val="001A5ACC"/>
    <w:rsid w:val="001A5FF0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B25"/>
    <w:rsid w:val="001E5C57"/>
    <w:rsid w:val="001E69A0"/>
    <w:rsid w:val="001E69A1"/>
    <w:rsid w:val="001E6ED4"/>
    <w:rsid w:val="001E715A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31E7"/>
    <w:rsid w:val="0020328A"/>
    <w:rsid w:val="00203972"/>
    <w:rsid w:val="002042D0"/>
    <w:rsid w:val="0020434E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37"/>
    <w:rsid w:val="002153DD"/>
    <w:rsid w:val="002155B5"/>
    <w:rsid w:val="00215CE9"/>
    <w:rsid w:val="00216121"/>
    <w:rsid w:val="002164F7"/>
    <w:rsid w:val="00217E05"/>
    <w:rsid w:val="00220C8D"/>
    <w:rsid w:val="00220E17"/>
    <w:rsid w:val="0022171D"/>
    <w:rsid w:val="002218CB"/>
    <w:rsid w:val="00221A12"/>
    <w:rsid w:val="00221CBC"/>
    <w:rsid w:val="002230A2"/>
    <w:rsid w:val="00223B7D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B35"/>
    <w:rsid w:val="00261C9F"/>
    <w:rsid w:val="00261E88"/>
    <w:rsid w:val="002645F8"/>
    <w:rsid w:val="0026460F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612A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402C"/>
    <w:rsid w:val="0029469C"/>
    <w:rsid w:val="0029476F"/>
    <w:rsid w:val="002957FD"/>
    <w:rsid w:val="00295E09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668F"/>
    <w:rsid w:val="002A7773"/>
    <w:rsid w:val="002A796E"/>
    <w:rsid w:val="002B08C1"/>
    <w:rsid w:val="002B0FD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EE0"/>
    <w:rsid w:val="002C40F8"/>
    <w:rsid w:val="002C4381"/>
    <w:rsid w:val="002C45B3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15E"/>
    <w:rsid w:val="002E06A4"/>
    <w:rsid w:val="002E0972"/>
    <w:rsid w:val="002E0B95"/>
    <w:rsid w:val="002E0C61"/>
    <w:rsid w:val="002E10A3"/>
    <w:rsid w:val="002E121A"/>
    <w:rsid w:val="002E157F"/>
    <w:rsid w:val="002E17D3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811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9A0"/>
    <w:rsid w:val="00334341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CC6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B55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3E57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E09A1"/>
    <w:rsid w:val="003E0ED2"/>
    <w:rsid w:val="003E107A"/>
    <w:rsid w:val="003E1829"/>
    <w:rsid w:val="003E1A71"/>
    <w:rsid w:val="003E1CF2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03E7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430"/>
    <w:rsid w:val="00411C35"/>
    <w:rsid w:val="00411CEE"/>
    <w:rsid w:val="00412359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80B"/>
    <w:rsid w:val="00421974"/>
    <w:rsid w:val="00421A25"/>
    <w:rsid w:val="00421AC9"/>
    <w:rsid w:val="00421D7C"/>
    <w:rsid w:val="00421EEA"/>
    <w:rsid w:val="0042292C"/>
    <w:rsid w:val="00424916"/>
    <w:rsid w:val="00425C20"/>
    <w:rsid w:val="00425D84"/>
    <w:rsid w:val="00426237"/>
    <w:rsid w:val="004279A1"/>
    <w:rsid w:val="004304A7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9D4"/>
    <w:rsid w:val="00433BEA"/>
    <w:rsid w:val="00433F3E"/>
    <w:rsid w:val="0043483F"/>
    <w:rsid w:val="00435061"/>
    <w:rsid w:val="00435763"/>
    <w:rsid w:val="0043687E"/>
    <w:rsid w:val="00436C6C"/>
    <w:rsid w:val="0043706B"/>
    <w:rsid w:val="00437768"/>
    <w:rsid w:val="00437BE9"/>
    <w:rsid w:val="00437D0F"/>
    <w:rsid w:val="00440C18"/>
    <w:rsid w:val="0044133E"/>
    <w:rsid w:val="00441941"/>
    <w:rsid w:val="00441A0B"/>
    <w:rsid w:val="00441F87"/>
    <w:rsid w:val="004423D4"/>
    <w:rsid w:val="004424A8"/>
    <w:rsid w:val="00442FD0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392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0B3A"/>
    <w:rsid w:val="00461D1A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1474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8C0"/>
    <w:rsid w:val="00502C95"/>
    <w:rsid w:val="00503B70"/>
    <w:rsid w:val="00503E9E"/>
    <w:rsid w:val="00504832"/>
    <w:rsid w:val="00504ADD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3C7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C4E"/>
    <w:rsid w:val="005635C8"/>
    <w:rsid w:val="00564095"/>
    <w:rsid w:val="00564EEE"/>
    <w:rsid w:val="00565CBE"/>
    <w:rsid w:val="005668E1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4594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6A0"/>
    <w:rsid w:val="00580740"/>
    <w:rsid w:val="00580884"/>
    <w:rsid w:val="00581289"/>
    <w:rsid w:val="00581324"/>
    <w:rsid w:val="005817B8"/>
    <w:rsid w:val="00583723"/>
    <w:rsid w:val="00583781"/>
    <w:rsid w:val="00583D24"/>
    <w:rsid w:val="00583E08"/>
    <w:rsid w:val="00583F0D"/>
    <w:rsid w:val="00583F5D"/>
    <w:rsid w:val="00583F8F"/>
    <w:rsid w:val="00583FCE"/>
    <w:rsid w:val="005840E3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B97"/>
    <w:rsid w:val="005A6D35"/>
    <w:rsid w:val="005A71C1"/>
    <w:rsid w:val="005A74B8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2BC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2EC8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7166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97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0DD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724"/>
    <w:rsid w:val="00655E97"/>
    <w:rsid w:val="006563CD"/>
    <w:rsid w:val="00656745"/>
    <w:rsid w:val="00656E0B"/>
    <w:rsid w:val="00657627"/>
    <w:rsid w:val="006614FC"/>
    <w:rsid w:val="00661B4C"/>
    <w:rsid w:val="00661DC5"/>
    <w:rsid w:val="00662705"/>
    <w:rsid w:val="00662A14"/>
    <w:rsid w:val="0066365C"/>
    <w:rsid w:val="00663866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364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A41"/>
    <w:rsid w:val="006761FD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88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3EEF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29E"/>
    <w:rsid w:val="006B44E1"/>
    <w:rsid w:val="006B4BD9"/>
    <w:rsid w:val="006B4F78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34B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0C8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26F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8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6A65"/>
    <w:rsid w:val="007076A0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6FF"/>
    <w:rsid w:val="00722745"/>
    <w:rsid w:val="00722D57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FDA"/>
    <w:rsid w:val="007670A1"/>
    <w:rsid w:val="007677E7"/>
    <w:rsid w:val="00767C30"/>
    <w:rsid w:val="007702E5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180"/>
    <w:rsid w:val="007855DC"/>
    <w:rsid w:val="0078566E"/>
    <w:rsid w:val="00785CA0"/>
    <w:rsid w:val="00785DEA"/>
    <w:rsid w:val="00786063"/>
    <w:rsid w:val="0078657F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ACB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360C"/>
    <w:rsid w:val="007C3730"/>
    <w:rsid w:val="007C3E0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9E1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B2C"/>
    <w:rsid w:val="00840957"/>
    <w:rsid w:val="00840AF7"/>
    <w:rsid w:val="00840B91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A00FF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D13"/>
    <w:rsid w:val="008C7F8E"/>
    <w:rsid w:val="008D00B8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1EE9"/>
    <w:rsid w:val="008E300A"/>
    <w:rsid w:val="008E3E66"/>
    <w:rsid w:val="008E43BC"/>
    <w:rsid w:val="008E45E1"/>
    <w:rsid w:val="008E50F2"/>
    <w:rsid w:val="008E542F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97E"/>
    <w:rsid w:val="00901B14"/>
    <w:rsid w:val="00901C26"/>
    <w:rsid w:val="00901DBB"/>
    <w:rsid w:val="00902129"/>
    <w:rsid w:val="009029DB"/>
    <w:rsid w:val="00902F39"/>
    <w:rsid w:val="00903040"/>
    <w:rsid w:val="00903891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6BDD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B34"/>
    <w:rsid w:val="00933044"/>
    <w:rsid w:val="009334A9"/>
    <w:rsid w:val="0093359A"/>
    <w:rsid w:val="00934038"/>
    <w:rsid w:val="009341A6"/>
    <w:rsid w:val="00934746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DDD"/>
    <w:rsid w:val="00943475"/>
    <w:rsid w:val="00943B36"/>
    <w:rsid w:val="0094402D"/>
    <w:rsid w:val="00944A8F"/>
    <w:rsid w:val="00944F00"/>
    <w:rsid w:val="009450FA"/>
    <w:rsid w:val="00945575"/>
    <w:rsid w:val="009456FB"/>
    <w:rsid w:val="0094604F"/>
    <w:rsid w:val="0094627C"/>
    <w:rsid w:val="00946736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67E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09BA"/>
    <w:rsid w:val="009710F9"/>
    <w:rsid w:val="00971235"/>
    <w:rsid w:val="00971850"/>
    <w:rsid w:val="009718C5"/>
    <w:rsid w:val="00971B2D"/>
    <w:rsid w:val="00971D32"/>
    <w:rsid w:val="00972601"/>
    <w:rsid w:val="009727E4"/>
    <w:rsid w:val="0097302E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7D5D"/>
    <w:rsid w:val="00987EEE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0F12"/>
    <w:rsid w:val="009A13DE"/>
    <w:rsid w:val="009A13E7"/>
    <w:rsid w:val="009A15FF"/>
    <w:rsid w:val="009A16D0"/>
    <w:rsid w:val="009A218C"/>
    <w:rsid w:val="009A25EF"/>
    <w:rsid w:val="009A26FD"/>
    <w:rsid w:val="009A282B"/>
    <w:rsid w:val="009A2B56"/>
    <w:rsid w:val="009A2CD9"/>
    <w:rsid w:val="009A3642"/>
    <w:rsid w:val="009A36E1"/>
    <w:rsid w:val="009A3902"/>
    <w:rsid w:val="009A3D13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0D2A"/>
    <w:rsid w:val="009C103C"/>
    <w:rsid w:val="009C1672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716F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40D1"/>
    <w:rsid w:val="00A8436A"/>
    <w:rsid w:val="00A84AE9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906A2"/>
    <w:rsid w:val="00A9081B"/>
    <w:rsid w:val="00A923C2"/>
    <w:rsid w:val="00A92E74"/>
    <w:rsid w:val="00A934B2"/>
    <w:rsid w:val="00A93627"/>
    <w:rsid w:val="00A9378C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01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6E7"/>
    <w:rsid w:val="00AE1A09"/>
    <w:rsid w:val="00AE275C"/>
    <w:rsid w:val="00AE2C7A"/>
    <w:rsid w:val="00AE2DF9"/>
    <w:rsid w:val="00AE308E"/>
    <w:rsid w:val="00AE3B42"/>
    <w:rsid w:val="00AE4BF2"/>
    <w:rsid w:val="00AE580A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97B"/>
    <w:rsid w:val="00B20DB6"/>
    <w:rsid w:val="00B20F64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5F4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E4A"/>
    <w:rsid w:val="00B505A4"/>
    <w:rsid w:val="00B50965"/>
    <w:rsid w:val="00B50EEC"/>
    <w:rsid w:val="00B50FF2"/>
    <w:rsid w:val="00B5172E"/>
    <w:rsid w:val="00B51FA2"/>
    <w:rsid w:val="00B52C04"/>
    <w:rsid w:val="00B5309F"/>
    <w:rsid w:val="00B53622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1C89"/>
    <w:rsid w:val="00B62936"/>
    <w:rsid w:val="00B62EE7"/>
    <w:rsid w:val="00B637FE"/>
    <w:rsid w:val="00B63ACD"/>
    <w:rsid w:val="00B63AD5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848"/>
    <w:rsid w:val="00BA1C57"/>
    <w:rsid w:val="00BA25F9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ED"/>
    <w:rsid w:val="00BF070B"/>
    <w:rsid w:val="00BF1792"/>
    <w:rsid w:val="00BF1C35"/>
    <w:rsid w:val="00BF23BD"/>
    <w:rsid w:val="00BF2A3D"/>
    <w:rsid w:val="00BF2EFB"/>
    <w:rsid w:val="00BF3053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72EF"/>
    <w:rsid w:val="00C20BAC"/>
    <w:rsid w:val="00C213D5"/>
    <w:rsid w:val="00C21641"/>
    <w:rsid w:val="00C21937"/>
    <w:rsid w:val="00C223DD"/>
    <w:rsid w:val="00C22802"/>
    <w:rsid w:val="00C2292D"/>
    <w:rsid w:val="00C22985"/>
    <w:rsid w:val="00C22BA9"/>
    <w:rsid w:val="00C2370E"/>
    <w:rsid w:val="00C23765"/>
    <w:rsid w:val="00C2378F"/>
    <w:rsid w:val="00C244A6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14C0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40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4D5"/>
    <w:rsid w:val="00C60E00"/>
    <w:rsid w:val="00C61050"/>
    <w:rsid w:val="00C61978"/>
    <w:rsid w:val="00C61BEA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6D9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5832"/>
    <w:rsid w:val="00C9613F"/>
    <w:rsid w:val="00C962C2"/>
    <w:rsid w:val="00C966E6"/>
    <w:rsid w:val="00C96945"/>
    <w:rsid w:val="00C9765C"/>
    <w:rsid w:val="00C97EF0"/>
    <w:rsid w:val="00CA035C"/>
    <w:rsid w:val="00CA082D"/>
    <w:rsid w:val="00CA09A3"/>
    <w:rsid w:val="00CA0C4D"/>
    <w:rsid w:val="00CA1413"/>
    <w:rsid w:val="00CA238A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B5B"/>
    <w:rsid w:val="00CB61AB"/>
    <w:rsid w:val="00CB67FC"/>
    <w:rsid w:val="00CB6A2F"/>
    <w:rsid w:val="00CB7624"/>
    <w:rsid w:val="00CB76CD"/>
    <w:rsid w:val="00CB7991"/>
    <w:rsid w:val="00CB7C76"/>
    <w:rsid w:val="00CB7E18"/>
    <w:rsid w:val="00CC0560"/>
    <w:rsid w:val="00CC0632"/>
    <w:rsid w:val="00CC0B4F"/>
    <w:rsid w:val="00CC0D56"/>
    <w:rsid w:val="00CC1150"/>
    <w:rsid w:val="00CC1842"/>
    <w:rsid w:val="00CC1B6C"/>
    <w:rsid w:val="00CC1DC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D5A"/>
    <w:rsid w:val="00CC5E0D"/>
    <w:rsid w:val="00CC6E51"/>
    <w:rsid w:val="00CC729D"/>
    <w:rsid w:val="00CC7C73"/>
    <w:rsid w:val="00CC7D8E"/>
    <w:rsid w:val="00CD1031"/>
    <w:rsid w:val="00CD1EAF"/>
    <w:rsid w:val="00CD2128"/>
    <w:rsid w:val="00CD2281"/>
    <w:rsid w:val="00CD23C4"/>
    <w:rsid w:val="00CD2EAB"/>
    <w:rsid w:val="00CD4157"/>
    <w:rsid w:val="00CD42EA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6E92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304A6"/>
    <w:rsid w:val="00D3051E"/>
    <w:rsid w:val="00D3054A"/>
    <w:rsid w:val="00D30CCE"/>
    <w:rsid w:val="00D30CE0"/>
    <w:rsid w:val="00D30D2B"/>
    <w:rsid w:val="00D30E8E"/>
    <w:rsid w:val="00D3132E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7F0"/>
    <w:rsid w:val="00D548D5"/>
    <w:rsid w:val="00D54C2A"/>
    <w:rsid w:val="00D5541A"/>
    <w:rsid w:val="00D55AD8"/>
    <w:rsid w:val="00D568DF"/>
    <w:rsid w:val="00D568E5"/>
    <w:rsid w:val="00D56C39"/>
    <w:rsid w:val="00D573C5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5A7"/>
    <w:rsid w:val="00D90913"/>
    <w:rsid w:val="00D9092D"/>
    <w:rsid w:val="00D90937"/>
    <w:rsid w:val="00D909A7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337"/>
    <w:rsid w:val="00DA2A85"/>
    <w:rsid w:val="00DA2CB0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C26"/>
    <w:rsid w:val="00E102E0"/>
    <w:rsid w:val="00E10954"/>
    <w:rsid w:val="00E10F2E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03F"/>
    <w:rsid w:val="00E301D5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4592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2CF5"/>
    <w:rsid w:val="00E53D87"/>
    <w:rsid w:val="00E54144"/>
    <w:rsid w:val="00E549D7"/>
    <w:rsid w:val="00E54EFF"/>
    <w:rsid w:val="00E54FEB"/>
    <w:rsid w:val="00E5566F"/>
    <w:rsid w:val="00E56B54"/>
    <w:rsid w:val="00E56C7B"/>
    <w:rsid w:val="00E56DE5"/>
    <w:rsid w:val="00E57739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153F"/>
    <w:rsid w:val="00EA1873"/>
    <w:rsid w:val="00EA1E9B"/>
    <w:rsid w:val="00EA2886"/>
    <w:rsid w:val="00EA2D36"/>
    <w:rsid w:val="00EA2F10"/>
    <w:rsid w:val="00EA34F8"/>
    <w:rsid w:val="00EA3ABD"/>
    <w:rsid w:val="00EA3FC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6A8"/>
    <w:rsid w:val="00EC6A7E"/>
    <w:rsid w:val="00EC6DF2"/>
    <w:rsid w:val="00EC6E5F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5A48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347E"/>
    <w:rsid w:val="00F0393B"/>
    <w:rsid w:val="00F03BB0"/>
    <w:rsid w:val="00F03D33"/>
    <w:rsid w:val="00F03EC6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C62"/>
    <w:rsid w:val="00F2318D"/>
    <w:rsid w:val="00F23C7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91B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15DF"/>
    <w:rsid w:val="00FA2624"/>
    <w:rsid w:val="00FA280C"/>
    <w:rsid w:val="00FA2DF1"/>
    <w:rsid w:val="00FA3377"/>
    <w:rsid w:val="00FA39AA"/>
    <w:rsid w:val="00FA39BA"/>
    <w:rsid w:val="00FA3FD7"/>
    <w:rsid w:val="00FA4CAD"/>
    <w:rsid w:val="00FA5317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5FF4"/>
    <w:rsid w:val="00FB6A09"/>
    <w:rsid w:val="00FB70E0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52A1"/>
    <w:rsid w:val="00FC5D20"/>
    <w:rsid w:val="00FC6276"/>
    <w:rsid w:val="00FC6699"/>
    <w:rsid w:val="00FC6B0D"/>
    <w:rsid w:val="00FC7A8A"/>
    <w:rsid w:val="00FD0092"/>
    <w:rsid w:val="00FD085D"/>
    <w:rsid w:val="00FD17E7"/>
    <w:rsid w:val="00FD24D0"/>
    <w:rsid w:val="00FD2C9A"/>
    <w:rsid w:val="00FD2E8E"/>
    <w:rsid w:val="00FD331D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899"/>
    <w:rsid w:val="00FF3C62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3516D6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3516D6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E:\TSGS1_100_Toulouse\docs\S1-223207.zip" TargetMode="External"/><Relationship Id="rId18" Type="http://schemas.openxmlformats.org/officeDocument/2006/relationships/hyperlink" Target="file:///E:\TSGS1_100_Toulouse\docs\S1-223164.zip" TargetMode="External"/><Relationship Id="rId26" Type="http://schemas.openxmlformats.org/officeDocument/2006/relationships/hyperlink" Target="file:///E:\TSGS1_100_Toulouse\_Drafting\docs\S1-223323.zip" TargetMode="External"/><Relationship Id="rId39" Type="http://schemas.openxmlformats.org/officeDocument/2006/relationships/hyperlink" Target="file:///E:\TSGS1_100_Toulouse\_Drafting\docs\S1-223329.zip" TargetMode="External"/><Relationship Id="rId21" Type="http://schemas.openxmlformats.org/officeDocument/2006/relationships/hyperlink" Target="file:///E:\TSGS1_100_Toulouse\docs\S1-223166.zip" TargetMode="External"/><Relationship Id="rId34" Type="http://schemas.openxmlformats.org/officeDocument/2006/relationships/hyperlink" Target="file:///E:\TSGS1_100_Toulouse\docs\S1-223190.zip" TargetMode="External"/><Relationship Id="rId42" Type="http://schemas.openxmlformats.org/officeDocument/2006/relationships/hyperlink" Target="file:///E:\TSGS1_100_Toulouse\docs\S1-223224.zip" TargetMode="External"/><Relationship Id="rId47" Type="http://schemas.openxmlformats.org/officeDocument/2006/relationships/hyperlink" Target="file:///E:\TSGS1_100_Toulouse\_Drafting\docs\S1-223352.zip" TargetMode="External"/><Relationship Id="rId50" Type="http://schemas.openxmlformats.org/officeDocument/2006/relationships/hyperlink" Target="file:///E:\TSGS1_100_Toulouse\docs\S1-223244.zip" TargetMode="External"/><Relationship Id="rId55" Type="http://schemas.openxmlformats.org/officeDocument/2006/relationships/hyperlink" Target="file:///E:\TSGS1_100_Toulouse\_Drafting\docs\S1-223358.zip" TargetMode="External"/><Relationship Id="rId63" Type="http://schemas.openxmlformats.org/officeDocument/2006/relationships/hyperlink" Target="file:///E:\TSGS1_100_Toulouse\_Drafting\docs\S1-223360.zip" TargetMode="External"/><Relationship Id="rId68" Type="http://schemas.openxmlformats.org/officeDocument/2006/relationships/hyperlink" Target="file:///E:\TSGS1_100_Toulouse\docs\S1-223180.zip" TargetMode="External"/><Relationship Id="rId76" Type="http://schemas.openxmlformats.org/officeDocument/2006/relationships/hyperlink" Target="file:///E:\TSGS1_100_Toulouse\docs\S1-223208.zip" TargetMode="External"/><Relationship Id="rId84" Type="http://schemas.openxmlformats.org/officeDocument/2006/relationships/hyperlink" Target="file:///E:\TSGS1_100_Toulouse\docs\S1-223228.zip" TargetMode="External"/><Relationship Id="rId89" Type="http://schemas.openxmlformats.org/officeDocument/2006/relationships/hyperlink" Target="file:///E:\TSGS1_100_Toulouse\docs\S1-223010.zip" TargetMode="External"/><Relationship Id="rId7" Type="http://schemas.openxmlformats.org/officeDocument/2006/relationships/settings" Target="settings.xml"/><Relationship Id="rId71" Type="http://schemas.openxmlformats.org/officeDocument/2006/relationships/hyperlink" Target="file:///E:\TSGS1_100_Toulouse\_Drafting\docs\S1-223363.zip" TargetMode="External"/><Relationship Id="rId92" Type="http://schemas.openxmlformats.org/officeDocument/2006/relationships/hyperlink" Target="file:///E:\TSGS1_100_Toulouse\docs\S1-223158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E:\TSGS1_100_Toulouse\docs\S1-223182.zip" TargetMode="External"/><Relationship Id="rId29" Type="http://schemas.openxmlformats.org/officeDocument/2006/relationships/hyperlink" Target="file:///E:\TSGS1_100_Toulouse\docs\S1-223114.zip" TargetMode="External"/><Relationship Id="rId11" Type="http://schemas.openxmlformats.org/officeDocument/2006/relationships/hyperlink" Target="https://www.3gpp.org/ftp/tsg_sa/TSG_SA/TSGS_95E_Electronic_2022_03/Docs/SP-220085.zip" TargetMode="External"/><Relationship Id="rId24" Type="http://schemas.openxmlformats.org/officeDocument/2006/relationships/hyperlink" Target="file:///E:\TSGS1_100_Toulouse\docs\S1-223232.zip" TargetMode="External"/><Relationship Id="rId32" Type="http://schemas.openxmlformats.org/officeDocument/2006/relationships/hyperlink" Target="file:///E:\TSGS1_100_Toulouse\_Drafting\docs\S1-223326.zip" TargetMode="External"/><Relationship Id="rId37" Type="http://schemas.openxmlformats.org/officeDocument/2006/relationships/hyperlink" Target="file:///E:\TSGS1_100_Toulouse\_Drafting\docs\S1-223328.zip" TargetMode="External"/><Relationship Id="rId40" Type="http://schemas.openxmlformats.org/officeDocument/2006/relationships/hyperlink" Target="file:///E:\TSGS1_100_Toulouse\docs\S1-223223.zip" TargetMode="External"/><Relationship Id="rId45" Type="http://schemas.openxmlformats.org/officeDocument/2006/relationships/hyperlink" Target="file:///E:\TSGS1_100_Toulouse\_Drafting\docs\S1-223332.zip" TargetMode="External"/><Relationship Id="rId53" Type="http://schemas.openxmlformats.org/officeDocument/2006/relationships/hyperlink" Target="file:///E:\TSGS1_100_Toulouse\_Drafting\docs\S1-223355.zip" TargetMode="External"/><Relationship Id="rId58" Type="http://schemas.openxmlformats.org/officeDocument/2006/relationships/hyperlink" Target="file:///E:\TSGS1_100_Toulouse\docs\S1-223101.zip" TargetMode="External"/><Relationship Id="rId66" Type="http://schemas.openxmlformats.org/officeDocument/2006/relationships/hyperlink" Target="file:///E:\TSGS1_100_Toulouse\docs\S1-223179.zip" TargetMode="External"/><Relationship Id="rId74" Type="http://schemas.openxmlformats.org/officeDocument/2006/relationships/hyperlink" Target="file:///E:\TSGS1_100_Toulouse\docs\S1-223206.zip" TargetMode="External"/><Relationship Id="rId79" Type="http://schemas.openxmlformats.org/officeDocument/2006/relationships/hyperlink" Target="file:///E:\TSGS1_100_Toulouse\_Drafting\docs\S1-223367.zip" TargetMode="External"/><Relationship Id="rId87" Type="http://schemas.openxmlformats.org/officeDocument/2006/relationships/hyperlink" Target="file:///E:\TSGS1_100_Toulouse\docs\S1-223171.zip" TargetMode="External"/><Relationship Id="rId5" Type="http://schemas.openxmlformats.org/officeDocument/2006/relationships/numbering" Target="numbering.xml"/><Relationship Id="rId61" Type="http://schemas.openxmlformats.org/officeDocument/2006/relationships/hyperlink" Target="file:///E:\TSGS1_100_Toulouse\_Drafting\docs\S1-223357.zip" TargetMode="External"/><Relationship Id="rId82" Type="http://schemas.openxmlformats.org/officeDocument/2006/relationships/hyperlink" Target="file:///E:\TSGS1_100_Toulouse\docs\S1-223246.zip" TargetMode="External"/><Relationship Id="rId90" Type="http://schemas.openxmlformats.org/officeDocument/2006/relationships/hyperlink" Target="file:///E:\TSGS1_100_Toulouse\docs\S1-223022.zip" TargetMode="External"/><Relationship Id="rId95" Type="http://schemas.openxmlformats.org/officeDocument/2006/relationships/fontTable" Target="fontTable.xml"/><Relationship Id="rId19" Type="http://schemas.openxmlformats.org/officeDocument/2006/relationships/hyperlink" Target="file:///E:\TSGS1_100_Toulouse\_Drafting\docs\S1-223322.zip" TargetMode="External"/><Relationship Id="rId14" Type="http://schemas.openxmlformats.org/officeDocument/2006/relationships/hyperlink" Target="file:///E:\TSGS1_100_Toulouse\docs\S1-223168.zip" TargetMode="External"/><Relationship Id="rId22" Type="http://schemas.openxmlformats.org/officeDocument/2006/relationships/hyperlink" Target="file:///E:\TSGS1_100_Toulouse\_Drafting\docs\S1-223362.zip" TargetMode="External"/><Relationship Id="rId27" Type="http://schemas.openxmlformats.org/officeDocument/2006/relationships/hyperlink" Target="file:///E:\TSGS1_100_Toulouse\docs\S1-223088.zip" TargetMode="External"/><Relationship Id="rId30" Type="http://schemas.openxmlformats.org/officeDocument/2006/relationships/hyperlink" Target="file:///E:\TSGS1_100_Toulouse\_Drafting\docs\S1-223325.zip" TargetMode="External"/><Relationship Id="rId35" Type="http://schemas.openxmlformats.org/officeDocument/2006/relationships/hyperlink" Target="file:///E:\TSGS1_100_Toulouse\_Drafting\docs\S1-223327.zip" TargetMode="External"/><Relationship Id="rId43" Type="http://schemas.openxmlformats.org/officeDocument/2006/relationships/hyperlink" Target="file:///E:\TSGS1_100_Toulouse\_Drafting\docs\S1-223331.zip" TargetMode="External"/><Relationship Id="rId48" Type="http://schemas.openxmlformats.org/officeDocument/2006/relationships/hyperlink" Target="file:///E:\TSGS1_100_Toulouse\docs\S1-223231.zip" TargetMode="External"/><Relationship Id="rId56" Type="http://schemas.openxmlformats.org/officeDocument/2006/relationships/hyperlink" Target="file:///E:\TSGS1_100_Toulouse\docs\S1-223083.zip" TargetMode="External"/><Relationship Id="rId64" Type="http://schemas.openxmlformats.org/officeDocument/2006/relationships/hyperlink" Target="file:///E:\TSGS1_100_Toulouse\docs\S1-223163.zip" TargetMode="External"/><Relationship Id="rId69" Type="http://schemas.openxmlformats.org/officeDocument/2006/relationships/hyperlink" Target="file:///E:\TSGS1_100_Toulouse\_Drafting\docs\S1-223481.zip" TargetMode="External"/><Relationship Id="rId77" Type="http://schemas.openxmlformats.org/officeDocument/2006/relationships/hyperlink" Target="file:///E:\TSGS1_100_Toulouse\_Drafting\docs\S1-223366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E:\TSGS1_100_Toulouse\_Drafting\docs\S1-223354.zip" TargetMode="External"/><Relationship Id="rId72" Type="http://schemas.openxmlformats.org/officeDocument/2006/relationships/hyperlink" Target="file:///E:\TSGS1_100_Toulouse\docs\S1-223196.zip" TargetMode="External"/><Relationship Id="rId80" Type="http://schemas.openxmlformats.org/officeDocument/2006/relationships/hyperlink" Target="file:///E:\TSGS1_100_Toulouse\docs\S1-223235.zip" TargetMode="External"/><Relationship Id="rId85" Type="http://schemas.openxmlformats.org/officeDocument/2006/relationships/hyperlink" Target="file:///E:\TSGS1_100_Toulouse\_Drafting\docs\S1-223369.zip" TargetMode="External"/><Relationship Id="rId93" Type="http://schemas.openxmlformats.org/officeDocument/2006/relationships/hyperlink" Target="file:///E:\TSGS1_100_Toulouse\docs\S1-223159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ftp.3gpp.org/Specs/archive/22_series/22.840/22840-020.zip" TargetMode="External"/><Relationship Id="rId17" Type="http://schemas.openxmlformats.org/officeDocument/2006/relationships/hyperlink" Target="file:///E:\TSGS1_100_Toulouse\docs\S1-223162.zip" TargetMode="External"/><Relationship Id="rId25" Type="http://schemas.openxmlformats.org/officeDocument/2006/relationships/hyperlink" Target="file:///E:\TSGS1_100_Toulouse\docs\S1-223012.zip" TargetMode="External"/><Relationship Id="rId33" Type="http://schemas.openxmlformats.org/officeDocument/2006/relationships/hyperlink" Target="file:///E:\TSGS1_100_Toulouse\_Drafting\docs\S1-223482.zip" TargetMode="External"/><Relationship Id="rId38" Type="http://schemas.openxmlformats.org/officeDocument/2006/relationships/hyperlink" Target="file:///E:\TSGS1_100_Toulouse\docs\S1-223194.zip" TargetMode="External"/><Relationship Id="rId46" Type="http://schemas.openxmlformats.org/officeDocument/2006/relationships/hyperlink" Target="file:///E:\TSGS1_100_Toulouse\docs\S1-223230.zip" TargetMode="External"/><Relationship Id="rId59" Type="http://schemas.openxmlformats.org/officeDocument/2006/relationships/hyperlink" Target="file:///E:\TSGS1_100_Toulouse\_Drafting\docs\S1-223356.zip" TargetMode="External"/><Relationship Id="rId67" Type="http://schemas.openxmlformats.org/officeDocument/2006/relationships/hyperlink" Target="file:///E:\TSGS1_100_Toulouse\_Drafting\docs\S1-223480.zip" TargetMode="External"/><Relationship Id="rId20" Type="http://schemas.openxmlformats.org/officeDocument/2006/relationships/hyperlink" Target="file:///E:\TSGS1_100_Toulouse\docs\S1-223165.zip" TargetMode="External"/><Relationship Id="rId41" Type="http://schemas.openxmlformats.org/officeDocument/2006/relationships/hyperlink" Target="file:///E:\TSGS1_100_Toulouse\_Drafting\docs\S1-223330.zip" TargetMode="External"/><Relationship Id="rId54" Type="http://schemas.openxmlformats.org/officeDocument/2006/relationships/hyperlink" Target="file:///E:\TSGS1_100_Toulouse\docs\S1-223082.zip" TargetMode="External"/><Relationship Id="rId62" Type="http://schemas.openxmlformats.org/officeDocument/2006/relationships/hyperlink" Target="file:///E:\TSGS1_100_Toulouse\docs\S1-223128.zip" TargetMode="External"/><Relationship Id="rId70" Type="http://schemas.openxmlformats.org/officeDocument/2006/relationships/hyperlink" Target="file:///E:\TSGS1_100_Toulouse\docs\S1-223183.zip" TargetMode="External"/><Relationship Id="rId75" Type="http://schemas.openxmlformats.org/officeDocument/2006/relationships/hyperlink" Target="file:///E:\TSGS1_100_Toulouse\_Drafting\docs\S1-223365.zip" TargetMode="External"/><Relationship Id="rId83" Type="http://schemas.openxmlformats.org/officeDocument/2006/relationships/hyperlink" Target="file:///E:\TSGS1_100_Toulouse\_Drafting\docs\S1-223368.zip" TargetMode="External"/><Relationship Id="rId88" Type="http://schemas.openxmlformats.org/officeDocument/2006/relationships/hyperlink" Target="file:///E:\TSGS1_100_Toulouse\Docs\S1-223130.zip" TargetMode="External"/><Relationship Id="rId91" Type="http://schemas.openxmlformats.org/officeDocument/2006/relationships/hyperlink" Target="file:///E:\TSGS1_100_Toulouse\docs\S1-223157.zip" TargetMode="External"/><Relationship Id="rId9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E:\TSGS1_100_Toulouse\_Drafting\docs\S1-223321.zip" TargetMode="External"/><Relationship Id="rId23" Type="http://schemas.openxmlformats.org/officeDocument/2006/relationships/hyperlink" Target="file:///E:\TSGS1_100_Toulouse\docs\S1-223233.zip" TargetMode="External"/><Relationship Id="rId28" Type="http://schemas.openxmlformats.org/officeDocument/2006/relationships/hyperlink" Target="file:///E:\TSGS1_100_Toulouse\_Drafting\docs\S1-223324.zip" TargetMode="External"/><Relationship Id="rId36" Type="http://schemas.openxmlformats.org/officeDocument/2006/relationships/hyperlink" Target="file:///E:\TSGS1_100_Toulouse\docs\S1-223193.zip" TargetMode="External"/><Relationship Id="rId49" Type="http://schemas.openxmlformats.org/officeDocument/2006/relationships/hyperlink" Target="file:///E:\TSGS1_100_Toulouse\_Drafting\docs\S1-223353.zip" TargetMode="External"/><Relationship Id="rId57" Type="http://schemas.openxmlformats.org/officeDocument/2006/relationships/hyperlink" Target="file:///E:\TSGS1_100_Toulouse\_Drafting\docs\S1-223359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E:\TSGS1_100_Toulouse\docs\S1-223129.zip" TargetMode="External"/><Relationship Id="rId44" Type="http://schemas.openxmlformats.org/officeDocument/2006/relationships/hyperlink" Target="file:///E:\TSGS1_100_Toulouse\docs\S1-223226.zip" TargetMode="External"/><Relationship Id="rId52" Type="http://schemas.openxmlformats.org/officeDocument/2006/relationships/hyperlink" Target="file:///E:\TSGS1_100_Toulouse\docs\S1-223250.zip" TargetMode="External"/><Relationship Id="rId60" Type="http://schemas.openxmlformats.org/officeDocument/2006/relationships/hyperlink" Target="file:///E:\TSGS1_100_Toulouse\docs\S1-223102.zip" TargetMode="External"/><Relationship Id="rId65" Type="http://schemas.openxmlformats.org/officeDocument/2006/relationships/hyperlink" Target="file:///E:\TSGS1_100_Toulouse\_Drafting\docs\S1-223361.zip" TargetMode="External"/><Relationship Id="rId73" Type="http://schemas.openxmlformats.org/officeDocument/2006/relationships/hyperlink" Target="file:///E:\TSGS1_100_Toulouse\_Drafting\docs\S1-223364.zip" TargetMode="External"/><Relationship Id="rId78" Type="http://schemas.openxmlformats.org/officeDocument/2006/relationships/hyperlink" Target="file:///E:\TSGS1_100_Toulouse\docs\S1-223222.zip" TargetMode="External"/><Relationship Id="rId81" Type="http://schemas.openxmlformats.org/officeDocument/2006/relationships/hyperlink" Target="file:///E:\TSGS1_100_Toulouse\docs\S1-223245.zip" TargetMode="External"/><Relationship Id="rId86" Type="http://schemas.openxmlformats.org/officeDocument/2006/relationships/hyperlink" Target="file:///E:\TSGS1_100_Toulouse\docs\S1-223229.zip" TargetMode="External"/><Relationship Id="rId94" Type="http://schemas.openxmlformats.org/officeDocument/2006/relationships/hyperlink" Target="file:///E:\TSGS1_100_Toulouse\docs\S1-223160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800152-EDB0-4F02-A5B3-6A5C407F1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</TotalTime>
  <Pages>6</Pages>
  <Words>2434</Words>
  <Characters>13388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15791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Almodovar Chico, J.L. (José)</cp:lastModifiedBy>
  <cp:revision>4</cp:revision>
  <dcterms:created xsi:type="dcterms:W3CDTF">2022-11-16T22:36:00Z</dcterms:created>
  <dcterms:modified xsi:type="dcterms:W3CDTF">2022-11-16T22:37:00Z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