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8F45DF" w14:textId="7D382EE9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&lt;title must reflect document content&gt;</w:t>
      </w:r>
    </w:p>
    <w:p w14:paraId="139BB5A7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</w:p>
    <w:p w14:paraId="57949212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>&lt;company name&gt;</w:t>
      </w:r>
    </w:p>
    <w:p w14:paraId="79B4A489" w14:textId="7777777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  <w:t xml:space="preserve">&lt;name and email address&gt;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0CE98586" w14:textId="77777777" w:rsidR="00E66326" w:rsidRPr="000D6532" w:rsidRDefault="00E66326" w:rsidP="00E66326">
      <w:r w:rsidRPr="000D6532">
        <w:t>---------- Use Case template ----------</w:t>
      </w:r>
    </w:p>
    <w:p w14:paraId="75B41E53" w14:textId="77777777" w:rsidR="00E66326" w:rsidRPr="000D6532" w:rsidRDefault="00E66326" w:rsidP="00E66326">
      <w:pPr>
        <w:pStyle w:val="Heading2"/>
      </w:pPr>
      <w:r w:rsidRPr="000D6532">
        <w:t>x.1</w:t>
      </w:r>
      <w:r w:rsidRPr="000D6532">
        <w:tab/>
        <w:t>Use case title</w:t>
      </w:r>
    </w:p>
    <w:p w14:paraId="19FC3C48" w14:textId="77777777" w:rsidR="00E66326" w:rsidRPr="000D6532" w:rsidRDefault="00E66326" w:rsidP="00E66326">
      <w:pPr>
        <w:pStyle w:val="Heading3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x.1.1</w:t>
      </w:r>
      <w:r w:rsidRPr="000D6532">
        <w:tab/>
        <w:t>Description</w:t>
      </w:r>
    </w:p>
    <w:p w14:paraId="7CA15FCF" w14:textId="77777777" w:rsidR="00E66326" w:rsidRPr="000D6532" w:rsidRDefault="00E66326" w:rsidP="00E66326">
      <w:pPr>
        <w:rPr>
          <w:rFonts w:eastAsia="Calibri"/>
        </w:rPr>
      </w:pPr>
      <w:r w:rsidRPr="000D6532">
        <w:t>&lt;Describe what the use case intends to achieve.&gt;</w:t>
      </w:r>
    </w:p>
    <w:p w14:paraId="55E5773E" w14:textId="77777777" w:rsidR="00E66326" w:rsidRPr="000D6532" w:rsidRDefault="00E66326" w:rsidP="00E66326">
      <w:pPr>
        <w:pStyle w:val="Heading3"/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0D6532">
        <w:t>x.1.2</w:t>
      </w:r>
      <w:r w:rsidRPr="000D6532">
        <w:tab/>
        <w:t>Pre-conditions</w:t>
      </w:r>
    </w:p>
    <w:p w14:paraId="5F1C66DB" w14:textId="77777777" w:rsidR="00E66326" w:rsidRPr="000D6532" w:rsidRDefault="00E66326" w:rsidP="00E66326">
      <w:pPr>
        <w:rPr>
          <w:rFonts w:eastAsia="Calibri"/>
        </w:rPr>
      </w:pPr>
      <w:r w:rsidRPr="000D6532">
        <w:t>&lt;List any pre-conditions that need to exist for this use case, preferably as a bulleted list, e.g. UE is registered to the network.&gt;</w:t>
      </w:r>
    </w:p>
    <w:p w14:paraId="5FA2B786" w14:textId="77777777" w:rsidR="00E66326" w:rsidRPr="000D6532" w:rsidRDefault="00E66326" w:rsidP="00E66326">
      <w:pPr>
        <w:pStyle w:val="Heading3"/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0D6532">
        <w:t>x.1.3</w:t>
      </w:r>
      <w:r w:rsidRPr="000D6532">
        <w:tab/>
        <w:t>Service Flows</w:t>
      </w:r>
    </w:p>
    <w:p w14:paraId="006772F7" w14:textId="77777777" w:rsidR="00E66326" w:rsidRPr="000D6532" w:rsidRDefault="00E66326" w:rsidP="00E66326">
      <w:pPr>
        <w:rPr>
          <w:rFonts w:eastAsia="Calibri"/>
        </w:rPr>
      </w:pPr>
      <w:r w:rsidRPr="000D6532">
        <w:t>&lt;Describe the sequence of events that explain what needs to happen, preferably as a numbered list, e.g. 1. User makes a voice call, 2. Called party receives alerting message.&gt;</w:t>
      </w:r>
    </w:p>
    <w:p w14:paraId="1BB214B2" w14:textId="77777777" w:rsidR="00E66326" w:rsidRPr="000D6532" w:rsidRDefault="00E66326" w:rsidP="00E66326">
      <w:pPr>
        <w:pStyle w:val="Heading3"/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 w:rsidRPr="000D6532">
        <w:t>x.1.4</w:t>
      </w:r>
      <w:r w:rsidRPr="000D6532">
        <w:tab/>
        <w:t>Post-conditions</w:t>
      </w:r>
    </w:p>
    <w:p w14:paraId="19D0B587" w14:textId="77777777" w:rsidR="00E66326" w:rsidRPr="000D6532" w:rsidRDefault="00E66326" w:rsidP="00E66326">
      <w:pPr>
        <w:rPr>
          <w:rFonts w:eastAsia="Calibri"/>
        </w:rPr>
      </w:pPr>
      <w:r w:rsidRPr="000D6532">
        <w:t>&lt;Describe the end result e.g. Called party can decide whether to accept call based on information displayed on UE screen.&gt;</w:t>
      </w:r>
    </w:p>
    <w:p w14:paraId="76D0BB21" w14:textId="77777777" w:rsidR="00E66326" w:rsidRPr="000D6532" w:rsidRDefault="00E66326" w:rsidP="00E66326">
      <w:pPr>
        <w:pStyle w:val="Heading3"/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0D6532">
        <w:t>x.1.5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40A7DEF1" w14:textId="77777777" w:rsidR="00E66326" w:rsidRPr="000D6532" w:rsidRDefault="00E66326" w:rsidP="00E66326">
      <w:pPr>
        <w:rPr>
          <w:rFonts w:eastAsia="Calibri"/>
        </w:rPr>
      </w:pPr>
      <w:r w:rsidRPr="000D6532">
        <w:t>&lt;</w:t>
      </w:r>
      <w:r>
        <w:t xml:space="preserve"> Highlight existing features in the existing set of normative specifications that partly or fully cover this use case</w:t>
      </w:r>
      <w:r w:rsidRPr="000D6532">
        <w:t>.&gt;</w:t>
      </w:r>
    </w:p>
    <w:p w14:paraId="0320AA6E" w14:textId="77777777" w:rsidR="00E66326" w:rsidRPr="000D6532" w:rsidRDefault="00E66326" w:rsidP="00E66326">
      <w:pPr>
        <w:pStyle w:val="Heading3"/>
      </w:pPr>
      <w:r w:rsidRPr="000D6532">
        <w:t>x.1.6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7370080" w14:textId="77777777" w:rsidR="00E66326" w:rsidRPr="000D6532" w:rsidRDefault="00E66326" w:rsidP="00E66326">
      <w:pPr>
        <w:rPr>
          <w:rFonts w:eastAsia="Calibri"/>
        </w:rPr>
      </w:pPr>
      <w:r w:rsidRPr="000D6532">
        <w:t>&lt;Provide draft</w:t>
      </w:r>
      <w:r>
        <w:t xml:space="preserve"> new</w:t>
      </w:r>
      <w:r w:rsidRPr="000D6532">
        <w:t xml:space="preserve"> requirements </w:t>
      </w:r>
      <w:r>
        <w:t xml:space="preserve">that are needed </w:t>
      </w:r>
      <w:r w:rsidRPr="000D6532">
        <w:t>to realise the use case</w:t>
      </w:r>
      <w:r>
        <w:t>, and that are not yet covered in any normative specification</w:t>
      </w:r>
      <w:r w:rsidRPr="000D6532">
        <w:t>.&gt;</w:t>
      </w:r>
    </w:p>
    <w:sectPr w:rsidR="00E66326" w:rsidRPr="000D653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A67F8"/>
    <w:rsid w:val="000C47C3"/>
    <w:rsid w:val="000D58AB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7A9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199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4</cp:revision>
  <cp:lastPrinted>2019-02-25T14:05:00Z</cp:lastPrinted>
  <dcterms:created xsi:type="dcterms:W3CDTF">2021-06-24T07:58:00Z</dcterms:created>
  <dcterms:modified xsi:type="dcterms:W3CDTF">2021-06-24T08:25:00Z</dcterms:modified>
</cp:coreProperties>
</file>