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FCBAA" w14:textId="2513EE04"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067AA1">
        <w:rPr>
          <w:rFonts w:eastAsia="Times New Roman" w:cs="Arial"/>
          <w:sz w:val="24"/>
          <w:szCs w:val="20"/>
          <w:lang w:eastAsia="ar-SA"/>
        </w:rPr>
        <w:t>2</w:t>
      </w:r>
      <w:r w:rsidR="009E5DB8">
        <w:rPr>
          <w:rFonts w:eastAsia="Times New Roman" w:cs="Arial"/>
          <w:sz w:val="24"/>
          <w:szCs w:val="20"/>
          <w:lang w:eastAsia="ar-SA"/>
        </w:rPr>
        <w:tab/>
        <w:t>S1</w:t>
      </w:r>
      <w:r w:rsidRPr="00B11D2E">
        <w:rPr>
          <w:rFonts w:cs="Arial"/>
          <w:sz w:val="24"/>
          <w:szCs w:val="24"/>
        </w:rPr>
        <w:t>-1</w:t>
      </w:r>
      <w:r w:rsidR="00E51F76">
        <w:rPr>
          <w:rFonts w:cs="Arial"/>
          <w:sz w:val="24"/>
          <w:szCs w:val="24"/>
        </w:rPr>
        <w:t>8</w:t>
      </w:r>
      <w:r w:rsidR="00067AA1">
        <w:rPr>
          <w:rFonts w:cs="Arial"/>
          <w:sz w:val="24"/>
          <w:szCs w:val="24"/>
        </w:rPr>
        <w:t>1</w:t>
      </w:r>
      <w:r>
        <w:rPr>
          <w:rFonts w:cs="Arial"/>
          <w:sz w:val="24"/>
          <w:szCs w:val="24"/>
        </w:rPr>
        <w:t>00</w:t>
      </w:r>
      <w:r w:rsidR="003D7A31">
        <w:rPr>
          <w:rFonts w:cs="Arial"/>
          <w:sz w:val="24"/>
          <w:szCs w:val="24"/>
        </w:rPr>
        <w:t>1</w:t>
      </w:r>
    </w:p>
    <w:p w14:paraId="595FCBAB" w14:textId="6521ABD0" w:rsidR="00411066" w:rsidRPr="00F45489" w:rsidRDefault="00067AA1"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Dubrovnik</w:t>
      </w:r>
      <w:r w:rsidR="00DE2B83">
        <w:rPr>
          <w:rFonts w:eastAsia="Times New Roman" w:cs="Arial"/>
          <w:sz w:val="24"/>
          <w:szCs w:val="20"/>
          <w:lang w:eastAsia="ar-SA"/>
        </w:rPr>
        <w:t xml:space="preserve">, </w:t>
      </w:r>
      <w:r>
        <w:rPr>
          <w:rFonts w:eastAsia="Times New Roman" w:cs="Arial"/>
          <w:sz w:val="24"/>
          <w:szCs w:val="20"/>
          <w:lang w:eastAsia="ar-SA"/>
        </w:rPr>
        <w:t>Croatia</w:t>
      </w:r>
      <w:r w:rsidR="00411066">
        <w:rPr>
          <w:rFonts w:eastAsia="Times New Roman" w:cs="Arial"/>
          <w:sz w:val="24"/>
          <w:szCs w:val="20"/>
          <w:lang w:eastAsia="ar-SA"/>
        </w:rPr>
        <w:t xml:space="preserve">, </w:t>
      </w:r>
      <w:r w:rsidR="00C43C8D">
        <w:rPr>
          <w:rFonts w:eastAsia="Times New Roman" w:cs="Arial"/>
          <w:sz w:val="24"/>
          <w:szCs w:val="20"/>
          <w:lang w:eastAsia="ar-SA"/>
        </w:rPr>
        <w:t>7</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sidR="0056161F">
        <w:rPr>
          <w:rFonts w:eastAsia="Times New Roman" w:cs="Arial"/>
          <w:sz w:val="24"/>
          <w:szCs w:val="20"/>
          <w:lang w:eastAsia="ar-SA"/>
        </w:rPr>
        <w:t>1</w:t>
      </w:r>
      <w:r w:rsidR="00C43C8D">
        <w:rPr>
          <w:rFonts w:eastAsia="Times New Roman" w:cs="Arial"/>
          <w:sz w:val="24"/>
          <w:szCs w:val="20"/>
          <w:lang w:eastAsia="ar-SA"/>
        </w:rPr>
        <w:t>1</w:t>
      </w:r>
      <w:r w:rsidR="00411066">
        <w:rPr>
          <w:rFonts w:eastAsia="Times New Roman" w:cs="Arial"/>
          <w:sz w:val="24"/>
          <w:szCs w:val="20"/>
          <w:lang w:eastAsia="ar-SA"/>
        </w:rPr>
        <w:t xml:space="preserve"> </w:t>
      </w:r>
      <w:r w:rsidR="00C43C8D">
        <w:rPr>
          <w:rFonts w:eastAsia="Times New Roman" w:cs="Arial"/>
          <w:sz w:val="24"/>
          <w:szCs w:val="20"/>
          <w:lang w:eastAsia="ar-SA"/>
        </w:rPr>
        <w:t>Ma</w:t>
      </w:r>
      <w:r w:rsidR="00E51F76">
        <w:rPr>
          <w:rFonts w:eastAsia="Times New Roman" w:cs="Arial"/>
          <w:sz w:val="24"/>
          <w:szCs w:val="20"/>
          <w:lang w:eastAsia="ar-SA"/>
        </w:rPr>
        <w:t>y</w:t>
      </w:r>
      <w:r w:rsidR="009E5DB8">
        <w:rPr>
          <w:rFonts w:eastAsia="Times New Roman" w:cs="Arial"/>
          <w:sz w:val="24"/>
          <w:szCs w:val="20"/>
          <w:lang w:eastAsia="ar-SA"/>
        </w:rPr>
        <w:t xml:space="preserve"> 201</w:t>
      </w:r>
      <w:r w:rsidR="00E51F76">
        <w:rPr>
          <w:rFonts w:eastAsia="Times New Roman" w:cs="Arial"/>
          <w:sz w:val="24"/>
          <w:szCs w:val="20"/>
          <w:lang w:eastAsia="ar-SA"/>
        </w:rPr>
        <w:t>8</w:t>
      </w:r>
      <w:r w:rsidR="00411066">
        <w:rPr>
          <w:rFonts w:cs="Arial"/>
          <w:b/>
          <w:i/>
          <w:color w:val="0070C0"/>
          <w:sz w:val="20"/>
          <w:szCs w:val="20"/>
        </w:rPr>
        <w:tab/>
      </w:r>
    </w:p>
    <w:p w14:paraId="595FCBAC" w14:textId="77777777" w:rsidR="00411066" w:rsidRPr="00F45489" w:rsidRDefault="00411066" w:rsidP="00411066">
      <w:pPr>
        <w:suppressAutoHyphens/>
        <w:spacing w:after="0" w:line="240" w:lineRule="auto"/>
        <w:rPr>
          <w:rFonts w:eastAsia="Times New Roman" w:cs="Arial"/>
          <w:sz w:val="20"/>
          <w:szCs w:val="20"/>
          <w:lang w:eastAsia="ar-SA"/>
        </w:rPr>
      </w:pPr>
    </w:p>
    <w:p w14:paraId="595FCBAD" w14:textId="20A71D2F"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3D7A31">
        <w:rPr>
          <w:rFonts w:eastAsia="Times New Roman" w:cs="Arial"/>
          <w:sz w:val="22"/>
          <w:szCs w:val="20"/>
          <w:lang w:eastAsia="ar-SA"/>
        </w:rPr>
        <w:t>2</w:t>
      </w:r>
      <w:r w:rsidR="003D7A31" w:rsidRPr="003D7A31">
        <w:rPr>
          <w:rFonts w:eastAsia="Times New Roman" w:cs="Arial"/>
          <w:sz w:val="22"/>
          <w:szCs w:val="20"/>
          <w:vertAlign w:val="superscript"/>
          <w:lang w:eastAsia="ar-SA"/>
        </w:rPr>
        <w:t>nd</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C43C8D">
        <w:rPr>
          <w:rFonts w:eastAsia="Times New Roman" w:cs="Arial"/>
          <w:sz w:val="22"/>
          <w:szCs w:val="20"/>
          <w:lang w:eastAsia="ar-SA"/>
        </w:rPr>
        <w:t>2</w:t>
      </w:r>
    </w:p>
    <w:p w14:paraId="595FCBA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595FCBAF" w14:textId="01C5FE69"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595FCBB0"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595FCBB1"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595FCBB2"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5FCBB3"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595FCBB4" w14:textId="77777777" w:rsidR="00411066" w:rsidRPr="00F45489" w:rsidRDefault="00411066" w:rsidP="00411066">
      <w:pPr>
        <w:spacing w:after="0" w:line="240" w:lineRule="auto"/>
        <w:ind w:left="720"/>
        <w:rPr>
          <w:rFonts w:eastAsia="Times New Roman" w:cs="Arial"/>
          <w:sz w:val="20"/>
          <w:szCs w:val="20"/>
          <w:u w:val="single"/>
          <w:lang w:eastAsia="it-IT"/>
        </w:rPr>
      </w:pPr>
    </w:p>
    <w:p w14:paraId="595FCBB5" w14:textId="212465B7"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82794D">
        <w:rPr>
          <w:rFonts w:eastAsia="Calibri"/>
          <w:bCs/>
          <w:lang w:eastAsia="en-US"/>
        </w:rPr>
        <w:t>27</w:t>
      </w:r>
      <w:r>
        <w:rPr>
          <w:rFonts w:eastAsia="Calibri"/>
          <w:bCs/>
          <w:lang w:eastAsia="en-US"/>
        </w:rPr>
        <w:t xml:space="preserve"> </w:t>
      </w:r>
      <w:r w:rsidR="00BE4955">
        <w:rPr>
          <w:rFonts w:eastAsia="Calibri"/>
          <w:bCs/>
          <w:lang w:eastAsia="en-US"/>
        </w:rPr>
        <w:t>April</w:t>
      </w:r>
      <w:r w:rsidR="009E5DB8">
        <w:rPr>
          <w:rFonts w:eastAsia="Calibri"/>
          <w:bCs/>
          <w:lang w:eastAsia="en-US"/>
        </w:rPr>
        <w:t xml:space="preserve"> 201</w:t>
      </w:r>
      <w:r w:rsidR="00E51F76">
        <w:rPr>
          <w:rFonts w:eastAsia="Calibri"/>
          <w:bCs/>
          <w:lang w:eastAsia="en-US"/>
        </w:rPr>
        <w:t>8</w:t>
      </w:r>
      <w:r w:rsidRPr="00962837">
        <w:rPr>
          <w:rFonts w:eastAsia="Calibri"/>
          <w:bCs/>
          <w:lang w:eastAsia="en-US"/>
        </w:rPr>
        <w:t>, 23:00 UTC</w:t>
      </w:r>
    </w:p>
    <w:p w14:paraId="595FCBB6" w14:textId="7B24D1FD"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82794D">
        <w:rPr>
          <w:bCs/>
          <w:lang w:eastAsia="en-US"/>
        </w:rPr>
        <w:t>27</w:t>
      </w:r>
      <w:r w:rsidR="00D13366">
        <w:rPr>
          <w:bCs/>
          <w:lang w:eastAsia="en-US"/>
        </w:rPr>
        <w:t xml:space="preserve"> </w:t>
      </w:r>
      <w:r w:rsidR="00BE4955">
        <w:rPr>
          <w:bCs/>
          <w:lang w:eastAsia="en-US"/>
        </w:rPr>
        <w:t>April</w:t>
      </w:r>
      <w:r w:rsidR="009E5DB8">
        <w:rPr>
          <w:bCs/>
          <w:lang w:eastAsia="en-US"/>
        </w:rPr>
        <w:t xml:space="preserve"> 201</w:t>
      </w:r>
      <w:r w:rsidR="001B55DE">
        <w:rPr>
          <w:bCs/>
          <w:lang w:eastAsia="en-US"/>
        </w:rPr>
        <w:t>8</w:t>
      </w:r>
      <w:r w:rsidRPr="00962837">
        <w:rPr>
          <w:bCs/>
          <w:lang w:eastAsia="en-US"/>
        </w:rPr>
        <w:t>, 23:00 UTC</w:t>
      </w:r>
    </w:p>
    <w:p w14:paraId="595FCBB7" w14:textId="77777777" w:rsidR="00411066" w:rsidRPr="00F45489" w:rsidRDefault="00411066" w:rsidP="00411066">
      <w:pPr>
        <w:spacing w:after="0" w:line="240" w:lineRule="auto"/>
        <w:ind w:left="1440"/>
        <w:rPr>
          <w:rFonts w:eastAsia="Times New Roman" w:cs="Arial"/>
          <w:sz w:val="20"/>
          <w:szCs w:val="20"/>
          <w:lang w:eastAsia="ar-SA"/>
        </w:rPr>
      </w:pPr>
    </w:p>
    <w:p w14:paraId="595FCBB8"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95FCBB9" w14:textId="77777777" w:rsidR="00411066" w:rsidRPr="00F45489" w:rsidRDefault="00411066" w:rsidP="00411066">
      <w:pPr>
        <w:spacing w:after="0" w:line="240" w:lineRule="auto"/>
        <w:ind w:left="720"/>
        <w:rPr>
          <w:rFonts w:eastAsia="Times New Roman" w:cs="Arial"/>
          <w:sz w:val="20"/>
          <w:szCs w:val="20"/>
          <w:lang w:eastAsia="it-IT"/>
        </w:rPr>
      </w:pPr>
    </w:p>
    <w:p w14:paraId="595FCBBA" w14:textId="60126299"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5E080F">
        <w:rPr>
          <w:rFonts w:eastAsia="Times New Roman" w:cs="Arial"/>
          <w:sz w:val="20"/>
          <w:szCs w:val="20"/>
          <w:lang w:eastAsia="it-IT"/>
        </w:rPr>
        <w:t>2</w:t>
      </w:r>
      <w:r>
        <w:rPr>
          <w:rFonts w:eastAsia="Times New Roman" w:cs="Arial"/>
          <w:sz w:val="20"/>
          <w:szCs w:val="20"/>
          <w:lang w:eastAsia="it-IT"/>
        </w:rPr>
        <w:t>)</w:t>
      </w:r>
    </w:p>
    <w:p w14:paraId="595FCBBB" w14:textId="77777777" w:rsidR="00411066" w:rsidRDefault="00411066" w:rsidP="00411066">
      <w:pPr>
        <w:pStyle w:val="ListParagraph"/>
        <w:rPr>
          <w:rFonts w:cs="Arial"/>
          <w:lang w:eastAsia="it-IT"/>
        </w:rPr>
      </w:pPr>
    </w:p>
    <w:p w14:paraId="595FCBBC" w14:textId="4D08C155"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1B55DE">
          <w:rPr>
            <w:rStyle w:val="Hyperlink"/>
            <w:rFonts w:eastAsia="Times New Roman" w:cs="Arial"/>
            <w:sz w:val="20"/>
            <w:szCs w:val="20"/>
            <w:lang w:eastAsia="it-IT"/>
          </w:rPr>
          <w:t>http://www.3gpp.org/ftp/tsg_sa/WG1_Serv/TSGS1_8</w:t>
        </w:r>
        <w:r w:rsidR="005E080F">
          <w:rPr>
            <w:rStyle w:val="Hyperlink"/>
            <w:rFonts w:eastAsia="Times New Roman" w:cs="Arial"/>
            <w:sz w:val="20"/>
            <w:szCs w:val="20"/>
            <w:lang w:eastAsia="it-IT"/>
          </w:rPr>
          <w:t>2</w:t>
        </w:r>
        <w:r w:rsidR="001B55DE">
          <w:rPr>
            <w:rStyle w:val="Hyperlink"/>
            <w:rFonts w:eastAsia="Times New Roman" w:cs="Arial"/>
            <w:sz w:val="20"/>
            <w:szCs w:val="20"/>
            <w:lang w:eastAsia="it-IT"/>
          </w:rPr>
          <w:t>_</w:t>
        </w:r>
        <w:r w:rsidR="00E458FD">
          <w:rPr>
            <w:rStyle w:val="Hyperlink"/>
            <w:rFonts w:eastAsia="Times New Roman" w:cs="Arial"/>
            <w:sz w:val="20"/>
            <w:szCs w:val="20"/>
            <w:lang w:eastAsia="it-IT"/>
          </w:rPr>
          <w:t>Dubrovnik</w:t>
        </w:r>
        <w:r w:rsidR="001B55DE">
          <w:rPr>
            <w:rStyle w:val="Hyperlink"/>
            <w:rFonts w:eastAsia="Times New Roman" w:cs="Arial"/>
            <w:sz w:val="20"/>
            <w:szCs w:val="20"/>
            <w:lang w:eastAsia="it-IT"/>
          </w:rPr>
          <w:t>/templates/Template_WI_Status_Update.zip</w:t>
        </w:r>
      </w:hyperlink>
      <w:r>
        <w:rPr>
          <w:rFonts w:eastAsia="Times New Roman" w:cs="Arial"/>
          <w:sz w:val="20"/>
          <w:szCs w:val="20"/>
          <w:lang w:eastAsia="ar-SA"/>
        </w:rPr>
        <w:t xml:space="preserve"> </w:t>
      </w:r>
    </w:p>
    <w:p w14:paraId="595FCBBD"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95FCBBE"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95FCBBF"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595FCBC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595FCBC1"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595FCBC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95FCBC3"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14:paraId="595FCBC4"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1CCFD143" w14:textId="77777777" w:rsidR="00E42FAA" w:rsidRPr="008754F9" w:rsidRDefault="00E42FAA" w:rsidP="00E42FAA">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lastRenderedPageBreak/>
        <w:t>MEETING ROOMS</w:t>
      </w:r>
      <w:r w:rsidRPr="008754F9">
        <w:rPr>
          <w:rFonts w:eastAsia="Arial Unicode MS" w:cs="Arial"/>
          <w:b/>
          <w:sz w:val="24"/>
          <w:szCs w:val="24"/>
          <w:u w:val="single"/>
          <w:lang w:eastAsia="ar-SA"/>
        </w:rPr>
        <w:t>:</w:t>
      </w:r>
    </w:p>
    <w:p w14:paraId="6B9BC975" w14:textId="5BE70094" w:rsidR="00E42FAA" w:rsidRPr="00F774D3" w:rsidRDefault="00E42FAA" w:rsidP="00E42FAA">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r w:rsidR="00166C5F" w:rsidRPr="00166C5F">
        <w:rPr>
          <w:rFonts w:eastAsia="Arial Unicode MS"/>
          <w:sz w:val="24"/>
          <w:szCs w:val="24"/>
          <w:lang w:eastAsia="ar-SA"/>
        </w:rPr>
        <w:t>Villa Argentina Salon</w:t>
      </w:r>
    </w:p>
    <w:p w14:paraId="528C90B4" w14:textId="1B4A4F51" w:rsidR="00E42FAA" w:rsidRPr="00772E0F" w:rsidRDefault="00E42FAA" w:rsidP="00E42FAA">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166C5F" w:rsidRPr="00166C5F">
        <w:rPr>
          <w:rFonts w:eastAsia="Arial Unicode MS" w:cs="Arial"/>
          <w:color w:val="00B050"/>
          <w:sz w:val="24"/>
          <w:szCs w:val="24"/>
          <w:lang w:eastAsia="ar-SA"/>
        </w:rPr>
        <w:t>Galeon</w:t>
      </w:r>
      <w:bookmarkStart w:id="5" w:name="_GoBack"/>
      <w:bookmarkEnd w:id="5"/>
    </w:p>
    <w:p w14:paraId="75982553" w14:textId="77777777" w:rsidR="00E42FAA" w:rsidRPr="00015298" w:rsidRDefault="00E42FAA" w:rsidP="00E42FAA">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182143" w:rsidRPr="00015298" w14:paraId="1AB02D9B"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68DCDC7B" w14:textId="77777777" w:rsidR="00E42FAA" w:rsidRPr="00015298" w:rsidRDefault="00E42FAA" w:rsidP="0068492E">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7C035A48" w14:textId="77777777" w:rsidR="00E42FAA" w:rsidRPr="00015298" w:rsidRDefault="00E42FAA" w:rsidP="0068492E">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27AB892C" w14:textId="77777777" w:rsidR="00E42FAA" w:rsidRPr="00015298" w:rsidRDefault="00E42FAA" w:rsidP="0068492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7ABA3120" w14:textId="77777777" w:rsidR="00E42FAA" w:rsidRPr="00015298" w:rsidRDefault="00E42FAA" w:rsidP="0068492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3FB9827" w14:textId="77777777" w:rsidR="00E42FAA" w:rsidRPr="00015298" w:rsidRDefault="00E42FAA" w:rsidP="0068492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7608F000" w14:textId="77777777" w:rsidR="00E42FAA" w:rsidRPr="00015298" w:rsidRDefault="00E42FAA" w:rsidP="0068492E">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4FEC160D" w14:textId="77777777" w:rsidR="00E42FAA" w:rsidRPr="00015298" w:rsidRDefault="00E42FAA" w:rsidP="0068492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2F16D9D9" w14:textId="77777777" w:rsidR="00E42FAA" w:rsidRPr="00015298" w:rsidRDefault="00E42FAA" w:rsidP="0068492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182143" w:rsidRPr="00AB0F3E" w14:paraId="094933D1"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3D249A1"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55F99C6"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1F9B3D8A"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21948D3C"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AFAEFD1" w14:textId="77777777" w:rsidR="00E42FAA" w:rsidRPr="00AB0F3E" w:rsidRDefault="00E42FAA" w:rsidP="0068492E">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67CF0788" w14:textId="77777777" w:rsidR="00E42FAA" w:rsidRPr="00BD600A" w:rsidRDefault="00E42FAA" w:rsidP="0068492E">
            <w:pPr>
              <w:spacing w:after="0" w:line="240" w:lineRule="auto"/>
              <w:jc w:val="center"/>
              <w:textAlignment w:val="baseline"/>
              <w:rPr>
                <w:rFonts w:eastAsia="MS Mincho" w:cs="Arial"/>
                <w:b/>
                <w:bCs/>
                <w:color w:val="000000"/>
                <w:kern w:val="24"/>
                <w:sz w:val="24"/>
                <w:szCs w:val="24"/>
                <w:u w:val="single"/>
                <w:lang w:eastAsia="ja-JP"/>
              </w:rPr>
            </w:pPr>
            <w:r w:rsidRPr="00BD600A">
              <w:rPr>
                <w:rFonts w:eastAsia="MS Mincho" w:cs="Arial"/>
                <w:b/>
                <w:bCs/>
                <w:color w:val="000000"/>
                <w:kern w:val="24"/>
                <w:sz w:val="24"/>
                <w:szCs w:val="24"/>
                <w:u w:val="single"/>
                <w:lang w:eastAsia="ja-JP"/>
              </w:rPr>
              <w:t>Plenary</w:t>
            </w:r>
            <w:r>
              <w:rPr>
                <w:rFonts w:eastAsia="MS Mincho" w:cs="Arial"/>
                <w:b/>
                <w:bCs/>
                <w:color w:val="000000"/>
                <w:kern w:val="24"/>
                <w:sz w:val="24"/>
                <w:szCs w:val="24"/>
                <w:u w:val="single"/>
                <w:lang w:eastAsia="ja-JP"/>
              </w:rPr>
              <w:t xml:space="preserve"> (Rm A)</w:t>
            </w:r>
            <w:r w:rsidRPr="00BD600A">
              <w:rPr>
                <w:rFonts w:eastAsia="MS Mincho" w:cs="Arial"/>
                <w:b/>
                <w:bCs/>
                <w:color w:val="000000"/>
                <w:kern w:val="24"/>
                <w:sz w:val="24"/>
                <w:szCs w:val="24"/>
                <w:u w:val="single"/>
                <w:lang w:eastAsia="ja-JP"/>
              </w:rPr>
              <w:t>:</w:t>
            </w:r>
          </w:p>
          <w:p w14:paraId="0C60C7BF" w14:textId="4AAC2976" w:rsidR="00E42FAA" w:rsidRPr="00BD600A" w:rsidRDefault="00C576F4"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kern w:val="24"/>
                <w:sz w:val="24"/>
                <w:szCs w:val="24"/>
                <w:lang w:eastAsia="ja-JP"/>
              </w:rPr>
              <w:t>Private/exclusive network discussion</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14:paraId="77DBADF8"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1ADFD27" w14:textId="07B9B01F" w:rsidR="00E42FAA" w:rsidRDefault="00182143" w:rsidP="0068492E">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CAV</w:t>
            </w:r>
          </w:p>
          <w:p w14:paraId="4AD596F6"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F0D3461"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89F6559" w14:textId="0721A5F2" w:rsidR="00E42FAA" w:rsidRPr="000125EA" w:rsidRDefault="00EB138E" w:rsidP="0068492E">
            <w:pPr>
              <w:spacing w:after="0" w:line="240" w:lineRule="auto"/>
              <w:jc w:val="center"/>
              <w:textAlignment w:val="baseline"/>
              <w:rPr>
                <w:rFonts w:eastAsia="MS Mincho" w:cs="Arial"/>
                <w:b/>
                <w:bCs/>
                <w:color w:val="000000"/>
                <w:kern w:val="24"/>
                <w:sz w:val="24"/>
                <w:szCs w:val="24"/>
                <w:lang w:eastAsia="ja-JP"/>
              </w:rPr>
            </w:pPr>
            <w:r>
              <w:rPr>
                <w:rFonts w:eastAsia="MS Mincho" w:cs="Arial"/>
                <w:color w:val="00B050"/>
                <w:sz w:val="24"/>
                <w:szCs w:val="24"/>
                <w:lang w:eastAsia="ja-JP"/>
              </w:rPr>
              <w:t>enIMS+5GMSG+</w:t>
            </w:r>
            <w:r>
              <w:rPr>
                <w:rFonts w:eastAsia="MS Mincho" w:cs="Arial"/>
                <w:color w:val="00B050"/>
                <w:sz w:val="24"/>
                <w:szCs w:val="24"/>
                <w:lang w:eastAsia="ja-JP"/>
              </w:rPr>
              <w:br/>
              <w:t>QoS_Mon+MPS</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5FFE7C4"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1</w:t>
            </w:r>
            <w:r w:rsidRPr="00AB0F3E">
              <w:rPr>
                <w:rFonts w:eastAsia="Times New Roman" w:cs="Arial"/>
                <w:b/>
                <w:sz w:val="20"/>
                <w:szCs w:val="20"/>
                <w:lang w:eastAsia="ar-SA"/>
              </w:rPr>
              <w:t>0</w:t>
            </w:r>
          </w:p>
          <w:p w14:paraId="556B1B46"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09023ACE"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3596934E" w14:textId="77777777" w:rsidR="00E42FAA" w:rsidRPr="008B2A7B" w:rsidRDefault="00E42FAA" w:rsidP="0068492E">
            <w:pPr>
              <w:spacing w:after="0" w:line="240" w:lineRule="auto"/>
              <w:jc w:val="center"/>
              <w:textAlignment w:val="baseline"/>
              <w:rPr>
                <w:rFonts w:eastAsia="MS Mincho" w:cs="Arial"/>
                <w:b/>
                <w:color w:val="000000"/>
                <w:kern w:val="24"/>
                <w:sz w:val="24"/>
                <w:szCs w:val="24"/>
                <w:lang w:eastAsia="ja-JP"/>
              </w:rPr>
            </w:pPr>
            <w:r w:rsidRPr="008B2A7B">
              <w:rPr>
                <w:rFonts w:eastAsia="MS Mincho" w:cs="Arial"/>
                <w:b/>
                <w:color w:val="000000"/>
                <w:kern w:val="24"/>
                <w:sz w:val="24"/>
                <w:szCs w:val="24"/>
                <w:lang w:eastAsia="ja-JP"/>
              </w:rPr>
              <w:t>Plenary:</w:t>
            </w:r>
          </w:p>
          <w:p w14:paraId="7FAABA81" w14:textId="0AEBD772" w:rsidR="00E42FAA" w:rsidRPr="00AB0F3E" w:rsidRDefault="00E42FAA"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C1D349" w14:textId="77777777" w:rsidR="00E42FAA" w:rsidRPr="00795FEE" w:rsidRDefault="00E42FAA" w:rsidP="0068492E">
            <w:pPr>
              <w:spacing w:after="0" w:line="240" w:lineRule="auto"/>
              <w:jc w:val="center"/>
              <w:textAlignment w:val="baseline"/>
              <w:rPr>
                <w:rFonts w:eastAsia="MS Mincho" w:cs="Arial"/>
                <w:b/>
                <w:color w:val="000000"/>
                <w:kern w:val="24"/>
                <w:sz w:val="24"/>
                <w:szCs w:val="24"/>
                <w:lang w:eastAsia="ja-JP"/>
              </w:rPr>
            </w:pPr>
            <w:r>
              <w:rPr>
                <w:rFonts w:eastAsia="MS Mincho" w:cs="Arial"/>
                <w:color w:val="000000"/>
                <w:kern w:val="24"/>
                <w:sz w:val="24"/>
                <w:szCs w:val="24"/>
                <w:lang w:eastAsia="ja-JP"/>
              </w:rPr>
              <w:t xml:space="preserve"> </w:t>
            </w:r>
            <w:r w:rsidRPr="00795FEE">
              <w:rPr>
                <w:rFonts w:eastAsia="MS Mincho" w:cs="Arial"/>
                <w:b/>
                <w:color w:val="000000"/>
                <w:kern w:val="24"/>
                <w:sz w:val="24"/>
                <w:szCs w:val="24"/>
                <w:lang w:eastAsia="ja-JP"/>
              </w:rPr>
              <w:t>Plenary:</w:t>
            </w:r>
          </w:p>
          <w:p w14:paraId="35A8015E" w14:textId="25E1D5A7" w:rsidR="00E42FAA" w:rsidRPr="00A83808" w:rsidRDefault="00E42FAA" w:rsidP="00BD433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r>
      <w:tr w:rsidR="00182143" w:rsidRPr="00AB0F3E" w14:paraId="52D9D7BF"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8558309"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390CD41"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51F2069"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562B4844"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8036AA" w14:textId="77777777" w:rsidR="00E42FAA" w:rsidRPr="00D2565B" w:rsidRDefault="00E42FAA" w:rsidP="0068492E">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32BDE90E" w14:textId="77777777" w:rsidR="00E42FAA" w:rsidRPr="00D2565B" w:rsidRDefault="00E42FAA" w:rsidP="0068492E">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14:paraId="3AA29AFF" w14:textId="77777777" w:rsidR="00E42FAA" w:rsidRPr="00AB0F3E" w:rsidRDefault="00E42FAA"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0B210B78" w14:textId="77777777" w:rsidR="00E42FAA" w:rsidRDefault="00E42FAA"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0DC1C47A" w14:textId="77777777" w:rsidR="00E42FAA" w:rsidRPr="00AB0F3E" w:rsidRDefault="00E42FAA"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5D9B338A" w14:textId="23C10135" w:rsidR="00E42FAA" w:rsidRPr="00AB0F3E" w:rsidRDefault="00BD4335" w:rsidP="0068492E">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00E42FAA" w:rsidRPr="00AB0F3E">
              <w:rPr>
                <w:rFonts w:eastAsia="MS Mincho" w:cs="Arial"/>
                <w:b/>
                <w:bCs/>
                <w:kern w:val="24"/>
                <w:sz w:val="24"/>
                <w:szCs w:val="24"/>
                <w:u w:val="single"/>
                <w:lang w:eastAsia="ja-JP"/>
              </w:rPr>
              <w:t xml:space="preserve"> </w:t>
            </w:r>
            <w:r w:rsidR="00E42FAA" w:rsidRPr="00AB0F3E">
              <w:rPr>
                <w:rFonts w:eastAsia="MS Mincho" w:cs="Arial"/>
                <w:b/>
                <w:color w:val="000000"/>
                <w:kern w:val="24"/>
                <w:sz w:val="24"/>
                <w:szCs w:val="24"/>
                <w:u w:val="single"/>
                <w:lang w:eastAsia="ja-JP"/>
              </w:rPr>
              <w:t>(Rm A):</w:t>
            </w:r>
          </w:p>
          <w:p w14:paraId="26153051" w14:textId="5FC462FA" w:rsidR="00E42FAA" w:rsidRDefault="00BD4335" w:rsidP="0068492E">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CAV</w:t>
            </w:r>
          </w:p>
          <w:p w14:paraId="2C9753D5" w14:textId="77777777" w:rsidR="00BD4335" w:rsidRPr="00AB0F3E" w:rsidRDefault="00BD4335" w:rsidP="00BD4335">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477CB2D" w14:textId="77777777" w:rsidR="00BD4335" w:rsidRPr="00AB0F3E" w:rsidRDefault="00BD4335" w:rsidP="00BD433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72B78B2" w14:textId="696C9BB6" w:rsidR="00E42FAA" w:rsidRPr="008B2A7B" w:rsidRDefault="0059646E" w:rsidP="00BD4335">
            <w:pPr>
              <w:spacing w:after="0" w:line="240" w:lineRule="auto"/>
              <w:jc w:val="center"/>
              <w:textAlignment w:val="baseline"/>
              <w:rPr>
                <w:rFonts w:eastAsia="MS Mincho" w:cs="Arial"/>
                <w:color w:val="000000" w:themeColor="text1"/>
                <w:sz w:val="24"/>
                <w:szCs w:val="24"/>
                <w:lang w:eastAsia="ja-JP"/>
              </w:rPr>
            </w:pPr>
            <w:r>
              <w:rPr>
                <w:rFonts w:eastAsia="MS Mincho" w:cs="Arial"/>
                <w:color w:val="00B050"/>
                <w:sz w:val="24"/>
                <w:szCs w:val="24"/>
                <w:lang w:eastAsia="ja-JP"/>
              </w:rPr>
              <w:t>HYPOS+</w:t>
            </w:r>
            <w:r w:rsidR="00427DD2">
              <w:rPr>
                <w:rFonts w:eastAsia="MS Mincho" w:cs="Arial"/>
                <w:color w:val="00B050"/>
                <w:sz w:val="24"/>
                <w:szCs w:val="24"/>
                <w:lang w:eastAsia="ja-JP"/>
              </w:rPr>
              <w:t>5GSAT</w:t>
            </w:r>
            <w:r>
              <w:rPr>
                <w:rFonts w:eastAsia="MS Mincho" w:cs="Arial"/>
                <w:color w:val="00B050"/>
                <w:sz w:val="24"/>
                <w:szCs w:val="24"/>
                <w:lang w:eastAsia="ja-JP"/>
              </w:rPr>
              <w:t>+</w:t>
            </w:r>
            <w:r>
              <w:rPr>
                <w:rFonts w:eastAsia="MS Mincho" w:cs="Arial"/>
                <w:color w:val="00B050"/>
                <w:sz w:val="24"/>
                <w:szCs w:val="24"/>
                <w:lang w:eastAsia="ja-JP"/>
              </w:rPr>
              <w:br/>
              <w:t>MARCOM</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69C2162F"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55DA065A" w14:textId="063B45FF" w:rsidR="00E42FAA" w:rsidRDefault="00BD4335" w:rsidP="0068492E">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CAV</w:t>
            </w:r>
          </w:p>
          <w:p w14:paraId="28329F83"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91E1EE3"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5393AA14" w14:textId="570D6574" w:rsidR="00E42FAA" w:rsidRPr="00AB0F3E" w:rsidRDefault="0059646E" w:rsidP="0068492E">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enIMS+5GMSG+</w:t>
            </w:r>
            <w:r>
              <w:rPr>
                <w:rFonts w:eastAsia="MS Mincho" w:cs="Arial"/>
                <w:color w:val="00B050"/>
                <w:sz w:val="24"/>
                <w:szCs w:val="24"/>
                <w:lang w:eastAsia="ja-JP"/>
              </w:rPr>
              <w:br/>
              <w:t>QoS_Mon+MPS</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62F0A345"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4B47E62"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5B615A27"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0CC813B"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434EEB8" w14:textId="7FD1FE44" w:rsidR="00E42FAA" w:rsidRPr="00AB0F3E" w:rsidRDefault="00E42FAA"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B6E7B5"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950264B" w14:textId="13CFCC6B" w:rsidR="00E42FAA" w:rsidRPr="00C17035" w:rsidRDefault="00E42FAA" w:rsidP="0068492E">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r>
      <w:tr w:rsidR="00182143" w:rsidRPr="00AB0F3E" w14:paraId="32F2999C" w14:textId="77777777" w:rsidTr="0068492E">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A36A5B0" w14:textId="77777777" w:rsidR="00E42FAA" w:rsidRPr="00AB0F3E" w:rsidRDefault="00E42FAA" w:rsidP="0068492E">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D7F089B" w14:textId="77777777" w:rsidR="00E42FAA" w:rsidRPr="00AB0F3E" w:rsidRDefault="00E42FAA" w:rsidP="0068492E">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D7A20F0"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4E7021"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9306CC5"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1C97FAF" w14:textId="77777777" w:rsidR="00E42FAA" w:rsidRPr="00AB0F3E" w:rsidRDefault="00E42FAA" w:rsidP="0068492E">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A34264E"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AE4DFC"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r>
      <w:tr w:rsidR="00182143" w:rsidRPr="00AB0F3E" w14:paraId="0DC42A6D"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FFBC014"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80480E8"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7FD1FC40"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35C71764"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D91FC9"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D5D1BD1" w14:textId="77777777" w:rsidR="00E42FAA" w:rsidRDefault="00E42FAA"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71A52E4B" w14:textId="103F9568" w:rsidR="00D951BF" w:rsidRPr="0094015A" w:rsidRDefault="00D951BF"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4.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EDF000"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0B1D1A7A" w14:textId="0CC37514" w:rsidR="00E42FAA" w:rsidRDefault="00BD4335" w:rsidP="0068492E">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CAV</w:t>
            </w:r>
          </w:p>
          <w:p w14:paraId="768D7210"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B5DD569"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9D0F1E3" w14:textId="729250C0" w:rsidR="00E42FAA" w:rsidRPr="00CF100E" w:rsidRDefault="0059646E" w:rsidP="0068492E">
            <w:pPr>
              <w:spacing w:after="0" w:line="240" w:lineRule="auto"/>
              <w:jc w:val="center"/>
              <w:textAlignment w:val="baseline"/>
              <w:rPr>
                <w:rFonts w:eastAsia="MS Mincho" w:cs="Arial"/>
                <w:bCs/>
                <w:color w:val="00B050"/>
                <w:sz w:val="24"/>
                <w:szCs w:val="24"/>
                <w:lang w:eastAsia="ja-JP"/>
              </w:rPr>
            </w:pPr>
            <w:r>
              <w:rPr>
                <w:rFonts w:eastAsia="MS Mincho" w:cs="Arial"/>
                <w:color w:val="00B050"/>
                <w:sz w:val="24"/>
                <w:szCs w:val="24"/>
                <w:lang w:eastAsia="ja-JP"/>
              </w:rPr>
              <w:t>HYPOS+</w:t>
            </w:r>
            <w:r w:rsidR="00427DD2">
              <w:rPr>
                <w:rFonts w:eastAsia="MS Mincho" w:cs="Arial"/>
                <w:color w:val="00B050"/>
                <w:sz w:val="24"/>
                <w:szCs w:val="24"/>
                <w:lang w:eastAsia="ja-JP"/>
              </w:rPr>
              <w:t>5GSAT</w:t>
            </w:r>
            <w:r>
              <w:rPr>
                <w:rFonts w:eastAsia="MS Mincho" w:cs="Arial"/>
                <w:color w:val="00B050"/>
                <w:sz w:val="24"/>
                <w:szCs w:val="24"/>
                <w:lang w:eastAsia="ja-JP"/>
              </w:rPr>
              <w:t>+</w:t>
            </w:r>
            <w:r>
              <w:rPr>
                <w:rFonts w:eastAsia="MS Mincho" w:cs="Arial"/>
                <w:color w:val="00B050"/>
                <w:sz w:val="24"/>
                <w:szCs w:val="24"/>
                <w:lang w:eastAsia="ja-JP"/>
              </w:rPr>
              <w:br/>
              <w:t>MARCOM</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DC7C03"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788E642A" w14:textId="2AF8F39F" w:rsidR="00E42FAA" w:rsidRPr="007915F6" w:rsidRDefault="00E42FAA" w:rsidP="0068492E">
            <w:pPr>
              <w:spacing w:after="0" w:line="240" w:lineRule="auto"/>
              <w:jc w:val="center"/>
              <w:textAlignment w:val="baseline"/>
              <w:rPr>
                <w:rFonts w:eastAsia="MS Mincho" w:cs="Arial"/>
                <w:color w:val="000000" w:themeColor="text1"/>
                <w:sz w:val="24"/>
                <w:szCs w:val="24"/>
                <w:lang w:eastAsia="ja-JP"/>
              </w:rPr>
            </w:pPr>
            <w:r>
              <w:rPr>
                <w:rFonts w:eastAsia="MS Mincho" w:cs="Arial"/>
                <w:color w:val="000000" w:themeColor="text1"/>
                <w:sz w:val="24"/>
                <w:szCs w:val="24"/>
                <w:lang w:eastAsia="ja-JP"/>
              </w:rPr>
              <w:t>CAV</w:t>
            </w:r>
          </w:p>
          <w:p w14:paraId="09A5A0D0"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217014A"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799306D" w14:textId="19D01657" w:rsidR="00E42FAA" w:rsidRPr="00AB0F3E" w:rsidRDefault="00E06387" w:rsidP="0068492E">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HYPOS+</w:t>
            </w:r>
            <w:r w:rsidR="0068492E">
              <w:rPr>
                <w:rFonts w:eastAsia="MS Mincho" w:cs="Arial"/>
                <w:color w:val="00B050"/>
                <w:sz w:val="24"/>
                <w:szCs w:val="24"/>
                <w:lang w:eastAsia="ja-JP"/>
              </w:rPr>
              <w:t>5GSAT</w:t>
            </w:r>
            <w:r>
              <w:rPr>
                <w:rFonts w:eastAsia="MS Mincho" w:cs="Arial"/>
                <w:color w:val="00B050"/>
                <w:sz w:val="24"/>
                <w:szCs w:val="24"/>
                <w:lang w:eastAsia="ja-JP"/>
              </w:rPr>
              <w:t>+</w:t>
            </w:r>
            <w:r>
              <w:rPr>
                <w:rFonts w:eastAsia="MS Mincho" w:cs="Arial"/>
                <w:color w:val="00B050"/>
                <w:sz w:val="24"/>
                <w:szCs w:val="24"/>
                <w:lang w:eastAsia="ja-JP"/>
              </w:rPr>
              <w:br/>
              <w:t>MARCOM</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AE39673"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580F6CE1"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62D0C8EE"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B94074"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3EA94DC" w14:textId="130A79A0" w:rsidR="00BD4335" w:rsidRPr="00185E3F" w:rsidRDefault="00E42FAA" w:rsidP="00BD433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11116786" w14:textId="36147927" w:rsidR="00E42FAA" w:rsidRPr="00185E3F" w:rsidRDefault="00E42FAA" w:rsidP="0068492E">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BD2CDC"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B6EE210" w14:textId="77777777" w:rsidR="00E42FAA" w:rsidRDefault="00E42FAA" w:rsidP="0068492E">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p w14:paraId="17E38078" w14:textId="77777777" w:rsidR="00E42FAA" w:rsidRPr="00AB0F3E" w:rsidRDefault="00E42FAA" w:rsidP="0068492E">
            <w:pPr>
              <w:spacing w:after="0" w:line="240" w:lineRule="auto"/>
              <w:jc w:val="center"/>
              <w:textAlignment w:val="baseline"/>
              <w:rPr>
                <w:rFonts w:eastAsia="MS Mincho" w:cs="Arial"/>
                <w:bCs/>
                <w:color w:val="000000"/>
                <w:kern w:val="24"/>
                <w:sz w:val="24"/>
                <w:szCs w:val="24"/>
                <w:lang w:eastAsia="ja-JP"/>
              </w:rPr>
            </w:pPr>
          </w:p>
        </w:tc>
      </w:tr>
      <w:tr w:rsidR="00182143" w:rsidRPr="00AB0F3E" w14:paraId="08E67AFE"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99C5F3B" w14:textId="77777777" w:rsidR="00E42FAA" w:rsidRPr="00AB0F3E" w:rsidRDefault="00E42FAA" w:rsidP="0068492E">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EFE26C9" w14:textId="77777777" w:rsidR="00E42FAA" w:rsidRPr="00AB0F3E" w:rsidRDefault="00E42FAA" w:rsidP="0068492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722CA62"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CBAD184"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6048C78"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78DB76D" w14:textId="77777777" w:rsidR="00E42FAA" w:rsidRPr="00AB0F3E" w:rsidRDefault="00E42FAA" w:rsidP="0068492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C2B6A6"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E5E748"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r>
      <w:tr w:rsidR="00182143" w:rsidRPr="00AB0F3E" w14:paraId="6F361A5F"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D0920D8"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23DA548"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01FA9872"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05B7065D"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7BD30F"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E5CDCE6" w14:textId="44A09858" w:rsidR="00E42FAA" w:rsidRDefault="00D951BF"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w:t>
            </w:r>
            <w:r w:rsidR="00E42FAA">
              <w:rPr>
                <w:rFonts w:eastAsia="MS Mincho" w:cs="Arial"/>
                <w:color w:val="000000"/>
                <w:kern w:val="24"/>
                <w:sz w:val="24"/>
                <w:szCs w:val="24"/>
                <w:lang w:eastAsia="ja-JP"/>
              </w:rPr>
              <w:t xml:space="preserve">. </w:t>
            </w:r>
            <w:r>
              <w:rPr>
                <w:rFonts w:eastAsia="MS Mincho" w:cs="Arial"/>
                <w:color w:val="000000"/>
                <w:kern w:val="24"/>
                <w:sz w:val="24"/>
                <w:szCs w:val="24"/>
                <w:lang w:eastAsia="ja-JP"/>
              </w:rPr>
              <w:t>New WID</w:t>
            </w:r>
            <w:r w:rsidR="00E42FAA">
              <w:rPr>
                <w:rFonts w:eastAsia="MS Mincho" w:cs="Arial"/>
                <w:color w:val="000000"/>
                <w:kern w:val="24"/>
                <w:sz w:val="24"/>
                <w:szCs w:val="24"/>
                <w:lang w:eastAsia="ja-JP"/>
              </w:rPr>
              <w:t xml:space="preserve">s </w:t>
            </w:r>
          </w:p>
          <w:p w14:paraId="4B935B24" w14:textId="77777777" w:rsidR="00E42FAA" w:rsidRPr="0094015A" w:rsidRDefault="00E42FAA" w:rsidP="0068492E">
            <w:pPr>
              <w:spacing w:after="0" w:line="240" w:lineRule="auto"/>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1C4A05"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B5088C5" w14:textId="64F78079" w:rsidR="00E42FAA" w:rsidRDefault="0059646E" w:rsidP="0068492E">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BMNS+LUCIA</w:t>
            </w:r>
          </w:p>
          <w:p w14:paraId="4B9BB738"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FD0CE64"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88A8D25" w14:textId="625D0063" w:rsidR="00E42FAA" w:rsidRPr="00AB0F3E" w:rsidRDefault="0059646E"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Railway</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55B4D5"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51073AE6" w14:textId="7E7A70A0" w:rsidR="00E42FAA" w:rsidRDefault="00E06387" w:rsidP="0068492E">
            <w:pPr>
              <w:spacing w:after="0" w:line="240" w:lineRule="auto"/>
              <w:jc w:val="center"/>
              <w:textAlignment w:val="baseline"/>
              <w:rPr>
                <w:rFonts w:eastAsia="MS Mincho" w:cs="Arial"/>
                <w:color w:val="000000"/>
                <w:kern w:val="24"/>
                <w:sz w:val="24"/>
                <w:szCs w:val="24"/>
                <w:lang w:eastAsia="ja-JP"/>
              </w:rPr>
            </w:pPr>
            <w:r>
              <w:rPr>
                <w:rFonts w:eastAsia="MS Mincho" w:cs="Arial"/>
                <w:kern w:val="24"/>
                <w:sz w:val="24"/>
                <w:szCs w:val="24"/>
                <w:lang w:eastAsia="ja-JP"/>
              </w:rPr>
              <w:t>Railway</w:t>
            </w:r>
          </w:p>
          <w:p w14:paraId="1D6B7C92"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F96BFE9"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154D2371" w14:textId="47C3B5A0" w:rsidR="00E42FAA" w:rsidRPr="00AB0F3E" w:rsidRDefault="0059646E" w:rsidP="0068492E">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t>HYPOS+</w:t>
            </w:r>
            <w:r w:rsidR="0068492E">
              <w:rPr>
                <w:rFonts w:eastAsia="MS Mincho" w:cs="Arial"/>
                <w:color w:val="00B050"/>
                <w:sz w:val="24"/>
                <w:szCs w:val="24"/>
                <w:lang w:eastAsia="ja-JP"/>
              </w:rPr>
              <w:t>5GSAT</w:t>
            </w:r>
            <w:r>
              <w:rPr>
                <w:rFonts w:eastAsia="MS Mincho" w:cs="Arial"/>
                <w:color w:val="00B050"/>
                <w:sz w:val="24"/>
                <w:szCs w:val="24"/>
                <w:lang w:eastAsia="ja-JP"/>
              </w:rPr>
              <w:t>+</w:t>
            </w:r>
            <w:r>
              <w:rPr>
                <w:rFonts w:eastAsia="MS Mincho" w:cs="Arial"/>
                <w:color w:val="00B050"/>
                <w:sz w:val="24"/>
                <w:szCs w:val="24"/>
                <w:lang w:eastAsia="ja-JP"/>
              </w:rPr>
              <w:br/>
              <w:t>MARCOM</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B5558B4" w14:textId="77777777" w:rsidR="00E42FAA" w:rsidRPr="00AB0F3E" w:rsidRDefault="00E42FAA" w:rsidP="0068492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438C324"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30A2F613" w14:textId="77777777" w:rsidR="00E42FAA" w:rsidRPr="00AB0F3E" w:rsidRDefault="00E42FAA" w:rsidP="0068492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C70101"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D2534BB" w14:textId="13E89E1C" w:rsidR="00E42FAA" w:rsidRPr="00AB0F3E" w:rsidRDefault="00E42FAA" w:rsidP="00BD433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64C054"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F331A8D" w14:textId="77777777" w:rsidR="00E42FAA" w:rsidRDefault="00E42FAA"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14:paraId="268E6A5E" w14:textId="77777777" w:rsidR="00E42FAA" w:rsidRDefault="00E42FAA"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p w14:paraId="40935524" w14:textId="77777777" w:rsidR="00E42FAA" w:rsidRPr="00AB0F3E" w:rsidRDefault="00E42FAA"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182143" w:rsidRPr="00AB0F3E" w14:paraId="65072374"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99E959E" w14:textId="77777777" w:rsidR="00E42FAA" w:rsidRPr="00AB0F3E" w:rsidRDefault="00E42FAA" w:rsidP="0068492E">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3DE7F7B" w14:textId="77777777" w:rsidR="00E42FAA" w:rsidRPr="00AB0F3E" w:rsidRDefault="00E42FAA" w:rsidP="0068492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9CD4430"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BDA93F"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112BE7E" w14:textId="77777777" w:rsidR="00E42FAA" w:rsidRPr="00415AA2" w:rsidRDefault="00E42FAA" w:rsidP="0068492E">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7228AC4" w14:textId="77777777" w:rsidR="00E42FAA" w:rsidRPr="00AB0F3E" w:rsidRDefault="00E42FAA" w:rsidP="0068492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3325461" w14:textId="77777777" w:rsidR="00E42FAA" w:rsidRPr="00415AA2" w:rsidRDefault="00E42FAA" w:rsidP="0068492E">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CDBBDA5"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r>
      <w:tr w:rsidR="00182143" w:rsidRPr="00015298" w14:paraId="7B6F06BB"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DE8020A"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8A31EDD"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14E3C6F9"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01550B43"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9DC3C9"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D6CC392" w14:textId="18B1796E" w:rsidR="00E42FAA" w:rsidRPr="00AB0F3E" w:rsidRDefault="00D951BF"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5</w:t>
            </w:r>
            <w:r w:rsidR="00E42FAA">
              <w:rPr>
                <w:rFonts w:eastAsia="MS Mincho" w:cs="Arial"/>
                <w:color w:val="000000"/>
                <w:kern w:val="24"/>
                <w:sz w:val="24"/>
                <w:szCs w:val="24"/>
                <w:lang w:eastAsia="ja-JP"/>
              </w:rPr>
              <w:t xml:space="preserve">. </w:t>
            </w:r>
            <w:r w:rsidR="00C576F4">
              <w:rPr>
                <w:rFonts w:eastAsia="MS Mincho" w:cs="Arial"/>
                <w:color w:val="000000"/>
                <w:kern w:val="24"/>
                <w:sz w:val="24"/>
                <w:szCs w:val="24"/>
                <w:lang w:eastAsia="ja-JP"/>
              </w:rPr>
              <w:t>Rel-15 and earlier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979D45"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437922C1" w14:textId="236FD9FB" w:rsidR="00E42FAA" w:rsidRDefault="00EB138E"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BMNS+LUCIA</w:t>
            </w:r>
          </w:p>
          <w:p w14:paraId="193712EB"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0DD7BD0"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BE3CE79" w14:textId="11B8248C" w:rsidR="00E42FAA" w:rsidRPr="00AB0F3E" w:rsidRDefault="0059646E" w:rsidP="0068492E">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Railway</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74F828" w14:textId="32A92E94" w:rsidR="00E42FAA" w:rsidRDefault="00182143" w:rsidP="0068492E">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 (Rm A)</w:t>
            </w:r>
          </w:p>
          <w:p w14:paraId="3B610EA4" w14:textId="637AC170" w:rsidR="00E42FAA" w:rsidRPr="00A83808" w:rsidRDefault="00E06387" w:rsidP="0068492E">
            <w:pPr>
              <w:spacing w:after="0" w:line="240" w:lineRule="auto"/>
              <w:jc w:val="center"/>
              <w:textAlignment w:val="baseline"/>
              <w:rPr>
                <w:rFonts w:eastAsia="MS Mincho" w:cs="Arial"/>
                <w:sz w:val="24"/>
                <w:szCs w:val="24"/>
                <w:lang w:eastAsia="ja-JP"/>
              </w:rPr>
            </w:pPr>
            <w:r>
              <w:rPr>
                <w:rFonts w:eastAsia="MS Mincho" w:cs="Arial"/>
                <w:kern w:val="24"/>
                <w:sz w:val="24"/>
                <w:szCs w:val="24"/>
                <w:lang w:eastAsia="ja-JP"/>
              </w:rPr>
              <w:t>Railway</w:t>
            </w:r>
          </w:p>
          <w:p w14:paraId="157B8A04"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F6A662A"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6FDE2143" w14:textId="226AAC86" w:rsidR="00E42FAA" w:rsidRPr="004C4A40" w:rsidRDefault="00E06387" w:rsidP="0068492E">
            <w:pPr>
              <w:spacing w:after="0" w:line="240" w:lineRule="auto"/>
              <w:jc w:val="center"/>
              <w:textAlignment w:val="baseline"/>
              <w:rPr>
                <w:rFonts w:eastAsia="MS Mincho" w:cs="Arial"/>
                <w:color w:val="000000"/>
                <w:kern w:val="24"/>
                <w:sz w:val="24"/>
                <w:szCs w:val="24"/>
                <w:lang w:eastAsia="ja-JP"/>
              </w:rPr>
            </w:pPr>
            <w:r w:rsidRPr="00E06387">
              <w:rPr>
                <w:rFonts w:eastAsia="MS Mincho" w:cs="Arial"/>
                <w:color w:val="00B050"/>
                <w:sz w:val="24"/>
                <w:szCs w:val="24"/>
                <w:lang w:eastAsia="ja-JP"/>
              </w:rPr>
              <w:t>V2Ximp+ID_UAS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7AEF689"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4E34AE86"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561832D4" w14:textId="77777777" w:rsidR="00E42FAA" w:rsidRPr="00AB0F3E" w:rsidRDefault="00E42FAA" w:rsidP="0068492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62DB49"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DDC51C2" w14:textId="5E064760" w:rsidR="00E42FAA" w:rsidRPr="00AB0F3E" w:rsidRDefault="00E42FAA" w:rsidP="00BD433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8395B43" w14:textId="77777777" w:rsidR="00E42FAA" w:rsidRPr="00294C8D" w:rsidRDefault="00E42FAA" w:rsidP="0068492E">
            <w:pPr>
              <w:spacing w:after="0" w:line="240" w:lineRule="auto"/>
              <w:jc w:val="center"/>
              <w:textAlignment w:val="baseline"/>
              <w:rPr>
                <w:rFonts w:eastAsia="MS Mincho" w:cs="Arial"/>
                <w:bCs/>
                <w:color w:val="000000"/>
                <w:kern w:val="24"/>
                <w:sz w:val="24"/>
                <w:szCs w:val="24"/>
                <w:lang w:eastAsia="ja-JP"/>
              </w:rPr>
            </w:pPr>
          </w:p>
        </w:tc>
      </w:tr>
      <w:tr w:rsidR="00182143" w:rsidRPr="00AB0F3E" w14:paraId="04CA8A35"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623BA0" w14:textId="77777777" w:rsidR="00E42FAA" w:rsidRPr="00AB0F3E" w:rsidRDefault="00E42FAA" w:rsidP="0068492E">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C966787" w14:textId="77777777" w:rsidR="00E42FAA" w:rsidRPr="00AB0F3E"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10E905D"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6C53667"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C4AF22" w14:textId="77777777" w:rsidR="00E42FAA" w:rsidRPr="00415AA2" w:rsidRDefault="00E42FAA" w:rsidP="0068492E">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27FA183" w14:textId="77777777" w:rsidR="00E42FAA" w:rsidRPr="00AB0F3E" w:rsidRDefault="00E42FAA" w:rsidP="0068492E">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5640997" w14:textId="77777777" w:rsidR="00E42FAA" w:rsidRPr="00415AA2" w:rsidRDefault="00E42FAA" w:rsidP="0068492E">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9D0A804" w14:textId="77777777" w:rsidR="00E42FAA" w:rsidRPr="00415AA2" w:rsidRDefault="00E42FAA" w:rsidP="0068492E">
            <w:pPr>
              <w:spacing w:after="0" w:line="240" w:lineRule="auto"/>
              <w:jc w:val="center"/>
              <w:textAlignment w:val="baseline"/>
              <w:rPr>
                <w:rFonts w:eastAsia="Times New Roman" w:cs="Arial"/>
                <w:b/>
                <w:sz w:val="20"/>
                <w:szCs w:val="20"/>
                <w:lang w:eastAsia="ar-SA"/>
              </w:rPr>
            </w:pPr>
          </w:p>
        </w:tc>
      </w:tr>
      <w:tr w:rsidR="00182143" w:rsidRPr="00015298" w14:paraId="06B2EDEC" w14:textId="77777777" w:rsidTr="0068492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924C42E" w14:textId="77777777" w:rsidR="00E42FAA" w:rsidRPr="00AB0F3E" w:rsidRDefault="00E42FAA" w:rsidP="0068492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870A01" w14:textId="77777777" w:rsidR="00E42FAA" w:rsidRPr="00AB0F3E" w:rsidRDefault="00E42FAA" w:rsidP="0068492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5197946A"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3F258E5C"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ED32FD3"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610719C" w14:textId="77777777" w:rsidR="00E42FAA" w:rsidRDefault="00C576F4"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w:t>
            </w:r>
            <w:r w:rsidR="00D951BF">
              <w:rPr>
                <w:rFonts w:eastAsia="MS Mincho" w:cs="Arial"/>
                <w:color w:val="000000"/>
                <w:kern w:val="24"/>
                <w:sz w:val="24"/>
                <w:szCs w:val="24"/>
                <w:lang w:eastAsia="ja-JP"/>
              </w:rPr>
              <w:t xml:space="preserve">. </w:t>
            </w:r>
            <w:r>
              <w:rPr>
                <w:rFonts w:eastAsia="MS Mincho" w:cs="Arial"/>
                <w:color w:val="000000"/>
                <w:kern w:val="24"/>
                <w:sz w:val="24"/>
                <w:szCs w:val="24"/>
                <w:lang w:eastAsia="ja-JP"/>
              </w:rPr>
              <w:t>Rel-15 and earlier</w:t>
            </w:r>
          </w:p>
          <w:p w14:paraId="40D2DAF5" w14:textId="77777777" w:rsidR="00C576F4" w:rsidRDefault="00C576F4"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6.3 Smarter_Ph2</w:t>
            </w:r>
          </w:p>
          <w:p w14:paraId="26DE614F" w14:textId="37953F7F" w:rsidR="00C576F4" w:rsidRPr="00594DBE" w:rsidRDefault="00C576F4" w:rsidP="0068492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6.5+7.12 Rel-16 maintenance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5C927C53" w14:textId="060BB1A3" w:rsidR="00E42FAA" w:rsidRPr="00BD4335" w:rsidRDefault="00BD4335" w:rsidP="0068492E">
            <w:pPr>
              <w:spacing w:after="0" w:line="240" w:lineRule="auto"/>
              <w:jc w:val="center"/>
              <w:textAlignment w:val="baseline"/>
              <w:rPr>
                <w:rFonts w:eastAsia="MS Mincho" w:cs="Arial"/>
                <w:bCs/>
                <w:color w:val="000000"/>
                <w:kern w:val="24"/>
                <w:sz w:val="24"/>
                <w:szCs w:val="24"/>
                <w:lang w:eastAsia="ja-JP"/>
              </w:rPr>
            </w:pPr>
            <w:r w:rsidRPr="00BD4335">
              <w:rPr>
                <w:rFonts w:eastAsia="MS Mincho" w:cs="Arial"/>
                <w:b/>
                <w:bCs/>
                <w:kern w:val="24"/>
                <w:sz w:val="24"/>
                <w:szCs w:val="24"/>
                <w:lang w:eastAsia="ja-JP"/>
              </w:rPr>
              <w:t>MMS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AB87096" w14:textId="77777777" w:rsidR="00E42FAA" w:rsidRPr="00AB0F3E" w:rsidRDefault="00E42FAA" w:rsidP="0068492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10C4350A" w14:textId="7DE79CD6" w:rsidR="00E42FAA" w:rsidRDefault="00E06387" w:rsidP="0068492E">
            <w:pPr>
              <w:spacing w:after="0" w:line="240" w:lineRule="auto"/>
              <w:jc w:val="center"/>
              <w:textAlignment w:val="baseline"/>
              <w:rPr>
                <w:rFonts w:eastAsia="MS Mincho" w:cs="Arial"/>
                <w:kern w:val="24"/>
                <w:sz w:val="24"/>
                <w:szCs w:val="24"/>
                <w:lang w:eastAsia="ja-JP"/>
              </w:rPr>
            </w:pPr>
            <w:r>
              <w:rPr>
                <w:rFonts w:eastAsia="MS Mincho" w:cs="Arial"/>
                <w:color w:val="00B050"/>
                <w:sz w:val="24"/>
                <w:szCs w:val="24"/>
                <w:lang w:eastAsia="ja-JP"/>
              </w:rPr>
              <w:t>enIMS+5GMSG+</w:t>
            </w:r>
            <w:r>
              <w:rPr>
                <w:rFonts w:eastAsia="MS Mincho" w:cs="Arial"/>
                <w:color w:val="00B050"/>
                <w:sz w:val="24"/>
                <w:szCs w:val="24"/>
                <w:lang w:eastAsia="ja-JP"/>
              </w:rPr>
              <w:br/>
              <w:t>QoS_Mon+MPS</w:t>
            </w:r>
          </w:p>
          <w:p w14:paraId="52336E90" w14:textId="77777777" w:rsidR="00E42FAA" w:rsidRPr="00AB0F3E" w:rsidRDefault="00E42FAA" w:rsidP="0068492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A25716B" w14:textId="77777777" w:rsidR="00E42FAA" w:rsidRPr="00AB0F3E" w:rsidRDefault="00E42FAA" w:rsidP="0068492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297CC6F3" w14:textId="7339ACB8" w:rsidR="00E42FAA" w:rsidRPr="006620C9" w:rsidRDefault="00E06387" w:rsidP="0068492E">
            <w:pPr>
              <w:spacing w:after="0" w:line="240" w:lineRule="auto"/>
              <w:jc w:val="center"/>
              <w:textAlignment w:val="baseline"/>
              <w:rPr>
                <w:rFonts w:eastAsia="MS Mincho" w:cs="Arial"/>
                <w:bCs/>
                <w:color w:val="000000"/>
                <w:kern w:val="24"/>
                <w:sz w:val="24"/>
                <w:szCs w:val="24"/>
                <w:lang w:eastAsia="ja-JP"/>
              </w:rPr>
            </w:pPr>
            <w:r w:rsidRPr="00E06387">
              <w:rPr>
                <w:rFonts w:eastAsia="MS Mincho" w:cs="Arial"/>
                <w:color w:val="00B050"/>
                <w:sz w:val="24"/>
                <w:szCs w:val="24"/>
                <w:lang w:eastAsia="ja-JP"/>
              </w:rPr>
              <w:t>V2Ximp+ID_UAS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2E93125" w14:textId="77777777" w:rsidR="00E42FAA" w:rsidRPr="00AB0F3E" w:rsidRDefault="00E42FAA" w:rsidP="0068492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370F1C41" w14:textId="77777777" w:rsidR="00E42FAA" w:rsidRPr="00AB0F3E" w:rsidRDefault="00E42FAA" w:rsidP="0068492E">
            <w:pPr>
              <w:suppressAutoHyphens/>
              <w:spacing w:after="0" w:line="240" w:lineRule="auto"/>
              <w:jc w:val="center"/>
              <w:rPr>
                <w:rFonts w:eastAsia="Times New Roman" w:cs="Arial"/>
                <w:b/>
                <w:sz w:val="20"/>
                <w:szCs w:val="20"/>
                <w:lang w:eastAsia="ar-SA"/>
              </w:rPr>
            </w:pPr>
          </w:p>
          <w:p w14:paraId="59BBABD9" w14:textId="77777777" w:rsidR="00E42FAA" w:rsidRPr="00AB0F3E" w:rsidRDefault="00E42FAA" w:rsidP="0068492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BC938E" w14:textId="77777777" w:rsidR="00E42FAA" w:rsidRPr="00AB0F3E" w:rsidRDefault="00E42FAA" w:rsidP="0068492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ED98B2B" w14:textId="31ED1859" w:rsidR="00E42FAA" w:rsidRPr="00A34A89" w:rsidRDefault="00E42FAA" w:rsidP="00BD433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ABCC3DF" w14:textId="77777777" w:rsidR="00E42FAA" w:rsidRPr="00015298" w:rsidRDefault="00E42FAA" w:rsidP="0068492E">
            <w:pPr>
              <w:spacing w:after="0" w:line="240" w:lineRule="auto"/>
              <w:jc w:val="center"/>
              <w:textAlignment w:val="baseline"/>
              <w:rPr>
                <w:rFonts w:eastAsia="MS Mincho" w:cs="Arial"/>
                <w:b/>
                <w:bCs/>
                <w:color w:val="000000"/>
                <w:kern w:val="24"/>
                <w:sz w:val="24"/>
                <w:szCs w:val="24"/>
                <w:lang w:eastAsia="ja-JP"/>
              </w:rPr>
            </w:pPr>
          </w:p>
        </w:tc>
      </w:tr>
    </w:tbl>
    <w:p w14:paraId="195E3B26" w14:textId="77777777" w:rsidR="00E42FAA" w:rsidRPr="00015298" w:rsidRDefault="00E42FAA" w:rsidP="00E42FAA">
      <w:pPr>
        <w:suppressAutoHyphens/>
        <w:spacing w:after="0" w:line="240" w:lineRule="auto"/>
        <w:rPr>
          <w:rFonts w:eastAsia="Arial Unicode MS" w:cs="Arial"/>
          <w:sz w:val="20"/>
          <w:szCs w:val="20"/>
          <w:lang w:eastAsia="ar-SA"/>
        </w:rPr>
      </w:pPr>
    </w:p>
    <w:p w14:paraId="4F0FCE10" w14:textId="77777777" w:rsidR="00E42FAA" w:rsidRPr="008754F9" w:rsidRDefault="00E42FAA" w:rsidP="00E42FAA">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2C610A90" w14:textId="77777777" w:rsidR="00E42FAA" w:rsidRDefault="00E42FAA" w:rsidP="00E42FAA">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21DF0C7B" w14:textId="77777777" w:rsidR="00E42FAA" w:rsidRDefault="00E42FAA" w:rsidP="00E42FAA">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04EEA02E" w14:textId="77777777" w:rsidR="00E42FAA" w:rsidRDefault="00E42FAA" w:rsidP="00E42FAA">
      <w:pPr>
        <w:suppressAutoHyphens/>
        <w:spacing w:after="0" w:line="240" w:lineRule="auto"/>
        <w:rPr>
          <w:rFonts w:eastAsia="Arial Unicode MS" w:cs="Arial"/>
          <w:b/>
          <w:sz w:val="20"/>
          <w:szCs w:val="20"/>
          <w:lang w:eastAsia="ar-SA"/>
        </w:rPr>
      </w:pPr>
    </w:p>
    <w:p w14:paraId="5183C1DA" w14:textId="77777777" w:rsidR="00E42FAA" w:rsidRDefault="00E42FAA" w:rsidP="00E42FAA">
      <w:pPr>
        <w:spacing w:after="0" w:line="240" w:lineRule="auto"/>
        <w:rPr>
          <w:rFonts w:eastAsia="Times New Roman"/>
          <w:b/>
          <w:sz w:val="20"/>
          <w:szCs w:val="20"/>
          <w:lang w:val="en-US"/>
        </w:rPr>
      </w:pPr>
    </w:p>
    <w:p w14:paraId="46B0AA6D" w14:textId="77777777" w:rsidR="00E42FAA" w:rsidRDefault="00E42FAA" w:rsidP="00E42FAA">
      <w:pPr>
        <w:spacing w:after="0" w:line="240" w:lineRule="auto"/>
        <w:rPr>
          <w:rFonts w:eastAsia="Times New Roman"/>
          <w:b/>
          <w:sz w:val="20"/>
          <w:szCs w:val="20"/>
          <w:lang w:val="en-US"/>
        </w:rPr>
      </w:pPr>
      <w:r>
        <w:rPr>
          <w:rFonts w:eastAsia="Times New Roman"/>
          <w:b/>
          <w:sz w:val="20"/>
          <w:szCs w:val="20"/>
          <w:lang w:val="en-US"/>
        </w:rPr>
        <w:t>Drafting chairs:</w:t>
      </w:r>
    </w:p>
    <w:p w14:paraId="0286F676" w14:textId="5F3F2233" w:rsidR="00E42FAA" w:rsidRDefault="00E42FAA" w:rsidP="00E42FAA">
      <w:pPr>
        <w:spacing w:after="0" w:line="240" w:lineRule="auto"/>
        <w:rPr>
          <w:rFonts w:eastAsia="Times New Roman"/>
          <w:b/>
          <w:sz w:val="20"/>
          <w:szCs w:val="20"/>
          <w:lang w:val="en-US"/>
        </w:rPr>
      </w:pPr>
      <w:r>
        <w:rPr>
          <w:rFonts w:eastAsia="Times New Roman"/>
          <w:b/>
          <w:sz w:val="20"/>
          <w:szCs w:val="20"/>
          <w:lang w:val="en-US"/>
        </w:rPr>
        <w:t xml:space="preserve">Ki-Dong Lee: </w:t>
      </w:r>
      <w:r w:rsidR="008946DE">
        <w:rPr>
          <w:rFonts w:eastAsia="Times New Roman"/>
          <w:b/>
          <w:sz w:val="20"/>
          <w:szCs w:val="20"/>
          <w:lang w:val="en-US"/>
        </w:rPr>
        <w:t>CAV</w:t>
      </w:r>
      <w:r w:rsidR="004E1018">
        <w:rPr>
          <w:rFonts w:eastAsia="Times New Roman"/>
          <w:b/>
          <w:sz w:val="20"/>
          <w:szCs w:val="20"/>
          <w:lang w:val="en-US"/>
        </w:rPr>
        <w:t xml:space="preserve"> and V2Ximp+ID_UAS</w:t>
      </w:r>
    </w:p>
    <w:p w14:paraId="0EA9BEB3" w14:textId="226C8819" w:rsidR="00E42FAA" w:rsidRDefault="00E42FAA" w:rsidP="00E42FAA">
      <w:pPr>
        <w:spacing w:after="0" w:line="240" w:lineRule="auto"/>
        <w:rPr>
          <w:rFonts w:eastAsia="Times New Roman"/>
          <w:b/>
          <w:sz w:val="20"/>
          <w:szCs w:val="20"/>
          <w:lang w:val="en-US"/>
        </w:rPr>
      </w:pPr>
      <w:r>
        <w:rPr>
          <w:rFonts w:eastAsia="Times New Roman"/>
          <w:b/>
          <w:sz w:val="20"/>
          <w:szCs w:val="20"/>
          <w:lang w:val="en-US"/>
        </w:rPr>
        <w:t xml:space="preserve">Greg Schumacher: </w:t>
      </w:r>
      <w:r w:rsidR="00D951BF">
        <w:rPr>
          <w:rFonts w:eastAsia="Times New Roman"/>
          <w:b/>
          <w:sz w:val="20"/>
          <w:szCs w:val="20"/>
          <w:lang w:val="en-US"/>
        </w:rPr>
        <w:t xml:space="preserve">Railway </w:t>
      </w:r>
      <w:r w:rsidR="004E1018">
        <w:rPr>
          <w:rFonts w:eastAsia="Times New Roman"/>
          <w:b/>
          <w:sz w:val="20"/>
          <w:szCs w:val="20"/>
          <w:lang w:val="en-US"/>
        </w:rPr>
        <w:t>and enIMS+5GMSF+QoS_Mon+MPS</w:t>
      </w:r>
    </w:p>
    <w:p w14:paraId="2105847E" w14:textId="4E70C37F" w:rsidR="00E42FAA" w:rsidRDefault="00E42FAA" w:rsidP="00E42FAA">
      <w:pPr>
        <w:spacing w:after="0" w:line="240" w:lineRule="auto"/>
        <w:rPr>
          <w:rFonts w:eastAsia="Times New Roman"/>
          <w:b/>
          <w:sz w:val="20"/>
          <w:szCs w:val="20"/>
          <w:lang w:val="en-US"/>
        </w:rPr>
      </w:pPr>
      <w:r>
        <w:rPr>
          <w:rFonts w:eastAsia="Times New Roman"/>
          <w:b/>
          <w:sz w:val="20"/>
          <w:szCs w:val="20"/>
          <w:lang w:val="en-US"/>
        </w:rPr>
        <w:t>Toon Norp: HYPOS+5GSAT+MARCOM</w:t>
      </w:r>
      <w:r w:rsidR="00D951BF">
        <w:rPr>
          <w:rFonts w:eastAsia="Times New Roman"/>
          <w:b/>
          <w:sz w:val="20"/>
          <w:szCs w:val="20"/>
          <w:lang w:val="en-US"/>
        </w:rPr>
        <w:t xml:space="preserve"> and </w:t>
      </w:r>
      <w:r w:rsidR="004E1018">
        <w:rPr>
          <w:rFonts w:eastAsia="Times New Roman"/>
          <w:b/>
          <w:sz w:val="20"/>
          <w:szCs w:val="20"/>
          <w:lang w:val="en-US"/>
        </w:rPr>
        <w:t>BMNS+LUCIA</w:t>
      </w:r>
    </w:p>
    <w:p w14:paraId="6BB88760" w14:textId="77777777" w:rsidR="00E42FAA" w:rsidRDefault="00E42FAA" w:rsidP="00E42FAA">
      <w:pPr>
        <w:spacing w:after="0" w:line="240" w:lineRule="auto"/>
        <w:rPr>
          <w:rFonts w:eastAsia="Times New Roman"/>
          <w:b/>
          <w:sz w:val="20"/>
          <w:szCs w:val="20"/>
          <w:lang w:val="en-US"/>
        </w:rPr>
      </w:pPr>
      <w:r>
        <w:rPr>
          <w:rFonts w:eastAsia="Times New Roman"/>
          <w:b/>
          <w:sz w:val="20"/>
          <w:szCs w:val="20"/>
          <w:lang w:val="en-US"/>
        </w:rPr>
        <w:br w:type="page"/>
      </w:r>
    </w:p>
    <w:p w14:paraId="595FCC8A" w14:textId="77777777"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595FCC8B"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595FCC8C"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595FCC94" w14:textId="77777777" w:rsidTr="00465FFE">
        <w:trPr>
          <w:trHeight w:val="141"/>
        </w:trPr>
        <w:tc>
          <w:tcPr>
            <w:tcW w:w="675" w:type="dxa"/>
            <w:tcBorders>
              <w:bottom w:val="single" w:sz="4" w:space="0" w:color="auto"/>
            </w:tcBorders>
            <w:shd w:val="clear" w:color="auto" w:fill="auto"/>
          </w:tcPr>
          <w:p w14:paraId="595FCC8D"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595FCC8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595FCC8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595FCC9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595FCC91"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595FCC92"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595FCC93"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595FCC9B" w14:textId="77777777" w:rsidTr="00465FFE">
        <w:trPr>
          <w:trHeight w:val="141"/>
        </w:trPr>
        <w:tc>
          <w:tcPr>
            <w:tcW w:w="675" w:type="dxa"/>
            <w:tcBorders>
              <w:bottom w:val="single" w:sz="4" w:space="0" w:color="auto"/>
            </w:tcBorders>
            <w:shd w:val="clear" w:color="auto" w:fill="00FF00"/>
          </w:tcPr>
          <w:p w14:paraId="595FCC9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595FCC96"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595FCC9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595FCC98"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95FCC9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95FCC9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595FCCA2" w14:textId="77777777" w:rsidTr="00465FFE">
        <w:trPr>
          <w:trHeight w:val="141"/>
        </w:trPr>
        <w:tc>
          <w:tcPr>
            <w:tcW w:w="675" w:type="dxa"/>
            <w:shd w:val="clear" w:color="auto" w:fill="00FFFF"/>
          </w:tcPr>
          <w:p w14:paraId="595FCC9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95FCC9D"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95FCC9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595FCC9F"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595FCCA0"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3714" w:type="dxa"/>
            <w:shd w:val="clear" w:color="auto" w:fill="00FFFF"/>
          </w:tcPr>
          <w:p w14:paraId="595FCCA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A9" w14:textId="77777777" w:rsidTr="00465FFE">
        <w:trPr>
          <w:trHeight w:val="141"/>
        </w:trPr>
        <w:tc>
          <w:tcPr>
            <w:tcW w:w="675" w:type="dxa"/>
            <w:shd w:val="clear" w:color="auto" w:fill="00FFFF"/>
          </w:tcPr>
          <w:p w14:paraId="595FCCA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95FCCA4"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95FCC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595FCCA6"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595FCCA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595FCCA8"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B0" w14:textId="77777777" w:rsidTr="00465FFE">
        <w:trPr>
          <w:trHeight w:val="141"/>
        </w:trPr>
        <w:tc>
          <w:tcPr>
            <w:tcW w:w="675" w:type="dxa"/>
            <w:tcBorders>
              <w:bottom w:val="single" w:sz="4" w:space="0" w:color="auto"/>
            </w:tcBorders>
            <w:shd w:val="clear" w:color="auto" w:fill="808080"/>
          </w:tcPr>
          <w:p w14:paraId="595FCCA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595FCCAB"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595FCCA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95FCCA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595FCCA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595FCCA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B7" w14:textId="77777777" w:rsidTr="00465FFE">
        <w:trPr>
          <w:trHeight w:val="141"/>
        </w:trPr>
        <w:tc>
          <w:tcPr>
            <w:tcW w:w="675" w:type="dxa"/>
            <w:tcBorders>
              <w:bottom w:val="single" w:sz="4" w:space="0" w:color="auto"/>
            </w:tcBorders>
            <w:shd w:val="clear" w:color="auto" w:fill="C0C0C0"/>
          </w:tcPr>
          <w:p w14:paraId="595FCCB1"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95FCCB2"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95FCCB3"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95FCCB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595FCCB5"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595FCCB6"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595FCCBE" w14:textId="77777777" w:rsidTr="00465FFE">
        <w:trPr>
          <w:trHeight w:val="141"/>
        </w:trPr>
        <w:tc>
          <w:tcPr>
            <w:tcW w:w="675" w:type="dxa"/>
            <w:tcBorders>
              <w:bottom w:val="single" w:sz="4" w:space="0" w:color="auto"/>
            </w:tcBorders>
            <w:shd w:val="clear" w:color="auto" w:fill="FF0000"/>
          </w:tcPr>
          <w:p w14:paraId="595FCCB8"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595FCCB9"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595FCCB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595FCCBB"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595FCCBC"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595FCCB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C5" w14:textId="77777777" w:rsidTr="00465FFE">
        <w:trPr>
          <w:trHeight w:val="141"/>
        </w:trPr>
        <w:tc>
          <w:tcPr>
            <w:tcW w:w="675" w:type="dxa"/>
            <w:tcBorders>
              <w:bottom w:val="single" w:sz="4" w:space="0" w:color="auto"/>
            </w:tcBorders>
            <w:shd w:val="clear" w:color="auto" w:fill="FF9900"/>
          </w:tcPr>
          <w:p w14:paraId="595FCCB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95FCCC0"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FCCC1"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95FCC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95FCCC3"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95FCCC4"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CC" w14:textId="77777777" w:rsidTr="00465FFE">
        <w:trPr>
          <w:trHeight w:val="141"/>
        </w:trPr>
        <w:tc>
          <w:tcPr>
            <w:tcW w:w="675" w:type="dxa"/>
            <w:tcBorders>
              <w:bottom w:val="single" w:sz="4" w:space="0" w:color="auto"/>
            </w:tcBorders>
            <w:shd w:val="clear" w:color="auto" w:fill="FFFF00"/>
          </w:tcPr>
          <w:p w14:paraId="595FCCC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595FCCC7"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95FCCC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95FCCC9"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595FCCCA"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595FCCCB"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D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95FCCC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5FCCC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5FCCC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95FCCD0"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5FCCD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595FCCD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595FCCDA"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5"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6"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7"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8"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9" w14:textId="77777777" w:rsidR="006F221F" w:rsidRPr="001E1D1F" w:rsidRDefault="006F221F" w:rsidP="00744151">
            <w:pPr>
              <w:spacing w:after="0" w:line="240" w:lineRule="auto"/>
              <w:rPr>
                <w:rFonts w:eastAsia="Arial Unicode MS" w:cs="Arial"/>
                <w:szCs w:val="18"/>
                <w:lang w:eastAsia="ar-SA"/>
              </w:rPr>
            </w:pPr>
          </w:p>
        </w:tc>
      </w:tr>
    </w:tbl>
    <w:p w14:paraId="595FCCDB" w14:textId="77777777" w:rsidR="00345EA9" w:rsidRPr="00F45489" w:rsidRDefault="00345EA9" w:rsidP="00345EA9">
      <w:pPr>
        <w:suppressAutoHyphens/>
        <w:spacing w:after="0" w:line="240" w:lineRule="auto"/>
        <w:rPr>
          <w:rFonts w:eastAsia="Arial Unicode MS" w:cs="Arial"/>
          <w:szCs w:val="18"/>
          <w:lang w:eastAsia="ar-SA"/>
        </w:rPr>
      </w:pPr>
    </w:p>
    <w:p w14:paraId="595FCCDC" w14:textId="77777777"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1498"/>
        <w:gridCol w:w="1054"/>
        <w:gridCol w:w="4394"/>
        <w:gridCol w:w="2178"/>
        <w:gridCol w:w="3272"/>
        <w:gridCol w:w="400"/>
      </w:tblGrid>
      <w:tr w:rsidR="009C07FC" w:rsidRPr="00B04844" w14:paraId="595FCCDE" w14:textId="77777777" w:rsidTr="00A87B48">
        <w:trPr>
          <w:trHeight w:val="141"/>
        </w:trPr>
        <w:tc>
          <w:tcPr>
            <w:tcW w:w="14494" w:type="dxa"/>
            <w:gridSpan w:val="8"/>
            <w:shd w:val="clear" w:color="auto" w:fill="F2F2F2"/>
          </w:tcPr>
          <w:p w14:paraId="595FCCDD"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 w:name="_Toc316030586"/>
            <w:bookmarkStart w:id="7" w:name="_Toc324137312"/>
            <w:bookmarkStart w:id="8" w:name="_Ref328464055"/>
            <w:bookmarkStart w:id="9" w:name="_Toc331152483"/>
            <w:bookmarkStart w:id="10" w:name="_Ref377238880"/>
            <w:bookmarkStart w:id="11" w:name="_Toc378052431"/>
            <w:bookmarkStart w:id="12" w:name="_Ref387044313"/>
            <w:bookmarkStart w:id="13" w:name="_Toc387990733"/>
            <w:bookmarkStart w:id="14" w:name="_Ref395259742"/>
            <w:bookmarkStart w:id="15" w:name="_Toc395595465"/>
            <w:bookmarkStart w:id="16"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6"/>
            <w:bookmarkEnd w:id="7"/>
            <w:bookmarkEnd w:id="8"/>
            <w:bookmarkEnd w:id="9"/>
            <w:bookmarkEnd w:id="10"/>
            <w:bookmarkEnd w:id="11"/>
            <w:bookmarkEnd w:id="12"/>
            <w:bookmarkEnd w:id="13"/>
            <w:bookmarkEnd w:id="14"/>
            <w:bookmarkEnd w:id="15"/>
            <w:bookmarkEnd w:id="16"/>
          </w:p>
        </w:tc>
      </w:tr>
      <w:tr w:rsidR="00DD6882" w:rsidRPr="00B04844" w14:paraId="595FCCE2" w14:textId="77777777" w:rsidTr="00A87B48">
        <w:trPr>
          <w:trHeight w:val="141"/>
        </w:trPr>
        <w:tc>
          <w:tcPr>
            <w:tcW w:w="14494" w:type="dxa"/>
            <w:gridSpan w:val="8"/>
            <w:shd w:val="clear" w:color="auto" w:fill="auto"/>
          </w:tcPr>
          <w:p w14:paraId="595FCCDF" w14:textId="77777777" w:rsidR="00DD6882" w:rsidRPr="00F45489" w:rsidRDefault="00DD6882" w:rsidP="00E01737">
            <w:pPr>
              <w:suppressAutoHyphens/>
              <w:spacing w:after="0" w:line="240" w:lineRule="auto"/>
              <w:rPr>
                <w:rFonts w:eastAsia="Arial Unicode MS" w:cs="Arial"/>
                <w:szCs w:val="18"/>
                <w:lang w:eastAsia="ar-SA"/>
              </w:rPr>
            </w:pPr>
          </w:p>
          <w:p w14:paraId="595FCCE0" w14:textId="03826860"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776BB3">
              <w:rPr>
                <w:rFonts w:eastAsia="Arial Unicode MS" w:cs="Arial"/>
                <w:szCs w:val="18"/>
                <w:lang w:eastAsia="ar-SA"/>
              </w:rPr>
              <w:t>7</w:t>
            </w:r>
            <w:r>
              <w:rPr>
                <w:rFonts w:eastAsia="Arial Unicode MS" w:cs="Arial"/>
                <w:szCs w:val="18"/>
                <w:lang w:eastAsia="ar-SA"/>
              </w:rPr>
              <w:t xml:space="preserve"> </w:t>
            </w:r>
            <w:r w:rsidR="008911FA">
              <w:rPr>
                <w:rFonts w:eastAsia="Arial Unicode MS" w:cs="Arial"/>
                <w:szCs w:val="18"/>
                <w:lang w:eastAsia="ar-SA"/>
              </w:rPr>
              <w:t>Ma</w:t>
            </w:r>
            <w:r w:rsidR="001B55DE">
              <w:rPr>
                <w:rFonts w:eastAsia="Arial Unicode MS" w:cs="Arial"/>
                <w:szCs w:val="18"/>
                <w:lang w:eastAsia="ar-SA"/>
              </w:rPr>
              <w:t xml:space="preserve">y </w:t>
            </w:r>
            <w:r w:rsidR="009E5DB8">
              <w:rPr>
                <w:rFonts w:eastAsia="Arial Unicode MS" w:cs="Arial"/>
                <w:szCs w:val="18"/>
                <w:lang w:eastAsia="ar-SA"/>
              </w:rPr>
              <w:t>201</w:t>
            </w:r>
            <w:r w:rsidR="001B55DE">
              <w:rPr>
                <w:rFonts w:eastAsia="Arial Unicode MS" w:cs="Arial"/>
                <w:szCs w:val="18"/>
                <w:lang w:eastAsia="ar-SA"/>
              </w:rPr>
              <w:t>8</w:t>
            </w:r>
          </w:p>
          <w:p w14:paraId="595FCCE1"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95FCCE4" w14:textId="77777777" w:rsidTr="00A87B48">
        <w:trPr>
          <w:trHeight w:val="141"/>
        </w:trPr>
        <w:tc>
          <w:tcPr>
            <w:tcW w:w="14494" w:type="dxa"/>
            <w:gridSpan w:val="8"/>
            <w:tcBorders>
              <w:bottom w:val="single" w:sz="4" w:space="0" w:color="auto"/>
            </w:tcBorders>
            <w:shd w:val="clear" w:color="auto" w:fill="F2F2F2"/>
          </w:tcPr>
          <w:p w14:paraId="595FCCE3"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 w:name="_Toc316030587"/>
            <w:bookmarkStart w:id="18" w:name="_Toc324137313"/>
            <w:bookmarkStart w:id="19" w:name="_Toc331152484"/>
            <w:bookmarkStart w:id="20" w:name="_Toc378052432"/>
            <w:bookmarkStart w:id="21" w:name="_Toc387990734"/>
            <w:bookmarkStart w:id="22" w:name="_Toc395595466"/>
            <w:bookmarkStart w:id="23"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7"/>
            <w:bookmarkEnd w:id="18"/>
            <w:bookmarkEnd w:id="19"/>
            <w:bookmarkEnd w:id="20"/>
            <w:bookmarkEnd w:id="21"/>
            <w:bookmarkEnd w:id="22"/>
            <w:bookmarkEnd w:id="23"/>
          </w:p>
        </w:tc>
      </w:tr>
      <w:tr w:rsidR="0065152E" w:rsidRPr="00A75C05" w14:paraId="595FCCE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5FCCE5" w14:textId="77777777" w:rsidR="00FA1229" w:rsidRPr="0065152E" w:rsidRDefault="00FA1229" w:rsidP="00E01737">
            <w:pPr>
              <w:snapToGrid w:val="0"/>
              <w:spacing w:after="0" w:line="240" w:lineRule="auto"/>
              <w:rPr>
                <w:rFonts w:eastAsia="Times New Roman" w:cs="Arial"/>
                <w:szCs w:val="18"/>
                <w:lang w:eastAsia="ar-SA"/>
              </w:rPr>
            </w:pPr>
            <w:r w:rsidRPr="0065152E">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5FCCE6" w14:textId="5A1DE2A0" w:rsidR="00FA1229" w:rsidRPr="0065152E" w:rsidRDefault="002777FF" w:rsidP="00E01737">
            <w:pPr>
              <w:snapToGrid w:val="0"/>
              <w:spacing w:after="0" w:line="240" w:lineRule="auto"/>
            </w:pPr>
            <w:hyperlink r:id="rId12" w:history="1">
              <w:r w:rsidR="00DE2B83" w:rsidRPr="0065152E">
                <w:rPr>
                  <w:rStyle w:val="Hyperlink"/>
                  <w:rFonts w:cs="Arial"/>
                  <w:color w:val="auto"/>
                </w:rPr>
                <w:t>S1-1</w:t>
              </w:r>
              <w:r w:rsidR="001B55DE" w:rsidRPr="0065152E">
                <w:rPr>
                  <w:rStyle w:val="Hyperlink"/>
                  <w:rFonts w:cs="Arial"/>
                  <w:color w:val="auto"/>
                </w:rPr>
                <w:t>8</w:t>
              </w:r>
              <w:r w:rsidR="00776BB3" w:rsidRPr="0065152E">
                <w:rPr>
                  <w:rStyle w:val="Hyperlink"/>
                  <w:rFonts w:cs="Arial"/>
                  <w:color w:val="auto"/>
                </w:rPr>
                <w:t>1</w:t>
              </w:r>
              <w:r w:rsidR="00E01737" w:rsidRPr="0065152E">
                <w:rPr>
                  <w:rStyle w:val="Hyperlink"/>
                  <w:rFonts w:cs="Arial"/>
                  <w:color w:val="auto"/>
                </w:rPr>
                <w:t>000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95FCCE7" w14:textId="77777777" w:rsidR="00FA1229" w:rsidRPr="0065152E" w:rsidRDefault="00FA1229" w:rsidP="00E01737">
            <w:pPr>
              <w:snapToGrid w:val="0"/>
              <w:spacing w:after="0" w:line="240" w:lineRule="auto"/>
            </w:pPr>
            <w:r w:rsidRPr="0065152E">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95FCCE8" w14:textId="571CE2A7" w:rsidR="00FA1229" w:rsidRPr="0065152E" w:rsidRDefault="00DE2B83" w:rsidP="00E01737">
            <w:pPr>
              <w:snapToGrid w:val="0"/>
              <w:spacing w:after="0" w:line="240" w:lineRule="auto"/>
            </w:pPr>
            <w:r w:rsidRPr="0065152E">
              <w:t>Draft agenda for SA1#8</w:t>
            </w:r>
            <w:r w:rsidR="00776BB3" w:rsidRPr="0065152E">
              <w:t>2</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595FCCE9" w14:textId="37A3DE4C" w:rsidR="00FA1229" w:rsidRPr="0065152E" w:rsidRDefault="0065152E" w:rsidP="00E01737">
            <w:pPr>
              <w:snapToGrid w:val="0"/>
              <w:spacing w:after="0" w:line="240" w:lineRule="auto"/>
              <w:rPr>
                <w:rFonts w:eastAsia="Times New Roman" w:cs="Arial"/>
                <w:szCs w:val="18"/>
                <w:lang w:eastAsia="ar-SA"/>
              </w:rPr>
            </w:pPr>
            <w:r w:rsidRPr="0065152E">
              <w:rPr>
                <w:rFonts w:eastAsia="Times New Roman" w:cs="Arial"/>
                <w:szCs w:val="18"/>
                <w:lang w:eastAsia="ar-SA"/>
              </w:rPr>
              <w:t>Revised to S1-181001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595FCCEA" w14:textId="77777777" w:rsidR="00FA1229" w:rsidRPr="0065152E" w:rsidRDefault="00FA1229" w:rsidP="00E01737">
            <w:pPr>
              <w:spacing w:after="0" w:line="240" w:lineRule="auto"/>
              <w:rPr>
                <w:rFonts w:eastAsia="Arial Unicode MS" w:cs="Arial"/>
                <w:szCs w:val="18"/>
                <w:lang w:eastAsia="ar-SA"/>
              </w:rPr>
            </w:pPr>
          </w:p>
        </w:tc>
      </w:tr>
      <w:tr w:rsidR="0065152E" w:rsidRPr="00A75C05" w14:paraId="3009A3F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D3B912" w14:textId="33554DA0" w:rsidR="0065152E" w:rsidRPr="0065152E" w:rsidRDefault="0065152E" w:rsidP="00E01737">
            <w:pPr>
              <w:snapToGrid w:val="0"/>
              <w:spacing w:after="0" w:line="240" w:lineRule="auto"/>
              <w:rPr>
                <w:rFonts w:eastAsia="Times New Roman" w:cs="Arial"/>
                <w:szCs w:val="18"/>
                <w:lang w:eastAsia="ar-SA"/>
              </w:rPr>
            </w:pPr>
            <w:r w:rsidRPr="0065152E">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6FE424" w14:textId="5F17F6A3" w:rsidR="0065152E" w:rsidRPr="0065152E" w:rsidRDefault="002777FF" w:rsidP="00E01737">
            <w:pPr>
              <w:snapToGrid w:val="0"/>
              <w:spacing w:after="0" w:line="240" w:lineRule="auto"/>
              <w:rPr>
                <w:rFonts w:cs="Arial"/>
              </w:rPr>
            </w:pPr>
            <w:hyperlink r:id="rId13" w:history="1">
              <w:r w:rsidR="0065152E" w:rsidRPr="0065152E">
                <w:rPr>
                  <w:rStyle w:val="Hyperlink"/>
                  <w:rFonts w:cs="Arial"/>
                  <w:color w:val="auto"/>
                </w:rPr>
                <w:t>S1-181001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903BFA" w14:textId="562C68BE" w:rsidR="0065152E" w:rsidRPr="0065152E" w:rsidRDefault="0065152E" w:rsidP="00E01737">
            <w:pPr>
              <w:snapToGrid w:val="0"/>
              <w:spacing w:after="0" w:line="240" w:lineRule="auto"/>
            </w:pPr>
            <w:r w:rsidRPr="0065152E">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59CC3F" w14:textId="00BB29DA" w:rsidR="0065152E" w:rsidRPr="0065152E" w:rsidRDefault="0065152E" w:rsidP="00E01737">
            <w:pPr>
              <w:snapToGrid w:val="0"/>
              <w:spacing w:after="0" w:line="240" w:lineRule="auto"/>
            </w:pPr>
            <w:r w:rsidRPr="0065152E">
              <w:t>Draft agenda for SA1#82</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BFD7257" w14:textId="77777777" w:rsidR="0065152E" w:rsidRPr="0065152E" w:rsidRDefault="0065152E" w:rsidP="00E017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5184B33" w14:textId="7CE41CA9" w:rsidR="0065152E" w:rsidRPr="0065152E" w:rsidRDefault="0065152E" w:rsidP="00E01737">
            <w:pPr>
              <w:spacing w:after="0" w:line="240" w:lineRule="auto"/>
              <w:rPr>
                <w:rFonts w:eastAsia="Arial Unicode MS" w:cs="Arial"/>
                <w:szCs w:val="18"/>
                <w:lang w:eastAsia="ar-SA"/>
              </w:rPr>
            </w:pPr>
            <w:r w:rsidRPr="0065152E">
              <w:rPr>
                <w:rFonts w:eastAsia="Arial Unicode MS" w:cs="Arial"/>
                <w:szCs w:val="18"/>
                <w:lang w:eastAsia="ar-SA"/>
              </w:rPr>
              <w:t>Revision of S1-181000.</w:t>
            </w:r>
          </w:p>
        </w:tc>
      </w:tr>
      <w:tr w:rsidR="007D7FE3" w:rsidRPr="00B04844" w14:paraId="595FCCF4" w14:textId="77777777" w:rsidTr="00A87B48">
        <w:trPr>
          <w:trHeight w:val="141"/>
        </w:trPr>
        <w:tc>
          <w:tcPr>
            <w:tcW w:w="14494" w:type="dxa"/>
            <w:gridSpan w:val="8"/>
            <w:shd w:val="clear" w:color="auto" w:fill="F2F2F2"/>
          </w:tcPr>
          <w:p w14:paraId="595FCCF3" w14:textId="77777777" w:rsidR="007D7FE3" w:rsidRPr="00F45489" w:rsidRDefault="007D7FE3">
            <w:pPr>
              <w:pStyle w:val="Heading2"/>
            </w:pPr>
            <w:bookmarkStart w:id="24" w:name="_Toc316030588"/>
            <w:bookmarkStart w:id="25" w:name="_Toc324137314"/>
            <w:bookmarkStart w:id="26" w:name="_Toc331152485"/>
            <w:bookmarkStart w:id="27" w:name="_Toc378052433"/>
            <w:bookmarkStart w:id="28" w:name="_Toc387990735"/>
            <w:bookmarkStart w:id="29" w:name="_Toc395595467"/>
            <w:bookmarkStart w:id="30" w:name="_Toc414625479"/>
            <w:r w:rsidRPr="00F45489">
              <w:t>IPR</w:t>
            </w:r>
            <w:bookmarkEnd w:id="24"/>
            <w:bookmarkEnd w:id="25"/>
            <w:bookmarkEnd w:id="26"/>
            <w:bookmarkEnd w:id="27"/>
            <w:bookmarkEnd w:id="28"/>
            <w:r>
              <w:t>, a</w:t>
            </w:r>
            <w:r w:rsidRPr="00C41282">
              <w:t>ntitrust and competition laws</w:t>
            </w:r>
            <w:bookmarkEnd w:id="29"/>
            <w:bookmarkEnd w:id="30"/>
          </w:p>
        </w:tc>
      </w:tr>
      <w:tr w:rsidR="007D7FE3" w:rsidRPr="00B04844" w14:paraId="595FCCFD" w14:textId="77777777" w:rsidTr="00A87B48">
        <w:trPr>
          <w:trHeight w:val="141"/>
        </w:trPr>
        <w:tc>
          <w:tcPr>
            <w:tcW w:w="3196" w:type="dxa"/>
            <w:gridSpan w:val="3"/>
            <w:shd w:val="clear" w:color="auto" w:fill="FFFFFF"/>
          </w:tcPr>
          <w:p w14:paraId="595FCCF5" w14:textId="77777777" w:rsidR="007D7FE3" w:rsidRPr="00F45489" w:rsidRDefault="007D7FE3" w:rsidP="0082570C">
            <w:pPr>
              <w:suppressAutoHyphens/>
              <w:spacing w:after="0" w:line="240" w:lineRule="auto"/>
              <w:rPr>
                <w:rFonts w:eastAsia="Arial Unicode MS" w:cs="Arial"/>
                <w:szCs w:val="18"/>
                <w:lang w:eastAsia="ar-SA"/>
              </w:rPr>
            </w:pPr>
          </w:p>
        </w:tc>
        <w:tc>
          <w:tcPr>
            <w:tcW w:w="10898" w:type="dxa"/>
            <w:gridSpan w:val="4"/>
            <w:shd w:val="clear" w:color="auto" w:fill="FBD4B4"/>
          </w:tcPr>
          <w:p w14:paraId="595FCCF6" w14:textId="77777777" w:rsidR="007D7FE3" w:rsidRPr="00F45489" w:rsidRDefault="007D7FE3" w:rsidP="0082570C">
            <w:pPr>
              <w:suppressAutoHyphens/>
              <w:spacing w:after="0" w:line="240" w:lineRule="auto"/>
              <w:rPr>
                <w:rFonts w:eastAsia="Arial Unicode MS" w:cs="Arial"/>
                <w:szCs w:val="18"/>
                <w:lang w:eastAsia="ar-SA"/>
              </w:rPr>
            </w:pPr>
          </w:p>
          <w:p w14:paraId="595FCCF7"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595FCCF8"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595FCCF9"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595FCCFA"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4"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595FCCFB" w14:textId="77777777" w:rsidR="007D7FE3" w:rsidRPr="00F45489" w:rsidRDefault="007D7FE3" w:rsidP="0082570C">
            <w:pPr>
              <w:suppressAutoHyphens/>
              <w:spacing w:after="0" w:line="240" w:lineRule="auto"/>
              <w:rPr>
                <w:rFonts w:eastAsia="Arial Unicode MS" w:cs="Arial"/>
                <w:szCs w:val="18"/>
                <w:lang w:eastAsia="ar-SA"/>
              </w:rPr>
            </w:pPr>
          </w:p>
        </w:tc>
        <w:tc>
          <w:tcPr>
            <w:tcW w:w="400" w:type="dxa"/>
            <w:shd w:val="clear" w:color="auto" w:fill="FFFFFF"/>
          </w:tcPr>
          <w:p w14:paraId="595FCCFC"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595FCD07" w14:textId="77777777" w:rsidTr="00A87B48">
        <w:trPr>
          <w:trHeight w:val="141"/>
        </w:trPr>
        <w:tc>
          <w:tcPr>
            <w:tcW w:w="3196" w:type="dxa"/>
            <w:gridSpan w:val="3"/>
            <w:shd w:val="clear" w:color="auto" w:fill="FFFFFF"/>
          </w:tcPr>
          <w:p w14:paraId="595FCCFE" w14:textId="77777777" w:rsidR="007D7FE3" w:rsidRPr="00F45489" w:rsidRDefault="007D7FE3" w:rsidP="0062581F">
            <w:pPr>
              <w:suppressAutoHyphens/>
              <w:spacing w:after="0" w:line="240" w:lineRule="auto"/>
              <w:rPr>
                <w:rFonts w:eastAsia="Arial Unicode MS" w:cs="Arial"/>
                <w:szCs w:val="18"/>
                <w:lang w:eastAsia="ar-SA"/>
              </w:rPr>
            </w:pPr>
          </w:p>
        </w:tc>
        <w:tc>
          <w:tcPr>
            <w:tcW w:w="10898" w:type="dxa"/>
            <w:gridSpan w:val="4"/>
            <w:shd w:val="clear" w:color="auto" w:fill="FBD4B4"/>
          </w:tcPr>
          <w:p w14:paraId="595FCCFF" w14:textId="77777777" w:rsidR="007D7FE3" w:rsidRPr="00F45489" w:rsidRDefault="007D7FE3" w:rsidP="0062581F">
            <w:pPr>
              <w:suppressAutoHyphens/>
              <w:spacing w:after="0" w:line="240" w:lineRule="auto"/>
              <w:rPr>
                <w:rFonts w:eastAsia="Arial Unicode MS" w:cs="Arial"/>
                <w:szCs w:val="18"/>
                <w:lang w:eastAsia="ar-SA"/>
              </w:rPr>
            </w:pPr>
          </w:p>
          <w:p w14:paraId="595FCD00"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595FCD01" w14:textId="77777777" w:rsidR="007D7FE3" w:rsidRPr="005E2B2B" w:rsidRDefault="007D7FE3" w:rsidP="005E2B2B">
            <w:pPr>
              <w:suppressAutoHyphens/>
              <w:spacing w:after="0" w:line="240" w:lineRule="auto"/>
              <w:rPr>
                <w:rFonts w:eastAsia="Arial Unicode MS" w:cs="Arial"/>
                <w:szCs w:val="18"/>
                <w:lang w:eastAsia="ar-SA"/>
              </w:rPr>
            </w:pPr>
          </w:p>
          <w:p w14:paraId="595FCD02"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595FCD03" w14:textId="77777777" w:rsidR="007D7FE3" w:rsidRPr="005E2B2B" w:rsidRDefault="007D7FE3" w:rsidP="005E2B2B">
            <w:pPr>
              <w:suppressAutoHyphens/>
              <w:spacing w:after="0" w:line="240" w:lineRule="auto"/>
              <w:rPr>
                <w:rFonts w:eastAsia="Arial Unicode MS" w:cs="Arial"/>
                <w:szCs w:val="18"/>
                <w:lang w:eastAsia="ar-SA"/>
              </w:rPr>
            </w:pPr>
          </w:p>
          <w:p w14:paraId="595FCD04"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595FCD05" w14:textId="77777777" w:rsidR="007D7FE3" w:rsidRPr="00F45489" w:rsidRDefault="007D7FE3" w:rsidP="0062581F">
            <w:pPr>
              <w:suppressAutoHyphens/>
              <w:spacing w:after="0" w:line="240" w:lineRule="auto"/>
              <w:rPr>
                <w:rFonts w:eastAsia="Arial Unicode MS" w:cs="Arial"/>
                <w:szCs w:val="18"/>
                <w:lang w:eastAsia="ar-SA"/>
              </w:rPr>
            </w:pPr>
          </w:p>
        </w:tc>
        <w:tc>
          <w:tcPr>
            <w:tcW w:w="400" w:type="dxa"/>
            <w:shd w:val="clear" w:color="auto" w:fill="FFFFFF"/>
          </w:tcPr>
          <w:p w14:paraId="595FCD06"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595FCD09" w14:textId="77777777" w:rsidTr="00A87B48">
        <w:trPr>
          <w:trHeight w:val="141"/>
        </w:trPr>
        <w:tc>
          <w:tcPr>
            <w:tcW w:w="14494" w:type="dxa"/>
            <w:gridSpan w:val="8"/>
            <w:tcBorders>
              <w:bottom w:val="single" w:sz="4" w:space="0" w:color="auto"/>
            </w:tcBorders>
            <w:shd w:val="clear" w:color="auto" w:fill="F2F2F2"/>
          </w:tcPr>
          <w:p w14:paraId="595FCD08"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 w:name="_Toc316030589"/>
            <w:bookmarkStart w:id="32" w:name="_Toc324137315"/>
            <w:bookmarkStart w:id="33" w:name="_Toc331152486"/>
            <w:bookmarkStart w:id="34" w:name="_Toc378052434"/>
            <w:bookmarkStart w:id="35" w:name="_Toc387990736"/>
            <w:bookmarkStart w:id="36" w:name="_Toc395595468"/>
            <w:bookmarkStart w:id="37"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1"/>
            <w:bookmarkEnd w:id="32"/>
            <w:bookmarkEnd w:id="33"/>
            <w:bookmarkEnd w:id="34"/>
            <w:bookmarkEnd w:id="35"/>
            <w:bookmarkEnd w:id="36"/>
            <w:bookmarkEnd w:id="37"/>
          </w:p>
        </w:tc>
      </w:tr>
      <w:tr w:rsidR="007D7FE3" w:rsidRPr="00B04844" w14:paraId="595FCD0D" w14:textId="77777777" w:rsidTr="00A87B48">
        <w:trPr>
          <w:trHeight w:val="141"/>
        </w:trPr>
        <w:tc>
          <w:tcPr>
            <w:tcW w:w="14494" w:type="dxa"/>
            <w:gridSpan w:val="8"/>
            <w:tcBorders>
              <w:bottom w:val="single" w:sz="4" w:space="0" w:color="auto"/>
            </w:tcBorders>
            <w:shd w:val="clear" w:color="auto" w:fill="auto"/>
          </w:tcPr>
          <w:p w14:paraId="595FCD0A" w14:textId="77777777" w:rsidR="007D7FE3" w:rsidRPr="00F45489" w:rsidRDefault="007D7FE3" w:rsidP="0082570C">
            <w:pPr>
              <w:suppressAutoHyphens/>
              <w:spacing w:after="0" w:line="240" w:lineRule="auto"/>
              <w:rPr>
                <w:rFonts w:eastAsia="Arial Unicode MS" w:cs="Arial"/>
                <w:szCs w:val="18"/>
                <w:lang w:eastAsia="ar-SA"/>
              </w:rPr>
            </w:pPr>
          </w:p>
          <w:p w14:paraId="595FCD0B"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595FCD0C"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595FCD1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FCD0E"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5FCD0F" w14:textId="74F0DB62" w:rsidR="00CD23C4" w:rsidRPr="00A75C05" w:rsidRDefault="00D021DE" w:rsidP="00E01737">
            <w:pPr>
              <w:snapToGrid w:val="0"/>
              <w:spacing w:after="0" w:line="240" w:lineRule="auto"/>
            </w:pPr>
            <w:hyperlink r:id="rId15" w:history="1">
              <w:r w:rsidR="00CD23C4" w:rsidRPr="00D021DE">
                <w:rPr>
                  <w:rStyle w:val="Hyperlink"/>
                  <w:rFonts w:cs="Arial"/>
                </w:rPr>
                <w:t>S1-</w:t>
              </w:r>
              <w:r w:rsidR="00DE2B83" w:rsidRPr="00D021DE">
                <w:rPr>
                  <w:rStyle w:val="Hyperlink"/>
                  <w:rFonts w:cs="Arial"/>
                </w:rPr>
                <w:t>1</w:t>
              </w:r>
              <w:r w:rsidR="001B55DE" w:rsidRPr="00D021DE">
                <w:rPr>
                  <w:rStyle w:val="Hyperlink"/>
                  <w:rFonts w:cs="Arial"/>
                </w:rPr>
                <w:t>8</w:t>
              </w:r>
              <w:r w:rsidR="00776BB3" w:rsidRPr="00D021DE">
                <w:rPr>
                  <w:rStyle w:val="Hyperlink"/>
                  <w:rFonts w:cs="Arial"/>
                </w:rPr>
                <w:t>1</w:t>
              </w:r>
              <w:r w:rsidR="00CD23C4" w:rsidRPr="00D021DE">
                <w:rPr>
                  <w:rStyle w:val="Hyperlink"/>
                  <w:rFonts w:cs="Arial"/>
                </w:rPr>
                <w:t>004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5FCD10" w14:textId="77777777" w:rsidR="00CD23C4" w:rsidRPr="00A75C05" w:rsidRDefault="00CD23C4" w:rsidP="00E01737">
            <w:pPr>
              <w:snapToGrid w:val="0"/>
              <w:spacing w:after="0" w:line="240" w:lineRule="auto"/>
            </w:pPr>
            <w:r>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5FCD11" w14:textId="4B5DEB4A" w:rsidR="00CD23C4" w:rsidRPr="00A75C05" w:rsidRDefault="004070E3" w:rsidP="00E01737">
            <w:pPr>
              <w:snapToGrid w:val="0"/>
              <w:spacing w:after="0" w:line="240" w:lineRule="auto"/>
            </w:pPr>
            <w:r>
              <w:t>Draft minutes of SA1#</w:t>
            </w:r>
            <w:r w:rsidR="001B55DE">
              <w:t>8</w:t>
            </w:r>
            <w:r w:rsidR="00776BB3">
              <w:t>1</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95FCD12" w14:textId="77777777" w:rsidR="00CD23C4" w:rsidRPr="00A75C05" w:rsidRDefault="00CD23C4" w:rsidP="00E017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5FCD13"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595FCD16" w14:textId="77777777" w:rsidTr="00A87B48">
        <w:trPr>
          <w:trHeight w:val="141"/>
        </w:trPr>
        <w:tc>
          <w:tcPr>
            <w:tcW w:w="14494" w:type="dxa"/>
            <w:gridSpan w:val="8"/>
            <w:tcBorders>
              <w:bottom w:val="single" w:sz="4" w:space="0" w:color="auto"/>
            </w:tcBorders>
            <w:shd w:val="clear" w:color="auto" w:fill="F2F2F2"/>
          </w:tcPr>
          <w:p w14:paraId="595FCD15"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8" w:name="_Toc378052435"/>
            <w:bookmarkStart w:id="39" w:name="_Toc387990737"/>
            <w:bookmarkStart w:id="40" w:name="_Toc395595469"/>
            <w:bookmarkStart w:id="41" w:name="_Toc414625481"/>
            <w:r>
              <w:rPr>
                <w:rFonts w:eastAsia="Arial Unicode MS" w:cs="Arial"/>
                <w:b/>
                <w:color w:val="1F497D"/>
                <w:sz w:val="20"/>
                <w:szCs w:val="20"/>
                <w:lang w:eastAsia="ar-SA"/>
              </w:rPr>
              <w:t>Information for delegates</w:t>
            </w:r>
            <w:bookmarkEnd w:id="38"/>
            <w:bookmarkEnd w:id="39"/>
            <w:bookmarkEnd w:id="40"/>
            <w:bookmarkEnd w:id="41"/>
          </w:p>
        </w:tc>
      </w:tr>
      <w:tr w:rsidR="00204FA9" w:rsidRPr="00B04844" w14:paraId="595FCD1D" w14:textId="77777777" w:rsidTr="00A87B48">
        <w:trPr>
          <w:trHeight w:val="141"/>
        </w:trPr>
        <w:tc>
          <w:tcPr>
            <w:tcW w:w="14494" w:type="dxa"/>
            <w:gridSpan w:val="8"/>
            <w:shd w:val="clear" w:color="auto" w:fill="auto"/>
          </w:tcPr>
          <w:p w14:paraId="595FCD17" w14:textId="77777777" w:rsidR="00204FA9" w:rsidRPr="00F45489" w:rsidRDefault="00204FA9" w:rsidP="0082570C">
            <w:pPr>
              <w:suppressAutoHyphens/>
              <w:spacing w:after="0" w:line="240" w:lineRule="auto"/>
              <w:rPr>
                <w:rFonts w:eastAsia="Arial Unicode MS" w:cs="Arial"/>
                <w:szCs w:val="18"/>
                <w:lang w:eastAsia="ar-SA"/>
              </w:rPr>
            </w:pPr>
          </w:p>
          <w:p w14:paraId="595FCD1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595FCD19" w14:textId="77777777" w:rsidR="00204FA9" w:rsidRDefault="00204FA9" w:rsidP="0082570C">
            <w:pPr>
              <w:suppressAutoHyphens/>
              <w:spacing w:after="0" w:line="240" w:lineRule="auto"/>
              <w:rPr>
                <w:rFonts w:eastAsia="Arial Unicode MS" w:cs="Arial"/>
                <w:szCs w:val="18"/>
                <w:lang w:eastAsia="ar-SA"/>
              </w:rPr>
            </w:pPr>
          </w:p>
          <w:p w14:paraId="595FCD1A"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595FCD1B"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595FCD1C"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595FCD1F" w14:textId="77777777" w:rsidTr="00A87B48">
        <w:trPr>
          <w:trHeight w:val="141"/>
        </w:trPr>
        <w:tc>
          <w:tcPr>
            <w:tcW w:w="14494" w:type="dxa"/>
            <w:gridSpan w:val="8"/>
            <w:tcBorders>
              <w:bottom w:val="single" w:sz="4" w:space="0" w:color="auto"/>
            </w:tcBorders>
            <w:shd w:val="clear" w:color="auto" w:fill="F2F2F2"/>
          </w:tcPr>
          <w:p w14:paraId="595FCD1E"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2" w:name="_Toc395595470"/>
            <w:bookmarkStart w:id="43" w:name="_Toc414625482"/>
            <w:r>
              <w:rPr>
                <w:rFonts w:eastAsia="Arial Unicode MS" w:cs="Arial"/>
                <w:b/>
                <w:color w:val="1F497D"/>
                <w:sz w:val="20"/>
                <w:szCs w:val="20"/>
                <w:lang w:eastAsia="ar-SA"/>
              </w:rPr>
              <w:t>Information for rapporteurs</w:t>
            </w:r>
            <w:bookmarkEnd w:id="42"/>
            <w:bookmarkEnd w:id="43"/>
          </w:p>
        </w:tc>
      </w:tr>
      <w:tr w:rsidR="00204FA9" w:rsidRPr="00B04844" w14:paraId="595FCD29" w14:textId="77777777" w:rsidTr="00A87B48">
        <w:trPr>
          <w:trHeight w:val="141"/>
        </w:trPr>
        <w:tc>
          <w:tcPr>
            <w:tcW w:w="14494" w:type="dxa"/>
            <w:gridSpan w:val="8"/>
            <w:shd w:val="clear" w:color="auto" w:fill="auto"/>
          </w:tcPr>
          <w:p w14:paraId="595FCD20" w14:textId="77777777" w:rsidR="00204FA9" w:rsidRPr="00F45489" w:rsidRDefault="00204FA9" w:rsidP="0062581F">
            <w:pPr>
              <w:suppressAutoHyphens/>
              <w:spacing w:after="0" w:line="240" w:lineRule="auto"/>
              <w:rPr>
                <w:rFonts w:eastAsia="Arial Unicode MS" w:cs="Arial"/>
                <w:szCs w:val="18"/>
                <w:lang w:eastAsia="ar-SA"/>
              </w:rPr>
            </w:pPr>
          </w:p>
          <w:p w14:paraId="595FCD2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595FCD22" w14:textId="77777777" w:rsidR="00204FA9" w:rsidRDefault="00204FA9" w:rsidP="0062581F">
            <w:pPr>
              <w:suppressAutoHyphens/>
              <w:spacing w:after="0" w:line="240" w:lineRule="auto"/>
              <w:rPr>
                <w:rFonts w:eastAsia="Arial Unicode MS" w:cs="Arial"/>
                <w:szCs w:val="18"/>
                <w:lang w:eastAsia="ar-SA"/>
              </w:rPr>
            </w:pPr>
          </w:p>
          <w:p w14:paraId="595FCD23"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595FCD24" w14:textId="77777777" w:rsidR="00204FA9" w:rsidRDefault="00204FA9" w:rsidP="0062581F">
            <w:pPr>
              <w:suppressAutoHyphens/>
              <w:spacing w:after="0" w:line="240" w:lineRule="auto"/>
              <w:rPr>
                <w:rFonts w:eastAsia="Arial Unicode MS" w:cs="Arial"/>
                <w:szCs w:val="18"/>
                <w:lang w:eastAsia="ar-SA"/>
              </w:rPr>
            </w:pPr>
          </w:p>
          <w:p w14:paraId="595FCD25" w14:textId="758FCEAB"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595FCD26" w14:textId="77777777" w:rsidR="00204FA9" w:rsidRDefault="00204FA9" w:rsidP="0062581F">
            <w:pPr>
              <w:suppressAutoHyphens/>
              <w:spacing w:after="0" w:line="240" w:lineRule="auto"/>
              <w:rPr>
                <w:rFonts w:eastAsia="Arial Unicode MS" w:cs="Arial"/>
                <w:szCs w:val="18"/>
                <w:lang w:eastAsia="ar-SA"/>
              </w:rPr>
            </w:pPr>
          </w:p>
          <w:p w14:paraId="595FCD27"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595FCD28"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595FCD2B" w14:textId="77777777" w:rsidTr="00A87B48">
        <w:trPr>
          <w:trHeight w:val="141"/>
        </w:trPr>
        <w:tc>
          <w:tcPr>
            <w:tcW w:w="14494" w:type="dxa"/>
            <w:gridSpan w:val="8"/>
            <w:shd w:val="clear" w:color="auto" w:fill="F2F2F2"/>
          </w:tcPr>
          <w:p w14:paraId="595FCD2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 w:name="_Toc316030590"/>
            <w:bookmarkStart w:id="45" w:name="_Toc324137316"/>
            <w:bookmarkStart w:id="46" w:name="_Toc331152487"/>
            <w:bookmarkStart w:id="47" w:name="_Toc378052436"/>
            <w:bookmarkStart w:id="48" w:name="_Toc387990738"/>
            <w:bookmarkStart w:id="49" w:name="_Toc395595471"/>
            <w:bookmarkStart w:id="50"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4"/>
            <w:bookmarkEnd w:id="45"/>
            <w:bookmarkEnd w:id="46"/>
            <w:bookmarkEnd w:id="47"/>
            <w:bookmarkEnd w:id="48"/>
            <w:bookmarkEnd w:id="49"/>
            <w:bookmarkEnd w:id="50"/>
          </w:p>
        </w:tc>
      </w:tr>
      <w:tr w:rsidR="00204FA9" w:rsidRPr="00B04844" w14:paraId="595FCD2F" w14:textId="77777777" w:rsidTr="00A87B48">
        <w:trPr>
          <w:trHeight w:val="141"/>
        </w:trPr>
        <w:tc>
          <w:tcPr>
            <w:tcW w:w="14494" w:type="dxa"/>
            <w:gridSpan w:val="8"/>
            <w:shd w:val="clear" w:color="auto" w:fill="auto"/>
          </w:tcPr>
          <w:p w14:paraId="595FCD2C" w14:textId="77777777" w:rsidR="00204FA9" w:rsidRPr="00F45489" w:rsidRDefault="00204FA9" w:rsidP="0082570C">
            <w:pPr>
              <w:suppressAutoHyphens/>
              <w:spacing w:after="0" w:line="240" w:lineRule="auto"/>
              <w:rPr>
                <w:rFonts w:eastAsia="Arial Unicode MS" w:cs="Arial"/>
                <w:szCs w:val="18"/>
                <w:lang w:eastAsia="ar-SA"/>
              </w:rPr>
            </w:pPr>
          </w:p>
          <w:p w14:paraId="595FCD2D"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595FCD2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595FCD37" w14:textId="77777777" w:rsidTr="00A87B48">
        <w:trPr>
          <w:trHeight w:val="141"/>
        </w:trPr>
        <w:tc>
          <w:tcPr>
            <w:tcW w:w="14494" w:type="dxa"/>
            <w:gridSpan w:val="8"/>
            <w:shd w:val="clear" w:color="auto" w:fill="F2F2F2"/>
          </w:tcPr>
          <w:p w14:paraId="595FCD36"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 w:name="_Toc316030593"/>
            <w:bookmarkStart w:id="52" w:name="_Toc324137318"/>
            <w:bookmarkStart w:id="53" w:name="_Ref328464089"/>
            <w:bookmarkStart w:id="54" w:name="_Toc331152489"/>
            <w:bookmarkStart w:id="55" w:name="_Ref377238886"/>
            <w:bookmarkStart w:id="56" w:name="_Toc378052438"/>
            <w:bookmarkStart w:id="57" w:name="_Ref387044324"/>
            <w:bookmarkStart w:id="58" w:name="_Toc387990740"/>
            <w:bookmarkStart w:id="59" w:name="_Toc395595473"/>
            <w:bookmarkStart w:id="60" w:name="_Toc414625485"/>
            <w:r w:rsidRPr="00F45489">
              <w:rPr>
                <w:rFonts w:eastAsia="Arial Unicode MS" w:cs="Arial"/>
                <w:b/>
                <w:color w:val="1F497D"/>
                <w:sz w:val="24"/>
                <w:szCs w:val="18"/>
                <w:lang w:eastAsia="ar-SA"/>
              </w:rPr>
              <w:lastRenderedPageBreak/>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1"/>
            <w:bookmarkEnd w:id="52"/>
            <w:bookmarkEnd w:id="53"/>
            <w:bookmarkEnd w:id="54"/>
            <w:bookmarkEnd w:id="55"/>
            <w:bookmarkEnd w:id="56"/>
            <w:bookmarkEnd w:id="57"/>
            <w:bookmarkEnd w:id="58"/>
            <w:bookmarkEnd w:id="59"/>
            <w:bookmarkEnd w:id="60"/>
          </w:p>
        </w:tc>
      </w:tr>
      <w:tr w:rsidR="00113CF5" w:rsidRPr="00A75C05" w14:paraId="595FCD3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FCD38"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5FCD39" w14:textId="17EAD8D2" w:rsidR="0078661F" w:rsidRPr="00A75C05" w:rsidRDefault="00D021DE" w:rsidP="00CA66B2">
            <w:pPr>
              <w:snapToGrid w:val="0"/>
              <w:spacing w:after="0" w:line="240" w:lineRule="auto"/>
            </w:pPr>
            <w:hyperlink r:id="rId19" w:history="1">
              <w:r w:rsidR="0078661F" w:rsidRPr="00D021DE">
                <w:rPr>
                  <w:rStyle w:val="Hyperlink"/>
                  <w:rFonts w:cs="Arial"/>
                </w:rPr>
                <w:t>S1-</w:t>
              </w:r>
              <w:r w:rsidR="00DE2B83" w:rsidRPr="00D021DE">
                <w:rPr>
                  <w:rStyle w:val="Hyperlink"/>
                  <w:rFonts w:cs="Arial"/>
                </w:rPr>
                <w:t>1</w:t>
              </w:r>
              <w:r w:rsidR="001B55DE" w:rsidRPr="00D021DE">
                <w:rPr>
                  <w:rStyle w:val="Hyperlink"/>
                  <w:rFonts w:cs="Arial"/>
                </w:rPr>
                <w:t>8</w:t>
              </w:r>
              <w:r w:rsidR="00776BB3" w:rsidRPr="00D021DE">
                <w:rPr>
                  <w:rStyle w:val="Hyperlink"/>
                  <w:rFonts w:cs="Arial"/>
                </w:rPr>
                <w:t>1</w:t>
              </w:r>
              <w:r w:rsidR="0078661F" w:rsidRPr="00D021DE">
                <w:rPr>
                  <w:rStyle w:val="Hyperlink"/>
                  <w:rFonts w:cs="Arial"/>
                </w:rPr>
                <w:t>003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5FCD3A" w14:textId="77777777"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5FCD3B" w14:textId="29B3EE23" w:rsidR="0078661F" w:rsidRPr="00A75C05" w:rsidRDefault="00DE2B83" w:rsidP="00CA66B2">
            <w:pPr>
              <w:snapToGrid w:val="0"/>
              <w:spacing w:after="0" w:line="240" w:lineRule="auto"/>
            </w:pPr>
            <w:r w:rsidRPr="00DE2B83">
              <w:t>SA1-related topics at SA#7</w:t>
            </w:r>
            <w:r w:rsidR="00261A8C">
              <w:t>9</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95FCD3C" w14:textId="77777777" w:rsidR="0078661F" w:rsidRPr="00A75C05" w:rsidRDefault="0078661F" w:rsidP="00CA66B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5FCD3D" w14:textId="77777777" w:rsidR="0078661F" w:rsidRPr="00A75C05" w:rsidRDefault="0078661F" w:rsidP="00CA66B2">
            <w:pPr>
              <w:spacing w:after="0" w:line="240" w:lineRule="auto"/>
              <w:rPr>
                <w:rFonts w:eastAsia="Arial Unicode MS" w:cs="Arial"/>
                <w:szCs w:val="18"/>
                <w:lang w:eastAsia="ar-SA"/>
              </w:rPr>
            </w:pPr>
          </w:p>
        </w:tc>
      </w:tr>
      <w:tr w:rsidR="00360848" w:rsidRPr="00B04844" w14:paraId="595FCD40" w14:textId="77777777" w:rsidTr="00A87B48">
        <w:trPr>
          <w:trHeight w:val="141"/>
        </w:trPr>
        <w:tc>
          <w:tcPr>
            <w:tcW w:w="14494" w:type="dxa"/>
            <w:gridSpan w:val="8"/>
            <w:tcBorders>
              <w:bottom w:val="single" w:sz="4" w:space="0" w:color="auto"/>
            </w:tcBorders>
            <w:shd w:val="clear" w:color="auto" w:fill="F2F2F2"/>
          </w:tcPr>
          <w:p w14:paraId="595FCD3F"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1" w:name="_Toc316030604"/>
            <w:bookmarkStart w:id="62" w:name="_Ref323299749"/>
            <w:bookmarkStart w:id="63" w:name="_Ref323299887"/>
            <w:bookmarkStart w:id="64" w:name="_Ref323300545"/>
            <w:bookmarkStart w:id="65" w:name="_Ref323575303"/>
            <w:bookmarkStart w:id="66" w:name="_Ref323803964"/>
            <w:bookmarkStart w:id="67" w:name="_Toc324137331"/>
            <w:bookmarkStart w:id="68" w:name="_Ref328464123"/>
            <w:bookmarkStart w:id="69" w:name="_Ref328464831"/>
            <w:bookmarkStart w:id="70" w:name="_Ref330746989"/>
            <w:bookmarkStart w:id="71" w:name="_Ref330753196"/>
            <w:bookmarkStart w:id="72" w:name="_Ref330753201"/>
            <w:bookmarkStart w:id="73" w:name="_Ref330756767"/>
            <w:bookmarkStart w:id="74" w:name="_Ref330816083"/>
            <w:bookmarkStart w:id="75" w:name="_Ref331146603"/>
            <w:bookmarkStart w:id="76" w:name="_Toc331152496"/>
            <w:bookmarkStart w:id="77" w:name="_Ref377226970"/>
            <w:bookmarkStart w:id="78" w:name="_Ref377238892"/>
            <w:bookmarkStart w:id="79" w:name="_Ref377293700"/>
            <w:bookmarkStart w:id="80" w:name="_Toc378052440"/>
            <w:bookmarkStart w:id="81" w:name="_Ref386923322"/>
            <w:bookmarkStart w:id="82" w:name="_Ref387044332"/>
            <w:bookmarkStart w:id="83" w:name="_Ref387421994"/>
            <w:bookmarkStart w:id="84" w:name="_Toc387990742"/>
            <w:bookmarkStart w:id="85" w:name="_Ref395259760"/>
            <w:bookmarkStart w:id="86" w:name="_Ref395433792"/>
            <w:bookmarkStart w:id="87" w:name="_Ref395436794"/>
            <w:bookmarkStart w:id="88" w:name="_Ref395445874"/>
            <w:bookmarkStart w:id="89" w:name="_Toc395595475"/>
            <w:bookmarkStart w:id="90" w:name="_Toc414625487"/>
            <w:r w:rsidRPr="00F45489">
              <w:rPr>
                <w:rFonts w:eastAsia="Arial Unicode MS" w:cs="Arial"/>
                <w:b/>
                <w:color w:val="1F497D"/>
                <w:sz w:val="24"/>
                <w:szCs w:val="18"/>
                <w:lang w:eastAsia="ar-SA"/>
              </w:rPr>
              <w:t>Liaison Statements (including related contributions)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tc>
      </w:tr>
      <w:tr w:rsidR="00E4507B" w:rsidRPr="00B04844" w14:paraId="6936F629" w14:textId="77777777" w:rsidTr="00014F9C">
        <w:trPr>
          <w:trHeight w:val="293"/>
        </w:trPr>
        <w:tc>
          <w:tcPr>
            <w:tcW w:w="14494" w:type="dxa"/>
            <w:gridSpan w:val="8"/>
            <w:tcBorders>
              <w:bottom w:val="single" w:sz="4" w:space="0" w:color="auto"/>
            </w:tcBorders>
            <w:shd w:val="clear" w:color="auto" w:fill="F2F2F2"/>
          </w:tcPr>
          <w:p w14:paraId="6E630EAD" w14:textId="17BABF19" w:rsidR="00E4507B" w:rsidRPr="00F45489" w:rsidRDefault="00E4507B" w:rsidP="00014F9C">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Mission Critical</w:t>
            </w:r>
          </w:p>
        </w:tc>
      </w:tr>
      <w:tr w:rsidR="00143E54" w:rsidRPr="00A75C05" w14:paraId="005C3FD3"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CF6DA8"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AE79CF" w14:textId="4F3407B3" w:rsidR="00143E54" w:rsidRPr="00EB47CB" w:rsidRDefault="00D021DE" w:rsidP="00D021DE">
            <w:pPr>
              <w:snapToGrid w:val="0"/>
              <w:spacing w:after="0" w:line="240" w:lineRule="auto"/>
              <w:rPr>
                <w:rFonts w:eastAsia="Times New Roman" w:cs="Arial"/>
                <w:szCs w:val="18"/>
                <w:lang w:eastAsia="ar-SA"/>
              </w:rPr>
            </w:pPr>
            <w:hyperlink r:id="rId20" w:history="1">
              <w:r w:rsidR="00143E54" w:rsidRPr="00D021DE">
                <w:rPr>
                  <w:rStyle w:val="Hyperlink"/>
                  <w:rFonts w:eastAsia="Times New Roman" w:cs="Arial"/>
                  <w:szCs w:val="18"/>
                  <w:lang w:eastAsia="ar-SA"/>
                </w:rPr>
                <w:t>S1-181</w:t>
              </w:r>
              <w:r w:rsidR="00143E54" w:rsidRPr="00D021DE">
                <w:rPr>
                  <w:rStyle w:val="Hyperlink"/>
                  <w:rFonts w:eastAsia="Times New Roman" w:cs="Arial"/>
                  <w:szCs w:val="18"/>
                  <w:lang w:eastAsia="ar-SA"/>
                </w:rPr>
                <w:t>2</w:t>
              </w:r>
              <w:r w:rsidR="00143E54" w:rsidRPr="00D021DE">
                <w:rPr>
                  <w:rStyle w:val="Hyperlink"/>
                  <w:rFonts w:eastAsia="Times New Roman" w:cs="Arial"/>
                  <w:szCs w:val="18"/>
                  <w:lang w:eastAsia="ar-SA"/>
                </w:rPr>
                <w:t>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883C161" w14:textId="77777777" w:rsidR="00143E54" w:rsidRPr="00A75C05" w:rsidRDefault="00143E54" w:rsidP="00D021DE">
            <w:pPr>
              <w:snapToGrid w:val="0"/>
              <w:spacing w:after="0" w:line="240" w:lineRule="auto"/>
              <w:rPr>
                <w:noProof/>
              </w:rPr>
            </w:pPr>
            <w:r w:rsidRPr="000345AB">
              <w:rPr>
                <w:noProof/>
              </w:rPr>
              <w:t>S6-180718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9E9581" w14:textId="77777777" w:rsidR="00143E54" w:rsidRPr="00A75C05" w:rsidRDefault="00143E54" w:rsidP="00D021DE">
            <w:pPr>
              <w:snapToGrid w:val="0"/>
              <w:spacing w:after="0" w:line="240" w:lineRule="auto"/>
              <w:rPr>
                <w:noProof/>
              </w:rPr>
            </w:pPr>
            <w:r w:rsidRPr="000345AB">
              <w:rPr>
                <w:noProof/>
              </w:rPr>
              <w:t>LS on MC services over IOPS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BDA6C06"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56F0D41" w14:textId="77777777" w:rsidR="00143E54" w:rsidRPr="000345AB" w:rsidRDefault="00143E54" w:rsidP="00D021DE">
            <w:pPr>
              <w:spacing w:after="0" w:line="240" w:lineRule="auto"/>
              <w:rPr>
                <w:noProof/>
              </w:rPr>
            </w:pPr>
          </w:p>
        </w:tc>
      </w:tr>
      <w:tr w:rsidR="0065152E" w:rsidRPr="00A75C05" w14:paraId="2037CC0E" w14:textId="77777777" w:rsidTr="008E4F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0A2EF4" w14:textId="77777777" w:rsidR="0065152E" w:rsidRPr="00A75C05" w:rsidRDefault="0065152E" w:rsidP="0065152E">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B82858" w14:textId="20C7CBF0" w:rsidR="0065152E" w:rsidRPr="0065152E" w:rsidRDefault="00D021DE" w:rsidP="0065152E">
            <w:pPr>
              <w:snapToGrid w:val="0"/>
              <w:spacing w:after="0" w:line="240" w:lineRule="auto"/>
              <w:rPr>
                <w:rFonts w:cs="Arial"/>
              </w:rPr>
            </w:pPr>
            <w:hyperlink r:id="rId21" w:history="1">
              <w:r w:rsidR="0065152E" w:rsidRPr="00D021DE">
                <w:rPr>
                  <w:rStyle w:val="Hyperlink"/>
                  <w:rFonts w:cs="Arial"/>
                </w:rPr>
                <w:t>S1-181009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F0B2C7" w14:textId="2CCBD0FF" w:rsidR="0065152E" w:rsidRPr="00A75C05" w:rsidRDefault="009A5386" w:rsidP="0065152E">
            <w:pPr>
              <w:snapToGrid w:val="0"/>
              <w:spacing w:after="0" w:line="240" w:lineRule="auto"/>
            </w:pPr>
            <w: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074AF8" w14:textId="2D22E0E9" w:rsidR="0065152E" w:rsidRPr="00A75C05" w:rsidRDefault="009A5386" w:rsidP="0065152E">
            <w:pPr>
              <w:snapToGrid w:val="0"/>
              <w:spacing w:after="0" w:line="240" w:lineRule="auto"/>
            </w:pPr>
            <w:r w:rsidRPr="006D42FC">
              <w:rPr>
                <w:rFonts w:cs="Arial"/>
                <w:b/>
                <w:color w:val="FF0000"/>
              </w:rPr>
              <w:t>[DRAFT]</w:t>
            </w:r>
            <w:r w:rsidRPr="006D42FC">
              <w:rPr>
                <w:rFonts w:cs="Arial"/>
                <w:bCs/>
                <w:color w:val="FF0000"/>
              </w:rPr>
              <w:t xml:space="preserve"> </w:t>
            </w:r>
            <w:r w:rsidRPr="004A7DDE">
              <w:rPr>
                <w:rFonts w:cs="Arial"/>
                <w:bCs/>
              </w:rPr>
              <w:t xml:space="preserve"> </w:t>
            </w:r>
            <w:r>
              <w:rPr>
                <w:rFonts w:cs="Arial"/>
                <w:bCs/>
              </w:rPr>
              <w:t xml:space="preserve">reply </w:t>
            </w:r>
            <w:r w:rsidRPr="004A7DDE">
              <w:rPr>
                <w:rFonts w:cs="Arial"/>
                <w:bCs/>
              </w:rPr>
              <w:t>LS on MC services over IOPS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6D3DB4A" w14:textId="77777777" w:rsidR="0065152E" w:rsidRPr="00A75C05" w:rsidRDefault="0065152E" w:rsidP="0065152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890A5DC" w14:textId="220FCA49" w:rsidR="0065152E" w:rsidRPr="00A75C05" w:rsidRDefault="009A5386" w:rsidP="0065152E">
            <w:pPr>
              <w:spacing w:after="0" w:line="240" w:lineRule="auto"/>
              <w:rPr>
                <w:rFonts w:eastAsia="Arial Unicode MS" w:cs="Arial"/>
                <w:szCs w:val="18"/>
                <w:lang w:eastAsia="ar-SA"/>
              </w:rPr>
            </w:pPr>
            <w:r>
              <w:rPr>
                <w:rFonts w:eastAsia="Arial Unicode MS" w:cs="Arial"/>
                <w:szCs w:val="18"/>
                <w:lang w:eastAsia="ar-SA"/>
              </w:rPr>
              <w:t xml:space="preserve">Response to </w:t>
            </w:r>
            <w:r w:rsidRPr="009A5386">
              <w:rPr>
                <w:rFonts w:eastAsia="Arial Unicode MS" w:cs="Arial"/>
                <w:szCs w:val="18"/>
                <w:lang w:eastAsia="ar-SA"/>
              </w:rPr>
              <w:t>S6-180718</w:t>
            </w:r>
          </w:p>
        </w:tc>
      </w:tr>
      <w:tr w:rsidR="00E4507B" w:rsidRPr="00A75C05" w14:paraId="6592D549" w14:textId="77777777" w:rsidTr="008E4F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B704A36" w14:textId="77777777" w:rsidR="00E4507B" w:rsidRPr="008E4F92" w:rsidRDefault="00E4507B" w:rsidP="00014F9C">
            <w:pPr>
              <w:snapToGrid w:val="0"/>
              <w:spacing w:after="0" w:line="240" w:lineRule="auto"/>
              <w:rPr>
                <w:rFonts w:eastAsia="Times New Roman" w:cs="Arial"/>
                <w:szCs w:val="18"/>
                <w:lang w:eastAsia="ar-SA"/>
              </w:rPr>
            </w:pPr>
            <w:r w:rsidRPr="008E4F92">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DDBDEC4" w14:textId="4E120A8B" w:rsidR="00E4507B" w:rsidRPr="008E4F92" w:rsidRDefault="00D021DE" w:rsidP="00014F9C">
            <w:pPr>
              <w:snapToGrid w:val="0"/>
              <w:spacing w:after="0" w:line="240" w:lineRule="auto"/>
              <w:rPr>
                <w:rFonts w:cs="Arial"/>
              </w:rPr>
            </w:pPr>
            <w:hyperlink r:id="rId22" w:history="1">
              <w:r w:rsidR="00E4507B" w:rsidRPr="00D021DE">
                <w:rPr>
                  <w:rStyle w:val="Hyperlink"/>
                  <w:rFonts w:cs="Arial"/>
                </w:rPr>
                <w:t>S1-181140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76FE0DA5" w14:textId="77777777" w:rsidR="00E4507B" w:rsidRPr="008E4F92" w:rsidRDefault="00E4507B" w:rsidP="00014F9C">
            <w:pPr>
              <w:snapToGrid w:val="0"/>
              <w:spacing w:after="0" w:line="240" w:lineRule="auto"/>
            </w:pPr>
            <w:r w:rsidRPr="008E4F92">
              <w:t>Nokia</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B5E6A4E" w14:textId="77777777" w:rsidR="00E4507B" w:rsidRPr="008E4F92" w:rsidRDefault="00E4507B" w:rsidP="00014F9C">
            <w:pPr>
              <w:snapToGrid w:val="0"/>
              <w:spacing w:after="0" w:line="240" w:lineRule="auto"/>
            </w:pPr>
            <w:r w:rsidRPr="008E4F92">
              <w:rPr>
                <w:rFonts w:cs="Arial"/>
                <w:bCs/>
              </w:rPr>
              <w:t xml:space="preserve">LS on Removal of LTE specific terminology from </w:t>
            </w:r>
            <w:bookmarkStart w:id="91" w:name="_Hlk512356764"/>
            <w:r w:rsidRPr="008E4F92">
              <w:rPr>
                <w:rFonts w:cs="Arial"/>
                <w:bCs/>
              </w:rPr>
              <w:t>Group Communication System Enabler TS 22.468</w:t>
            </w:r>
            <w:bookmarkEnd w:id="91"/>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4020F373" w14:textId="1EE67D95" w:rsidR="00E4507B" w:rsidRPr="008E4F92" w:rsidRDefault="008E4F92" w:rsidP="00014F9C">
            <w:pPr>
              <w:snapToGrid w:val="0"/>
              <w:spacing w:after="0" w:line="240" w:lineRule="auto"/>
              <w:rPr>
                <w:rFonts w:eastAsia="Times New Roman" w:cs="Arial"/>
                <w:szCs w:val="18"/>
                <w:lang w:eastAsia="ar-SA"/>
              </w:rPr>
            </w:pPr>
            <w:r w:rsidRPr="008E4F92">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4B2856B2" w14:textId="77777777" w:rsidR="00E4507B" w:rsidRPr="008E4F92" w:rsidRDefault="00E4507B" w:rsidP="00014F9C">
            <w:pPr>
              <w:spacing w:after="0" w:line="240" w:lineRule="auto"/>
              <w:rPr>
                <w:rFonts w:eastAsia="Arial Unicode MS" w:cs="Arial"/>
                <w:szCs w:val="18"/>
                <w:lang w:eastAsia="ar-SA"/>
              </w:rPr>
            </w:pPr>
            <w:r w:rsidRPr="008E4F92">
              <w:rPr>
                <w:rFonts w:eastAsia="Arial Unicode MS" w:cs="Arial"/>
                <w:szCs w:val="18"/>
                <w:lang w:eastAsia="ar-SA"/>
              </w:rPr>
              <w:t>-</w:t>
            </w:r>
          </w:p>
        </w:tc>
      </w:tr>
      <w:tr w:rsidR="00E4507B" w:rsidRPr="00B04844" w14:paraId="6EF5F5AC" w14:textId="77777777" w:rsidTr="00014F9C">
        <w:trPr>
          <w:trHeight w:val="293"/>
        </w:trPr>
        <w:tc>
          <w:tcPr>
            <w:tcW w:w="14494" w:type="dxa"/>
            <w:gridSpan w:val="8"/>
            <w:tcBorders>
              <w:bottom w:val="single" w:sz="4" w:space="0" w:color="auto"/>
            </w:tcBorders>
            <w:shd w:val="clear" w:color="auto" w:fill="F2F2F2"/>
          </w:tcPr>
          <w:p w14:paraId="154ABB09" w14:textId="7A17125D" w:rsidR="00E4507B" w:rsidRPr="00F45489" w:rsidRDefault="00E4507B" w:rsidP="00014F9C">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Secure storage</w:t>
            </w:r>
          </w:p>
        </w:tc>
      </w:tr>
      <w:tr w:rsidR="00143E54" w:rsidRPr="00A75C05" w14:paraId="5DBA1C68" w14:textId="77777777" w:rsidTr="00D64FA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C6940A" w14:textId="77777777" w:rsidR="00143E54" w:rsidRPr="00A75C05" w:rsidRDefault="00143E54" w:rsidP="00D64FA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2A2C63" w14:textId="6EEE9DCF" w:rsidR="00143E54" w:rsidRPr="00EB47CB" w:rsidRDefault="00D021DE" w:rsidP="00D64FA4">
            <w:pPr>
              <w:snapToGrid w:val="0"/>
              <w:spacing w:after="0" w:line="240" w:lineRule="auto"/>
              <w:rPr>
                <w:rFonts w:eastAsia="Times New Roman" w:cs="Arial"/>
                <w:szCs w:val="18"/>
                <w:lang w:eastAsia="ar-SA"/>
              </w:rPr>
            </w:pPr>
            <w:hyperlink r:id="rId23" w:history="1">
              <w:r w:rsidR="00143E54" w:rsidRPr="00D021DE">
                <w:rPr>
                  <w:rStyle w:val="Hyperlink"/>
                  <w:rFonts w:eastAsia="Times New Roman" w:cs="Arial"/>
                  <w:szCs w:val="18"/>
                  <w:lang w:eastAsia="ar-SA"/>
                </w:rPr>
                <w:t>S1-181</w:t>
              </w:r>
              <w:r w:rsidR="00143E54" w:rsidRPr="00D021DE">
                <w:rPr>
                  <w:rStyle w:val="Hyperlink"/>
                  <w:rFonts w:eastAsia="Times New Roman" w:cs="Arial"/>
                  <w:szCs w:val="18"/>
                  <w:lang w:eastAsia="ar-SA"/>
                </w:rPr>
                <w:t>2</w:t>
              </w:r>
              <w:r w:rsidR="00143E54" w:rsidRPr="00D021DE">
                <w:rPr>
                  <w:rStyle w:val="Hyperlink"/>
                  <w:rFonts w:eastAsia="Times New Roman" w:cs="Arial"/>
                  <w:szCs w:val="18"/>
                  <w:lang w:eastAsia="ar-SA"/>
                </w:rPr>
                <w:t>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F582E4" w14:textId="77777777" w:rsidR="00143E54" w:rsidRPr="00A75C05" w:rsidRDefault="00143E54" w:rsidP="00D64FA4">
            <w:pPr>
              <w:snapToGrid w:val="0"/>
              <w:spacing w:after="0" w:line="240" w:lineRule="auto"/>
              <w:rPr>
                <w:noProof/>
              </w:rPr>
            </w:pPr>
            <w:r w:rsidRPr="000345AB">
              <w:rPr>
                <w:noProof/>
              </w:rPr>
              <w:t>S3-180851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AB561E" w14:textId="77777777" w:rsidR="00143E54" w:rsidRPr="00A75C05" w:rsidRDefault="00143E54" w:rsidP="00D64FA4">
            <w:pPr>
              <w:snapToGrid w:val="0"/>
              <w:spacing w:after="0" w:line="240" w:lineRule="auto"/>
              <w:rPr>
                <w:noProof/>
              </w:rPr>
            </w:pPr>
            <w:r w:rsidRPr="000345AB">
              <w:rPr>
                <w:noProof/>
              </w:rPr>
              <w:t>Reply-LS on secure storage and processing of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013AF51" w14:textId="77777777" w:rsidR="00143E54" w:rsidRPr="000345AB" w:rsidRDefault="00143E54" w:rsidP="00D64FA4">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E3977E9" w14:textId="77777777" w:rsidR="00143E54" w:rsidRPr="000345AB" w:rsidRDefault="00143E54" w:rsidP="00D64FA4">
            <w:pPr>
              <w:spacing w:after="0" w:line="240" w:lineRule="auto"/>
              <w:rPr>
                <w:noProof/>
              </w:rPr>
            </w:pPr>
            <w:r w:rsidRPr="00CC6653">
              <w:rPr>
                <w:noProof/>
              </w:rPr>
              <w:t xml:space="preserve">Response to </w:t>
            </w:r>
            <w:r w:rsidRPr="000345AB">
              <w:rPr>
                <w:noProof/>
              </w:rPr>
              <w:t>S1-173475</w:t>
            </w:r>
          </w:p>
        </w:tc>
      </w:tr>
      <w:tr w:rsidR="0065152E" w:rsidRPr="00A75C05" w14:paraId="2BB516D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9BF47A" w14:textId="729648AA" w:rsidR="0065152E" w:rsidRPr="00A75C05" w:rsidRDefault="0065152E" w:rsidP="0065152E">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FEB96C" w14:textId="2161DF9C" w:rsidR="0065152E" w:rsidRPr="0065152E" w:rsidRDefault="00D021DE" w:rsidP="0065152E">
            <w:pPr>
              <w:snapToGrid w:val="0"/>
              <w:spacing w:after="0" w:line="240" w:lineRule="auto"/>
              <w:rPr>
                <w:rFonts w:cs="Arial"/>
              </w:rPr>
            </w:pPr>
            <w:hyperlink r:id="rId24" w:history="1">
              <w:r w:rsidR="0065152E" w:rsidRPr="00D021DE">
                <w:rPr>
                  <w:rStyle w:val="Hyperlink"/>
                  <w:rFonts w:cs="Arial"/>
                </w:rPr>
                <w:t>S1-181054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1C3A8D" w14:textId="20A5A793" w:rsidR="0065152E" w:rsidRPr="00A75C05" w:rsidRDefault="009A5386" w:rsidP="0065152E">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FF16A8" w14:textId="05D8C5E4" w:rsidR="0065152E" w:rsidRPr="00A75C05" w:rsidRDefault="009A5386" w:rsidP="0065152E">
            <w:pPr>
              <w:snapToGrid w:val="0"/>
              <w:spacing w:after="0" w:line="240" w:lineRule="auto"/>
            </w:pPr>
            <w:r w:rsidRPr="00FE4862">
              <w:t>CR22.261v15.</w:t>
            </w:r>
            <w:r>
              <w:t>4</w:t>
            </w:r>
            <w:r w:rsidRPr="00FE4862">
              <w:t xml:space="preserve">.0: </w:t>
            </w:r>
            <w:r>
              <w:rPr>
                <w:noProof/>
              </w:rPr>
              <w:t xml:space="preserve">Clarification on </w:t>
            </w:r>
            <w:r w:rsidRPr="00EE1CE3">
              <w:rPr>
                <w:noProof/>
              </w:rPr>
              <w:t>secure storage and processing of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914DFEF" w14:textId="77777777" w:rsidR="0065152E" w:rsidRPr="00A75C05" w:rsidRDefault="0065152E" w:rsidP="0065152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0DF9071" w14:textId="511134BC" w:rsidR="0065152E" w:rsidRPr="00A75C05" w:rsidRDefault="009A5386" w:rsidP="0065152E">
            <w:pPr>
              <w:spacing w:after="0" w:line="240" w:lineRule="auto"/>
              <w:rPr>
                <w:rFonts w:eastAsia="Arial Unicode MS" w:cs="Arial"/>
                <w:szCs w:val="18"/>
                <w:lang w:eastAsia="ar-SA"/>
              </w:rPr>
            </w:pPr>
            <w:r w:rsidRPr="00FE4862">
              <w:rPr>
                <w:rFonts w:eastAsia="Times New Roman" w:cs="Arial"/>
                <w:szCs w:val="18"/>
                <w:lang w:val="en-US" w:eastAsia="ar-SA"/>
              </w:rPr>
              <w:t>WI code SMARTER Rel-15 CR00</w:t>
            </w:r>
            <w:r>
              <w:rPr>
                <w:rFonts w:eastAsia="Times New Roman" w:cs="Arial"/>
                <w:szCs w:val="18"/>
                <w:lang w:val="en-US" w:eastAsia="ar-SA"/>
              </w:rPr>
              <w:t>91</w:t>
            </w:r>
            <w:r w:rsidRPr="00FE4862">
              <w:rPr>
                <w:rFonts w:eastAsia="Times New Roman" w:cs="Arial"/>
                <w:szCs w:val="18"/>
                <w:lang w:val="en-US" w:eastAsia="ar-SA"/>
              </w:rPr>
              <w:t>R- Cat F</w:t>
            </w:r>
          </w:p>
        </w:tc>
      </w:tr>
      <w:tr w:rsidR="0065152E" w:rsidRPr="00A75C05" w14:paraId="5DD2575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3B17FE" w14:textId="77777777" w:rsidR="0065152E" w:rsidRPr="00A75C05" w:rsidRDefault="0065152E" w:rsidP="0065152E">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1440D8" w14:textId="084BD91D" w:rsidR="0065152E" w:rsidRPr="0065152E" w:rsidRDefault="00D021DE" w:rsidP="0065152E">
            <w:pPr>
              <w:snapToGrid w:val="0"/>
              <w:spacing w:after="0" w:line="240" w:lineRule="auto"/>
              <w:rPr>
                <w:rFonts w:cs="Arial"/>
              </w:rPr>
            </w:pPr>
            <w:hyperlink r:id="rId25" w:history="1">
              <w:r w:rsidR="0065152E" w:rsidRPr="00D021DE">
                <w:rPr>
                  <w:rStyle w:val="Hyperlink"/>
                  <w:rFonts w:cs="Arial"/>
                </w:rPr>
                <w:t>S1-181055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086295" w14:textId="5E8B3019" w:rsidR="0065152E" w:rsidRPr="00A75C05" w:rsidRDefault="00572E4A" w:rsidP="0065152E">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BAA5E0" w14:textId="6847AC1A" w:rsidR="0065152E" w:rsidRPr="00A75C05" w:rsidRDefault="00572E4A" w:rsidP="0065152E">
            <w:pPr>
              <w:snapToGrid w:val="0"/>
              <w:spacing w:after="0" w:line="240" w:lineRule="auto"/>
            </w:pPr>
            <w:r>
              <w:rPr>
                <w:rFonts w:cs="Arial"/>
                <w:b/>
              </w:rPr>
              <w:t xml:space="preserve">[DRAFT] </w:t>
            </w:r>
            <w:r w:rsidRPr="00505C27">
              <w:rPr>
                <w:rFonts w:cs="Arial"/>
                <w:bCs/>
              </w:rPr>
              <w:t>Reply-LS on secure storage and processing of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E7A619B" w14:textId="77777777" w:rsidR="0065152E" w:rsidRPr="00A75C05" w:rsidRDefault="0065152E" w:rsidP="0065152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7FF7257" w14:textId="047837B5" w:rsidR="0065152E" w:rsidRPr="00A75C05" w:rsidRDefault="00572E4A" w:rsidP="0065152E">
            <w:pPr>
              <w:spacing w:after="0" w:line="240" w:lineRule="auto"/>
              <w:rPr>
                <w:rFonts w:eastAsia="Arial Unicode MS" w:cs="Arial"/>
                <w:szCs w:val="18"/>
                <w:lang w:eastAsia="ar-SA"/>
              </w:rPr>
            </w:pPr>
            <w:r>
              <w:rPr>
                <w:rFonts w:eastAsia="Arial Unicode MS" w:cs="Arial"/>
                <w:szCs w:val="18"/>
                <w:lang w:eastAsia="ar-SA"/>
              </w:rPr>
              <w:t xml:space="preserve">Response to </w:t>
            </w:r>
            <w:r w:rsidRPr="00505C27">
              <w:rPr>
                <w:rFonts w:cs="Arial"/>
                <w:bCs/>
              </w:rPr>
              <w:t>S</w:t>
            </w:r>
            <w:r>
              <w:rPr>
                <w:rFonts w:cs="Arial"/>
                <w:bCs/>
              </w:rPr>
              <w:t>3-180851</w:t>
            </w:r>
          </w:p>
        </w:tc>
      </w:tr>
      <w:tr w:rsidR="00E4507B" w:rsidRPr="00B04844" w14:paraId="4FDE734C" w14:textId="77777777" w:rsidTr="00014F9C">
        <w:trPr>
          <w:trHeight w:val="293"/>
        </w:trPr>
        <w:tc>
          <w:tcPr>
            <w:tcW w:w="14494" w:type="dxa"/>
            <w:gridSpan w:val="8"/>
            <w:tcBorders>
              <w:bottom w:val="single" w:sz="4" w:space="0" w:color="auto"/>
            </w:tcBorders>
            <w:shd w:val="clear" w:color="auto" w:fill="F2F2F2"/>
          </w:tcPr>
          <w:p w14:paraId="3D71BFF8" w14:textId="6EB81F11" w:rsidR="00E4507B" w:rsidRPr="00F45489" w:rsidRDefault="00E4507B" w:rsidP="00014F9C">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URLLC</w:t>
            </w:r>
          </w:p>
        </w:tc>
      </w:tr>
      <w:tr w:rsidR="00143E54" w:rsidRPr="00A75C05" w14:paraId="0B63921B"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BAF12F"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C357EB" w14:textId="064EAB69" w:rsidR="00143E54" w:rsidRPr="00CC6653" w:rsidRDefault="00D021DE" w:rsidP="00D021DE">
            <w:pPr>
              <w:snapToGrid w:val="0"/>
              <w:spacing w:after="0" w:line="240" w:lineRule="auto"/>
              <w:rPr>
                <w:rStyle w:val="Hyperlink"/>
                <w:rFonts w:cs="Arial"/>
              </w:rPr>
            </w:pPr>
            <w:hyperlink r:id="rId26" w:history="1">
              <w:r w:rsidR="00143E54" w:rsidRPr="00D021DE">
                <w:rPr>
                  <w:rStyle w:val="Hyperlink"/>
                  <w:rFonts w:cs="Arial"/>
                </w:rPr>
                <w:t>S1-181</w:t>
              </w:r>
              <w:r w:rsidR="00143E54" w:rsidRPr="00D021DE">
                <w:rPr>
                  <w:rStyle w:val="Hyperlink"/>
                  <w:rFonts w:cs="Arial"/>
                </w:rPr>
                <w:t>2</w:t>
              </w:r>
              <w:r w:rsidR="00143E54" w:rsidRPr="00D021DE">
                <w:rPr>
                  <w:rStyle w:val="Hyperlink"/>
                  <w:rFonts w:cs="Arial"/>
                </w:rPr>
                <w:t>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E107C8F" w14:textId="77777777" w:rsidR="00143E54" w:rsidRPr="00A75C05" w:rsidRDefault="00143E54" w:rsidP="00D021DE">
            <w:pPr>
              <w:snapToGrid w:val="0"/>
              <w:spacing w:after="0" w:line="240" w:lineRule="auto"/>
              <w:rPr>
                <w:noProof/>
              </w:rPr>
            </w:pPr>
            <w:r w:rsidRPr="000345AB">
              <w:rPr>
                <w:noProof/>
              </w:rPr>
              <w:t>S2-183015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87378B" w14:textId="77777777" w:rsidR="00143E54" w:rsidRPr="00A75C05" w:rsidRDefault="00143E54" w:rsidP="00D021DE">
            <w:pPr>
              <w:snapToGrid w:val="0"/>
              <w:spacing w:after="0" w:line="240" w:lineRule="auto"/>
              <w:rPr>
                <w:noProof/>
              </w:rPr>
            </w:pPr>
            <w:r w:rsidRPr="000345AB">
              <w:rPr>
                <w:noProof/>
              </w:rPr>
              <w:t>Reply LS on URLLC</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36A8ED0"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9F587B1" w14:textId="77777777" w:rsidR="00143E54" w:rsidRPr="000345AB" w:rsidRDefault="00143E54" w:rsidP="00D021DE">
            <w:pPr>
              <w:spacing w:after="0" w:line="240" w:lineRule="auto"/>
              <w:rPr>
                <w:noProof/>
              </w:rPr>
            </w:pPr>
            <w:r w:rsidRPr="00CC6653">
              <w:rPr>
                <w:noProof/>
              </w:rPr>
              <w:t xml:space="preserve">Response to </w:t>
            </w:r>
            <w:r w:rsidRPr="000345AB">
              <w:rPr>
                <w:noProof/>
              </w:rPr>
              <w:t>S1-180628</w:t>
            </w:r>
          </w:p>
        </w:tc>
      </w:tr>
      <w:tr w:rsidR="0065152E" w:rsidRPr="00A75C05" w14:paraId="39694A7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2E266F" w14:textId="73754ECF" w:rsidR="0065152E" w:rsidRPr="00A75C05" w:rsidRDefault="0065152E" w:rsidP="0065152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854419" w14:textId="02C9FCEC" w:rsidR="0065152E" w:rsidRPr="0065152E" w:rsidRDefault="00D021DE" w:rsidP="0065152E">
            <w:pPr>
              <w:snapToGrid w:val="0"/>
              <w:spacing w:after="0" w:line="240" w:lineRule="auto"/>
              <w:rPr>
                <w:rFonts w:cs="Arial"/>
              </w:rPr>
            </w:pPr>
            <w:hyperlink r:id="rId27" w:history="1">
              <w:r w:rsidR="0065152E" w:rsidRPr="00D021DE">
                <w:rPr>
                  <w:rStyle w:val="Hyperlink"/>
                  <w:rFonts w:cs="Arial"/>
                </w:rPr>
                <w:t>S1-181172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7922968" w14:textId="35876339" w:rsidR="0065152E" w:rsidRPr="00A75C05" w:rsidRDefault="00572E4A" w:rsidP="0065152E">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4B48B5" w14:textId="287C8D85" w:rsidR="0065152E" w:rsidRPr="00A75C05" w:rsidRDefault="00572E4A" w:rsidP="0065152E">
            <w:pPr>
              <w:snapToGrid w:val="0"/>
              <w:spacing w:after="0" w:line="240" w:lineRule="auto"/>
            </w:pPr>
            <w:r>
              <w:rPr>
                <w:rFonts w:eastAsia="SimSun"/>
                <w:lang w:eastAsia="en-GB"/>
              </w:rPr>
              <w:t>Discussion on URLLC KPIs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C311DFF" w14:textId="77777777" w:rsidR="0065152E" w:rsidRPr="00A75C05" w:rsidRDefault="0065152E" w:rsidP="0065152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3589C19" w14:textId="77777777" w:rsidR="0065152E" w:rsidRPr="00A75C05" w:rsidRDefault="0065152E" w:rsidP="0065152E">
            <w:pPr>
              <w:spacing w:after="0" w:line="240" w:lineRule="auto"/>
              <w:rPr>
                <w:rFonts w:eastAsia="Arial Unicode MS" w:cs="Arial"/>
                <w:szCs w:val="18"/>
                <w:lang w:eastAsia="ar-SA"/>
              </w:rPr>
            </w:pPr>
          </w:p>
        </w:tc>
      </w:tr>
      <w:tr w:rsidR="0065152E" w:rsidRPr="00A75C05" w14:paraId="005FA51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5A99D7" w14:textId="77777777" w:rsidR="0065152E" w:rsidRPr="00A75C05" w:rsidRDefault="0065152E" w:rsidP="0065152E">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CC8215" w14:textId="5D1069FD" w:rsidR="0065152E" w:rsidRPr="0065152E" w:rsidRDefault="00D021DE" w:rsidP="0065152E">
            <w:pPr>
              <w:snapToGrid w:val="0"/>
              <w:spacing w:after="0" w:line="240" w:lineRule="auto"/>
              <w:rPr>
                <w:rFonts w:cs="Arial"/>
              </w:rPr>
            </w:pPr>
            <w:hyperlink r:id="rId28" w:history="1">
              <w:r w:rsidR="0065152E" w:rsidRPr="00D021DE">
                <w:rPr>
                  <w:rStyle w:val="Hyperlink"/>
                  <w:rFonts w:cs="Arial"/>
                </w:rPr>
                <w:t>S1-1</w:t>
              </w:r>
              <w:r w:rsidR="0065152E" w:rsidRPr="00D021DE">
                <w:rPr>
                  <w:rStyle w:val="Hyperlink"/>
                  <w:rFonts w:cs="Arial"/>
                </w:rPr>
                <w:t>8</w:t>
              </w:r>
              <w:r w:rsidR="0065152E" w:rsidRPr="00D021DE">
                <w:rPr>
                  <w:rStyle w:val="Hyperlink"/>
                  <w:rFonts w:cs="Arial"/>
                </w:rPr>
                <w:t>1</w:t>
              </w:r>
              <w:r w:rsidR="0065152E" w:rsidRPr="00D021DE">
                <w:rPr>
                  <w:rStyle w:val="Hyperlink"/>
                  <w:rFonts w:cs="Arial"/>
                </w:rPr>
                <w:t>2</w:t>
              </w:r>
              <w:r w:rsidR="0065152E" w:rsidRPr="00D021DE">
                <w:rPr>
                  <w:rStyle w:val="Hyperlink"/>
                  <w:rFonts w:cs="Arial"/>
                </w:rPr>
                <w:t>1</w:t>
              </w:r>
              <w:r w:rsidR="0065152E" w:rsidRPr="00D021DE">
                <w:rPr>
                  <w:rStyle w:val="Hyperlink"/>
                  <w:rFonts w:cs="Arial"/>
                </w:rPr>
                <w:t>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5A72338" w14:textId="183DC8C7" w:rsidR="0065152E" w:rsidRPr="00A75C05" w:rsidRDefault="00572E4A" w:rsidP="0065152E">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FEC8AC" w14:textId="143B5F64" w:rsidR="0065152E" w:rsidRPr="00A75C05" w:rsidRDefault="00572E4A" w:rsidP="0065152E">
            <w:pPr>
              <w:snapToGrid w:val="0"/>
              <w:spacing w:after="0" w:line="240" w:lineRule="auto"/>
            </w:pPr>
            <w:r w:rsidRPr="00C97C0D">
              <w:rPr>
                <w:rFonts w:cs="Arial"/>
                <w:b/>
              </w:rPr>
              <w:t>[DRAFT]</w:t>
            </w:r>
            <w:r w:rsidRPr="00C97C0D">
              <w:rPr>
                <w:rFonts w:cs="Arial"/>
                <w:bCs/>
              </w:rPr>
              <w:t xml:space="preserve"> Reply LS </w:t>
            </w:r>
            <w:r w:rsidRPr="00C97C0D">
              <w:t>on URLLC</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4656A92" w14:textId="77777777" w:rsidR="0065152E" w:rsidRPr="00A75C05" w:rsidRDefault="0065152E" w:rsidP="0065152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1B60EB9" w14:textId="0334D1F5" w:rsidR="0065152E" w:rsidRPr="00143E54" w:rsidRDefault="00143E54" w:rsidP="0065152E">
            <w:pPr>
              <w:spacing w:after="0" w:line="240" w:lineRule="auto"/>
              <w:rPr>
                <w:noProof/>
              </w:rPr>
            </w:pPr>
            <w:r w:rsidRPr="00143E54">
              <w:rPr>
                <w:noProof/>
              </w:rPr>
              <w:t>Response to S2-183015</w:t>
            </w:r>
          </w:p>
        </w:tc>
      </w:tr>
      <w:tr w:rsidR="009A5386" w:rsidRPr="00A75C05" w14:paraId="47567950"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4CA9E2" w14:textId="6C5291F5" w:rsidR="009A5386" w:rsidRPr="00A75C05" w:rsidRDefault="009A5386" w:rsidP="009A538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1E3718" w14:textId="053511EC" w:rsidR="009A5386" w:rsidRPr="0065152E" w:rsidRDefault="00D021DE" w:rsidP="009A5386">
            <w:pPr>
              <w:snapToGrid w:val="0"/>
              <w:spacing w:after="0" w:line="240" w:lineRule="auto"/>
              <w:rPr>
                <w:rFonts w:cs="Arial"/>
              </w:rPr>
            </w:pPr>
            <w:hyperlink r:id="rId29" w:history="1">
              <w:r w:rsidR="009A5386" w:rsidRPr="00D021DE">
                <w:rPr>
                  <w:rStyle w:val="Hyperlink"/>
                  <w:rFonts w:cs="Arial"/>
                </w:rPr>
                <w:t>S1-181221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345C79" w14:textId="0166432D" w:rsidR="009A5386" w:rsidRPr="00A75C05" w:rsidRDefault="00572E4A" w:rsidP="009A5386">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CC761B" w14:textId="6944AEC2" w:rsidR="009A5386" w:rsidRPr="00A75C05" w:rsidRDefault="00572E4A" w:rsidP="009A5386">
            <w:pPr>
              <w:snapToGrid w:val="0"/>
              <w:spacing w:after="0" w:line="240" w:lineRule="auto"/>
            </w:pPr>
            <w:r w:rsidRPr="00FE4862">
              <w:t>CR22.261v15.</w:t>
            </w:r>
            <w:r>
              <w:t>4</w:t>
            </w:r>
            <w:r w:rsidRPr="00FE4862">
              <w:t xml:space="preserve">.0: </w:t>
            </w:r>
            <w:r>
              <w:rPr>
                <w:noProof/>
              </w:rPr>
              <w:t>Clarifications on communication service availability and reliability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FDBD615" w14:textId="3419A587" w:rsidR="009A5386" w:rsidRPr="00A75C05" w:rsidRDefault="009A5386" w:rsidP="009A5386">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FB0A929" w14:textId="6DE05F41" w:rsidR="009A5386" w:rsidRPr="00143E54" w:rsidRDefault="00572E4A" w:rsidP="009A5386">
            <w:pPr>
              <w:spacing w:after="0" w:line="240" w:lineRule="auto"/>
              <w:rPr>
                <w:noProof/>
              </w:rPr>
            </w:pPr>
            <w:r w:rsidRPr="00143E54">
              <w:rPr>
                <w:noProof/>
              </w:rPr>
              <w:t>WI code SMARTER Rel-15 CR0102R- Cat F</w:t>
            </w:r>
          </w:p>
        </w:tc>
      </w:tr>
      <w:tr w:rsidR="00572E4A" w:rsidRPr="00A75C05" w14:paraId="2DAFF07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BE198E" w14:textId="0A7EFD42" w:rsidR="00572E4A" w:rsidRPr="00A75C05" w:rsidRDefault="00572E4A" w:rsidP="00572E4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E73DEB" w14:textId="10B20A52" w:rsidR="00572E4A" w:rsidRPr="0065152E" w:rsidRDefault="00D021DE" w:rsidP="00572E4A">
            <w:pPr>
              <w:snapToGrid w:val="0"/>
              <w:spacing w:after="0" w:line="240" w:lineRule="auto"/>
              <w:rPr>
                <w:rFonts w:cs="Arial"/>
              </w:rPr>
            </w:pPr>
            <w:hyperlink r:id="rId30" w:history="1">
              <w:r w:rsidR="00572E4A" w:rsidRPr="00D021DE">
                <w:rPr>
                  <w:rStyle w:val="Hyperlink"/>
                  <w:rFonts w:cs="Arial"/>
                </w:rPr>
                <w:t>S1-181222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F3F3855" w14:textId="6F3BAA90" w:rsidR="00572E4A" w:rsidRPr="00A75C05" w:rsidRDefault="00572E4A" w:rsidP="00572E4A">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611E86" w14:textId="22F3088E" w:rsidR="00572E4A" w:rsidRPr="00A75C05" w:rsidRDefault="00572E4A" w:rsidP="00572E4A">
            <w:pPr>
              <w:snapToGrid w:val="0"/>
              <w:spacing w:after="0" w:line="240" w:lineRule="auto"/>
            </w:pPr>
            <w:r w:rsidRPr="00FE4862">
              <w:t>CR22.261v1</w:t>
            </w:r>
            <w:r w:rsidR="00273943">
              <w:t>6</w:t>
            </w:r>
            <w:r w:rsidRPr="00FE4862">
              <w:t>.</w:t>
            </w:r>
            <w:r w:rsidR="00273943">
              <w:t>3</w:t>
            </w:r>
            <w:r w:rsidRPr="00FE4862">
              <w:t xml:space="preserve">.0: </w:t>
            </w:r>
            <w:r>
              <w:rPr>
                <w:noProof/>
              </w:rPr>
              <w:t>Clarifications on communication service availability and reliability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3DCC815" w14:textId="77777777" w:rsidR="00572E4A" w:rsidRPr="00A75C05" w:rsidRDefault="00572E4A" w:rsidP="00572E4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7F49974" w14:textId="0A9546D9" w:rsidR="00572E4A" w:rsidRPr="00A75C05" w:rsidRDefault="00572E4A" w:rsidP="00572E4A">
            <w:pPr>
              <w:spacing w:after="0" w:line="240" w:lineRule="auto"/>
              <w:rPr>
                <w:rFonts w:eastAsia="Arial Unicode MS" w:cs="Arial"/>
                <w:szCs w:val="18"/>
                <w:lang w:eastAsia="ar-SA"/>
              </w:rPr>
            </w:pPr>
            <w:r w:rsidRPr="00FE4862">
              <w:rPr>
                <w:rFonts w:eastAsia="Times New Roman" w:cs="Arial"/>
                <w:szCs w:val="18"/>
                <w:lang w:val="en-US" w:eastAsia="ar-SA"/>
              </w:rPr>
              <w:t>WI code SMARTER Rel-1</w:t>
            </w:r>
            <w:r>
              <w:rPr>
                <w:rFonts w:eastAsia="Times New Roman" w:cs="Arial"/>
                <w:szCs w:val="18"/>
                <w:lang w:val="en-US" w:eastAsia="ar-SA"/>
              </w:rPr>
              <w:t>6</w:t>
            </w:r>
            <w:r w:rsidRPr="00FE4862">
              <w:rPr>
                <w:rFonts w:eastAsia="Times New Roman" w:cs="Arial"/>
                <w:szCs w:val="18"/>
                <w:lang w:val="en-US" w:eastAsia="ar-SA"/>
              </w:rPr>
              <w:t xml:space="preserve"> CR0</w:t>
            </w:r>
            <w:r>
              <w:rPr>
                <w:rFonts w:eastAsia="Times New Roman" w:cs="Arial"/>
                <w:szCs w:val="18"/>
                <w:lang w:val="en-US" w:eastAsia="ar-SA"/>
              </w:rPr>
              <w:t>103</w:t>
            </w:r>
            <w:r w:rsidRPr="00FE4862">
              <w:rPr>
                <w:rFonts w:eastAsia="Times New Roman" w:cs="Arial"/>
                <w:szCs w:val="18"/>
                <w:lang w:val="en-US" w:eastAsia="ar-SA"/>
              </w:rPr>
              <w:t xml:space="preserve">R- Cat </w:t>
            </w:r>
            <w:r>
              <w:rPr>
                <w:rFonts w:eastAsia="Times New Roman" w:cs="Arial"/>
                <w:szCs w:val="18"/>
                <w:lang w:val="en-US" w:eastAsia="ar-SA"/>
              </w:rPr>
              <w:t>A</w:t>
            </w:r>
          </w:p>
        </w:tc>
      </w:tr>
      <w:tr w:rsidR="000345AB" w:rsidRPr="00B04844" w14:paraId="22CCBA1F" w14:textId="77777777" w:rsidTr="000345AB">
        <w:trPr>
          <w:trHeight w:val="293"/>
        </w:trPr>
        <w:tc>
          <w:tcPr>
            <w:tcW w:w="14494" w:type="dxa"/>
            <w:gridSpan w:val="8"/>
            <w:tcBorders>
              <w:bottom w:val="single" w:sz="4" w:space="0" w:color="auto"/>
            </w:tcBorders>
            <w:shd w:val="clear" w:color="auto" w:fill="F2F2F2"/>
          </w:tcPr>
          <w:p w14:paraId="6642914A" w14:textId="6F09CEE2" w:rsidR="000345AB" w:rsidRPr="00F45489" w:rsidRDefault="000345AB" w:rsidP="000345AB">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PS Data Off</w:t>
            </w:r>
          </w:p>
        </w:tc>
      </w:tr>
      <w:tr w:rsidR="000345AB" w:rsidRPr="00A75C05" w14:paraId="02E46249"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3A883A" w14:textId="77777777" w:rsidR="000345AB" w:rsidRPr="00A75C05" w:rsidRDefault="000345AB" w:rsidP="000345AB">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88D816" w14:textId="2C097D0F" w:rsidR="000345AB" w:rsidRPr="00CC6653" w:rsidRDefault="00D021DE" w:rsidP="000345AB">
            <w:pPr>
              <w:snapToGrid w:val="0"/>
              <w:spacing w:after="0" w:line="240" w:lineRule="auto"/>
              <w:rPr>
                <w:rStyle w:val="Hyperlink"/>
                <w:rFonts w:cs="Arial"/>
              </w:rPr>
            </w:pPr>
            <w:hyperlink r:id="rId31" w:history="1">
              <w:r w:rsidR="000345AB" w:rsidRPr="00D021DE">
                <w:rPr>
                  <w:rStyle w:val="Hyperlink"/>
                  <w:rFonts w:cs="Arial"/>
                </w:rPr>
                <w:t>S1-1</w:t>
              </w:r>
              <w:r w:rsidR="000345AB" w:rsidRPr="00D021DE">
                <w:rPr>
                  <w:rStyle w:val="Hyperlink"/>
                  <w:rFonts w:cs="Arial"/>
                </w:rPr>
                <w:t>8</w:t>
              </w:r>
              <w:r w:rsidR="000345AB" w:rsidRPr="00D021DE">
                <w:rPr>
                  <w:rStyle w:val="Hyperlink"/>
                  <w:rFonts w:cs="Arial"/>
                </w:rPr>
                <w:t>1</w:t>
              </w:r>
              <w:r w:rsidR="000345AB" w:rsidRPr="00D021DE">
                <w:rPr>
                  <w:rStyle w:val="Hyperlink"/>
                  <w:rFonts w:cs="Arial"/>
                </w:rPr>
                <w:t>2</w:t>
              </w:r>
              <w:r w:rsidR="000345AB" w:rsidRPr="00D021DE">
                <w:rPr>
                  <w:rStyle w:val="Hyperlink"/>
                  <w:rFonts w:cs="Arial"/>
                </w:rPr>
                <w:t>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D6949E" w14:textId="77777777" w:rsidR="000345AB" w:rsidRPr="00A75C05" w:rsidRDefault="000345AB" w:rsidP="000345AB">
            <w:pPr>
              <w:snapToGrid w:val="0"/>
              <w:spacing w:after="0" w:line="240" w:lineRule="auto"/>
              <w:rPr>
                <w:noProof/>
              </w:rPr>
            </w:pPr>
            <w:r w:rsidRPr="00CC6653">
              <w:rPr>
                <w:noProof/>
              </w:rPr>
              <w:t>C1-182783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1035F5" w14:textId="77777777" w:rsidR="000345AB" w:rsidRPr="00A75C05" w:rsidRDefault="000345AB" w:rsidP="000345AB">
            <w:pPr>
              <w:snapToGrid w:val="0"/>
              <w:spacing w:after="0" w:line="240" w:lineRule="auto"/>
              <w:rPr>
                <w:noProof/>
              </w:rPr>
            </w:pPr>
            <w:r w:rsidRPr="00CC6653">
              <w:rPr>
                <w:noProof/>
              </w:rPr>
              <w:t>Reply LS on Change default exempt status for BIP with respect to 3GPP PS Data Off feature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BF2D98F" w14:textId="77777777" w:rsidR="000345AB" w:rsidRPr="00CC6653" w:rsidRDefault="000345AB" w:rsidP="000345AB">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E912FD2" w14:textId="77777777" w:rsidR="000345AB" w:rsidRPr="00CC6653" w:rsidRDefault="000345AB" w:rsidP="000345AB">
            <w:pPr>
              <w:spacing w:after="0" w:line="240" w:lineRule="auto"/>
              <w:rPr>
                <w:noProof/>
              </w:rPr>
            </w:pPr>
            <w:r w:rsidRPr="00CC6653">
              <w:rPr>
                <w:noProof/>
              </w:rPr>
              <w:t>Response to C6-180039</w:t>
            </w:r>
          </w:p>
        </w:tc>
      </w:tr>
      <w:tr w:rsidR="000345AB" w:rsidRPr="00A75C05" w14:paraId="647ACEC9"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953942" w14:textId="77777777" w:rsidR="000345AB" w:rsidRPr="00A75C05" w:rsidRDefault="000345AB" w:rsidP="000345AB">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C289F7" w14:textId="652102D2" w:rsidR="000345AB" w:rsidRPr="00CC6653" w:rsidRDefault="00D021DE" w:rsidP="000345AB">
            <w:pPr>
              <w:snapToGrid w:val="0"/>
              <w:spacing w:after="0" w:line="240" w:lineRule="auto"/>
              <w:rPr>
                <w:rStyle w:val="Hyperlink"/>
                <w:rFonts w:cs="Arial"/>
              </w:rPr>
            </w:pPr>
            <w:hyperlink r:id="rId32" w:history="1">
              <w:r w:rsidR="000345AB" w:rsidRPr="00D021DE">
                <w:rPr>
                  <w:rStyle w:val="Hyperlink"/>
                  <w:rFonts w:cs="Arial"/>
                </w:rPr>
                <w:t>S1-18</w:t>
              </w:r>
              <w:r w:rsidR="000345AB" w:rsidRPr="00D021DE">
                <w:rPr>
                  <w:rStyle w:val="Hyperlink"/>
                  <w:rFonts w:cs="Arial"/>
                </w:rPr>
                <w:t>1</w:t>
              </w:r>
              <w:r w:rsidR="000345AB" w:rsidRPr="00D021DE">
                <w:rPr>
                  <w:rStyle w:val="Hyperlink"/>
                  <w:rFonts w:cs="Arial"/>
                </w:rPr>
                <w:t>259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733C5A3" w14:textId="77777777" w:rsidR="000345AB" w:rsidRPr="00A75C05" w:rsidRDefault="000345AB" w:rsidP="000345AB">
            <w:pPr>
              <w:snapToGrid w:val="0"/>
              <w:spacing w:after="0" w:line="240" w:lineRule="auto"/>
              <w:rPr>
                <w:noProof/>
              </w:rPr>
            </w:pPr>
            <w:r>
              <w:rPr>
                <w:noProof/>
              </w:rPr>
              <w:t>GSMA RILTE#64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31D043" w14:textId="77777777" w:rsidR="000345AB" w:rsidRPr="00A75C05" w:rsidRDefault="000345AB" w:rsidP="000345AB">
            <w:pPr>
              <w:snapToGrid w:val="0"/>
              <w:spacing w:after="0" w:line="240" w:lineRule="auto"/>
              <w:rPr>
                <w:noProof/>
              </w:rPr>
            </w:pPr>
            <w:r w:rsidRPr="000345AB">
              <w:rPr>
                <w:noProof/>
              </w:rPr>
              <w:t>LS on PS Data Off for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A0F7036" w14:textId="77777777" w:rsidR="000345AB" w:rsidRPr="000345AB" w:rsidRDefault="000345AB" w:rsidP="000345AB">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D50813E" w14:textId="77777777" w:rsidR="000345AB" w:rsidRPr="000345AB" w:rsidRDefault="000345AB" w:rsidP="000345AB">
            <w:pPr>
              <w:spacing w:after="0" w:line="240" w:lineRule="auto"/>
              <w:rPr>
                <w:noProof/>
              </w:rPr>
            </w:pPr>
          </w:p>
        </w:tc>
      </w:tr>
      <w:tr w:rsidR="00E4507B" w:rsidRPr="00B04844" w14:paraId="6A6FC82C" w14:textId="77777777" w:rsidTr="00014F9C">
        <w:trPr>
          <w:trHeight w:val="293"/>
        </w:trPr>
        <w:tc>
          <w:tcPr>
            <w:tcW w:w="14494" w:type="dxa"/>
            <w:gridSpan w:val="8"/>
            <w:tcBorders>
              <w:bottom w:val="single" w:sz="4" w:space="0" w:color="auto"/>
            </w:tcBorders>
            <w:shd w:val="clear" w:color="auto" w:fill="F2F2F2"/>
          </w:tcPr>
          <w:p w14:paraId="0A93FD79" w14:textId="3FAB652A" w:rsidR="00E4507B" w:rsidRPr="00F45489" w:rsidRDefault="00E4507B" w:rsidP="00014F9C">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0345AB" w:rsidRPr="00A75C05" w14:paraId="09AEF150"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42C4A9" w14:textId="77777777" w:rsidR="000345AB" w:rsidRPr="00A75C05" w:rsidRDefault="000345AB" w:rsidP="000345AB">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7F7F5C" w14:textId="79030872" w:rsidR="000345AB" w:rsidRPr="00CC6653" w:rsidRDefault="00D021DE" w:rsidP="000345AB">
            <w:pPr>
              <w:snapToGrid w:val="0"/>
              <w:spacing w:after="0" w:line="240" w:lineRule="auto"/>
              <w:rPr>
                <w:rStyle w:val="Hyperlink"/>
                <w:rFonts w:cs="Arial"/>
              </w:rPr>
            </w:pPr>
            <w:hyperlink r:id="rId33" w:history="1">
              <w:r w:rsidR="000345AB" w:rsidRPr="00D021DE">
                <w:rPr>
                  <w:rStyle w:val="Hyperlink"/>
                  <w:rFonts w:cs="Arial"/>
                </w:rPr>
                <w:t>S1-18125</w:t>
              </w:r>
              <w:r w:rsidR="000345AB" w:rsidRPr="00D021DE">
                <w:rPr>
                  <w:rStyle w:val="Hyperlink"/>
                  <w:rFonts w:cs="Arial"/>
                </w:rPr>
                <w:t>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45988F" w14:textId="77777777" w:rsidR="000345AB" w:rsidRPr="00A75C05" w:rsidRDefault="000345AB" w:rsidP="000345AB">
            <w:pPr>
              <w:snapToGrid w:val="0"/>
              <w:spacing w:after="0" w:line="240" w:lineRule="auto"/>
              <w:rPr>
                <w:noProof/>
              </w:rPr>
            </w:pPr>
            <w:r>
              <w:rPr>
                <w:noProof/>
              </w:rPr>
              <w:t>GSMA NG#6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FA58E7" w14:textId="77777777" w:rsidR="000345AB" w:rsidRPr="00A75C05" w:rsidRDefault="000345AB" w:rsidP="000345AB">
            <w:pPr>
              <w:snapToGrid w:val="0"/>
              <w:spacing w:after="0" w:line="240" w:lineRule="auto"/>
              <w:rPr>
                <w:noProof/>
              </w:rPr>
            </w:pPr>
            <w:r w:rsidRPr="000345AB">
              <w:rPr>
                <w:noProof/>
              </w:rPr>
              <w:t>LS on Archiving PRDs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6315D2E" w14:textId="77777777" w:rsidR="000345AB" w:rsidRPr="000345AB" w:rsidRDefault="000345AB" w:rsidP="000345AB">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ED05739" w14:textId="77777777" w:rsidR="000345AB" w:rsidRPr="000345AB" w:rsidRDefault="000345AB" w:rsidP="000345AB">
            <w:pPr>
              <w:spacing w:after="0" w:line="240" w:lineRule="auto"/>
              <w:rPr>
                <w:noProof/>
              </w:rPr>
            </w:pPr>
          </w:p>
        </w:tc>
      </w:tr>
      <w:tr w:rsidR="00143E54" w:rsidRPr="00A75C05" w14:paraId="5AE64F02"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C2A7CA"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ABC5F3" w14:textId="5B83758E" w:rsidR="00143E54" w:rsidRPr="00CC6653" w:rsidRDefault="00D021DE" w:rsidP="00D021DE">
            <w:pPr>
              <w:snapToGrid w:val="0"/>
              <w:spacing w:after="0" w:line="240" w:lineRule="auto"/>
              <w:rPr>
                <w:rStyle w:val="Hyperlink"/>
                <w:rFonts w:cs="Arial"/>
              </w:rPr>
            </w:pPr>
            <w:hyperlink r:id="rId34" w:history="1">
              <w:r w:rsidR="00143E54" w:rsidRPr="00D021DE">
                <w:rPr>
                  <w:rStyle w:val="Hyperlink"/>
                  <w:rFonts w:cs="Arial"/>
                </w:rPr>
                <w:t>S1-1812</w:t>
              </w:r>
              <w:r w:rsidR="00143E54" w:rsidRPr="00D021DE">
                <w:rPr>
                  <w:rStyle w:val="Hyperlink"/>
                  <w:rFonts w:cs="Arial"/>
                </w:rPr>
                <w:t>6</w:t>
              </w:r>
              <w:r w:rsidR="00143E54" w:rsidRPr="00D021DE">
                <w:rPr>
                  <w:rStyle w:val="Hyperlink"/>
                  <w:rFonts w:cs="Arial"/>
                </w:rPr>
                <w:t>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6D5E5C0" w14:textId="77777777" w:rsidR="00143E54" w:rsidRPr="000345AB" w:rsidRDefault="00143E54" w:rsidP="00D021DE">
            <w:pPr>
              <w:snapToGrid w:val="0"/>
              <w:spacing w:after="0" w:line="240" w:lineRule="auto"/>
              <w:rPr>
                <w:noProof/>
              </w:rPr>
            </w:pPr>
            <w:r w:rsidRPr="000345AB">
              <w:rPr>
                <w:noProof/>
              </w:rPr>
              <w:t>ETSI RRS(17)040038r2</w:t>
            </w:r>
          </w:p>
          <w:p w14:paraId="36DBD4DC" w14:textId="77777777" w:rsidR="00143E54" w:rsidRPr="00A75C05" w:rsidRDefault="00143E54" w:rsidP="00D021DE">
            <w:pPr>
              <w:snapToGrid w:val="0"/>
              <w:spacing w:after="0" w:line="240" w:lineRule="auto"/>
              <w:rPr>
                <w:noProof/>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81DB28" w14:textId="77777777" w:rsidR="00143E54" w:rsidRPr="00A75C05" w:rsidRDefault="00143E54" w:rsidP="00D021DE">
            <w:pPr>
              <w:snapToGrid w:val="0"/>
              <w:spacing w:after="0" w:line="240" w:lineRule="auto"/>
              <w:rPr>
                <w:noProof/>
              </w:rPr>
            </w:pPr>
            <w:r w:rsidRPr="000345AB">
              <w:rPr>
                <w:noProof/>
              </w:rPr>
              <w:t>LS on TC RRS WI "</w:t>
            </w:r>
            <w:r>
              <w:rPr>
                <w:noProof/>
              </w:rPr>
              <w:t xml:space="preserve"> </w:t>
            </w:r>
            <w:r w:rsidRPr="000345AB">
              <w:rPr>
                <w:noProof/>
              </w:rPr>
              <w:t>Feasibility Study of a Radio Interface Engine"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2C16233"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FE1221B" w14:textId="77777777" w:rsidR="00143E54" w:rsidRPr="000345AB" w:rsidRDefault="00143E54" w:rsidP="00D021DE">
            <w:pPr>
              <w:snapToGrid w:val="0"/>
              <w:spacing w:after="0" w:line="240" w:lineRule="auto"/>
              <w:rPr>
                <w:noProof/>
              </w:rPr>
            </w:pPr>
          </w:p>
        </w:tc>
      </w:tr>
      <w:tr w:rsidR="00143E54" w:rsidRPr="00A75C05" w14:paraId="192AEFA2"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354931"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45AC73" w14:textId="31563513" w:rsidR="00143E54" w:rsidRPr="00EB47CB" w:rsidRDefault="00D021DE" w:rsidP="00D021DE">
            <w:pPr>
              <w:snapToGrid w:val="0"/>
              <w:spacing w:after="0" w:line="240" w:lineRule="auto"/>
              <w:rPr>
                <w:rFonts w:eastAsia="Times New Roman" w:cs="Arial"/>
                <w:szCs w:val="18"/>
                <w:lang w:eastAsia="ar-SA"/>
              </w:rPr>
            </w:pPr>
            <w:hyperlink r:id="rId35" w:history="1">
              <w:r w:rsidR="00143E54" w:rsidRPr="00D021DE">
                <w:rPr>
                  <w:rStyle w:val="Hyperlink"/>
                  <w:rFonts w:eastAsia="Times New Roman" w:cs="Arial"/>
                  <w:szCs w:val="18"/>
                  <w:lang w:eastAsia="ar-SA"/>
                </w:rPr>
                <w:t>S1-18</w:t>
              </w:r>
              <w:r w:rsidR="00143E54" w:rsidRPr="00D021DE">
                <w:rPr>
                  <w:rStyle w:val="Hyperlink"/>
                  <w:rFonts w:eastAsia="Times New Roman" w:cs="Arial"/>
                  <w:szCs w:val="18"/>
                  <w:lang w:eastAsia="ar-SA"/>
                </w:rPr>
                <w:t>1</w:t>
              </w:r>
              <w:r w:rsidR="00143E54" w:rsidRPr="00D021DE">
                <w:rPr>
                  <w:rStyle w:val="Hyperlink"/>
                  <w:rFonts w:eastAsia="Times New Roman" w:cs="Arial"/>
                  <w:szCs w:val="18"/>
                  <w:lang w:eastAsia="ar-SA"/>
                </w:rPr>
                <w:t>273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F594D8" w14:textId="77777777" w:rsidR="00143E54" w:rsidRPr="00A75C05" w:rsidRDefault="00143E54" w:rsidP="00D021DE">
            <w:pPr>
              <w:snapToGrid w:val="0"/>
              <w:spacing w:after="0" w:line="240" w:lineRule="auto"/>
              <w:rPr>
                <w:noProof/>
              </w:rPr>
            </w:pPr>
            <w:r w:rsidRPr="000345AB">
              <w:rPr>
                <w:noProof/>
              </w:rPr>
              <w:t>SP-180234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5BC681" w14:textId="77777777" w:rsidR="00143E54" w:rsidRPr="00A75C05" w:rsidRDefault="00143E54" w:rsidP="00D021DE">
            <w:pPr>
              <w:snapToGrid w:val="0"/>
              <w:spacing w:after="0" w:line="240" w:lineRule="auto"/>
              <w:rPr>
                <w:noProof/>
              </w:rPr>
            </w:pPr>
            <w:r w:rsidRPr="000345AB">
              <w:rPr>
                <w:noProof/>
              </w:rPr>
              <w:t>LS on Guidance on UE WiFi MAC Address inclusion in LTE Positioning Protocol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EDB5139"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EC7FC68" w14:textId="77777777" w:rsidR="00143E54" w:rsidRPr="000345AB" w:rsidRDefault="00143E54" w:rsidP="00D021DE">
            <w:pPr>
              <w:spacing w:after="0" w:line="240" w:lineRule="auto"/>
              <w:rPr>
                <w:noProof/>
              </w:rPr>
            </w:pPr>
          </w:p>
        </w:tc>
      </w:tr>
      <w:tr w:rsidR="00143E54" w:rsidRPr="00A75C05" w14:paraId="0F9D04BC"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2D6B61"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7D6572" w14:textId="286B3CF4" w:rsidR="00143E54" w:rsidRPr="00CC6653" w:rsidRDefault="00D021DE" w:rsidP="00D021DE">
            <w:pPr>
              <w:snapToGrid w:val="0"/>
              <w:spacing w:after="0" w:line="240" w:lineRule="auto"/>
              <w:rPr>
                <w:rStyle w:val="Hyperlink"/>
                <w:rFonts w:cs="Arial"/>
              </w:rPr>
            </w:pPr>
            <w:hyperlink r:id="rId36" w:history="1">
              <w:r w:rsidR="00143E54" w:rsidRPr="00D021DE">
                <w:rPr>
                  <w:rStyle w:val="Hyperlink"/>
                  <w:rFonts w:cs="Arial"/>
                </w:rPr>
                <w:t>S1-1812</w:t>
              </w:r>
              <w:r w:rsidR="00143E54" w:rsidRPr="00D021DE">
                <w:rPr>
                  <w:rStyle w:val="Hyperlink"/>
                  <w:rFonts w:cs="Arial"/>
                </w:rPr>
                <w:t>6</w:t>
              </w:r>
              <w:r w:rsidR="00143E54" w:rsidRPr="00D021DE">
                <w:rPr>
                  <w:rStyle w:val="Hyperlink"/>
                  <w:rFonts w:cs="Arial"/>
                </w:rPr>
                <w:t>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A98DF8" w14:textId="77777777" w:rsidR="00143E54" w:rsidRPr="00A75C05" w:rsidRDefault="00143E54" w:rsidP="00D021DE">
            <w:pPr>
              <w:snapToGrid w:val="0"/>
              <w:spacing w:after="0" w:line="240" w:lineRule="auto"/>
              <w:rPr>
                <w:noProof/>
              </w:rPr>
            </w:pPr>
            <w:r w:rsidRPr="000345AB">
              <w:rPr>
                <w:noProof/>
              </w:rPr>
              <w:t>S2-183032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B84ED7" w14:textId="77777777" w:rsidR="00143E54" w:rsidRPr="00A75C05" w:rsidRDefault="00143E54" w:rsidP="00D021DE">
            <w:pPr>
              <w:snapToGrid w:val="0"/>
              <w:spacing w:after="0" w:line="240" w:lineRule="auto"/>
              <w:rPr>
                <w:noProof/>
              </w:rPr>
            </w:pPr>
            <w:r w:rsidRPr="000345AB">
              <w:rPr>
                <w:noProof/>
              </w:rPr>
              <w:t>LS on UE WLAN MAC address inclusion in E911 location information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6B56F96"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986B366" w14:textId="77777777" w:rsidR="00143E54" w:rsidRPr="000345AB" w:rsidRDefault="00143E54" w:rsidP="00D021DE">
            <w:pPr>
              <w:spacing w:after="0" w:line="240" w:lineRule="auto"/>
              <w:rPr>
                <w:noProof/>
              </w:rPr>
            </w:pPr>
            <w:r w:rsidRPr="00CC6653">
              <w:rPr>
                <w:noProof/>
              </w:rPr>
              <w:t xml:space="preserve">Response to </w:t>
            </w:r>
            <w:r w:rsidRPr="000345AB">
              <w:rPr>
                <w:noProof/>
              </w:rPr>
              <w:t>S1-180298</w:t>
            </w:r>
          </w:p>
        </w:tc>
      </w:tr>
      <w:tr w:rsidR="00143E54" w:rsidRPr="00A75C05" w14:paraId="52E8FE12"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CB4803"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9658E8" w14:textId="6541638A" w:rsidR="00143E54" w:rsidRPr="00CC6653" w:rsidRDefault="00D021DE" w:rsidP="00D021DE">
            <w:pPr>
              <w:snapToGrid w:val="0"/>
              <w:spacing w:after="0" w:line="240" w:lineRule="auto"/>
              <w:rPr>
                <w:rStyle w:val="Hyperlink"/>
                <w:rFonts w:cs="Arial"/>
              </w:rPr>
            </w:pPr>
            <w:hyperlink r:id="rId37" w:history="1">
              <w:r w:rsidR="00143E54" w:rsidRPr="00D021DE">
                <w:rPr>
                  <w:rStyle w:val="Hyperlink"/>
                  <w:rFonts w:cs="Arial"/>
                </w:rPr>
                <w:t>S1-18</w:t>
              </w:r>
              <w:r w:rsidR="00143E54" w:rsidRPr="00D021DE">
                <w:rPr>
                  <w:rStyle w:val="Hyperlink"/>
                  <w:rFonts w:cs="Arial"/>
                </w:rPr>
                <w:t>1</w:t>
              </w:r>
              <w:r w:rsidR="00143E54" w:rsidRPr="00D021DE">
                <w:rPr>
                  <w:rStyle w:val="Hyperlink"/>
                  <w:rFonts w:cs="Arial"/>
                </w:rPr>
                <w:t>2</w:t>
              </w:r>
              <w:r w:rsidR="00143E54" w:rsidRPr="00D021DE">
                <w:rPr>
                  <w:rStyle w:val="Hyperlink"/>
                  <w:rFonts w:cs="Arial"/>
                </w:rPr>
                <w:t>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CDD9080" w14:textId="77777777" w:rsidR="00143E54" w:rsidRPr="00A75C05" w:rsidRDefault="00143E54" w:rsidP="00D021DE">
            <w:pPr>
              <w:snapToGrid w:val="0"/>
              <w:spacing w:after="0" w:line="240" w:lineRule="auto"/>
              <w:rPr>
                <w:noProof/>
              </w:rPr>
            </w:pPr>
            <w:r w:rsidRPr="000345AB">
              <w:rPr>
                <w:noProof/>
              </w:rPr>
              <w:t>S2-184558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FD5EA1" w14:textId="77777777" w:rsidR="00143E54" w:rsidRPr="00A75C05" w:rsidRDefault="00143E54" w:rsidP="00D021DE">
            <w:pPr>
              <w:snapToGrid w:val="0"/>
              <w:spacing w:after="0" w:line="240" w:lineRule="auto"/>
              <w:rPr>
                <w:noProof/>
              </w:rPr>
            </w:pPr>
            <w:r w:rsidRPr="000345AB">
              <w:rPr>
                <w:noProof/>
              </w:rPr>
              <w:t>LS on Delay Tolerant Access and Low Access Priority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524486B"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BFAE326" w14:textId="77777777" w:rsidR="00143E54" w:rsidRPr="000345AB" w:rsidRDefault="00143E54" w:rsidP="00D021DE">
            <w:pPr>
              <w:spacing w:after="0" w:line="240" w:lineRule="auto"/>
              <w:rPr>
                <w:noProof/>
              </w:rPr>
            </w:pPr>
          </w:p>
        </w:tc>
      </w:tr>
      <w:tr w:rsidR="00872B76" w:rsidRPr="00A75C05" w14:paraId="20500C7A" w14:textId="77777777" w:rsidTr="00C74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62AD24" w14:textId="77777777" w:rsidR="00872B76" w:rsidRPr="00A75C05" w:rsidRDefault="00872B76" w:rsidP="00C74A87">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991358" w14:textId="505CCBE2" w:rsidR="00872B76" w:rsidRPr="0065152E" w:rsidRDefault="00872B76" w:rsidP="00C74A87">
            <w:pPr>
              <w:snapToGrid w:val="0"/>
              <w:spacing w:after="0" w:line="240" w:lineRule="auto"/>
              <w:rPr>
                <w:rFonts w:cs="Arial"/>
              </w:rPr>
            </w:pPr>
            <w:hyperlink r:id="rId38" w:history="1">
              <w:r w:rsidRPr="00D021DE">
                <w:rPr>
                  <w:rStyle w:val="Hyperlink"/>
                  <w:rFonts w:cs="Arial"/>
                </w:rPr>
                <w:t>S1-181</w:t>
              </w:r>
              <w:r w:rsidR="00A411E3">
                <w:rPr>
                  <w:rStyle w:val="Hyperlink"/>
                  <w:rFonts w:cs="Arial"/>
                </w:rPr>
                <w:t>324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3880BEF" w14:textId="29D63250" w:rsidR="00872B76" w:rsidRPr="00A75C05" w:rsidRDefault="00872B76" w:rsidP="00C74A87">
            <w:pPr>
              <w:snapToGrid w:val="0"/>
              <w:spacing w:after="0" w:line="240" w:lineRule="auto"/>
            </w:pPr>
            <w:r>
              <w:rPr>
                <w:noProof/>
              </w:rPr>
              <w:t>Qualcomm</w:t>
            </w:r>
            <w:r w:rsidR="00A411E3">
              <w:rPr>
                <w:noProof/>
              </w:rPr>
              <w:t xml:space="preserve">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3E9822" w14:textId="255E4B90" w:rsidR="00872B76" w:rsidRPr="00A75C05" w:rsidRDefault="00872B76" w:rsidP="00C74A87">
            <w:pPr>
              <w:snapToGrid w:val="0"/>
              <w:spacing w:after="0" w:line="240" w:lineRule="auto"/>
            </w:pPr>
            <w:r w:rsidRPr="00FE4862">
              <w:t>CR22.261v1</w:t>
            </w:r>
            <w:r w:rsidR="00A411E3">
              <w:t>5</w:t>
            </w:r>
            <w:r w:rsidRPr="00FE4862">
              <w:t>.</w:t>
            </w:r>
            <w:r w:rsidR="00A411E3">
              <w:t>4</w:t>
            </w:r>
            <w:r w:rsidRPr="00FE4862">
              <w:t xml:space="preserve">.0: </w:t>
            </w:r>
            <w:r>
              <w:rPr>
                <w:noProof/>
              </w:rPr>
              <w:t>Clarifications on communication service availability and reliability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D5F0EB1" w14:textId="77777777" w:rsidR="00872B76" w:rsidRPr="00A75C05" w:rsidRDefault="00872B76" w:rsidP="00C74A8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2C37AF0" w14:textId="344CC6C0" w:rsidR="00872B76" w:rsidRPr="00A75C05" w:rsidRDefault="00872B76" w:rsidP="00C74A87">
            <w:pPr>
              <w:spacing w:after="0" w:line="240" w:lineRule="auto"/>
              <w:rPr>
                <w:rFonts w:eastAsia="Arial Unicode MS" w:cs="Arial"/>
                <w:szCs w:val="18"/>
                <w:lang w:eastAsia="ar-SA"/>
              </w:rPr>
            </w:pPr>
            <w:r w:rsidRPr="00FE4862">
              <w:rPr>
                <w:rFonts w:eastAsia="Times New Roman" w:cs="Arial"/>
                <w:szCs w:val="18"/>
                <w:lang w:val="en-US" w:eastAsia="ar-SA"/>
              </w:rPr>
              <w:t>WI code SMARTER Rel-1</w:t>
            </w:r>
            <w:r w:rsidR="00A411E3">
              <w:rPr>
                <w:rFonts w:eastAsia="Times New Roman" w:cs="Arial"/>
                <w:szCs w:val="18"/>
                <w:lang w:val="en-US" w:eastAsia="ar-SA"/>
              </w:rPr>
              <w:t>5</w:t>
            </w:r>
            <w:r w:rsidRPr="00FE4862">
              <w:rPr>
                <w:rFonts w:eastAsia="Times New Roman" w:cs="Arial"/>
                <w:szCs w:val="18"/>
                <w:lang w:val="en-US" w:eastAsia="ar-SA"/>
              </w:rPr>
              <w:t xml:space="preserve"> CR0</w:t>
            </w:r>
            <w:r>
              <w:rPr>
                <w:rFonts w:eastAsia="Times New Roman" w:cs="Arial"/>
                <w:szCs w:val="18"/>
                <w:lang w:val="en-US" w:eastAsia="ar-SA"/>
              </w:rPr>
              <w:t>10</w:t>
            </w:r>
            <w:r w:rsidR="00A411E3">
              <w:rPr>
                <w:rFonts w:eastAsia="Times New Roman" w:cs="Arial"/>
                <w:szCs w:val="18"/>
                <w:lang w:val="en-US" w:eastAsia="ar-SA"/>
              </w:rPr>
              <w:t>4</w:t>
            </w:r>
            <w:r w:rsidRPr="00FE4862">
              <w:rPr>
                <w:rFonts w:eastAsia="Times New Roman" w:cs="Arial"/>
                <w:szCs w:val="18"/>
                <w:lang w:val="en-US" w:eastAsia="ar-SA"/>
              </w:rPr>
              <w:t xml:space="preserve">R- Cat </w:t>
            </w:r>
            <w:r w:rsidR="00A411E3">
              <w:rPr>
                <w:rFonts w:eastAsia="Times New Roman" w:cs="Arial"/>
                <w:szCs w:val="18"/>
                <w:lang w:val="en-US" w:eastAsia="ar-SA"/>
              </w:rPr>
              <w:t>F</w:t>
            </w:r>
          </w:p>
        </w:tc>
      </w:tr>
      <w:tr w:rsidR="00143E54" w:rsidRPr="00A75C05" w14:paraId="32246321"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529AFB"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106AF9" w14:textId="3547BBE3" w:rsidR="00143E54" w:rsidRPr="00EB47CB" w:rsidRDefault="00D021DE" w:rsidP="00D021DE">
            <w:pPr>
              <w:snapToGrid w:val="0"/>
              <w:spacing w:after="0" w:line="240" w:lineRule="auto"/>
              <w:rPr>
                <w:rFonts w:eastAsia="Times New Roman" w:cs="Arial"/>
                <w:szCs w:val="18"/>
                <w:lang w:eastAsia="ar-SA"/>
              </w:rPr>
            </w:pPr>
            <w:hyperlink r:id="rId39" w:history="1">
              <w:r w:rsidR="00143E54" w:rsidRPr="00D021DE">
                <w:rPr>
                  <w:rStyle w:val="Hyperlink"/>
                  <w:rFonts w:eastAsia="Times New Roman" w:cs="Arial"/>
                  <w:szCs w:val="18"/>
                  <w:lang w:eastAsia="ar-SA"/>
                </w:rPr>
                <w:t>S1-1812</w:t>
              </w:r>
              <w:r w:rsidR="00143E54" w:rsidRPr="00D021DE">
                <w:rPr>
                  <w:rStyle w:val="Hyperlink"/>
                  <w:rFonts w:eastAsia="Times New Roman" w:cs="Arial"/>
                  <w:szCs w:val="18"/>
                  <w:lang w:eastAsia="ar-SA"/>
                </w:rPr>
                <w:t>6</w:t>
              </w:r>
              <w:r w:rsidR="00143E54" w:rsidRPr="00D021DE">
                <w:rPr>
                  <w:rStyle w:val="Hyperlink"/>
                  <w:rFonts w:eastAsia="Times New Roman" w:cs="Arial"/>
                  <w:szCs w:val="18"/>
                  <w:lang w:eastAsia="ar-SA"/>
                </w:rPr>
                <w:t>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6E4997E" w14:textId="77777777" w:rsidR="00143E54" w:rsidRPr="00A75C05" w:rsidRDefault="00143E54" w:rsidP="00D021DE">
            <w:pPr>
              <w:snapToGrid w:val="0"/>
              <w:spacing w:after="0" w:line="240" w:lineRule="auto"/>
              <w:rPr>
                <w:noProof/>
              </w:rPr>
            </w:pPr>
            <w:r w:rsidRPr="000345AB">
              <w:rPr>
                <w:noProof/>
              </w:rPr>
              <w:t>S4-1806</w:t>
            </w:r>
            <w:r w:rsidRPr="000345AB">
              <w:rPr>
                <w:rFonts w:hint="eastAsia"/>
                <w:noProof/>
              </w:rPr>
              <w:t>33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E131BE" w14:textId="77777777" w:rsidR="00143E54" w:rsidRPr="00A75C05" w:rsidRDefault="00143E54" w:rsidP="00D021DE">
            <w:pPr>
              <w:snapToGrid w:val="0"/>
              <w:spacing w:after="0" w:line="240" w:lineRule="auto"/>
              <w:rPr>
                <w:noProof/>
              </w:rPr>
            </w:pPr>
            <w:r w:rsidRPr="000345AB">
              <w:rPr>
                <w:noProof/>
              </w:rPr>
              <w:t xml:space="preserve">LS on </w:t>
            </w:r>
            <w:r w:rsidRPr="000345AB">
              <w:rPr>
                <w:rFonts w:hint="eastAsia"/>
                <w:noProof/>
              </w:rPr>
              <w:t>the transmission of video over PC5 interface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C3E1DFE"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6115631" w14:textId="77777777" w:rsidR="00143E54" w:rsidRPr="000345AB" w:rsidRDefault="00143E54" w:rsidP="00D021DE">
            <w:pPr>
              <w:spacing w:after="0" w:line="240" w:lineRule="auto"/>
              <w:rPr>
                <w:noProof/>
              </w:rPr>
            </w:pPr>
          </w:p>
        </w:tc>
      </w:tr>
      <w:tr w:rsidR="00143E54" w:rsidRPr="00B04844" w14:paraId="7B40AC98" w14:textId="77777777" w:rsidTr="00D021DE">
        <w:trPr>
          <w:trHeight w:val="293"/>
        </w:trPr>
        <w:tc>
          <w:tcPr>
            <w:tcW w:w="14494" w:type="dxa"/>
            <w:gridSpan w:val="8"/>
            <w:tcBorders>
              <w:bottom w:val="single" w:sz="4" w:space="0" w:color="auto"/>
            </w:tcBorders>
            <w:shd w:val="clear" w:color="auto" w:fill="F2F2F2"/>
          </w:tcPr>
          <w:p w14:paraId="5A43EF50" w14:textId="203484D6" w:rsidR="00143E54" w:rsidRPr="00F45489" w:rsidRDefault="00143E54" w:rsidP="00D021DE">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LSs in CC</w:t>
            </w:r>
          </w:p>
        </w:tc>
      </w:tr>
      <w:tr w:rsidR="00143E54" w:rsidRPr="00A75C05" w14:paraId="00A0BDE5"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74DB03"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02E380" w14:textId="67276CB8" w:rsidR="00143E54" w:rsidRPr="00EB47CB" w:rsidRDefault="00D021DE" w:rsidP="00D021DE">
            <w:pPr>
              <w:snapToGrid w:val="0"/>
              <w:spacing w:after="0" w:line="240" w:lineRule="auto"/>
              <w:rPr>
                <w:rFonts w:eastAsia="Times New Roman" w:cs="Arial"/>
                <w:szCs w:val="18"/>
                <w:lang w:eastAsia="ar-SA"/>
              </w:rPr>
            </w:pPr>
            <w:hyperlink r:id="rId40" w:history="1">
              <w:r w:rsidR="00143E54" w:rsidRPr="00D021DE">
                <w:rPr>
                  <w:rStyle w:val="Hyperlink"/>
                  <w:rFonts w:eastAsia="Times New Roman" w:cs="Arial"/>
                  <w:szCs w:val="18"/>
                  <w:lang w:eastAsia="ar-SA"/>
                </w:rPr>
                <w:t>S1-1</w:t>
              </w:r>
              <w:r w:rsidR="00143E54" w:rsidRPr="00D021DE">
                <w:rPr>
                  <w:rStyle w:val="Hyperlink"/>
                  <w:rFonts w:eastAsia="Times New Roman" w:cs="Arial"/>
                  <w:szCs w:val="18"/>
                  <w:lang w:eastAsia="ar-SA"/>
                </w:rPr>
                <w:t>8</w:t>
              </w:r>
              <w:r w:rsidR="00143E54" w:rsidRPr="00D021DE">
                <w:rPr>
                  <w:rStyle w:val="Hyperlink"/>
                  <w:rFonts w:eastAsia="Times New Roman" w:cs="Arial"/>
                  <w:szCs w:val="18"/>
                  <w:lang w:eastAsia="ar-SA"/>
                </w:rPr>
                <w:t>1</w:t>
              </w:r>
              <w:r w:rsidR="00143E54" w:rsidRPr="00D021DE">
                <w:rPr>
                  <w:rStyle w:val="Hyperlink"/>
                  <w:rFonts w:eastAsia="Times New Roman" w:cs="Arial"/>
                  <w:szCs w:val="18"/>
                  <w:lang w:eastAsia="ar-SA"/>
                </w:rPr>
                <w:t>2</w:t>
              </w:r>
              <w:r w:rsidR="00143E54" w:rsidRPr="00D021DE">
                <w:rPr>
                  <w:rStyle w:val="Hyperlink"/>
                  <w:rFonts w:eastAsia="Times New Roman" w:cs="Arial"/>
                  <w:szCs w:val="18"/>
                  <w:lang w:eastAsia="ar-SA"/>
                </w:rPr>
                <w:t>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6DE5E13" w14:textId="77777777" w:rsidR="00143E54" w:rsidRPr="00A75C05" w:rsidRDefault="00143E54" w:rsidP="00D021DE">
            <w:pPr>
              <w:snapToGrid w:val="0"/>
              <w:spacing w:after="0" w:line="240" w:lineRule="auto"/>
              <w:rPr>
                <w:noProof/>
              </w:rPr>
            </w:pPr>
            <w:r w:rsidRPr="000345AB">
              <w:rPr>
                <w:noProof/>
              </w:rPr>
              <w:t>S3-180998</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CBB7B3" w14:textId="77777777" w:rsidR="00143E54" w:rsidRPr="00A75C05" w:rsidRDefault="00143E54" w:rsidP="00D021DE">
            <w:pPr>
              <w:snapToGrid w:val="0"/>
              <w:spacing w:after="0" w:line="240" w:lineRule="auto"/>
              <w:rPr>
                <w:noProof/>
              </w:rPr>
            </w:pPr>
            <w:r w:rsidRPr="000345AB">
              <w:rPr>
                <w:noProof/>
              </w:rPr>
              <w:t>LS on SoR mechanism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1531BBA"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C5B9646" w14:textId="77777777" w:rsidR="00143E54" w:rsidRPr="000345AB" w:rsidRDefault="00143E54" w:rsidP="00D021DE">
            <w:pPr>
              <w:spacing w:after="0" w:line="240" w:lineRule="auto"/>
              <w:rPr>
                <w:noProof/>
              </w:rPr>
            </w:pPr>
            <w:r w:rsidRPr="00CC6653">
              <w:rPr>
                <w:noProof/>
              </w:rPr>
              <w:t>Response to</w:t>
            </w:r>
            <w:r w:rsidRPr="00B77D73">
              <w:rPr>
                <w:rFonts w:cs="Arial"/>
                <w:bCs/>
              </w:rPr>
              <w:t xml:space="preserve"> C1-180761</w:t>
            </w:r>
          </w:p>
        </w:tc>
      </w:tr>
      <w:tr w:rsidR="00CC6653" w:rsidRPr="00A75C05" w14:paraId="3BD2CC17"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F7A65E" w14:textId="44BA8CD6"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00B6555F" w14:textId="40BCFE6C" w:rsidR="00CC6653" w:rsidRPr="00CC6653" w:rsidRDefault="00D021DE" w:rsidP="00CC6653">
            <w:pPr>
              <w:snapToGrid w:val="0"/>
              <w:spacing w:after="0" w:line="240" w:lineRule="auto"/>
              <w:rPr>
                <w:rStyle w:val="Hyperlink"/>
                <w:rFonts w:cs="Arial"/>
              </w:rPr>
            </w:pPr>
            <w:hyperlink r:id="rId41" w:history="1">
              <w:r w:rsidR="00CC6653" w:rsidRPr="00D021DE">
                <w:rPr>
                  <w:rStyle w:val="Hyperlink"/>
                  <w:rFonts w:cs="Arial"/>
                </w:rPr>
                <w:t>S1-18</w:t>
              </w:r>
              <w:r w:rsidR="00CC6653" w:rsidRPr="00D021DE">
                <w:rPr>
                  <w:rStyle w:val="Hyperlink"/>
                  <w:rFonts w:cs="Arial"/>
                </w:rPr>
                <w:t>1</w:t>
              </w:r>
              <w:r w:rsidR="00CC6653" w:rsidRPr="00D021DE">
                <w:rPr>
                  <w:rStyle w:val="Hyperlink"/>
                  <w:rFonts w:cs="Arial"/>
                </w:rPr>
                <w:t>250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F5BC3B" w14:textId="227F60AB" w:rsidR="00CC6653" w:rsidRPr="00A75C05" w:rsidRDefault="00CC6653" w:rsidP="00CC6653">
            <w:pPr>
              <w:snapToGrid w:val="0"/>
              <w:spacing w:after="0" w:line="240" w:lineRule="auto"/>
              <w:rPr>
                <w:noProof/>
              </w:rPr>
            </w:pPr>
            <w:r w:rsidRPr="00CC6653">
              <w:rPr>
                <w:noProof/>
              </w:rPr>
              <w:t>C1-182490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430F69" w14:textId="6A2B75D3" w:rsidR="00CC6653" w:rsidRPr="00A75C05" w:rsidRDefault="00CC6653" w:rsidP="00CC6653">
            <w:pPr>
              <w:snapToGrid w:val="0"/>
              <w:spacing w:after="0" w:line="240" w:lineRule="auto"/>
              <w:rPr>
                <w:noProof/>
              </w:rPr>
            </w:pPr>
            <w:r w:rsidRPr="00EB47CB">
              <w:rPr>
                <w:noProof/>
              </w:rPr>
              <w:t>Reply LS on SoR mechanism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2B2E46B" w14:textId="77777777" w:rsidR="00CC6653" w:rsidRPr="00CC6653" w:rsidRDefault="00CC6653" w:rsidP="00CC6653">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3F1BC55" w14:textId="00ABA191" w:rsidR="00CC6653" w:rsidRPr="00CC6653" w:rsidRDefault="00CC6653" w:rsidP="00CC6653">
            <w:pPr>
              <w:spacing w:after="0" w:line="240" w:lineRule="auto"/>
              <w:rPr>
                <w:noProof/>
              </w:rPr>
            </w:pPr>
            <w:r w:rsidRPr="00CC6653">
              <w:rPr>
                <w:noProof/>
              </w:rPr>
              <w:t>Response to S3-180998</w:t>
            </w:r>
          </w:p>
        </w:tc>
      </w:tr>
      <w:tr w:rsidR="00143E54" w:rsidRPr="00A75C05" w14:paraId="0390BA8B"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2F8B13"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F74141" w14:textId="00D5E624" w:rsidR="00143E54" w:rsidRPr="00EB47CB" w:rsidRDefault="00D021DE" w:rsidP="00D021DE">
            <w:pPr>
              <w:snapToGrid w:val="0"/>
              <w:spacing w:after="0" w:line="240" w:lineRule="auto"/>
              <w:rPr>
                <w:rFonts w:eastAsia="Times New Roman" w:cs="Arial"/>
                <w:szCs w:val="18"/>
                <w:lang w:eastAsia="ar-SA"/>
              </w:rPr>
            </w:pPr>
            <w:hyperlink r:id="rId42" w:history="1">
              <w:r w:rsidR="00143E54" w:rsidRPr="00D021DE">
                <w:rPr>
                  <w:rStyle w:val="Hyperlink"/>
                  <w:rFonts w:eastAsia="Times New Roman" w:cs="Arial"/>
                  <w:szCs w:val="18"/>
                  <w:lang w:eastAsia="ar-SA"/>
                </w:rPr>
                <w:t>S1-18126</w:t>
              </w:r>
              <w:r w:rsidR="00143E54" w:rsidRPr="00D021DE">
                <w:rPr>
                  <w:rStyle w:val="Hyperlink"/>
                  <w:rFonts w:eastAsia="Times New Roman" w:cs="Arial"/>
                  <w:szCs w:val="18"/>
                  <w:lang w:eastAsia="ar-SA"/>
                </w:rPr>
                <w:t>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8F1CEC" w14:textId="77777777" w:rsidR="00143E54" w:rsidRPr="00A75C05" w:rsidRDefault="00143E54" w:rsidP="00D021DE">
            <w:pPr>
              <w:snapToGrid w:val="0"/>
              <w:spacing w:after="0" w:line="240" w:lineRule="auto"/>
              <w:rPr>
                <w:noProof/>
              </w:rPr>
            </w:pPr>
            <w:r w:rsidRPr="000345AB">
              <w:rPr>
                <w:noProof/>
              </w:rPr>
              <w:t>S3i180141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55806D" w14:textId="77777777" w:rsidR="00143E54" w:rsidRPr="00A75C05" w:rsidRDefault="00143E54" w:rsidP="00D021DE">
            <w:pPr>
              <w:snapToGrid w:val="0"/>
              <w:spacing w:after="0" w:line="240" w:lineRule="auto"/>
              <w:rPr>
                <w:noProof/>
              </w:rPr>
            </w:pPr>
            <w:r w:rsidRPr="000345AB">
              <w:rPr>
                <w:noProof/>
              </w:rPr>
              <w:t>LS on SoR mechanism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52C7E49"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6F58233" w14:textId="77777777" w:rsidR="00143E54" w:rsidRPr="000345AB" w:rsidRDefault="00143E54" w:rsidP="00D021DE">
            <w:pPr>
              <w:spacing w:after="0" w:line="240" w:lineRule="auto"/>
              <w:rPr>
                <w:noProof/>
              </w:rPr>
            </w:pPr>
            <w:r w:rsidRPr="00CC6653">
              <w:rPr>
                <w:noProof/>
              </w:rPr>
              <w:t xml:space="preserve">Response to </w:t>
            </w:r>
            <w:r w:rsidRPr="000345AB">
              <w:rPr>
                <w:noProof/>
              </w:rPr>
              <w:t>S3-180998</w:t>
            </w:r>
          </w:p>
        </w:tc>
      </w:tr>
      <w:tr w:rsidR="00143E54" w:rsidRPr="00A75C05" w14:paraId="6A97AE8F"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D1ED5B"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8B9633" w14:textId="3705B16C" w:rsidR="00143E54" w:rsidRPr="00EB47CB" w:rsidRDefault="00D021DE" w:rsidP="00D021DE">
            <w:pPr>
              <w:snapToGrid w:val="0"/>
              <w:spacing w:after="0" w:line="240" w:lineRule="auto"/>
              <w:rPr>
                <w:rFonts w:eastAsia="Times New Roman" w:cs="Arial"/>
                <w:szCs w:val="18"/>
                <w:lang w:eastAsia="ar-SA"/>
              </w:rPr>
            </w:pPr>
            <w:hyperlink r:id="rId43" w:history="1">
              <w:r w:rsidR="00143E54" w:rsidRPr="00D021DE">
                <w:rPr>
                  <w:rStyle w:val="Hyperlink"/>
                  <w:rFonts w:eastAsia="Times New Roman" w:cs="Arial"/>
                  <w:szCs w:val="18"/>
                  <w:lang w:eastAsia="ar-SA"/>
                </w:rPr>
                <w:t>S1-18126</w:t>
              </w:r>
              <w:r w:rsidR="00143E54" w:rsidRPr="00D021DE">
                <w:rPr>
                  <w:rStyle w:val="Hyperlink"/>
                  <w:rFonts w:eastAsia="Times New Roman" w:cs="Arial"/>
                  <w:szCs w:val="18"/>
                  <w:lang w:eastAsia="ar-SA"/>
                </w:rPr>
                <w:t>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60DE9B6" w14:textId="77777777" w:rsidR="00143E54" w:rsidRPr="00A75C05" w:rsidRDefault="00143E54" w:rsidP="00D021DE">
            <w:pPr>
              <w:snapToGrid w:val="0"/>
              <w:spacing w:after="0" w:line="240" w:lineRule="auto"/>
              <w:rPr>
                <w:noProof/>
              </w:rPr>
            </w:pPr>
            <w:r w:rsidRPr="000345AB">
              <w:rPr>
                <w:noProof/>
              </w:rPr>
              <w:t>S3-181501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CBB405" w14:textId="77777777" w:rsidR="00143E54" w:rsidRPr="00A75C05" w:rsidRDefault="00143E54" w:rsidP="00D021DE">
            <w:pPr>
              <w:snapToGrid w:val="0"/>
              <w:spacing w:after="0" w:line="240" w:lineRule="auto"/>
              <w:rPr>
                <w:noProof/>
              </w:rPr>
            </w:pPr>
            <w:r w:rsidRPr="000345AB">
              <w:rPr>
                <w:noProof/>
              </w:rPr>
              <w:t>Reply LS on SoR mechanism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7C619E7"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5DC96F3" w14:textId="77777777" w:rsidR="00143E54" w:rsidRPr="000345AB" w:rsidRDefault="00143E54" w:rsidP="00D021DE">
            <w:pPr>
              <w:spacing w:after="0" w:line="240" w:lineRule="auto"/>
              <w:rPr>
                <w:noProof/>
              </w:rPr>
            </w:pPr>
            <w:r w:rsidRPr="00CC6653">
              <w:rPr>
                <w:noProof/>
              </w:rPr>
              <w:t xml:space="preserve">Response to </w:t>
            </w:r>
            <w:r w:rsidRPr="000345AB">
              <w:rPr>
                <w:noProof/>
              </w:rPr>
              <w:t>C1-182490</w:t>
            </w:r>
          </w:p>
        </w:tc>
      </w:tr>
      <w:tr w:rsidR="00CC6653" w:rsidRPr="00A75C05" w14:paraId="1AEED452"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36CC4B" w14:textId="01B1E2CD" w:rsidR="00CC6653" w:rsidRPr="00A75C05" w:rsidRDefault="00CC6653" w:rsidP="000345AB">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482A52" w14:textId="1DF43FAF" w:rsidR="00CC6653" w:rsidRPr="00CC6653" w:rsidRDefault="00D021DE" w:rsidP="000345AB">
            <w:pPr>
              <w:snapToGrid w:val="0"/>
              <w:spacing w:after="0" w:line="240" w:lineRule="auto"/>
              <w:rPr>
                <w:rStyle w:val="Hyperlink"/>
                <w:rFonts w:cs="Arial"/>
              </w:rPr>
            </w:pPr>
            <w:hyperlink r:id="rId44" w:history="1">
              <w:r w:rsidR="00CC6653" w:rsidRPr="00D021DE">
                <w:rPr>
                  <w:rStyle w:val="Hyperlink"/>
                  <w:rFonts w:cs="Arial"/>
                </w:rPr>
                <w:t>S1-181</w:t>
              </w:r>
              <w:r w:rsidR="00CC6653" w:rsidRPr="00D021DE">
                <w:rPr>
                  <w:rStyle w:val="Hyperlink"/>
                  <w:rFonts w:cs="Arial"/>
                </w:rPr>
                <w:t>2</w:t>
              </w:r>
              <w:r w:rsidR="00CC6653" w:rsidRPr="00D021DE">
                <w:rPr>
                  <w:rStyle w:val="Hyperlink"/>
                  <w:rFonts w:cs="Arial"/>
                </w:rPr>
                <w:t>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88C53CC" w14:textId="77777777" w:rsidR="00CC6653" w:rsidRPr="00A75C05" w:rsidRDefault="00CC6653" w:rsidP="000345AB">
            <w:pPr>
              <w:snapToGrid w:val="0"/>
              <w:spacing w:after="0" w:line="240" w:lineRule="auto"/>
              <w:rPr>
                <w:noProof/>
              </w:rPr>
            </w:pPr>
            <w:r w:rsidRPr="00CC6653">
              <w:rPr>
                <w:noProof/>
              </w:rPr>
              <w:t>C1-182829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7781F0" w14:textId="77777777" w:rsidR="00CC6653" w:rsidRPr="00A75C05" w:rsidRDefault="00CC6653" w:rsidP="000345AB">
            <w:pPr>
              <w:snapToGrid w:val="0"/>
              <w:spacing w:after="0" w:line="240" w:lineRule="auto"/>
              <w:rPr>
                <w:noProof/>
              </w:rPr>
            </w:pPr>
            <w:r w:rsidRPr="00CC6653">
              <w:rPr>
                <w:noProof/>
              </w:rPr>
              <w:t>Reply LS on SoR mechanism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5C0C34F" w14:textId="77777777" w:rsidR="00CC6653" w:rsidRPr="00CC6653" w:rsidRDefault="00CC6653" w:rsidP="000345AB">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F116F7D" w14:textId="2A887146" w:rsidR="00CC6653" w:rsidRPr="00CC6653" w:rsidRDefault="005B6DCC" w:rsidP="000345AB">
            <w:pPr>
              <w:spacing w:after="0" w:line="240" w:lineRule="auto"/>
              <w:rPr>
                <w:noProof/>
              </w:rPr>
            </w:pPr>
            <w:r w:rsidRPr="00CC6653">
              <w:rPr>
                <w:noProof/>
              </w:rPr>
              <w:t xml:space="preserve">Response to </w:t>
            </w:r>
            <w:r w:rsidR="00CC6653" w:rsidRPr="00CC6653">
              <w:rPr>
                <w:noProof/>
              </w:rPr>
              <w:t>S3i180141</w:t>
            </w:r>
          </w:p>
        </w:tc>
      </w:tr>
      <w:tr w:rsidR="000345AB" w:rsidRPr="00A75C05" w14:paraId="2D77F26C"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2AEDF2" w14:textId="77777777" w:rsidR="000345AB" w:rsidRPr="00A75C05" w:rsidRDefault="000345AB" w:rsidP="000345AB">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F74AFD" w14:textId="5B24A851" w:rsidR="000345AB" w:rsidRPr="00CC6653" w:rsidRDefault="00D021DE" w:rsidP="000345AB">
            <w:pPr>
              <w:snapToGrid w:val="0"/>
              <w:spacing w:after="0" w:line="240" w:lineRule="auto"/>
              <w:rPr>
                <w:rStyle w:val="Hyperlink"/>
                <w:rFonts w:cs="Arial"/>
              </w:rPr>
            </w:pPr>
            <w:hyperlink r:id="rId45" w:history="1">
              <w:r w:rsidR="000345AB" w:rsidRPr="00D021DE">
                <w:rPr>
                  <w:rStyle w:val="Hyperlink"/>
                  <w:rFonts w:cs="Arial"/>
                </w:rPr>
                <w:t>S1-1812</w:t>
              </w:r>
              <w:r w:rsidR="000345AB" w:rsidRPr="00D021DE">
                <w:rPr>
                  <w:rStyle w:val="Hyperlink"/>
                  <w:rFonts w:cs="Arial"/>
                </w:rPr>
                <w:t>5</w:t>
              </w:r>
              <w:r w:rsidR="000345AB" w:rsidRPr="00D021DE">
                <w:rPr>
                  <w:rStyle w:val="Hyperlink"/>
                  <w:rFonts w:cs="Arial"/>
                </w:rPr>
                <w:t>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50478DF" w14:textId="77777777" w:rsidR="000345AB" w:rsidRPr="00A75C05" w:rsidRDefault="000345AB" w:rsidP="000345AB">
            <w:pPr>
              <w:snapToGrid w:val="0"/>
              <w:spacing w:after="0" w:line="240" w:lineRule="auto"/>
              <w:rPr>
                <w:noProof/>
              </w:rPr>
            </w:pPr>
            <w:r w:rsidRPr="000345AB">
              <w:rPr>
                <w:noProof/>
              </w:rPr>
              <w:t>C1-182830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9DB5E4" w14:textId="77777777" w:rsidR="000345AB" w:rsidRPr="00A75C05" w:rsidRDefault="000345AB" w:rsidP="000345AB">
            <w:pPr>
              <w:snapToGrid w:val="0"/>
              <w:spacing w:after="0" w:line="240" w:lineRule="auto"/>
              <w:rPr>
                <w:noProof/>
              </w:rPr>
            </w:pPr>
            <w:r w:rsidRPr="000345AB">
              <w:rPr>
                <w:noProof/>
              </w:rPr>
              <w:t>Reply LS on SoR mechanism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857AC1F" w14:textId="77777777" w:rsidR="000345AB" w:rsidRPr="000345AB" w:rsidRDefault="000345AB" w:rsidP="000345AB">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672CEE4" w14:textId="77777777" w:rsidR="000345AB" w:rsidRPr="000345AB" w:rsidRDefault="000345AB" w:rsidP="000345AB">
            <w:pPr>
              <w:spacing w:after="0" w:line="240" w:lineRule="auto"/>
              <w:rPr>
                <w:noProof/>
              </w:rPr>
            </w:pPr>
            <w:r w:rsidRPr="00CC6653">
              <w:rPr>
                <w:noProof/>
              </w:rPr>
              <w:t xml:space="preserve">Response to </w:t>
            </w:r>
            <w:r w:rsidRPr="000345AB">
              <w:rPr>
                <w:noProof/>
              </w:rPr>
              <w:t>S3-181501</w:t>
            </w:r>
          </w:p>
        </w:tc>
      </w:tr>
      <w:tr w:rsidR="00143E54" w:rsidRPr="00A75C05" w14:paraId="327CEAFF"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A6A262" w14:textId="77777777" w:rsidR="00143E54" w:rsidRPr="00A75C05" w:rsidRDefault="00143E54" w:rsidP="00D021DE">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B08708" w14:textId="728A39C8" w:rsidR="00143E54" w:rsidRPr="00CC6653" w:rsidRDefault="00D021DE" w:rsidP="00D021DE">
            <w:pPr>
              <w:snapToGrid w:val="0"/>
              <w:spacing w:after="0" w:line="240" w:lineRule="auto"/>
              <w:rPr>
                <w:rStyle w:val="Hyperlink"/>
                <w:rFonts w:cs="Arial"/>
              </w:rPr>
            </w:pPr>
            <w:hyperlink r:id="rId46" w:history="1">
              <w:r w:rsidR="00143E54" w:rsidRPr="00D021DE">
                <w:rPr>
                  <w:rStyle w:val="Hyperlink"/>
                  <w:rFonts w:cs="Arial"/>
                </w:rPr>
                <w:t>S1-1812</w:t>
              </w:r>
              <w:r w:rsidR="00143E54" w:rsidRPr="00D021DE">
                <w:rPr>
                  <w:rStyle w:val="Hyperlink"/>
                  <w:rFonts w:cs="Arial"/>
                </w:rPr>
                <w:t>6</w:t>
              </w:r>
              <w:r w:rsidR="00143E54" w:rsidRPr="00D021DE">
                <w:rPr>
                  <w:rStyle w:val="Hyperlink"/>
                  <w:rFonts w:cs="Arial"/>
                </w:rPr>
                <w:t>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D391A72" w14:textId="77777777" w:rsidR="00143E54" w:rsidRPr="00A75C05" w:rsidRDefault="00143E54" w:rsidP="00D021DE">
            <w:pPr>
              <w:snapToGrid w:val="0"/>
              <w:spacing w:after="0" w:line="240" w:lineRule="auto"/>
              <w:rPr>
                <w:noProof/>
              </w:rPr>
            </w:pPr>
            <w:r w:rsidRPr="000345AB">
              <w:rPr>
                <w:noProof/>
              </w:rPr>
              <w:t>S2-182723</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B84768" w14:textId="77777777" w:rsidR="00143E54" w:rsidRPr="00A75C05" w:rsidRDefault="00143E54" w:rsidP="00D021DE">
            <w:pPr>
              <w:snapToGrid w:val="0"/>
              <w:spacing w:after="0" w:line="240" w:lineRule="auto"/>
              <w:rPr>
                <w:noProof/>
              </w:rPr>
            </w:pPr>
            <w:r w:rsidRPr="000345AB">
              <w:rPr>
                <w:noProof/>
              </w:rPr>
              <w:t>Reply LS on PLMN and RAT selection policies for roaming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29818E6" w14:textId="77777777" w:rsidR="00143E54" w:rsidRPr="000345AB" w:rsidRDefault="00143E54" w:rsidP="00D021DE">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00031A2" w14:textId="77777777" w:rsidR="00143E54" w:rsidRPr="000345AB" w:rsidRDefault="00143E54" w:rsidP="00D021DE">
            <w:pPr>
              <w:spacing w:after="0" w:line="240" w:lineRule="auto"/>
              <w:rPr>
                <w:noProof/>
              </w:rPr>
            </w:pPr>
          </w:p>
        </w:tc>
      </w:tr>
      <w:tr w:rsidR="00CC6653" w:rsidRPr="00A75C05" w14:paraId="1DB58FBA" w14:textId="77777777" w:rsidTr="00CC66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EC6593" w14:textId="0199E21A"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017C5D" w14:textId="4DB6732A" w:rsidR="00CC6653" w:rsidRPr="00CC6653" w:rsidRDefault="00D021DE" w:rsidP="00CC6653">
            <w:pPr>
              <w:snapToGrid w:val="0"/>
              <w:spacing w:after="0" w:line="240" w:lineRule="auto"/>
              <w:rPr>
                <w:rStyle w:val="Hyperlink"/>
                <w:rFonts w:cs="Arial"/>
              </w:rPr>
            </w:pPr>
            <w:hyperlink r:id="rId47" w:history="1">
              <w:r w:rsidR="00CC6653" w:rsidRPr="00D021DE">
                <w:rPr>
                  <w:rStyle w:val="Hyperlink"/>
                  <w:rFonts w:cs="Arial"/>
                </w:rPr>
                <w:t>S1-1812</w:t>
              </w:r>
              <w:r w:rsidR="00CC6653" w:rsidRPr="00D021DE">
                <w:rPr>
                  <w:rStyle w:val="Hyperlink"/>
                  <w:rFonts w:cs="Arial"/>
                </w:rPr>
                <w:t>5</w:t>
              </w:r>
              <w:r w:rsidR="00CC6653" w:rsidRPr="00D021DE">
                <w:rPr>
                  <w:rStyle w:val="Hyperlink"/>
                  <w:rFonts w:cs="Arial"/>
                </w:rPr>
                <w:t>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0CCBF5" w14:textId="4A443BEF" w:rsidR="00CC6653" w:rsidRPr="00A75C05" w:rsidRDefault="00CC6653" w:rsidP="00CC6653">
            <w:pPr>
              <w:snapToGrid w:val="0"/>
              <w:spacing w:after="0" w:line="240" w:lineRule="auto"/>
              <w:rPr>
                <w:noProof/>
              </w:rPr>
            </w:pPr>
            <w:r w:rsidRPr="00CC6653">
              <w:rPr>
                <w:noProof/>
              </w:rPr>
              <w:t>C1-182779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F95D7A" w14:textId="29C773F0" w:rsidR="00CC6653" w:rsidRPr="00A75C05" w:rsidRDefault="00CC6653" w:rsidP="00CC6653">
            <w:pPr>
              <w:snapToGrid w:val="0"/>
              <w:spacing w:after="0" w:line="240" w:lineRule="auto"/>
              <w:rPr>
                <w:noProof/>
              </w:rPr>
            </w:pPr>
            <w:r w:rsidRPr="00CC6653">
              <w:rPr>
                <w:noProof/>
              </w:rPr>
              <w:t>LS on modification of solution for PLMN and RAT selection policies for roaming based on SA2 comments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6840B9B" w14:textId="77777777" w:rsidR="00CC6653" w:rsidRPr="00CC6653" w:rsidRDefault="00CC6653" w:rsidP="00CC6653">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2BDFD92" w14:textId="4C4CE03E" w:rsidR="00CC6653" w:rsidRPr="00CC6653" w:rsidRDefault="00CC6653" w:rsidP="00CC6653">
            <w:pPr>
              <w:spacing w:after="0" w:line="240" w:lineRule="auto"/>
              <w:rPr>
                <w:noProof/>
              </w:rPr>
            </w:pPr>
            <w:r w:rsidRPr="00CC6653">
              <w:rPr>
                <w:noProof/>
              </w:rPr>
              <w:t>Response to S2-182723</w:t>
            </w:r>
          </w:p>
        </w:tc>
      </w:tr>
      <w:tr w:rsidR="00CC6653" w:rsidRPr="00A75C05" w14:paraId="179F996F" w14:textId="77777777" w:rsidTr="00CC66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E6C6E2" w14:textId="0F1B4D9C"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68B1B4" w14:textId="32729B73" w:rsidR="00CC6653" w:rsidRPr="00CC6653" w:rsidRDefault="00D021DE" w:rsidP="00CC6653">
            <w:pPr>
              <w:snapToGrid w:val="0"/>
              <w:spacing w:after="0" w:line="240" w:lineRule="auto"/>
              <w:rPr>
                <w:rStyle w:val="Hyperlink"/>
                <w:rFonts w:cs="Arial"/>
              </w:rPr>
            </w:pPr>
            <w:hyperlink r:id="rId48" w:history="1">
              <w:r w:rsidR="00CC6653" w:rsidRPr="00D021DE">
                <w:rPr>
                  <w:rStyle w:val="Hyperlink"/>
                  <w:rFonts w:cs="Arial"/>
                </w:rPr>
                <w:t>S1-1812</w:t>
              </w:r>
              <w:r w:rsidR="00CC6653" w:rsidRPr="00D021DE">
                <w:rPr>
                  <w:rStyle w:val="Hyperlink"/>
                  <w:rFonts w:cs="Arial"/>
                </w:rPr>
                <w:t>5</w:t>
              </w:r>
              <w:r w:rsidR="00CC6653" w:rsidRPr="00D021DE">
                <w:rPr>
                  <w:rStyle w:val="Hyperlink"/>
                  <w:rFonts w:cs="Arial"/>
                </w:rPr>
                <w:t>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9762BEC" w14:textId="32BB16DF" w:rsidR="00CC6653" w:rsidRPr="00A75C05" w:rsidRDefault="00CC6653" w:rsidP="00CC6653">
            <w:pPr>
              <w:snapToGrid w:val="0"/>
              <w:spacing w:after="0" w:line="240" w:lineRule="auto"/>
              <w:rPr>
                <w:noProof/>
              </w:rPr>
            </w:pPr>
            <w:r>
              <w:rPr>
                <w:noProof/>
              </w:rPr>
              <w:t>NGMN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7FB4EF" w14:textId="5BCF0C6D" w:rsidR="00CC6653" w:rsidRPr="00A75C05" w:rsidRDefault="00CC6653" w:rsidP="00CC6653">
            <w:pPr>
              <w:snapToGrid w:val="0"/>
              <w:spacing w:after="0" w:line="240" w:lineRule="auto"/>
              <w:rPr>
                <w:noProof/>
              </w:rPr>
            </w:pPr>
            <w:r w:rsidRPr="000345AB">
              <w:rPr>
                <w:rFonts w:hint="eastAsia"/>
                <w:noProof/>
              </w:rPr>
              <w:t xml:space="preserve">NGMN </w:t>
            </w:r>
            <w:r w:rsidRPr="000345AB">
              <w:rPr>
                <w:noProof/>
              </w:rPr>
              <w:t>Paper on 5G End-to-End Architecture Framework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F4CF124" w14:textId="77777777" w:rsidR="00CC6653" w:rsidRPr="000345AB" w:rsidRDefault="00CC6653" w:rsidP="00CC6653">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5CBD463" w14:textId="77777777" w:rsidR="00CC6653" w:rsidRPr="000345AB" w:rsidRDefault="00CC6653" w:rsidP="00CC6653">
            <w:pPr>
              <w:spacing w:after="0" w:line="240" w:lineRule="auto"/>
              <w:rPr>
                <w:noProof/>
              </w:rPr>
            </w:pPr>
          </w:p>
        </w:tc>
      </w:tr>
      <w:tr w:rsidR="00CC6653" w:rsidRPr="00A75C05" w14:paraId="254F2D64" w14:textId="77777777" w:rsidTr="00CC66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159003" w14:textId="77DC88B2" w:rsidR="00CC6653" w:rsidRPr="00A75C05" w:rsidRDefault="00A46637"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42B2CF" w14:textId="62B4A88F" w:rsidR="00CC6653" w:rsidRPr="00CC6653" w:rsidRDefault="00D021DE" w:rsidP="00CC6653">
            <w:pPr>
              <w:snapToGrid w:val="0"/>
              <w:spacing w:after="0" w:line="240" w:lineRule="auto"/>
              <w:rPr>
                <w:rStyle w:val="Hyperlink"/>
                <w:rFonts w:cs="Arial"/>
              </w:rPr>
            </w:pPr>
            <w:hyperlink r:id="rId49" w:history="1">
              <w:r w:rsidR="00CC6653" w:rsidRPr="00D021DE">
                <w:rPr>
                  <w:rStyle w:val="Hyperlink"/>
                  <w:rFonts w:cs="Arial"/>
                </w:rPr>
                <w:t>S1-181</w:t>
              </w:r>
              <w:r w:rsidR="00CC6653" w:rsidRPr="00D021DE">
                <w:rPr>
                  <w:rStyle w:val="Hyperlink"/>
                  <w:rFonts w:cs="Arial"/>
                </w:rPr>
                <w:t>2</w:t>
              </w:r>
              <w:r w:rsidR="00CC6653" w:rsidRPr="00D021DE">
                <w:rPr>
                  <w:rStyle w:val="Hyperlink"/>
                  <w:rFonts w:cs="Arial"/>
                </w:rPr>
                <w:t>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D28272" w14:textId="74121AF8" w:rsidR="00CC6653" w:rsidRPr="00A75C05" w:rsidRDefault="00A46637" w:rsidP="00CC6653">
            <w:pPr>
              <w:snapToGrid w:val="0"/>
              <w:spacing w:after="0" w:line="240" w:lineRule="auto"/>
              <w:rPr>
                <w:noProof/>
              </w:rPr>
            </w:pPr>
            <w:r w:rsidRPr="000345AB">
              <w:rPr>
                <w:noProof/>
              </w:rPr>
              <w:t>R2-1803939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E321B0" w14:textId="4EDCB67F" w:rsidR="00CC6653" w:rsidRPr="00A75C05" w:rsidRDefault="00CC6653" w:rsidP="00CC6653">
            <w:pPr>
              <w:snapToGrid w:val="0"/>
              <w:spacing w:after="0" w:line="240" w:lineRule="auto"/>
              <w:rPr>
                <w:noProof/>
              </w:rPr>
            </w:pPr>
            <w:r w:rsidRPr="000345AB">
              <w:rPr>
                <w:noProof/>
              </w:rPr>
              <w:t>Reply LS on CT1's chosen solution for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F902159" w14:textId="77777777" w:rsidR="00CC6653" w:rsidRPr="000345AB" w:rsidRDefault="00CC6653" w:rsidP="00CC6653">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75C26F3" w14:textId="25E74C08" w:rsidR="00CC6653" w:rsidRPr="000345AB" w:rsidRDefault="000345AB" w:rsidP="00CC6653">
            <w:pPr>
              <w:spacing w:after="0" w:line="240" w:lineRule="auto"/>
              <w:rPr>
                <w:noProof/>
              </w:rPr>
            </w:pPr>
            <w:r w:rsidRPr="00CC6653">
              <w:rPr>
                <w:noProof/>
              </w:rPr>
              <w:t xml:space="preserve">Response to </w:t>
            </w:r>
            <w:r w:rsidR="00A46637" w:rsidRPr="000345AB">
              <w:rPr>
                <w:noProof/>
              </w:rPr>
              <w:t>C1-180708</w:t>
            </w:r>
          </w:p>
        </w:tc>
      </w:tr>
      <w:tr w:rsidR="00CC6653" w:rsidRPr="00A75C05" w14:paraId="62656BE6" w14:textId="77777777" w:rsidTr="00CC66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8D2B92" w14:textId="5F94824B" w:rsidR="00CC6653" w:rsidRPr="00A75C05" w:rsidRDefault="00A46637"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CD5C80" w14:textId="1F9B97B8" w:rsidR="00CC6653" w:rsidRPr="00CC6653" w:rsidRDefault="00D021DE" w:rsidP="00CC6653">
            <w:pPr>
              <w:snapToGrid w:val="0"/>
              <w:spacing w:after="0" w:line="240" w:lineRule="auto"/>
              <w:rPr>
                <w:rStyle w:val="Hyperlink"/>
                <w:rFonts w:cs="Arial"/>
              </w:rPr>
            </w:pPr>
            <w:hyperlink r:id="rId50" w:history="1">
              <w:r w:rsidR="00CC6653" w:rsidRPr="00D021DE">
                <w:rPr>
                  <w:rStyle w:val="Hyperlink"/>
                  <w:rFonts w:cs="Arial"/>
                </w:rPr>
                <w:t>S1-181</w:t>
              </w:r>
              <w:r w:rsidR="00CC6653" w:rsidRPr="00D021DE">
                <w:rPr>
                  <w:rStyle w:val="Hyperlink"/>
                  <w:rFonts w:cs="Arial"/>
                </w:rPr>
                <w:t>2</w:t>
              </w:r>
              <w:r w:rsidR="00CC6653" w:rsidRPr="00D021DE">
                <w:rPr>
                  <w:rStyle w:val="Hyperlink"/>
                  <w:rFonts w:cs="Arial"/>
                </w:rPr>
                <w:t>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C6279E2" w14:textId="5EE188B2" w:rsidR="00CC6653" w:rsidRPr="00A75C05" w:rsidRDefault="00A46637" w:rsidP="00CC6653">
            <w:pPr>
              <w:snapToGrid w:val="0"/>
              <w:spacing w:after="0" w:line="240" w:lineRule="auto"/>
              <w:rPr>
                <w:noProof/>
              </w:rPr>
            </w:pPr>
            <w:r w:rsidRPr="000345AB">
              <w:rPr>
                <w:noProof/>
              </w:rPr>
              <w:t>R4-1802691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EAB5B4" w14:textId="4F1C308A" w:rsidR="00CC6653" w:rsidRPr="00A75C05" w:rsidRDefault="00A46637" w:rsidP="00CC6653">
            <w:pPr>
              <w:snapToGrid w:val="0"/>
              <w:spacing w:after="0" w:line="240" w:lineRule="auto"/>
              <w:rPr>
                <w:noProof/>
              </w:rPr>
            </w:pPr>
            <w:r w:rsidRPr="000345AB">
              <w:rPr>
                <w:noProof/>
              </w:rPr>
              <w:t>Reply LS on NR interworking with GSM and UMTS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F49BC17" w14:textId="77777777" w:rsidR="00CC6653" w:rsidRPr="000345AB" w:rsidRDefault="00CC6653" w:rsidP="00CC6653">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AC1A861" w14:textId="355C8621" w:rsidR="00CC6653" w:rsidRPr="000345AB" w:rsidRDefault="000345AB" w:rsidP="00CC6653">
            <w:pPr>
              <w:spacing w:after="0" w:line="240" w:lineRule="auto"/>
              <w:rPr>
                <w:noProof/>
              </w:rPr>
            </w:pPr>
            <w:r w:rsidRPr="00CC6653">
              <w:rPr>
                <w:noProof/>
              </w:rPr>
              <w:t xml:space="preserve">Response to </w:t>
            </w:r>
            <w:r w:rsidR="00A46637" w:rsidRPr="000345AB">
              <w:rPr>
                <w:noProof/>
              </w:rPr>
              <w:t>RP-172823</w:t>
            </w:r>
          </w:p>
        </w:tc>
      </w:tr>
      <w:tr w:rsidR="00CC6653" w:rsidRPr="00A75C05" w14:paraId="7FCCF606" w14:textId="77777777" w:rsidTr="00CC66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956824" w14:textId="0F506C4A" w:rsidR="00CC6653" w:rsidRPr="00A75C05" w:rsidRDefault="000345AB"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C910F5" w14:textId="44D8B021" w:rsidR="00CC6653" w:rsidRPr="00EB47CB" w:rsidRDefault="00D021DE" w:rsidP="00CC6653">
            <w:pPr>
              <w:snapToGrid w:val="0"/>
              <w:spacing w:after="0" w:line="240" w:lineRule="auto"/>
              <w:rPr>
                <w:rFonts w:eastAsia="Times New Roman" w:cs="Arial"/>
                <w:szCs w:val="18"/>
                <w:lang w:eastAsia="ar-SA"/>
              </w:rPr>
            </w:pPr>
            <w:hyperlink r:id="rId51" w:history="1">
              <w:r w:rsidR="00CC6653" w:rsidRPr="00D021DE">
                <w:rPr>
                  <w:rStyle w:val="Hyperlink"/>
                  <w:rFonts w:eastAsia="Times New Roman" w:cs="Arial"/>
                  <w:szCs w:val="18"/>
                  <w:lang w:eastAsia="ar-SA"/>
                </w:rPr>
                <w:t>S1</w:t>
              </w:r>
              <w:r w:rsidR="00CC6653" w:rsidRPr="00D021DE">
                <w:rPr>
                  <w:rStyle w:val="Hyperlink"/>
                  <w:rFonts w:eastAsia="Times New Roman" w:cs="Arial"/>
                  <w:szCs w:val="18"/>
                  <w:lang w:eastAsia="ar-SA"/>
                </w:rPr>
                <w:t>-</w:t>
              </w:r>
              <w:r w:rsidR="00CC6653" w:rsidRPr="00D021DE">
                <w:rPr>
                  <w:rStyle w:val="Hyperlink"/>
                  <w:rFonts w:eastAsia="Times New Roman" w:cs="Arial"/>
                  <w:szCs w:val="18"/>
                  <w:lang w:eastAsia="ar-SA"/>
                </w:rPr>
                <w:t>181271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A98B04" w14:textId="77777777" w:rsidR="000345AB" w:rsidRPr="000345AB" w:rsidRDefault="000345AB" w:rsidP="000345AB">
            <w:pPr>
              <w:snapToGrid w:val="0"/>
              <w:spacing w:after="0" w:line="240" w:lineRule="auto"/>
              <w:rPr>
                <w:noProof/>
              </w:rPr>
            </w:pPr>
            <w:r w:rsidRPr="000345AB">
              <w:rPr>
                <w:noProof/>
              </w:rPr>
              <w:t>ITU-T FG ML5G-0-004</w:t>
            </w:r>
          </w:p>
          <w:p w14:paraId="4F9C65B6" w14:textId="77777777" w:rsidR="00CC6653" w:rsidRPr="00A75C05" w:rsidRDefault="00CC6653" w:rsidP="000345AB">
            <w:pPr>
              <w:snapToGrid w:val="0"/>
              <w:spacing w:after="0" w:line="240" w:lineRule="auto"/>
              <w:rPr>
                <w:noProof/>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F6E7BC" w14:textId="3029855D" w:rsidR="00CC6653" w:rsidRPr="00A75C05" w:rsidRDefault="000345AB" w:rsidP="000345AB">
            <w:pPr>
              <w:snapToGrid w:val="0"/>
              <w:spacing w:after="0" w:line="240" w:lineRule="auto"/>
              <w:rPr>
                <w:noProof/>
              </w:rPr>
            </w:pPr>
            <w:r w:rsidRPr="000345AB">
              <w:rPr>
                <w:noProof/>
              </w:rPr>
              <w:t>LS/o on the results of the 1st meeting of the ITU-T Focus Group on Machine Learning for Future Networks including 5G (FG ML5G)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424F15C" w14:textId="77777777" w:rsidR="00CC6653" w:rsidRPr="000345AB" w:rsidRDefault="00CC6653" w:rsidP="000345AB">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84C3CFF" w14:textId="77777777" w:rsidR="00CC6653" w:rsidRPr="000345AB" w:rsidRDefault="00CC6653" w:rsidP="000345AB">
            <w:pPr>
              <w:snapToGrid w:val="0"/>
              <w:spacing w:after="0" w:line="240" w:lineRule="auto"/>
              <w:rPr>
                <w:noProof/>
              </w:rPr>
            </w:pPr>
          </w:p>
        </w:tc>
      </w:tr>
      <w:tr w:rsidR="00CC6653" w:rsidRPr="00A75C05" w14:paraId="1FB05A78" w14:textId="77777777" w:rsidTr="00CC665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0739E4" w14:textId="777DD223" w:rsidR="00CC6653" w:rsidRPr="00A75C05" w:rsidRDefault="000345AB" w:rsidP="00CC6653">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44C775" w14:textId="0496883F" w:rsidR="00CC6653" w:rsidRPr="00EB47CB" w:rsidRDefault="00D021DE" w:rsidP="00CC6653">
            <w:pPr>
              <w:snapToGrid w:val="0"/>
              <w:spacing w:after="0" w:line="240" w:lineRule="auto"/>
              <w:rPr>
                <w:rFonts w:eastAsia="Times New Roman" w:cs="Arial"/>
                <w:szCs w:val="18"/>
                <w:lang w:eastAsia="ar-SA"/>
              </w:rPr>
            </w:pPr>
            <w:hyperlink r:id="rId52" w:history="1">
              <w:r w:rsidR="00CC6653" w:rsidRPr="00D021DE">
                <w:rPr>
                  <w:rStyle w:val="Hyperlink"/>
                  <w:rFonts w:eastAsia="Times New Roman" w:cs="Arial"/>
                  <w:szCs w:val="18"/>
                  <w:lang w:eastAsia="ar-SA"/>
                </w:rPr>
                <w:t>S1-18</w:t>
              </w:r>
              <w:r w:rsidR="00CC6653" w:rsidRPr="00D021DE">
                <w:rPr>
                  <w:rStyle w:val="Hyperlink"/>
                  <w:rFonts w:eastAsia="Times New Roman" w:cs="Arial"/>
                  <w:szCs w:val="18"/>
                  <w:lang w:eastAsia="ar-SA"/>
                </w:rPr>
                <w:t>1</w:t>
              </w:r>
              <w:r w:rsidR="00CC6653" w:rsidRPr="00D021DE">
                <w:rPr>
                  <w:rStyle w:val="Hyperlink"/>
                  <w:rFonts w:eastAsia="Times New Roman" w:cs="Arial"/>
                  <w:szCs w:val="18"/>
                  <w:lang w:eastAsia="ar-SA"/>
                </w:rPr>
                <w:t>272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6A48F13" w14:textId="1C327F88" w:rsidR="00CC6653" w:rsidRPr="00A75C05" w:rsidRDefault="000345AB" w:rsidP="00CC6653">
            <w:pPr>
              <w:snapToGrid w:val="0"/>
              <w:spacing w:after="0" w:line="240" w:lineRule="auto"/>
              <w:rPr>
                <w:noProof/>
              </w:rPr>
            </w:pPr>
            <w:r w:rsidRPr="000345AB">
              <w:rPr>
                <w:noProof/>
              </w:rPr>
              <w:t>SP-180</w:t>
            </w:r>
            <w:r w:rsidRPr="000345AB">
              <w:rPr>
                <w:rFonts w:hint="eastAsia"/>
                <w:noProof/>
              </w:rPr>
              <w:t>215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118EE3" w14:textId="76120BA2" w:rsidR="00CC6653" w:rsidRPr="00A75C05" w:rsidRDefault="000345AB" w:rsidP="00CC6653">
            <w:pPr>
              <w:snapToGrid w:val="0"/>
              <w:spacing w:after="0" w:line="240" w:lineRule="auto"/>
              <w:rPr>
                <w:noProof/>
              </w:rPr>
            </w:pPr>
            <w:r w:rsidRPr="000345AB">
              <w:rPr>
                <w:noProof/>
              </w:rPr>
              <w:t>Reply LS on Establishment of SAE Cellular V2X Technical Committee and Associated Task Forces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6A38323" w14:textId="77777777" w:rsidR="00CC6653" w:rsidRPr="000345AB" w:rsidRDefault="00CC6653" w:rsidP="00CC6653">
            <w:pPr>
              <w:snapToGrid w:val="0"/>
              <w:spacing w:after="0" w:line="240" w:lineRule="auto"/>
              <w:rPr>
                <w:noProof/>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EACC66" w14:textId="7F7255F2" w:rsidR="00CC6653" w:rsidRPr="000345AB" w:rsidRDefault="000345AB" w:rsidP="00CC6653">
            <w:pPr>
              <w:spacing w:after="0" w:line="240" w:lineRule="auto"/>
              <w:rPr>
                <w:noProof/>
              </w:rPr>
            </w:pPr>
            <w:r w:rsidRPr="00CC6653">
              <w:rPr>
                <w:noProof/>
              </w:rPr>
              <w:t xml:space="preserve">Response to </w:t>
            </w:r>
            <w:r w:rsidRPr="000345AB">
              <w:rPr>
                <w:noProof/>
              </w:rPr>
              <w:t>SAE 12112017-1</w:t>
            </w:r>
          </w:p>
        </w:tc>
      </w:tr>
      <w:tr w:rsidR="00CC6653" w:rsidRPr="00B04844" w14:paraId="595FCEF5" w14:textId="77777777" w:rsidTr="00DF55AD">
        <w:trPr>
          <w:trHeight w:val="141"/>
        </w:trPr>
        <w:tc>
          <w:tcPr>
            <w:tcW w:w="14494" w:type="dxa"/>
            <w:gridSpan w:val="8"/>
            <w:tcBorders>
              <w:bottom w:val="single" w:sz="4" w:space="0" w:color="auto"/>
            </w:tcBorders>
            <w:shd w:val="clear" w:color="auto" w:fill="F2F2F2"/>
          </w:tcPr>
          <w:p w14:paraId="595FCEF4" w14:textId="77777777" w:rsidR="00CC6653" w:rsidRPr="00F45489" w:rsidRDefault="00CC6653" w:rsidP="00CC665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2" w:name="_Toc395519942"/>
            <w:bookmarkStart w:id="93"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2"/>
            <w:r>
              <w:rPr>
                <w:rFonts w:eastAsia="Arial Unicode MS" w:cs="Arial"/>
                <w:b/>
                <w:color w:val="1F497D"/>
                <w:sz w:val="24"/>
                <w:szCs w:val="18"/>
                <w:lang w:eastAsia="ar-SA"/>
              </w:rPr>
              <w:t>(including related contributions)</w:t>
            </w:r>
            <w:bookmarkEnd w:id="93"/>
          </w:p>
        </w:tc>
      </w:tr>
      <w:tr w:rsidR="00CC6653" w:rsidRPr="00A75C05" w14:paraId="5D9E5A97"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10368D7" w14:textId="77777777" w:rsidR="00CC6653" w:rsidRPr="00DF55AD" w:rsidRDefault="00CC6653" w:rsidP="00CC6653">
            <w:pPr>
              <w:snapToGrid w:val="0"/>
              <w:spacing w:after="0" w:line="240" w:lineRule="auto"/>
              <w:rPr>
                <w:rFonts w:eastAsia="Times New Roman" w:cs="Arial"/>
                <w:szCs w:val="18"/>
                <w:lang w:eastAsia="ar-SA"/>
              </w:rPr>
            </w:pPr>
            <w:r w:rsidRPr="00DF55AD">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AD9D7B2" w14:textId="40D52EEA" w:rsidR="00CC6653" w:rsidRPr="00DF55AD" w:rsidRDefault="00D021DE" w:rsidP="00CC6653">
            <w:pPr>
              <w:snapToGrid w:val="0"/>
              <w:spacing w:after="0" w:line="240" w:lineRule="auto"/>
              <w:rPr>
                <w:rStyle w:val="Hyperlink"/>
                <w:color w:val="auto"/>
              </w:rPr>
            </w:pPr>
            <w:hyperlink r:id="rId53" w:history="1">
              <w:r w:rsidR="00CC6653" w:rsidRPr="00D021DE">
                <w:rPr>
                  <w:rStyle w:val="Hyperlink"/>
                  <w:rFonts w:cs="Arial"/>
                </w:rPr>
                <w:t>S1-181014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4234AE77" w14:textId="362F0602" w:rsidR="00CC6653" w:rsidRPr="00DF55AD" w:rsidRDefault="00CC6653" w:rsidP="00CC6653">
            <w:pPr>
              <w:snapToGrid w:val="0"/>
              <w:spacing w:after="0" w:line="240" w:lineRule="auto"/>
            </w:pPr>
            <w:r w:rsidRPr="00DF55AD">
              <w:t>THALES, TNO, CNES, Avanti, CTTC, ESA, Fraunhofer  IIS, HNS, Nomor, Catapult, IAESI, SES. ICS, VTT, LEONARDO, Airbus, iDirect, Eutelsat, SyncTechno, Siemens AG</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7A15ED29" w14:textId="721206B0" w:rsidR="00CC6653" w:rsidRPr="00DF55AD" w:rsidRDefault="00CC6653" w:rsidP="00CC6653">
            <w:pPr>
              <w:snapToGrid w:val="0"/>
              <w:spacing w:after="0" w:line="240" w:lineRule="auto"/>
            </w:pPr>
            <w:r w:rsidRPr="00DF55AD">
              <w:rPr>
                <w:rFonts w:cs="Arial"/>
                <w:szCs w:val="36"/>
              </w:rPr>
              <w:t>N</w:t>
            </w:r>
            <w:r w:rsidRPr="00DF55AD">
              <w:t>ew WID on Integration of Satellite Access in 5G</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3638273F" w14:textId="671F31B4" w:rsidR="00CC6653" w:rsidRPr="00DF55AD" w:rsidRDefault="00CC6653" w:rsidP="00CC6653">
            <w:pPr>
              <w:snapToGrid w:val="0"/>
              <w:spacing w:after="0" w:line="240" w:lineRule="auto"/>
              <w:rPr>
                <w:rFonts w:eastAsia="Times New Roman" w:cs="Arial"/>
                <w:szCs w:val="18"/>
                <w:lang w:eastAsia="ar-SA"/>
              </w:rPr>
            </w:pPr>
            <w:r w:rsidRPr="00DF55AD">
              <w:rPr>
                <w:rFonts w:eastAsia="Times New Roman" w:cs="Arial"/>
                <w:szCs w:val="18"/>
                <w:lang w:eastAsia="ar-SA"/>
              </w:rPr>
              <w:t xml:space="preserve">Moved to </w:t>
            </w:r>
            <w:r>
              <w:rPr>
                <w:rFonts w:eastAsia="Times New Roman" w:cs="Arial"/>
                <w:szCs w:val="18"/>
                <w:lang w:eastAsia="ar-SA"/>
              </w:rPr>
              <w:t>7.5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23465E5A" w14:textId="77777777" w:rsidR="00CC6653" w:rsidRPr="00DF55AD" w:rsidRDefault="00CC6653" w:rsidP="00CC6653">
            <w:pPr>
              <w:spacing w:after="0" w:line="240" w:lineRule="auto"/>
              <w:rPr>
                <w:rFonts w:eastAsia="Arial Unicode MS" w:cs="Arial"/>
                <w:szCs w:val="18"/>
                <w:lang w:eastAsia="ar-SA"/>
              </w:rPr>
            </w:pPr>
          </w:p>
        </w:tc>
      </w:tr>
      <w:tr w:rsidR="00CC6653" w:rsidRPr="00A75C05" w14:paraId="5321AD7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06400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D318F8" w14:textId="192007AF" w:rsidR="00CC6653" w:rsidRPr="009E33C6" w:rsidRDefault="00D021DE" w:rsidP="00CC6653">
            <w:pPr>
              <w:snapToGrid w:val="0"/>
              <w:spacing w:after="0" w:line="240" w:lineRule="auto"/>
              <w:rPr>
                <w:rStyle w:val="Hyperlink"/>
              </w:rPr>
            </w:pPr>
            <w:hyperlink r:id="rId54" w:history="1">
              <w:r w:rsidR="00CC6653" w:rsidRPr="00D021DE">
                <w:rPr>
                  <w:rStyle w:val="Hyperlink"/>
                  <w:rFonts w:cs="Arial"/>
                </w:rPr>
                <w:t>S1-181023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671C66C" w14:textId="3A46D755" w:rsidR="00CC6653" w:rsidRPr="00A75C05" w:rsidRDefault="00CC6653" w:rsidP="00CC6653">
            <w:pPr>
              <w:snapToGrid w:val="0"/>
              <w:spacing w:after="0" w:line="240" w:lineRule="auto"/>
            </w:pPr>
            <w:r>
              <w:t>EBU</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D5FF64" w14:textId="2F6D041F" w:rsidR="00CC6653" w:rsidRPr="00A75C05" w:rsidRDefault="00CC6653" w:rsidP="00CC6653">
            <w:pPr>
              <w:snapToGrid w:val="0"/>
              <w:spacing w:after="0" w:line="240" w:lineRule="auto"/>
            </w:pPr>
            <w:r>
              <w:t xml:space="preserve">Feasibility </w:t>
            </w:r>
            <w:r>
              <w:rPr>
                <w:rFonts w:hint="eastAsia"/>
                <w:lang w:eastAsia="zh-CN"/>
              </w:rPr>
              <w:t xml:space="preserve">Study on </w:t>
            </w:r>
            <w:r>
              <w:rPr>
                <w:lang w:eastAsia="zh-CN"/>
              </w:rPr>
              <w:t>Audio-Visual</w:t>
            </w:r>
            <w:r>
              <w:rPr>
                <w:rFonts w:hint="eastAsia"/>
                <w:lang w:eastAsia="zh-CN"/>
              </w:rPr>
              <w:t xml:space="preserve"> </w:t>
            </w:r>
            <w:r>
              <w:rPr>
                <w:lang w:eastAsia="zh-CN"/>
              </w:rPr>
              <w:t>S</w:t>
            </w:r>
            <w:r>
              <w:rPr>
                <w:rFonts w:hint="eastAsia"/>
                <w:lang w:eastAsia="zh-CN"/>
              </w:rPr>
              <w:t>ervice</w:t>
            </w:r>
            <w:r>
              <w:rPr>
                <w:lang w:eastAsia="zh-CN"/>
              </w:rPr>
              <w:t xml:space="preserve"> Production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DB3773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8F17BA8"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6278424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090C2B" w14:textId="1AD4F9D2"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24A835" w14:textId="49BD06DC" w:rsidR="00CC6653" w:rsidRPr="009E33C6" w:rsidRDefault="00D021DE" w:rsidP="00CC6653">
            <w:pPr>
              <w:snapToGrid w:val="0"/>
              <w:spacing w:after="0" w:line="240" w:lineRule="auto"/>
              <w:rPr>
                <w:rStyle w:val="Hyperlink"/>
              </w:rPr>
            </w:pPr>
            <w:hyperlink r:id="rId55" w:history="1">
              <w:r w:rsidR="00CC6653" w:rsidRPr="00D021DE">
                <w:rPr>
                  <w:rStyle w:val="Hyperlink"/>
                  <w:rFonts w:cs="Arial"/>
                </w:rPr>
                <w:t>S1-181025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55EA3F" w14:textId="17598F0D" w:rsidR="00CC6653" w:rsidRPr="00A75C05" w:rsidRDefault="00CC6653" w:rsidP="00CC6653">
            <w:pPr>
              <w:snapToGrid w:val="0"/>
              <w:spacing w:after="0" w:line="240" w:lineRule="auto"/>
            </w:pPr>
            <w:r w:rsidRPr="000753C0">
              <w:rPr>
                <w:rFonts w:eastAsia="SimSun"/>
                <w:lang w:eastAsia="en-GB"/>
              </w:rPr>
              <w:t>Orange</w:t>
            </w:r>
            <w:r>
              <w:rPr>
                <w:rFonts w:eastAsia="SimSun"/>
                <w:lang w:eastAsia="en-GB"/>
              </w:rPr>
              <w:t>,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08496E" w14:textId="0589CC5C" w:rsidR="00CC6653" w:rsidRPr="00A75C05" w:rsidRDefault="00CC6653" w:rsidP="00CC6653">
            <w:pPr>
              <w:snapToGrid w:val="0"/>
              <w:spacing w:after="0" w:line="240" w:lineRule="auto"/>
            </w:pPr>
            <w:r>
              <w:rPr>
                <w:rFonts w:eastAsia="SimSun"/>
                <w:lang w:eastAsia="en-GB"/>
              </w:rPr>
              <w:t xml:space="preserve">Extreme </w:t>
            </w:r>
            <w:r w:rsidRPr="000753C0">
              <w:rPr>
                <w:rFonts w:eastAsia="SimSun"/>
                <w:lang w:eastAsia="en-GB"/>
              </w:rPr>
              <w:t xml:space="preserve">Long </w:t>
            </w:r>
            <w:r>
              <w:rPr>
                <w:rFonts w:eastAsia="SimSun"/>
                <w:lang w:eastAsia="en-GB"/>
              </w:rPr>
              <w:t>R</w:t>
            </w:r>
            <w:r w:rsidRPr="000753C0">
              <w:rPr>
                <w:rFonts w:eastAsia="SimSun"/>
                <w:lang w:eastAsia="en-GB"/>
              </w:rPr>
              <w:t xml:space="preserve">ange </w:t>
            </w:r>
            <w:r>
              <w:rPr>
                <w:rFonts w:eastAsia="SimSun"/>
                <w:lang w:eastAsia="en-GB"/>
              </w:rPr>
              <w:t>C</w:t>
            </w:r>
            <w:r w:rsidRPr="000753C0">
              <w:rPr>
                <w:rFonts w:eastAsia="SimSun"/>
                <w:lang w:eastAsia="en-GB"/>
              </w:rPr>
              <w:t>ommunication</w:t>
            </w:r>
            <w:r>
              <w:rPr>
                <w:rFonts w:eastAsia="SimSun"/>
                <w:lang w:eastAsia="en-GB"/>
              </w:rPr>
              <w:t>s</w:t>
            </w:r>
            <w:r w:rsidRPr="000753C0">
              <w:rPr>
                <w:rFonts w:eastAsia="SimSun"/>
                <w:lang w:eastAsia="en-GB"/>
              </w:rPr>
              <w:t xml:space="preserve"> – Discussion paper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4F5D2E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5A9E9BA"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63C69FB6" w14:textId="77777777" w:rsidTr="00014F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1F903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EBA8FA" w14:textId="552D9E3B" w:rsidR="00CC6653" w:rsidRPr="009E33C6" w:rsidRDefault="00D021DE" w:rsidP="00CC6653">
            <w:pPr>
              <w:snapToGrid w:val="0"/>
              <w:spacing w:after="0" w:line="240" w:lineRule="auto"/>
              <w:rPr>
                <w:rStyle w:val="Hyperlink"/>
              </w:rPr>
            </w:pPr>
            <w:hyperlink r:id="rId56" w:history="1">
              <w:r w:rsidR="00CC6653" w:rsidRPr="00D021DE">
                <w:rPr>
                  <w:rStyle w:val="Hyperlink"/>
                  <w:rFonts w:cs="Arial"/>
                </w:rPr>
                <w:t>S1-181028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9BE5E5C" w14:textId="77777777" w:rsidR="00CC6653" w:rsidRPr="00CE69E2" w:rsidRDefault="00CC6653" w:rsidP="00CC6653">
            <w:pPr>
              <w:snapToGrid w:val="0"/>
              <w:spacing w:after="0" w:line="240" w:lineRule="auto"/>
              <w:rPr>
                <w:lang w:val="en-US"/>
              </w:rPr>
            </w:pPr>
            <w:r w:rsidRPr="00CE69E2">
              <w:rPr>
                <w:lang w:val="it-IT"/>
              </w:rPr>
              <w:t>OPPO, China Mobile, China Telecom, Alibaba Inc., CATT, CATR,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36933C" w14:textId="77777777" w:rsidR="00CC6653" w:rsidRPr="00A75C05" w:rsidRDefault="00CC6653" w:rsidP="00CC6653">
            <w:pPr>
              <w:snapToGrid w:val="0"/>
              <w:spacing w:after="0" w:line="240" w:lineRule="auto"/>
            </w:pPr>
            <w:r w:rsidRPr="00CE69E2">
              <w:t>Discussion on inter-RAT mobility requirements for real-time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3BB5E4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61BCE50"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7C8550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94C450"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3C1550" w14:textId="6CBBADDC" w:rsidR="00CC6653" w:rsidRPr="009E33C6" w:rsidRDefault="00D021DE" w:rsidP="00CC6653">
            <w:pPr>
              <w:snapToGrid w:val="0"/>
              <w:spacing w:after="0" w:line="240" w:lineRule="auto"/>
              <w:rPr>
                <w:rStyle w:val="Hyperlink"/>
              </w:rPr>
            </w:pPr>
            <w:hyperlink r:id="rId57" w:history="1">
              <w:r w:rsidR="00CC6653" w:rsidRPr="00D021DE">
                <w:rPr>
                  <w:rStyle w:val="Hyperlink"/>
                  <w:rFonts w:cs="Arial"/>
                </w:rPr>
                <w:t>S1-181026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40A9F9D" w14:textId="6B7B9909" w:rsidR="00CC6653" w:rsidRPr="00A75C05" w:rsidRDefault="00CC6653" w:rsidP="00CC6653">
            <w:pPr>
              <w:snapToGrid w:val="0"/>
              <w:spacing w:after="0" w:line="240" w:lineRule="auto"/>
            </w:pPr>
            <w:r w:rsidRPr="00273943">
              <w:t>OPPO, China Mobile, China Telecom, Alibaba Inc., CATT, CATR,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9A2620" w14:textId="34398389" w:rsidR="00CC6653" w:rsidRPr="00A75C05" w:rsidRDefault="00CC6653" w:rsidP="00CC6653">
            <w:pPr>
              <w:snapToGrid w:val="0"/>
              <w:spacing w:after="0" w:line="240" w:lineRule="auto"/>
            </w:pPr>
            <w:r>
              <w:rPr>
                <w:rFonts w:cs="Arial"/>
                <w:szCs w:val="36"/>
              </w:rPr>
              <w:t xml:space="preserve">WID on inter-RAT </w:t>
            </w:r>
            <w:r w:rsidRPr="005C1634">
              <w:rPr>
                <w:rFonts w:cs="Arial"/>
                <w:szCs w:val="36"/>
              </w:rPr>
              <w:t>Mobility requirements for real time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2B5562B"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1B78077" w14:textId="3AF7957B" w:rsidR="00CC6653" w:rsidRPr="00A75C05" w:rsidRDefault="00CC6653" w:rsidP="00CC6653">
            <w:pPr>
              <w:spacing w:after="0" w:line="240" w:lineRule="auto"/>
              <w:rPr>
                <w:rFonts w:eastAsia="Arial Unicode MS" w:cs="Arial"/>
                <w:szCs w:val="18"/>
                <w:lang w:eastAsia="ar-SA"/>
              </w:rPr>
            </w:pPr>
            <w:r w:rsidRPr="00273943">
              <w:rPr>
                <w:rFonts w:eastAsia="Arial Unicode MS" w:cs="Arial"/>
                <w:szCs w:val="18"/>
                <w:highlight w:val="yellow"/>
                <w:lang w:eastAsia="ar-SA"/>
              </w:rPr>
              <w:t>Clarify list of source and supporting companies</w:t>
            </w:r>
          </w:p>
        </w:tc>
      </w:tr>
      <w:tr w:rsidR="00CC6653" w:rsidRPr="00A75C05" w14:paraId="6D17903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73F5CB" w14:textId="14BFE013"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A94251" w14:textId="34E5C0F4" w:rsidR="00CC6653" w:rsidRPr="009E33C6" w:rsidRDefault="00D021DE" w:rsidP="00CC6653">
            <w:pPr>
              <w:snapToGrid w:val="0"/>
              <w:spacing w:after="0" w:line="240" w:lineRule="auto"/>
              <w:rPr>
                <w:rStyle w:val="Hyperlink"/>
              </w:rPr>
            </w:pPr>
            <w:hyperlink r:id="rId58" w:history="1">
              <w:r w:rsidR="00CC6653" w:rsidRPr="00D021DE">
                <w:rPr>
                  <w:rStyle w:val="Hyperlink"/>
                  <w:rFonts w:cs="Arial"/>
                </w:rPr>
                <w:t>S1-181027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61E18A" w14:textId="5A3637D0" w:rsidR="00CC6653" w:rsidRPr="00A75C05" w:rsidRDefault="00CC6653" w:rsidP="00CC6653">
            <w:pPr>
              <w:snapToGrid w:val="0"/>
              <w:spacing w:after="0" w:line="240" w:lineRule="auto"/>
            </w:pPr>
            <w:r>
              <w:rPr>
                <w:noProof/>
              </w:rPr>
              <w:t>OPPO, China Mobile, China Telecom, Alibaba Inc., CATT, CATR, 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1622E1" w14:textId="73CE3F6B" w:rsidR="00CC6653" w:rsidRPr="00A75C05" w:rsidRDefault="00CC6653" w:rsidP="00CC6653">
            <w:pPr>
              <w:snapToGrid w:val="0"/>
              <w:spacing w:after="0" w:line="240" w:lineRule="auto"/>
            </w:pPr>
            <w:r w:rsidRPr="00FE4862">
              <w:t>CR22.261v1</w:t>
            </w:r>
            <w:r>
              <w:t>6</w:t>
            </w:r>
            <w:r w:rsidRPr="00FE4862">
              <w:t>.</w:t>
            </w:r>
            <w:r>
              <w:t>3</w:t>
            </w:r>
            <w:r w:rsidRPr="00FE4862">
              <w:t xml:space="preserve">.0: </w:t>
            </w:r>
            <w:r>
              <w:rPr>
                <w:noProof/>
              </w:rPr>
              <w:t>Inter-RAT Mobility requirement for realtime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444F0F9"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0B46418" w14:textId="43EBA05A"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sidRPr="00CE69E2">
              <w:rPr>
                <w:rFonts w:eastAsia="Times New Roman" w:cs="Arial"/>
                <w:szCs w:val="18"/>
                <w:highlight w:val="yellow"/>
                <w:lang w:val="en-US" w:eastAsia="ar-SA"/>
              </w:rPr>
              <w:t>5GS_ph1</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w:t>
            </w:r>
            <w:r w:rsidRPr="00CE69E2">
              <w:rPr>
                <w:rFonts w:eastAsia="Times New Roman" w:cs="Arial"/>
                <w:szCs w:val="18"/>
                <w:highlight w:val="yellow"/>
                <w:lang w:val="en-US" w:eastAsia="ar-SA"/>
              </w:rPr>
              <w:t>DUMMY</w:t>
            </w:r>
            <w:r>
              <w:rPr>
                <w:rFonts w:eastAsia="Times New Roman" w:cs="Arial"/>
                <w:szCs w:val="18"/>
                <w:lang w:val="en-US" w:eastAsia="ar-SA"/>
              </w:rPr>
              <w:t xml:space="preserve"> </w:t>
            </w:r>
            <w:r w:rsidRPr="00FE4862">
              <w:rPr>
                <w:rFonts w:eastAsia="Times New Roman" w:cs="Arial"/>
                <w:szCs w:val="18"/>
                <w:lang w:val="en-US" w:eastAsia="ar-SA"/>
              </w:rPr>
              <w:t xml:space="preserve">R- Cat </w:t>
            </w:r>
            <w:r>
              <w:rPr>
                <w:rFonts w:eastAsia="Times New Roman" w:cs="Arial"/>
                <w:szCs w:val="18"/>
                <w:lang w:val="en-US" w:eastAsia="ar-SA"/>
              </w:rPr>
              <w:t>C</w:t>
            </w:r>
          </w:p>
          <w:p w14:paraId="53DD5520" w14:textId="5B65A692" w:rsidR="00CC6653" w:rsidRPr="00A75C05" w:rsidRDefault="00CC6653" w:rsidP="00CC6653">
            <w:pPr>
              <w:spacing w:after="0" w:line="240" w:lineRule="auto"/>
              <w:rPr>
                <w:rFonts w:eastAsia="Arial Unicode MS" w:cs="Arial"/>
                <w:szCs w:val="18"/>
                <w:lang w:eastAsia="ar-SA"/>
              </w:rPr>
            </w:pPr>
            <w:r w:rsidRPr="00CE69E2">
              <w:rPr>
                <w:rFonts w:eastAsia="Arial Unicode MS" w:cs="Arial"/>
                <w:szCs w:val="18"/>
                <w:highlight w:val="yellow"/>
                <w:lang w:eastAsia="ar-SA"/>
              </w:rPr>
              <w:t>Source to TSG is SA1 Wi-code from WID, CR number needed</w:t>
            </w:r>
            <w:r>
              <w:rPr>
                <w:rFonts w:eastAsia="Arial Unicode MS" w:cs="Arial"/>
                <w:szCs w:val="18"/>
                <w:lang w:eastAsia="ar-SA"/>
              </w:rPr>
              <w:t xml:space="preserve"> </w:t>
            </w:r>
            <w:r w:rsidRPr="00CE69E2">
              <w:rPr>
                <w:rFonts w:eastAsia="Arial Unicode MS" w:cs="Arial"/>
                <w:szCs w:val="18"/>
                <w:highlight w:val="yellow"/>
                <w:lang w:eastAsia="ar-SA"/>
              </w:rPr>
              <w:t>update clauses affected</w:t>
            </w:r>
          </w:p>
        </w:tc>
      </w:tr>
      <w:tr w:rsidR="00CC6653" w:rsidRPr="00A75C05" w14:paraId="5525D6B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0B1569" w14:textId="3E10D19A"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415913" w14:textId="0302A01C" w:rsidR="00CC6653" w:rsidRPr="009E33C6" w:rsidRDefault="00D021DE" w:rsidP="00CC6653">
            <w:pPr>
              <w:snapToGrid w:val="0"/>
              <w:spacing w:after="0" w:line="240" w:lineRule="auto"/>
              <w:rPr>
                <w:rStyle w:val="Hyperlink"/>
              </w:rPr>
            </w:pPr>
            <w:hyperlink r:id="rId59" w:history="1">
              <w:r w:rsidR="00CC6653" w:rsidRPr="00D021DE">
                <w:rPr>
                  <w:rStyle w:val="Hyperlink"/>
                  <w:rFonts w:cs="Arial"/>
                </w:rPr>
                <w:t>S1-181029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031860" w14:textId="49306A4F" w:rsidR="00CC6653" w:rsidRPr="00A75C05" w:rsidRDefault="00CC6653" w:rsidP="00CC6653">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CAF8FD" w14:textId="5C183E05" w:rsidR="00CC6653" w:rsidRPr="00A75C05" w:rsidRDefault="00CC6653" w:rsidP="00CC6653">
            <w:pPr>
              <w:snapToGrid w:val="0"/>
              <w:spacing w:after="0" w:line="240" w:lineRule="auto"/>
            </w:pPr>
            <w:r w:rsidRPr="00CE69E2">
              <w:t xml:space="preserve">Discussion on Network Controlled </w:t>
            </w:r>
            <w:r w:rsidRPr="00CE69E2">
              <w:br/>
              <w:t>Interactive Service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6BEBAC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E105F52"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683235B5"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ABAD3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20ABF7" w14:textId="69D3A8EA" w:rsidR="00CC6653" w:rsidRPr="009E33C6" w:rsidRDefault="00D021DE" w:rsidP="00CC6653">
            <w:pPr>
              <w:snapToGrid w:val="0"/>
              <w:spacing w:after="0" w:line="240" w:lineRule="auto"/>
              <w:rPr>
                <w:rStyle w:val="Hyperlink"/>
              </w:rPr>
            </w:pPr>
            <w:hyperlink r:id="rId60" w:history="1">
              <w:r w:rsidR="00CC6653" w:rsidRPr="00D021DE">
                <w:rPr>
                  <w:rStyle w:val="Hyperlink"/>
                  <w:rFonts w:cs="Arial"/>
                </w:rPr>
                <w:t>S1-181030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071D0D1" w14:textId="505A0908" w:rsidR="00CC6653" w:rsidRPr="00A75C05" w:rsidRDefault="00CC6653" w:rsidP="00CC6653">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648A3E" w14:textId="40393806" w:rsidR="00CC6653" w:rsidRPr="00A75C05" w:rsidRDefault="00CC6653" w:rsidP="00CC6653">
            <w:pPr>
              <w:snapToGrid w:val="0"/>
              <w:spacing w:after="0" w:line="240" w:lineRule="auto"/>
            </w:pPr>
            <w:r w:rsidRPr="00CE69E2">
              <w:t>SID Proposal: Study on Network Controlled Interactive Service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11823BC"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61FACB9"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648A9B7"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9434E4C" w14:textId="77777777" w:rsidR="00CC6653" w:rsidRPr="00DF55AD" w:rsidRDefault="00CC6653" w:rsidP="00CC6653">
            <w:pPr>
              <w:snapToGrid w:val="0"/>
              <w:spacing w:after="0" w:line="240" w:lineRule="auto"/>
              <w:rPr>
                <w:rFonts w:eastAsia="Times New Roman" w:cs="Arial"/>
                <w:szCs w:val="18"/>
                <w:lang w:eastAsia="ar-SA"/>
              </w:rPr>
            </w:pPr>
            <w:r w:rsidRPr="00DF55AD">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61FA8E0" w14:textId="23125420" w:rsidR="00CC6653" w:rsidRPr="00DF55AD" w:rsidRDefault="00D021DE" w:rsidP="00CC6653">
            <w:pPr>
              <w:snapToGrid w:val="0"/>
              <w:spacing w:after="0" w:line="240" w:lineRule="auto"/>
              <w:rPr>
                <w:rStyle w:val="Hyperlink"/>
                <w:color w:val="auto"/>
              </w:rPr>
            </w:pPr>
            <w:hyperlink r:id="rId61" w:history="1">
              <w:r w:rsidR="00CC6653" w:rsidRPr="00D021DE">
                <w:rPr>
                  <w:rStyle w:val="Hyperlink"/>
                  <w:rFonts w:cs="Arial"/>
                </w:rPr>
                <w:t>S1-181044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179E8F77" w14:textId="746A5B13" w:rsidR="00CC6653" w:rsidRPr="00DF55AD" w:rsidRDefault="00CC6653" w:rsidP="00CC6653">
            <w:pPr>
              <w:snapToGrid w:val="0"/>
              <w:spacing w:after="0" w:line="240" w:lineRule="auto"/>
            </w:pPr>
            <w:r w:rsidRPr="00DF55AD">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8F285E6" w14:textId="56D12256" w:rsidR="00CC6653" w:rsidRPr="00DF55AD" w:rsidRDefault="00CC6653" w:rsidP="00CC6653">
            <w:pPr>
              <w:snapToGrid w:val="0"/>
              <w:spacing w:after="0" w:line="240" w:lineRule="auto"/>
            </w:pPr>
            <w:r w:rsidRPr="00DF55AD">
              <w:t>New WID on Maritime Communication Services over 3GPP System</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4B078ED6" w14:textId="2991625F" w:rsidR="00CC6653" w:rsidRPr="00DF55AD" w:rsidRDefault="00CC6653" w:rsidP="00CC6653">
            <w:pPr>
              <w:snapToGrid w:val="0"/>
              <w:spacing w:after="0" w:line="240" w:lineRule="auto"/>
              <w:rPr>
                <w:rFonts w:eastAsia="Times New Roman" w:cs="Arial"/>
                <w:szCs w:val="18"/>
                <w:lang w:eastAsia="ar-SA"/>
              </w:rPr>
            </w:pPr>
            <w:r w:rsidRPr="00DF55AD">
              <w:rPr>
                <w:rFonts w:eastAsia="Times New Roman" w:cs="Arial"/>
                <w:szCs w:val="18"/>
                <w:lang w:eastAsia="ar-SA"/>
              </w:rPr>
              <w:t xml:space="preserve">Moved to </w:t>
            </w:r>
            <w:r>
              <w:rPr>
                <w:rFonts w:eastAsia="Times New Roman" w:cs="Arial"/>
                <w:szCs w:val="18"/>
                <w:lang w:eastAsia="ar-SA"/>
              </w:rPr>
              <w:t>7.2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7BFF901D" w14:textId="77777777" w:rsidR="00CC6653" w:rsidRPr="00DF55AD" w:rsidRDefault="00CC6653" w:rsidP="00CC6653">
            <w:pPr>
              <w:spacing w:after="0" w:line="240" w:lineRule="auto"/>
              <w:rPr>
                <w:rFonts w:eastAsia="Arial Unicode MS" w:cs="Arial"/>
                <w:szCs w:val="18"/>
                <w:lang w:eastAsia="ar-SA"/>
              </w:rPr>
            </w:pPr>
          </w:p>
        </w:tc>
      </w:tr>
      <w:tr w:rsidR="00CC6653" w:rsidRPr="00A75C05" w14:paraId="1A85CEA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A38AA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0AF2D9" w14:textId="59025C51" w:rsidR="00CC6653" w:rsidRPr="009E33C6" w:rsidRDefault="00D021DE" w:rsidP="00CC6653">
            <w:pPr>
              <w:snapToGrid w:val="0"/>
              <w:spacing w:after="0" w:line="240" w:lineRule="auto"/>
              <w:rPr>
                <w:rStyle w:val="Hyperlink"/>
              </w:rPr>
            </w:pPr>
            <w:hyperlink r:id="rId62" w:history="1">
              <w:r w:rsidR="00CC6653" w:rsidRPr="00D021DE">
                <w:rPr>
                  <w:rStyle w:val="Hyperlink"/>
                  <w:rFonts w:cs="Arial"/>
                </w:rPr>
                <w:t>S1-181060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134214" w14:textId="138789EB" w:rsidR="00CC6653" w:rsidRPr="00A75C05" w:rsidRDefault="00CC6653" w:rsidP="00CC6653">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DACB8A" w14:textId="03940E2E" w:rsidR="00CC6653" w:rsidRPr="00A75C05" w:rsidRDefault="00CC6653" w:rsidP="00CC6653">
            <w:pPr>
              <w:snapToGrid w:val="0"/>
              <w:spacing w:after="0" w:line="240" w:lineRule="auto"/>
            </w:pPr>
            <w:r w:rsidRPr="00E27EBA">
              <w:t>New WID on LAN support in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1BF318C"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EDC751D"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9ADA2EE" w14:textId="77777777" w:rsidTr="00014F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79262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B8F5FD" w14:textId="3F68A817" w:rsidR="00CC6653" w:rsidRPr="009E33C6" w:rsidRDefault="00D021DE" w:rsidP="00CC6653">
            <w:pPr>
              <w:snapToGrid w:val="0"/>
              <w:spacing w:after="0" w:line="240" w:lineRule="auto"/>
              <w:rPr>
                <w:rStyle w:val="Hyperlink"/>
              </w:rPr>
            </w:pPr>
            <w:hyperlink r:id="rId63" w:history="1">
              <w:r w:rsidR="00CC6653" w:rsidRPr="00D021DE">
                <w:rPr>
                  <w:rStyle w:val="Hyperlink"/>
                  <w:rFonts w:cs="Arial"/>
                </w:rPr>
                <w:t>S1-</w:t>
              </w:r>
              <w:r w:rsidR="00CC6653" w:rsidRPr="00D021DE">
                <w:rPr>
                  <w:rStyle w:val="Hyperlink"/>
                  <w:rFonts w:cs="Arial"/>
                </w:rPr>
                <w:t>1</w:t>
              </w:r>
              <w:r w:rsidR="00CC6653" w:rsidRPr="00D021DE">
                <w:rPr>
                  <w:rStyle w:val="Hyperlink"/>
                  <w:rFonts w:cs="Arial"/>
                </w:rPr>
                <w:t>81075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0C1CC9E" w14:textId="77777777" w:rsidR="00CC6653" w:rsidRPr="00A75C05" w:rsidRDefault="00CC6653" w:rsidP="00CC6653">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D39DD7" w14:textId="77777777" w:rsidR="00CC6653" w:rsidRPr="00A75C05" w:rsidRDefault="00CC6653" w:rsidP="00CC6653">
            <w:pPr>
              <w:snapToGrid w:val="0"/>
              <w:spacing w:after="0" w:line="240" w:lineRule="auto"/>
            </w:pPr>
            <w:r w:rsidRPr="00FE4862">
              <w:t>CR22.2</w:t>
            </w:r>
            <w:r>
              <w:t>61</w:t>
            </w:r>
            <w:r w:rsidRPr="00FE4862">
              <w:t>v1</w:t>
            </w:r>
            <w:r>
              <w:t>6</w:t>
            </w:r>
            <w:r w:rsidRPr="00FE4862">
              <w:t>.</w:t>
            </w:r>
            <w:r>
              <w:t>3</w:t>
            </w:r>
            <w:r w:rsidRPr="00FE4862">
              <w:t xml:space="preserve">.0: </w:t>
            </w:r>
            <w:r>
              <w:rPr>
                <w:noProof/>
              </w:rPr>
              <w:t>5GLAN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25B3626"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038F8A5" w14:textId="77777777"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rFonts w:eastAsia="Times New Roman" w:cs="Arial"/>
                <w:szCs w:val="18"/>
                <w:lang w:val="en-US" w:eastAsia="ar-SA"/>
              </w:rPr>
              <w:t>5GLAN</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0096 </w:t>
            </w:r>
            <w:r w:rsidRPr="00FE4862">
              <w:rPr>
                <w:rFonts w:eastAsia="Times New Roman" w:cs="Arial"/>
                <w:szCs w:val="18"/>
                <w:lang w:val="en-US" w:eastAsia="ar-SA"/>
              </w:rPr>
              <w:t xml:space="preserve">R- Cat </w:t>
            </w:r>
            <w:r>
              <w:rPr>
                <w:rFonts w:eastAsia="Times New Roman" w:cs="Arial"/>
                <w:szCs w:val="18"/>
                <w:lang w:val="en-US" w:eastAsia="ar-SA"/>
              </w:rPr>
              <w:t>B</w:t>
            </w:r>
          </w:p>
          <w:p w14:paraId="24A78532" w14:textId="77777777" w:rsidR="00CC6653" w:rsidRPr="00A75C05" w:rsidRDefault="00CC6653" w:rsidP="00CC6653">
            <w:pPr>
              <w:spacing w:after="0" w:line="240" w:lineRule="auto"/>
              <w:rPr>
                <w:rFonts w:eastAsia="Arial Unicode MS" w:cs="Arial"/>
                <w:szCs w:val="18"/>
                <w:lang w:eastAsia="ar-SA"/>
              </w:rPr>
            </w:pPr>
            <w:r w:rsidRPr="00E81C55">
              <w:rPr>
                <w:rFonts w:eastAsia="Arial Unicode MS" w:cs="Arial"/>
                <w:szCs w:val="18"/>
                <w:highlight w:val="yellow"/>
                <w:lang w:eastAsia="ar-SA"/>
              </w:rPr>
              <w:t>Clauses affected: New 6.X</w:t>
            </w:r>
          </w:p>
        </w:tc>
      </w:tr>
      <w:tr w:rsidR="00CC6653" w:rsidRPr="00A75C05" w14:paraId="047669BC"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809E21" w14:textId="77777777"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3F223F" w14:textId="59D08E60" w:rsidR="00CC6653" w:rsidRPr="009F135F" w:rsidRDefault="00D021DE" w:rsidP="00CC6653">
            <w:pPr>
              <w:snapToGrid w:val="0"/>
              <w:spacing w:after="0" w:line="240" w:lineRule="auto"/>
              <w:rPr>
                <w:rStyle w:val="Hyperlink"/>
                <w:color w:val="auto"/>
              </w:rPr>
            </w:pPr>
            <w:hyperlink r:id="rId64" w:history="1">
              <w:r w:rsidR="00CC6653" w:rsidRPr="00D021DE">
                <w:rPr>
                  <w:rStyle w:val="Hyperlink"/>
                  <w:rFonts w:cs="Arial"/>
                </w:rPr>
                <w:t>S1-1</w:t>
              </w:r>
              <w:r w:rsidR="00CC6653" w:rsidRPr="00D021DE">
                <w:rPr>
                  <w:rStyle w:val="Hyperlink"/>
                  <w:rFonts w:cs="Arial"/>
                </w:rPr>
                <w:t>8</w:t>
              </w:r>
              <w:r w:rsidR="00CC6653" w:rsidRPr="00D021DE">
                <w:rPr>
                  <w:rStyle w:val="Hyperlink"/>
                  <w:rFonts w:cs="Arial"/>
                </w:rPr>
                <w:t>1208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6117E97" w14:textId="77777777" w:rsidR="00CC6653" w:rsidRPr="009F135F" w:rsidRDefault="00CC6653" w:rsidP="00CC6653">
            <w:pPr>
              <w:snapToGrid w:val="0"/>
              <w:spacing w:after="0" w:line="240" w:lineRule="auto"/>
            </w:pPr>
            <w:r w:rsidRPr="009F135F">
              <w:rPr>
                <w:noProof/>
              </w:rPr>
              <w:t>Qualcomm Incorporated, 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322713" w14:textId="77777777" w:rsidR="00CC6653" w:rsidRPr="009F135F" w:rsidRDefault="00CC6653" w:rsidP="00CC6653">
            <w:pPr>
              <w:snapToGrid w:val="0"/>
              <w:spacing w:after="0" w:line="240" w:lineRule="auto"/>
            </w:pPr>
            <w:r w:rsidRPr="009F135F">
              <w:t xml:space="preserve">CR22.261v16.3.0: </w:t>
            </w:r>
            <w:r w:rsidRPr="009F135F">
              <w:rPr>
                <w:rFonts w:eastAsia="SimSun"/>
                <w:lang w:eastAsia="en-GB"/>
              </w:rPr>
              <w:t>Inclusion of ethernet transport services in TS 22.261</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711AA92" w14:textId="77777777" w:rsidR="00CC6653" w:rsidRPr="009F135F"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DC32FCA" w14:textId="77777777" w:rsidR="00CC6653" w:rsidRDefault="00CC6653" w:rsidP="00CC6653">
            <w:pPr>
              <w:spacing w:after="0" w:line="240" w:lineRule="auto"/>
              <w:rPr>
                <w:rFonts w:eastAsia="Times New Roman" w:cs="Arial"/>
                <w:szCs w:val="18"/>
                <w:lang w:val="en-US" w:eastAsia="ar-SA"/>
              </w:rPr>
            </w:pPr>
            <w:r w:rsidRPr="009F135F">
              <w:rPr>
                <w:rFonts w:eastAsia="Times New Roman" w:cs="Arial"/>
                <w:szCs w:val="18"/>
                <w:lang w:val="en-US" w:eastAsia="ar-SA"/>
              </w:rPr>
              <w:t xml:space="preserve">WI code </w:t>
            </w:r>
            <w:r w:rsidRPr="009F135F">
              <w:rPr>
                <w:noProof/>
                <w:lang w:eastAsia="ja-JP"/>
              </w:rPr>
              <w:t>cyberCAV</w:t>
            </w:r>
            <w:r w:rsidRPr="009F135F">
              <w:rPr>
                <w:rFonts w:eastAsia="Times New Roman" w:cs="Arial"/>
                <w:szCs w:val="18"/>
                <w:lang w:val="en-US" w:eastAsia="ar-SA"/>
              </w:rPr>
              <w:t xml:space="preserve"> Rel-16 CR 0101 R- Cat B</w:t>
            </w:r>
          </w:p>
          <w:p w14:paraId="4BC94C06" w14:textId="027BB62B" w:rsidR="00CC6653" w:rsidRPr="009F135F" w:rsidRDefault="00CC6653" w:rsidP="00CC6653">
            <w:pPr>
              <w:spacing w:after="0" w:line="240" w:lineRule="auto"/>
              <w:rPr>
                <w:rFonts w:eastAsia="Arial Unicode MS" w:cs="Arial"/>
                <w:szCs w:val="18"/>
                <w:lang w:eastAsia="ar-SA"/>
              </w:rPr>
            </w:pPr>
            <w:r w:rsidRPr="009F135F">
              <w:rPr>
                <w:rFonts w:eastAsia="Arial Unicode MS" w:cs="Arial"/>
                <w:szCs w:val="18"/>
                <w:highlight w:val="yellow"/>
                <w:lang w:eastAsia="ar-SA"/>
              </w:rPr>
              <w:t>WI code 5GLAN or cyberCAV</w:t>
            </w:r>
          </w:p>
        </w:tc>
      </w:tr>
      <w:tr w:rsidR="00CC6653" w:rsidRPr="00A75C05" w14:paraId="50EACAB3" w14:textId="77777777" w:rsidTr="00014F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42F04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0952FF" w14:textId="6DD971DB" w:rsidR="00CC6653" w:rsidRPr="009E33C6" w:rsidRDefault="00D021DE" w:rsidP="00CC6653">
            <w:pPr>
              <w:snapToGrid w:val="0"/>
              <w:spacing w:after="0" w:line="240" w:lineRule="auto"/>
              <w:rPr>
                <w:rStyle w:val="Hyperlink"/>
              </w:rPr>
            </w:pPr>
            <w:hyperlink r:id="rId65" w:history="1">
              <w:r w:rsidR="00CC6653" w:rsidRPr="00D021DE">
                <w:rPr>
                  <w:rStyle w:val="Hyperlink"/>
                  <w:rFonts w:cs="Arial"/>
                </w:rPr>
                <w:t>S1-181087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C1F419" w14:textId="77777777" w:rsidR="00CC6653" w:rsidRPr="00A75C05" w:rsidRDefault="00CC6653" w:rsidP="00CC6653">
            <w:pPr>
              <w:snapToGrid w:val="0"/>
              <w:spacing w:after="0" w:line="240" w:lineRule="auto"/>
            </w:pPr>
            <w:r w:rsidRPr="00E81C5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BE5FD6" w14:textId="77777777" w:rsidR="00CC6653" w:rsidRPr="00A75C05" w:rsidRDefault="00CC6653" w:rsidP="00CC6653">
            <w:pPr>
              <w:snapToGrid w:val="0"/>
              <w:spacing w:after="0" w:line="240" w:lineRule="auto"/>
            </w:pPr>
            <w:r w:rsidRPr="00E81C55">
              <w:t>New WID on Enhancement of LTE for Efficient delivery of Streaming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26F7F24"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A6D5F37"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8C7E11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FFFF22" w14:textId="19A51424"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EB8D66" w14:textId="337A903F" w:rsidR="00CC6653" w:rsidRPr="009E33C6" w:rsidRDefault="00D021DE" w:rsidP="00CC6653">
            <w:pPr>
              <w:snapToGrid w:val="0"/>
              <w:spacing w:after="0" w:line="240" w:lineRule="auto"/>
              <w:rPr>
                <w:rStyle w:val="Hyperlink"/>
              </w:rPr>
            </w:pPr>
            <w:hyperlink r:id="rId66" w:history="1">
              <w:r w:rsidR="00CC6653" w:rsidRPr="00D021DE">
                <w:rPr>
                  <w:rStyle w:val="Hyperlink"/>
                  <w:rFonts w:cs="Arial"/>
                </w:rPr>
                <w:t>S1-181071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89C57ED" w14:textId="6D2A61D5" w:rsidR="00CC6653" w:rsidRPr="00A75C05" w:rsidRDefault="00CC6653" w:rsidP="00CC6653">
            <w:pPr>
              <w:snapToGrid w:val="0"/>
              <w:spacing w:after="0" w:line="240" w:lineRule="auto"/>
            </w:pPr>
            <w:r>
              <w:rPr>
                <w:rFonts w:hint="eastAsia"/>
                <w:lang w:val="en-US" w:eastAsia="zh-CN"/>
              </w:rPr>
              <w:t>ZTE Corporation, China Telecom,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E5D8B9" w14:textId="20896E8F" w:rsidR="00CC6653" w:rsidRPr="00A75C05" w:rsidRDefault="00CC6653" w:rsidP="00CC6653">
            <w:pPr>
              <w:snapToGrid w:val="0"/>
              <w:spacing w:after="0" w:line="240" w:lineRule="auto"/>
            </w:pPr>
            <w:r w:rsidRPr="00FE4862">
              <w:t>CR22.2</w:t>
            </w:r>
            <w:r>
              <w:t>78</w:t>
            </w:r>
            <w:r w:rsidRPr="00FE4862">
              <w:t>v1</w:t>
            </w:r>
            <w:r>
              <w:t>5</w:t>
            </w:r>
            <w:r w:rsidRPr="00FE4862">
              <w:t>.</w:t>
            </w:r>
            <w:r>
              <w:t>2</w:t>
            </w:r>
            <w:r w:rsidRPr="00FE4862">
              <w:t xml:space="preserve">.0: </w:t>
            </w:r>
            <w:r w:rsidRPr="00E27EBA">
              <w:t>Support of streaming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CB7D87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E96C294" w14:textId="77777777" w:rsidR="00CC6653" w:rsidRDefault="00CC6653" w:rsidP="00CC6653">
            <w:pPr>
              <w:spacing w:after="0" w:line="240" w:lineRule="auto"/>
              <w:rPr>
                <w:rFonts w:eastAsia="Times New Roman" w:cs="Arial"/>
                <w:szCs w:val="18"/>
                <w:highlight w:val="yellow"/>
                <w:lang w:val="en-US" w:eastAsia="ar-SA"/>
              </w:rPr>
            </w:pPr>
            <w:r w:rsidRPr="00FE4862">
              <w:rPr>
                <w:rFonts w:eastAsia="Times New Roman" w:cs="Arial"/>
                <w:szCs w:val="18"/>
                <w:lang w:val="en-US" w:eastAsia="ar-SA"/>
              </w:rPr>
              <w:t xml:space="preserve">WI code </w:t>
            </w:r>
            <w:r w:rsidRPr="00E27EBA">
              <w:rPr>
                <w:rFonts w:eastAsia="Times New Roman" w:cs="Arial"/>
                <w:szCs w:val="18"/>
                <w:highlight w:val="yellow"/>
                <w:lang w:val="en-US" w:eastAsia="ar-SA"/>
              </w:rPr>
              <w:t>DUMMY</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0245 </w:t>
            </w:r>
            <w:r w:rsidRPr="00FE4862">
              <w:rPr>
                <w:rFonts w:eastAsia="Times New Roman" w:cs="Arial"/>
                <w:szCs w:val="18"/>
                <w:lang w:val="en-US" w:eastAsia="ar-SA"/>
              </w:rPr>
              <w:t xml:space="preserve">R- Cat </w:t>
            </w:r>
            <w:r w:rsidRPr="00E27EBA">
              <w:rPr>
                <w:rFonts w:eastAsia="Times New Roman" w:cs="Arial"/>
                <w:szCs w:val="18"/>
                <w:highlight w:val="yellow"/>
                <w:lang w:val="en-US" w:eastAsia="ar-SA"/>
              </w:rPr>
              <w:t>F</w:t>
            </w:r>
          </w:p>
          <w:p w14:paraId="13F85454" w14:textId="57BA484E" w:rsidR="00CC6653" w:rsidRPr="00A75C05" w:rsidRDefault="00CC6653" w:rsidP="00CC6653">
            <w:pPr>
              <w:spacing w:after="0" w:line="240" w:lineRule="auto"/>
              <w:rPr>
                <w:rFonts w:eastAsia="Arial Unicode MS" w:cs="Arial"/>
                <w:szCs w:val="18"/>
                <w:lang w:eastAsia="ar-SA"/>
              </w:rPr>
            </w:pPr>
            <w:r w:rsidRPr="00E27EBA">
              <w:rPr>
                <w:rFonts w:eastAsia="Arial Unicode MS" w:cs="Arial"/>
                <w:szCs w:val="18"/>
                <w:highlight w:val="yellow"/>
                <w:lang w:eastAsia="ar-SA"/>
              </w:rPr>
              <w:t>U</w:t>
            </w:r>
            <w:r w:rsidRPr="00E81C55">
              <w:rPr>
                <w:rFonts w:eastAsia="Arial Unicode MS" w:cs="Arial"/>
                <w:szCs w:val="18"/>
                <w:highlight w:val="yellow"/>
                <w:lang w:eastAsia="ar-SA"/>
              </w:rPr>
              <w:t>pdate clauses affected. Use Cat-B. TRs cannot be referenced</w:t>
            </w:r>
          </w:p>
        </w:tc>
      </w:tr>
      <w:tr w:rsidR="00CC6653" w:rsidRPr="00A75C05" w14:paraId="1FCF04D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1359F7" w14:textId="5C7C217B"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6F496C" w14:textId="3D9B882F" w:rsidR="00CC6653" w:rsidRPr="009E33C6" w:rsidRDefault="00D021DE" w:rsidP="00CC6653">
            <w:pPr>
              <w:snapToGrid w:val="0"/>
              <w:spacing w:after="0" w:line="240" w:lineRule="auto"/>
              <w:rPr>
                <w:rStyle w:val="Hyperlink"/>
              </w:rPr>
            </w:pPr>
            <w:hyperlink r:id="rId67" w:history="1">
              <w:r w:rsidR="00CC6653" w:rsidRPr="00D021DE">
                <w:rPr>
                  <w:rStyle w:val="Hyperlink"/>
                  <w:rFonts w:cs="Arial"/>
                </w:rPr>
                <w:t>S1-181072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4609545" w14:textId="1627A0D2" w:rsidR="00CC6653" w:rsidRPr="00A75C05" w:rsidRDefault="00CC6653" w:rsidP="00CC6653">
            <w:pPr>
              <w:snapToGrid w:val="0"/>
              <w:spacing w:after="0" w:line="240" w:lineRule="auto"/>
            </w:pPr>
            <w:r w:rsidRPr="00E81C55">
              <w:t>ZTE Corporation, China Telecom,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4B343D" w14:textId="6E76B0B9" w:rsidR="00CC6653" w:rsidRPr="00A75C05" w:rsidRDefault="00CC6653" w:rsidP="00CC6653">
            <w:pPr>
              <w:snapToGrid w:val="0"/>
              <w:spacing w:after="0" w:line="240" w:lineRule="auto"/>
            </w:pPr>
            <w:r w:rsidRPr="00FE4862">
              <w:t>CR22.</w:t>
            </w:r>
            <w:r>
              <w:t>115</w:t>
            </w:r>
            <w:r w:rsidRPr="00FE4862">
              <w:t>v1</w:t>
            </w:r>
            <w:r>
              <w:t>5</w:t>
            </w:r>
            <w:r w:rsidRPr="00FE4862">
              <w:t>.</w:t>
            </w:r>
            <w:r>
              <w:t>3</w:t>
            </w:r>
            <w:r w:rsidRPr="00FE4862">
              <w:t xml:space="preserve">.0: </w:t>
            </w:r>
            <w:r w:rsidRPr="00E81C55">
              <w:t>Charging for streaming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81FB62A"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78CB0FE" w14:textId="77777777" w:rsidR="00CC6653" w:rsidRDefault="00CC6653" w:rsidP="00CC6653">
            <w:pPr>
              <w:spacing w:after="0" w:line="240" w:lineRule="auto"/>
              <w:rPr>
                <w:rFonts w:eastAsia="Times New Roman" w:cs="Arial"/>
                <w:szCs w:val="18"/>
                <w:highlight w:val="yellow"/>
                <w:lang w:val="en-US" w:eastAsia="ar-SA"/>
              </w:rPr>
            </w:pPr>
            <w:r w:rsidRPr="00FE4862">
              <w:rPr>
                <w:rFonts w:eastAsia="Times New Roman" w:cs="Arial"/>
                <w:szCs w:val="18"/>
                <w:lang w:val="en-US" w:eastAsia="ar-SA"/>
              </w:rPr>
              <w:t xml:space="preserve">WI code </w:t>
            </w:r>
            <w:r w:rsidRPr="00E27EBA">
              <w:rPr>
                <w:rFonts w:eastAsia="Times New Roman" w:cs="Arial"/>
                <w:szCs w:val="18"/>
                <w:highlight w:val="yellow"/>
                <w:lang w:val="en-US" w:eastAsia="ar-SA"/>
              </w:rPr>
              <w:t>DUMMY</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0245 </w:t>
            </w:r>
            <w:r w:rsidRPr="00FE4862">
              <w:rPr>
                <w:rFonts w:eastAsia="Times New Roman" w:cs="Arial"/>
                <w:szCs w:val="18"/>
                <w:lang w:val="en-US" w:eastAsia="ar-SA"/>
              </w:rPr>
              <w:t xml:space="preserve">R- Cat </w:t>
            </w:r>
            <w:r w:rsidRPr="00E27EBA">
              <w:rPr>
                <w:rFonts w:eastAsia="Times New Roman" w:cs="Arial"/>
                <w:szCs w:val="18"/>
                <w:highlight w:val="yellow"/>
                <w:lang w:val="en-US" w:eastAsia="ar-SA"/>
              </w:rPr>
              <w:t>F</w:t>
            </w:r>
          </w:p>
          <w:p w14:paraId="039C5755" w14:textId="3EFDF62E" w:rsidR="00CC6653" w:rsidRPr="00E81C55" w:rsidRDefault="00CC6653" w:rsidP="00CC6653">
            <w:pPr>
              <w:spacing w:after="0" w:line="240" w:lineRule="auto"/>
              <w:rPr>
                <w:rFonts w:eastAsia="Arial Unicode MS" w:cs="Arial"/>
                <w:szCs w:val="18"/>
                <w:lang w:val="en-US" w:eastAsia="ar-SA"/>
              </w:rPr>
            </w:pPr>
            <w:r w:rsidRPr="00E81C55">
              <w:rPr>
                <w:rFonts w:eastAsia="Arial Unicode MS" w:cs="Arial"/>
                <w:szCs w:val="18"/>
                <w:highlight w:val="yellow"/>
                <w:lang w:eastAsia="ar-SA"/>
              </w:rPr>
              <w:t>Update clauses affected. Use Cat-B. TRs cannot be referenced</w:t>
            </w:r>
          </w:p>
        </w:tc>
      </w:tr>
      <w:tr w:rsidR="00CC6653" w:rsidRPr="00A75C05" w14:paraId="0F0E013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9D7A8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734486" w14:textId="2CE7F2E3" w:rsidR="00CC6653" w:rsidRPr="009E33C6" w:rsidRDefault="00D021DE" w:rsidP="00CC6653">
            <w:pPr>
              <w:snapToGrid w:val="0"/>
              <w:spacing w:after="0" w:line="240" w:lineRule="auto"/>
              <w:rPr>
                <w:rStyle w:val="Hyperlink"/>
              </w:rPr>
            </w:pPr>
            <w:hyperlink r:id="rId68" w:history="1">
              <w:r w:rsidR="00CC6653" w:rsidRPr="00D021DE">
                <w:rPr>
                  <w:rStyle w:val="Hyperlink"/>
                  <w:rFonts w:cs="Arial"/>
                </w:rPr>
                <w:t>S1-181112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8187F3B" w14:textId="077F6045" w:rsidR="00CC6653" w:rsidRPr="00A75C05" w:rsidRDefault="00CC6653" w:rsidP="00CC6653">
            <w:pPr>
              <w:snapToGrid w:val="0"/>
              <w:spacing w:after="0" w:line="240" w:lineRule="auto"/>
            </w:pPr>
            <w:r w:rsidRPr="00E4507B">
              <w:t>KDDI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D5B6E6" w14:textId="7C0A33DD" w:rsidR="00CC6653" w:rsidRPr="00A75C05" w:rsidRDefault="00CC6653" w:rsidP="00CC6653">
            <w:pPr>
              <w:snapToGrid w:val="0"/>
              <w:spacing w:after="0" w:line="240" w:lineRule="auto"/>
            </w:pPr>
            <w:r w:rsidRPr="00E4507B">
              <w:t>New WID on Policy delivery to UE for background data transfer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7D685CC"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BD7C0D9" w14:textId="318CA307" w:rsidR="00CC6653" w:rsidRPr="00A75C05" w:rsidRDefault="00CC6653" w:rsidP="00CC6653">
            <w:pPr>
              <w:spacing w:after="0" w:line="240" w:lineRule="auto"/>
              <w:rPr>
                <w:rFonts w:eastAsia="Arial Unicode MS" w:cs="Arial"/>
                <w:szCs w:val="18"/>
                <w:lang w:eastAsia="ar-SA"/>
              </w:rPr>
            </w:pPr>
            <w:r w:rsidRPr="00E4507B">
              <w:rPr>
                <w:rFonts w:eastAsia="Arial Unicode MS" w:cs="Arial"/>
                <w:szCs w:val="18"/>
                <w:highlight w:val="yellow"/>
                <w:lang w:eastAsia="ar-SA"/>
              </w:rPr>
              <w:t>4 supporting companies needed</w:t>
            </w:r>
          </w:p>
        </w:tc>
      </w:tr>
      <w:tr w:rsidR="00CC6653" w:rsidRPr="00A75C05" w14:paraId="2434551B"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56A95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AA71FF" w14:textId="0D32DFD3" w:rsidR="00CC6653" w:rsidRPr="009E33C6" w:rsidRDefault="00D021DE" w:rsidP="00CC6653">
            <w:pPr>
              <w:snapToGrid w:val="0"/>
              <w:spacing w:after="0" w:line="240" w:lineRule="auto"/>
              <w:rPr>
                <w:rStyle w:val="Hyperlink"/>
              </w:rPr>
            </w:pPr>
            <w:hyperlink r:id="rId69" w:history="1">
              <w:r w:rsidR="00CC6653" w:rsidRPr="00D021DE">
                <w:rPr>
                  <w:rStyle w:val="Hyperlink"/>
                  <w:rFonts w:cs="Arial"/>
                </w:rPr>
                <w:t>S1-181114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E44137" w14:textId="77777777" w:rsidR="00CC6653" w:rsidRPr="00A75C05" w:rsidRDefault="00CC6653" w:rsidP="00CC6653">
            <w:pPr>
              <w:snapToGrid w:val="0"/>
              <w:spacing w:after="0" w:line="240" w:lineRule="auto"/>
            </w:pPr>
            <w:r w:rsidRPr="001706F7">
              <w:rPr>
                <w:rFonts w:hint="eastAsia"/>
                <w:noProof/>
                <w:lang w:eastAsia="ja-JP"/>
              </w:rPr>
              <w:t>KDDI</w:t>
            </w:r>
            <w:r>
              <w:rPr>
                <w:rFonts w:hint="eastAsia"/>
                <w:noProof/>
                <w:lang w:eastAsia="ja-JP"/>
              </w:rPr>
              <w:t>, TOYOTA ITC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A6C54D" w14:textId="77777777" w:rsidR="00CC6653" w:rsidRPr="00A75C05" w:rsidRDefault="00CC6653" w:rsidP="00CC6653">
            <w:pPr>
              <w:snapToGrid w:val="0"/>
              <w:spacing w:after="0" w:line="240" w:lineRule="auto"/>
            </w:pPr>
            <w:r w:rsidRPr="00FE4862">
              <w:t>CR22.2</w:t>
            </w:r>
            <w:r>
              <w:t>61</w:t>
            </w:r>
            <w:r w:rsidRPr="00FE4862">
              <w:t>v1</w:t>
            </w:r>
            <w:r>
              <w:t>6</w:t>
            </w:r>
            <w:r w:rsidRPr="00FE4862">
              <w:t>.</w:t>
            </w:r>
            <w:r>
              <w:t>3</w:t>
            </w:r>
            <w:r w:rsidRPr="00FE4862">
              <w:t xml:space="preserve">.0: </w:t>
            </w:r>
            <w:r w:rsidRPr="00F84A2E">
              <w:rPr>
                <w:noProof/>
              </w:rPr>
              <w:t>Policy delivery to UE for background data transfer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3EC118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063800E" w14:textId="0EA468E7" w:rsidR="00CC6653" w:rsidRPr="00E4507B" w:rsidRDefault="00CC6653" w:rsidP="00CC6653">
            <w:pPr>
              <w:spacing w:after="0" w:line="240" w:lineRule="auto"/>
              <w:rPr>
                <w:rFonts w:eastAsia="Arial Unicode MS" w:cs="Arial"/>
                <w:szCs w:val="18"/>
                <w:lang w:val="en-US" w:eastAsia="ar-SA"/>
              </w:rPr>
            </w:pPr>
            <w:r w:rsidRPr="00FE4862">
              <w:rPr>
                <w:rFonts w:eastAsia="Times New Roman" w:cs="Arial"/>
                <w:szCs w:val="18"/>
                <w:lang w:val="en-US" w:eastAsia="ar-SA"/>
              </w:rPr>
              <w:t xml:space="preserve">WI code </w:t>
            </w:r>
            <w:r>
              <w:rPr>
                <w:rFonts w:hint="eastAsia"/>
                <w:noProof/>
                <w:lang w:eastAsia="ja-JP"/>
              </w:rPr>
              <w:t>PDBDT</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0098 </w:t>
            </w:r>
            <w:r w:rsidRPr="00FE4862">
              <w:rPr>
                <w:rFonts w:eastAsia="Times New Roman" w:cs="Arial"/>
                <w:szCs w:val="18"/>
                <w:lang w:val="en-US" w:eastAsia="ar-SA"/>
              </w:rPr>
              <w:t xml:space="preserve">R- Cat </w:t>
            </w:r>
            <w:r>
              <w:rPr>
                <w:rFonts w:eastAsia="Times New Roman" w:cs="Arial"/>
                <w:szCs w:val="18"/>
                <w:lang w:val="en-US" w:eastAsia="ar-SA"/>
              </w:rPr>
              <w:t>B</w:t>
            </w:r>
          </w:p>
        </w:tc>
      </w:tr>
      <w:tr w:rsidR="00CC6653" w:rsidRPr="00A75C05" w14:paraId="750C2284"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751D0FC" w14:textId="77777777" w:rsidR="00CC6653" w:rsidRPr="00DF55AD" w:rsidRDefault="00CC6653" w:rsidP="00CC6653">
            <w:pPr>
              <w:snapToGrid w:val="0"/>
              <w:spacing w:after="0" w:line="240" w:lineRule="auto"/>
              <w:rPr>
                <w:rFonts w:eastAsia="Times New Roman" w:cs="Arial"/>
                <w:szCs w:val="18"/>
                <w:lang w:eastAsia="ar-SA"/>
              </w:rPr>
            </w:pPr>
            <w:r w:rsidRPr="00DF55AD">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8CB0EE5" w14:textId="647D7127" w:rsidR="00CC6653" w:rsidRPr="00DF55AD" w:rsidRDefault="00D021DE" w:rsidP="00CC6653">
            <w:pPr>
              <w:snapToGrid w:val="0"/>
              <w:spacing w:after="0" w:line="240" w:lineRule="auto"/>
              <w:rPr>
                <w:rStyle w:val="Hyperlink"/>
                <w:color w:val="auto"/>
              </w:rPr>
            </w:pPr>
            <w:hyperlink r:id="rId70" w:history="1">
              <w:r w:rsidR="00CC6653" w:rsidRPr="00D021DE">
                <w:rPr>
                  <w:rStyle w:val="Hyperlink"/>
                  <w:rFonts w:cs="Arial"/>
                </w:rPr>
                <w:t>S1-181113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71071545" w14:textId="0FE0D5A2" w:rsidR="00CC6653" w:rsidRPr="00DF55AD" w:rsidRDefault="00CC6653" w:rsidP="00CC6653">
            <w:pPr>
              <w:snapToGrid w:val="0"/>
              <w:spacing w:after="0" w:line="240" w:lineRule="auto"/>
            </w:pPr>
            <w:r w:rsidRPr="00DF55AD">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7C7ED1B" w14:textId="67D77686" w:rsidR="00CC6653" w:rsidRPr="00DF55AD" w:rsidRDefault="00CC6653" w:rsidP="00CC6653">
            <w:pPr>
              <w:snapToGrid w:val="0"/>
              <w:spacing w:after="0" w:line="240" w:lineRule="auto"/>
            </w:pPr>
            <w:r w:rsidRPr="00DF55AD">
              <w:t>New WID on User Identities and Authentication</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0BDFF429" w14:textId="1E1A59B6" w:rsidR="00CC6653" w:rsidRPr="00DF55AD" w:rsidRDefault="00CC6653" w:rsidP="00CC6653">
            <w:pPr>
              <w:snapToGrid w:val="0"/>
              <w:spacing w:after="0" w:line="240" w:lineRule="auto"/>
              <w:rPr>
                <w:rFonts w:eastAsia="Times New Roman" w:cs="Arial"/>
                <w:szCs w:val="18"/>
                <w:lang w:eastAsia="ar-SA"/>
              </w:rPr>
            </w:pPr>
            <w:r w:rsidRPr="00DF55AD">
              <w:rPr>
                <w:rFonts w:eastAsia="Times New Roman" w:cs="Arial"/>
                <w:szCs w:val="18"/>
                <w:lang w:eastAsia="ar-SA"/>
              </w:rPr>
              <w:t xml:space="preserve">Moved to </w:t>
            </w:r>
            <w:r>
              <w:rPr>
                <w:rFonts w:eastAsia="Times New Roman" w:cs="Arial"/>
                <w:szCs w:val="18"/>
                <w:lang w:eastAsia="ar-SA"/>
              </w:rPr>
              <w:t>7.8</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29A68A15" w14:textId="033B1ABB" w:rsidR="00CC6653" w:rsidRPr="00DF55AD" w:rsidRDefault="00CC6653" w:rsidP="00CC6653">
            <w:pPr>
              <w:spacing w:after="0" w:line="240" w:lineRule="auto"/>
              <w:rPr>
                <w:rFonts w:eastAsia="Arial Unicode MS" w:cs="Arial"/>
                <w:szCs w:val="18"/>
                <w:lang w:eastAsia="ar-SA"/>
              </w:rPr>
            </w:pPr>
            <w:r w:rsidRPr="00DF55AD">
              <w:rPr>
                <w:rFonts w:eastAsia="Arial Unicode MS" w:cs="Arial"/>
                <w:szCs w:val="18"/>
                <w:highlight w:val="yellow"/>
                <w:lang w:eastAsia="ar-SA"/>
              </w:rPr>
              <w:t>4 supporting companies needed</w:t>
            </w:r>
          </w:p>
        </w:tc>
      </w:tr>
      <w:tr w:rsidR="00CC6653" w:rsidRPr="00A75C05" w14:paraId="6076F449" w14:textId="77777777" w:rsidTr="008E4F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B4856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6D89D1" w14:textId="598ED2C2" w:rsidR="00CC6653" w:rsidRPr="009E33C6" w:rsidRDefault="00D021DE" w:rsidP="00CC6653">
            <w:pPr>
              <w:snapToGrid w:val="0"/>
              <w:spacing w:after="0" w:line="240" w:lineRule="auto"/>
              <w:rPr>
                <w:rStyle w:val="Hyperlink"/>
              </w:rPr>
            </w:pPr>
            <w:hyperlink r:id="rId71" w:history="1">
              <w:r w:rsidR="00CC6653" w:rsidRPr="00D021DE">
                <w:rPr>
                  <w:rStyle w:val="Hyperlink"/>
                  <w:rFonts w:cs="Arial"/>
                </w:rPr>
                <w:t>S1-181138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4CFDE1" w14:textId="0056F134" w:rsidR="00CC6653" w:rsidRPr="00A75C05" w:rsidRDefault="00CC6653" w:rsidP="00CC6653">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B46A3E" w14:textId="583EB330" w:rsidR="00CC6653" w:rsidRPr="00A75C05" w:rsidRDefault="00CC6653" w:rsidP="00CC6653">
            <w:pPr>
              <w:snapToGrid w:val="0"/>
              <w:spacing w:after="0" w:line="240" w:lineRule="auto"/>
            </w:pPr>
            <w:r>
              <w:t xml:space="preserve">Revised WID: </w:t>
            </w:r>
            <w:r w:rsidRPr="00E4507B">
              <w:t>Removal of 'over LTE' / 'for LTE' limitation from Mission Critical Specifications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25CADA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87DE2EB"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3A5E404" w14:textId="77777777" w:rsidTr="008E4F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17B7F1" w14:textId="77777777" w:rsidR="00CC6653" w:rsidRPr="008E4F92" w:rsidRDefault="00CC6653" w:rsidP="00CC6653">
            <w:pPr>
              <w:snapToGrid w:val="0"/>
              <w:spacing w:after="0" w:line="240" w:lineRule="auto"/>
              <w:rPr>
                <w:rFonts w:eastAsia="Times New Roman" w:cs="Arial"/>
                <w:szCs w:val="18"/>
                <w:lang w:eastAsia="ar-SA"/>
              </w:rPr>
            </w:pPr>
            <w:r w:rsidRPr="008E4F9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F84104" w14:textId="3F01A81F" w:rsidR="00CC6653" w:rsidRPr="008E4F92" w:rsidRDefault="00D021DE" w:rsidP="00CC6653">
            <w:pPr>
              <w:snapToGrid w:val="0"/>
              <w:spacing w:after="0" w:line="240" w:lineRule="auto"/>
              <w:rPr>
                <w:rStyle w:val="Hyperlink"/>
                <w:rFonts w:cs="Arial"/>
                <w:color w:val="auto"/>
              </w:rPr>
            </w:pPr>
            <w:hyperlink r:id="rId72" w:history="1">
              <w:r w:rsidR="00CC6653" w:rsidRPr="00D021DE">
                <w:rPr>
                  <w:rStyle w:val="Hyperlink"/>
                  <w:rFonts w:cs="Arial"/>
                </w:rPr>
                <w:t>S1-181139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E2ED39" w14:textId="77777777" w:rsidR="00CC6653" w:rsidRPr="008E4F92" w:rsidRDefault="00CC6653" w:rsidP="00CC6653">
            <w:pPr>
              <w:snapToGrid w:val="0"/>
              <w:spacing w:after="0" w:line="240" w:lineRule="auto"/>
            </w:pPr>
            <w:r w:rsidRPr="008E4F92">
              <w:rPr>
                <w:noProof/>
              </w:rPr>
              <w:t>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B39B72" w14:textId="77777777" w:rsidR="00CC6653" w:rsidRPr="008E4F92" w:rsidRDefault="00CC6653" w:rsidP="00CC6653">
            <w:pPr>
              <w:snapToGrid w:val="0"/>
              <w:spacing w:after="0" w:line="240" w:lineRule="auto"/>
            </w:pPr>
            <w:r w:rsidRPr="008E4F92">
              <w:t xml:space="preserve">CR22.468v14.0.0: </w:t>
            </w:r>
            <w:r w:rsidRPr="008E4F92">
              <w:rPr>
                <w:noProof/>
              </w:rPr>
              <w:t>Removal of LTE specific terminology from 22.468</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25F2215" w14:textId="3E296EA1" w:rsidR="00CC6653" w:rsidRPr="008E4F92"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C3C0E5B" w14:textId="77777777" w:rsidR="00CC6653" w:rsidRDefault="00CC6653" w:rsidP="00CC6653">
            <w:pPr>
              <w:spacing w:after="0" w:line="240" w:lineRule="auto"/>
              <w:rPr>
                <w:rFonts w:eastAsia="Times New Roman" w:cs="Arial"/>
                <w:szCs w:val="18"/>
                <w:lang w:val="en-US" w:eastAsia="ar-SA"/>
              </w:rPr>
            </w:pPr>
            <w:r w:rsidRPr="008E4F92">
              <w:rPr>
                <w:rFonts w:eastAsia="Times New Roman" w:cs="Arial"/>
                <w:szCs w:val="18"/>
                <w:lang w:val="en-US" w:eastAsia="ar-SA"/>
              </w:rPr>
              <w:t xml:space="preserve">WI code </w:t>
            </w:r>
            <w:r w:rsidRPr="008E4F92">
              <w:rPr>
                <w:noProof/>
                <w:lang w:eastAsia="ja-JP"/>
              </w:rPr>
              <w:t>MCOver</w:t>
            </w:r>
            <w:r w:rsidRPr="008E4F92">
              <w:rPr>
                <w:rFonts w:eastAsia="Times New Roman" w:cs="Arial"/>
                <w:szCs w:val="18"/>
                <w:lang w:val="en-US" w:eastAsia="ar-SA"/>
              </w:rPr>
              <w:t xml:space="preserve"> Rel-15 CR 0014 R- Cat F</w:t>
            </w:r>
          </w:p>
          <w:p w14:paraId="06AB45EA" w14:textId="4A4024CA" w:rsidR="00CC6653" w:rsidRPr="008E4F92" w:rsidRDefault="00CC6653" w:rsidP="00CC6653">
            <w:pPr>
              <w:spacing w:after="0" w:line="240" w:lineRule="auto"/>
              <w:rPr>
                <w:rFonts w:eastAsia="Arial Unicode MS" w:cs="Arial"/>
                <w:szCs w:val="18"/>
                <w:lang w:eastAsia="ar-SA"/>
              </w:rPr>
            </w:pPr>
            <w:r>
              <w:rPr>
                <w:rFonts w:eastAsia="Arial Unicode MS" w:cs="Arial"/>
                <w:szCs w:val="18"/>
                <w:lang w:eastAsia="ar-SA"/>
              </w:rPr>
              <w:t>Moved from 5</w:t>
            </w:r>
          </w:p>
        </w:tc>
      </w:tr>
      <w:tr w:rsidR="00CC6653" w:rsidRPr="00A75C05" w14:paraId="0F5D8A47" w14:textId="77777777" w:rsidTr="008E4F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9D2D5F" w14:textId="77777777" w:rsidR="00CC6653" w:rsidRPr="008E4F92" w:rsidRDefault="00CC6653" w:rsidP="00CC6653">
            <w:pPr>
              <w:snapToGrid w:val="0"/>
              <w:spacing w:after="0" w:line="240" w:lineRule="auto"/>
              <w:rPr>
                <w:rFonts w:eastAsia="Times New Roman" w:cs="Arial"/>
                <w:szCs w:val="18"/>
                <w:lang w:eastAsia="ar-SA"/>
              </w:rPr>
            </w:pPr>
            <w:r w:rsidRPr="008E4F92">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E24F5C" w14:textId="09DCFF71" w:rsidR="00CC6653" w:rsidRPr="008E4F92" w:rsidRDefault="00D021DE" w:rsidP="00CC6653">
            <w:pPr>
              <w:snapToGrid w:val="0"/>
              <w:spacing w:after="0" w:line="240" w:lineRule="auto"/>
              <w:rPr>
                <w:rFonts w:cs="Arial"/>
              </w:rPr>
            </w:pPr>
            <w:hyperlink r:id="rId73" w:history="1">
              <w:r w:rsidR="00CC6653" w:rsidRPr="00D021DE">
                <w:rPr>
                  <w:rStyle w:val="Hyperlink"/>
                  <w:rFonts w:cs="Arial"/>
                </w:rPr>
                <w:t>S1-181140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50B3897" w14:textId="77777777" w:rsidR="00CC6653" w:rsidRPr="008E4F92" w:rsidRDefault="00CC6653" w:rsidP="00CC6653">
            <w:pPr>
              <w:snapToGrid w:val="0"/>
              <w:spacing w:after="0" w:line="240" w:lineRule="auto"/>
            </w:pPr>
            <w:r w:rsidRPr="008E4F92">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86CD3A" w14:textId="77777777" w:rsidR="00CC6653" w:rsidRPr="008E4F92" w:rsidRDefault="00CC6653" w:rsidP="00CC6653">
            <w:pPr>
              <w:snapToGrid w:val="0"/>
              <w:spacing w:after="0" w:line="240" w:lineRule="auto"/>
            </w:pPr>
            <w:r w:rsidRPr="008E4F92">
              <w:rPr>
                <w:rFonts w:cs="Arial"/>
                <w:bCs/>
              </w:rPr>
              <w:t>LS on Removal of LTE specific terminology from Group Communication System Enabler TS 22.468</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07BF1C8" w14:textId="128E8629" w:rsidR="00CC6653" w:rsidRPr="008E4F92"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DF7329C" w14:textId="0DEEAC26" w:rsidR="00CC6653" w:rsidRPr="008E4F92" w:rsidRDefault="00CC6653" w:rsidP="00CC6653">
            <w:pPr>
              <w:spacing w:after="0" w:line="240" w:lineRule="auto"/>
              <w:rPr>
                <w:rFonts w:eastAsia="Arial Unicode MS" w:cs="Arial"/>
                <w:szCs w:val="18"/>
                <w:lang w:eastAsia="ar-SA"/>
              </w:rPr>
            </w:pPr>
            <w:r>
              <w:rPr>
                <w:rFonts w:eastAsia="Arial Unicode MS" w:cs="Arial"/>
                <w:szCs w:val="18"/>
                <w:lang w:eastAsia="ar-SA"/>
              </w:rPr>
              <w:t>Moved from 3</w:t>
            </w:r>
          </w:p>
        </w:tc>
      </w:tr>
      <w:tr w:rsidR="00CC6653" w:rsidRPr="00A75C05" w14:paraId="5F3324C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7BF359" w14:textId="521BFB1F"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33711A" w14:textId="21059437" w:rsidR="00CC6653" w:rsidRPr="009E33C6" w:rsidRDefault="00D021DE" w:rsidP="00CC6653">
            <w:pPr>
              <w:snapToGrid w:val="0"/>
              <w:spacing w:after="0" w:line="240" w:lineRule="auto"/>
              <w:rPr>
                <w:rStyle w:val="Hyperlink"/>
              </w:rPr>
            </w:pPr>
            <w:hyperlink r:id="rId74" w:history="1">
              <w:r w:rsidR="00CC6653" w:rsidRPr="00D021DE">
                <w:rPr>
                  <w:rStyle w:val="Hyperlink"/>
                  <w:rFonts w:cs="Arial"/>
                </w:rPr>
                <w:t>S1-181179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86DA99" w14:textId="6526E0DA" w:rsidR="00CC6653" w:rsidRPr="00A75C05" w:rsidRDefault="00CC6653" w:rsidP="00CC6653">
            <w:pPr>
              <w:snapToGrid w:val="0"/>
              <w:spacing w:after="0" w:line="240" w:lineRule="auto"/>
            </w:pPr>
            <w:r w:rsidRPr="001F73C1">
              <w:t>Ericsson, 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7CE57E" w14:textId="1A15E2C5" w:rsidR="00CC6653" w:rsidRPr="00A75C05" w:rsidRDefault="00CC6653" w:rsidP="00CC6653">
            <w:pPr>
              <w:snapToGrid w:val="0"/>
              <w:spacing w:after="0" w:line="240" w:lineRule="auto"/>
            </w:pPr>
            <w:r w:rsidRPr="001F73C1">
              <w:t>New WID on multi-device and multi-identity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77CD84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B8317C2" w14:textId="7441236A" w:rsidR="00CC6653" w:rsidRPr="00A75C05" w:rsidRDefault="00CC6653" w:rsidP="00CC6653">
            <w:pPr>
              <w:spacing w:after="0" w:line="240" w:lineRule="auto"/>
              <w:rPr>
                <w:rFonts w:eastAsia="Arial Unicode MS" w:cs="Arial"/>
                <w:szCs w:val="18"/>
                <w:lang w:eastAsia="ar-SA"/>
              </w:rPr>
            </w:pPr>
            <w:r w:rsidRPr="00E4507B">
              <w:rPr>
                <w:rFonts w:eastAsia="Arial Unicode MS" w:cs="Arial"/>
                <w:szCs w:val="18"/>
                <w:highlight w:val="yellow"/>
                <w:lang w:eastAsia="ar-SA"/>
              </w:rPr>
              <w:t>4 supporting companies needed</w:t>
            </w:r>
          </w:p>
        </w:tc>
      </w:tr>
      <w:tr w:rsidR="00CC6653" w:rsidRPr="00A75C05" w14:paraId="03F7A8A4" w14:textId="77777777" w:rsidTr="00D01B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E438D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657149" w14:textId="297504FF" w:rsidR="00CC6653" w:rsidRPr="009E33C6" w:rsidRDefault="00D021DE" w:rsidP="00CC6653">
            <w:pPr>
              <w:snapToGrid w:val="0"/>
              <w:spacing w:after="0" w:line="240" w:lineRule="auto"/>
              <w:rPr>
                <w:rStyle w:val="Hyperlink"/>
              </w:rPr>
            </w:pPr>
            <w:hyperlink r:id="rId75" w:history="1">
              <w:r w:rsidR="00CC6653" w:rsidRPr="00D021DE">
                <w:rPr>
                  <w:rStyle w:val="Hyperlink"/>
                  <w:rFonts w:cs="Arial"/>
                </w:rPr>
                <w:t>S1-181237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3B7EDE9" w14:textId="0DEFA816" w:rsidR="00CC6653" w:rsidRPr="00A75C05" w:rsidRDefault="00CC6653" w:rsidP="00CC6653">
            <w:pPr>
              <w:snapToGrid w:val="0"/>
              <w:spacing w:after="0" w:line="240" w:lineRule="auto"/>
            </w:pPr>
            <w:r>
              <w:rPr>
                <w:noProof/>
              </w:rPr>
              <w:t>Ericsson, 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2EEF2A" w14:textId="5D0C6660" w:rsidR="00CC6653" w:rsidRPr="00A75C05" w:rsidRDefault="00CC6653" w:rsidP="00CC6653">
            <w:pPr>
              <w:snapToGrid w:val="0"/>
              <w:spacing w:after="0" w:line="240" w:lineRule="auto"/>
            </w:pPr>
            <w:r w:rsidRPr="00FE4862">
              <w:t>CR22.</w:t>
            </w:r>
            <w:r>
              <w:t>173</w:t>
            </w:r>
            <w:r w:rsidRPr="00FE4862">
              <w:t>v1</w:t>
            </w:r>
            <w:r>
              <w:t>5</w:t>
            </w:r>
            <w:r w:rsidRPr="00FE4862">
              <w:t>.</w:t>
            </w:r>
            <w:r>
              <w:t>1</w:t>
            </w:r>
            <w:r w:rsidRPr="00FE4862">
              <w:t xml:space="preserve">.0: </w:t>
            </w:r>
            <w:r>
              <w:rPr>
                <w:noProof/>
              </w:rPr>
              <w:t>Multi-device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D9A1147"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641887A" w14:textId="77777777"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MUD</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w:t>
            </w:r>
            <w:r w:rsidRPr="002D67E9">
              <w:rPr>
                <w:rFonts w:eastAsia="Times New Roman" w:cs="Arial"/>
                <w:szCs w:val="18"/>
                <w:highlight w:val="yellow"/>
                <w:lang w:val="en-US" w:eastAsia="ar-SA"/>
              </w:rPr>
              <w:t>XXXX</w:t>
            </w:r>
            <w:r>
              <w:rPr>
                <w:rFonts w:eastAsia="Times New Roman" w:cs="Arial"/>
                <w:szCs w:val="18"/>
                <w:lang w:val="en-US" w:eastAsia="ar-SA"/>
              </w:rPr>
              <w:t xml:space="preserve"> </w:t>
            </w:r>
            <w:r w:rsidRPr="00FE4862">
              <w:rPr>
                <w:rFonts w:eastAsia="Times New Roman" w:cs="Arial"/>
                <w:szCs w:val="18"/>
                <w:lang w:val="en-US" w:eastAsia="ar-SA"/>
              </w:rPr>
              <w:t xml:space="preserve">R- Cat </w:t>
            </w:r>
            <w:r>
              <w:rPr>
                <w:rFonts w:eastAsia="Times New Roman" w:cs="Arial"/>
                <w:szCs w:val="18"/>
                <w:lang w:val="en-US" w:eastAsia="ar-SA"/>
              </w:rPr>
              <w:t>B</w:t>
            </w:r>
          </w:p>
          <w:p w14:paraId="6A957D5F" w14:textId="0D2F5B8A" w:rsidR="00CC6653" w:rsidRPr="00A75C05" w:rsidRDefault="00CC6653" w:rsidP="00CC6653">
            <w:pPr>
              <w:spacing w:after="0" w:line="240" w:lineRule="auto"/>
              <w:rPr>
                <w:rFonts w:eastAsia="Arial Unicode MS" w:cs="Arial"/>
                <w:szCs w:val="18"/>
                <w:lang w:eastAsia="ar-SA"/>
              </w:rPr>
            </w:pPr>
            <w:r w:rsidRPr="002D67E9">
              <w:rPr>
                <w:rFonts w:eastAsia="Arial Unicode MS" w:cs="Arial"/>
                <w:szCs w:val="18"/>
                <w:highlight w:val="yellow"/>
                <w:lang w:eastAsia="ar-SA"/>
              </w:rPr>
              <w:t>No change bars on cover page</w:t>
            </w:r>
          </w:p>
        </w:tc>
      </w:tr>
      <w:tr w:rsidR="00CC6653" w:rsidRPr="00A75C05" w14:paraId="3AAC36C9" w14:textId="77777777" w:rsidTr="00D01B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D6480A2" w14:textId="77777777" w:rsidR="00CC6653" w:rsidRPr="00D01B1F" w:rsidRDefault="00CC6653" w:rsidP="00CC6653">
            <w:pPr>
              <w:snapToGrid w:val="0"/>
              <w:spacing w:after="0" w:line="240" w:lineRule="auto"/>
              <w:rPr>
                <w:rFonts w:eastAsia="Times New Roman" w:cs="Arial"/>
                <w:szCs w:val="18"/>
                <w:lang w:eastAsia="ar-SA"/>
              </w:rPr>
            </w:pPr>
            <w:r w:rsidRPr="00D01B1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3A7C22F" w14:textId="1C4A14BF" w:rsidR="00CC6653" w:rsidRPr="00D01B1F" w:rsidRDefault="00D021DE" w:rsidP="00CC6653">
            <w:pPr>
              <w:snapToGrid w:val="0"/>
              <w:spacing w:after="0" w:line="240" w:lineRule="auto"/>
              <w:rPr>
                <w:rStyle w:val="Hyperlink"/>
                <w:color w:val="auto"/>
              </w:rPr>
            </w:pPr>
            <w:hyperlink r:id="rId76" w:history="1">
              <w:r w:rsidR="00CC6653" w:rsidRPr="00D021DE">
                <w:rPr>
                  <w:rStyle w:val="Hyperlink"/>
                  <w:rFonts w:cs="Arial"/>
                </w:rPr>
                <w:t>S1-181223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15D15E51" w14:textId="77777777" w:rsidR="00CC6653" w:rsidRPr="00D01B1F" w:rsidRDefault="00CC6653" w:rsidP="00CC6653">
            <w:pPr>
              <w:snapToGrid w:val="0"/>
              <w:spacing w:after="0" w:line="240" w:lineRule="auto"/>
            </w:pPr>
            <w:r w:rsidRPr="00D01B1F">
              <w:t>Siemens AG</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C1C09B7" w14:textId="77777777" w:rsidR="00CC6653" w:rsidRPr="00D01B1F" w:rsidRDefault="00CC6653" w:rsidP="00CC6653">
            <w:pPr>
              <w:snapToGrid w:val="0"/>
              <w:spacing w:after="0" w:line="240" w:lineRule="auto"/>
            </w:pPr>
            <w:r w:rsidRPr="00D01B1F">
              <w:t>Making the Case (again) for a Work Item on service requirements for enabling cyber-physical control applications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7AAD8579" w14:textId="3825ECB3" w:rsidR="00CC6653" w:rsidRPr="00D01B1F" w:rsidRDefault="00CC6653" w:rsidP="00CC6653">
            <w:pPr>
              <w:snapToGrid w:val="0"/>
              <w:spacing w:after="0" w:line="240" w:lineRule="auto"/>
              <w:rPr>
                <w:rFonts w:eastAsia="Times New Roman" w:cs="Arial"/>
                <w:szCs w:val="18"/>
                <w:lang w:eastAsia="ar-SA"/>
              </w:rPr>
            </w:pPr>
            <w:r w:rsidRPr="00D01B1F">
              <w:rPr>
                <w:rFonts w:eastAsia="Times New Roman" w:cs="Arial"/>
                <w:szCs w:val="18"/>
                <w:lang w:eastAsia="ar-SA"/>
              </w:rPr>
              <w:t xml:space="preserve">Moved to </w:t>
            </w:r>
            <w:r>
              <w:rPr>
                <w:rFonts w:eastAsia="Times New Roman" w:cs="Arial"/>
                <w:szCs w:val="18"/>
                <w:lang w:eastAsia="ar-SA"/>
              </w:rPr>
              <w:t>7.3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6DE6648C" w14:textId="77777777" w:rsidR="00CC6653" w:rsidRPr="00D01B1F" w:rsidRDefault="00CC6653" w:rsidP="00CC6653">
            <w:pPr>
              <w:spacing w:after="0" w:line="240" w:lineRule="auto"/>
              <w:rPr>
                <w:rFonts w:eastAsia="Arial Unicode MS" w:cs="Arial"/>
                <w:szCs w:val="18"/>
                <w:lang w:eastAsia="ar-SA"/>
              </w:rPr>
            </w:pPr>
          </w:p>
        </w:tc>
      </w:tr>
      <w:tr w:rsidR="00CC6653" w:rsidRPr="00A75C05" w14:paraId="3E4E0778"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9289B87" w14:textId="77777777" w:rsidR="00CC6653" w:rsidRPr="00D01B1F" w:rsidRDefault="00CC6653" w:rsidP="00CC6653">
            <w:pPr>
              <w:snapToGrid w:val="0"/>
              <w:spacing w:after="0" w:line="240" w:lineRule="auto"/>
              <w:rPr>
                <w:rFonts w:eastAsia="Times New Roman" w:cs="Arial"/>
                <w:szCs w:val="18"/>
                <w:lang w:eastAsia="ar-SA"/>
              </w:rPr>
            </w:pPr>
            <w:r w:rsidRPr="00D01B1F">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5E3799D" w14:textId="20D890AE" w:rsidR="00CC6653" w:rsidRPr="00D01B1F" w:rsidRDefault="00D021DE" w:rsidP="00CC6653">
            <w:pPr>
              <w:snapToGrid w:val="0"/>
              <w:spacing w:after="0" w:line="240" w:lineRule="auto"/>
              <w:rPr>
                <w:rStyle w:val="Hyperlink"/>
                <w:color w:val="auto"/>
              </w:rPr>
            </w:pPr>
            <w:hyperlink r:id="rId77" w:history="1">
              <w:r w:rsidR="00CC6653" w:rsidRPr="00D021DE">
                <w:rPr>
                  <w:rStyle w:val="Hyperlink"/>
                  <w:rFonts w:cs="Arial"/>
                </w:rPr>
                <w:t>S1-181190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22BD4159" w14:textId="35D6D3AE" w:rsidR="00CC6653" w:rsidRPr="00D01B1F" w:rsidRDefault="00CC6653" w:rsidP="00CC6653">
            <w:pPr>
              <w:snapToGrid w:val="0"/>
              <w:spacing w:after="0" w:line="240" w:lineRule="auto"/>
            </w:pPr>
            <w:r w:rsidRPr="00D01B1F">
              <w:t>Siemens AG, China Southern Power Grid Co.,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180A77B" w14:textId="69B4CCAA" w:rsidR="00CC6653" w:rsidRPr="00D01B1F" w:rsidRDefault="00CC6653" w:rsidP="00CC6653">
            <w:pPr>
              <w:snapToGrid w:val="0"/>
              <w:spacing w:after="0" w:line="240" w:lineRule="auto"/>
            </w:pPr>
            <w:r w:rsidRPr="00D01B1F">
              <w:t>New WID on Service Requirements for Cyber-Physical Control Applications in Vertical Domains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4FA603B5" w14:textId="6615F8BF" w:rsidR="00CC6653" w:rsidRPr="00D01B1F" w:rsidRDefault="00CC6653" w:rsidP="00CC6653">
            <w:pPr>
              <w:snapToGrid w:val="0"/>
              <w:spacing w:after="0" w:line="240" w:lineRule="auto"/>
              <w:rPr>
                <w:rFonts w:eastAsia="Times New Roman" w:cs="Arial"/>
                <w:szCs w:val="18"/>
                <w:lang w:eastAsia="ar-SA"/>
              </w:rPr>
            </w:pPr>
            <w:r w:rsidRPr="00D01B1F">
              <w:rPr>
                <w:rFonts w:eastAsia="Times New Roman" w:cs="Arial"/>
                <w:szCs w:val="18"/>
                <w:lang w:eastAsia="ar-SA"/>
              </w:rPr>
              <w:t xml:space="preserve">Moved to </w:t>
            </w:r>
            <w:r>
              <w:rPr>
                <w:rFonts w:eastAsia="Times New Roman" w:cs="Arial"/>
                <w:szCs w:val="18"/>
                <w:lang w:eastAsia="ar-SA"/>
              </w:rPr>
              <w:t>7.3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2EE9116B" w14:textId="77777777" w:rsidR="00CC6653" w:rsidRPr="00D01B1F" w:rsidRDefault="00CC6653" w:rsidP="00CC6653">
            <w:pPr>
              <w:spacing w:after="0" w:line="240" w:lineRule="auto"/>
              <w:rPr>
                <w:rFonts w:eastAsia="Arial Unicode MS" w:cs="Arial"/>
                <w:szCs w:val="18"/>
                <w:lang w:eastAsia="ar-SA"/>
              </w:rPr>
            </w:pPr>
          </w:p>
        </w:tc>
      </w:tr>
      <w:tr w:rsidR="00CC6653" w:rsidRPr="00A75C05" w14:paraId="08C6B15B"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CC0685A" w14:textId="77777777"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C704B57" w14:textId="7A822E51" w:rsidR="00CC6653" w:rsidRPr="009F135F" w:rsidRDefault="00D021DE" w:rsidP="00CC6653">
            <w:pPr>
              <w:snapToGrid w:val="0"/>
              <w:spacing w:after="0" w:line="240" w:lineRule="auto"/>
              <w:rPr>
                <w:rStyle w:val="Hyperlink"/>
                <w:color w:val="auto"/>
              </w:rPr>
            </w:pPr>
            <w:hyperlink r:id="rId78" w:history="1">
              <w:r w:rsidR="00CC6653" w:rsidRPr="00D021DE">
                <w:rPr>
                  <w:rStyle w:val="Hyperlink"/>
                  <w:rFonts w:cs="Arial"/>
                </w:rPr>
                <w:t>S1-181236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7B07322D" w14:textId="77777777" w:rsidR="00CC6653" w:rsidRPr="009F135F" w:rsidRDefault="00CC6653" w:rsidP="00CC6653">
            <w:pPr>
              <w:snapToGrid w:val="0"/>
              <w:spacing w:after="0" w:line="240" w:lineRule="auto"/>
            </w:pPr>
            <w:r w:rsidRPr="009F135F">
              <w:t>Siemens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E1CE600" w14:textId="77777777" w:rsidR="00CC6653" w:rsidRPr="009F135F" w:rsidRDefault="00CC6653" w:rsidP="00CC6653">
            <w:pPr>
              <w:snapToGrid w:val="0"/>
              <w:spacing w:after="0" w:line="240" w:lineRule="auto"/>
            </w:pPr>
            <w:r w:rsidRPr="009F135F">
              <w:rPr>
                <w:lang w:eastAsia="en-GB"/>
              </w:rPr>
              <w:t>cyberCAV TS skeleton</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15B07F5F" w14:textId="06BC927A"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 xml:space="preserve">Moved to </w:t>
            </w:r>
            <w:r>
              <w:rPr>
                <w:rFonts w:eastAsia="Times New Roman" w:cs="Arial"/>
                <w:szCs w:val="18"/>
                <w:lang w:eastAsia="ar-SA"/>
              </w:rPr>
              <w:t>7.3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2F130C2C" w14:textId="77777777" w:rsidR="00CC6653" w:rsidRPr="009F135F" w:rsidRDefault="00CC6653" w:rsidP="00CC6653">
            <w:pPr>
              <w:spacing w:after="0" w:line="240" w:lineRule="auto"/>
              <w:rPr>
                <w:rFonts w:eastAsia="Arial Unicode MS" w:cs="Arial"/>
                <w:szCs w:val="18"/>
                <w:lang w:eastAsia="ar-SA"/>
              </w:rPr>
            </w:pPr>
          </w:p>
        </w:tc>
      </w:tr>
      <w:tr w:rsidR="00CC6653" w:rsidRPr="00A75C05" w14:paraId="7353842B"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7180718" w14:textId="77777777"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FD4F1F1" w14:textId="46ABDDB2" w:rsidR="00CC6653" w:rsidRPr="009F135F" w:rsidRDefault="00D021DE" w:rsidP="00CC6653">
            <w:pPr>
              <w:snapToGrid w:val="0"/>
              <w:spacing w:after="0" w:line="240" w:lineRule="auto"/>
              <w:rPr>
                <w:rStyle w:val="Hyperlink"/>
                <w:color w:val="auto"/>
              </w:rPr>
            </w:pPr>
            <w:hyperlink r:id="rId79" w:history="1">
              <w:r w:rsidR="00CC6653" w:rsidRPr="00D021DE">
                <w:rPr>
                  <w:rStyle w:val="Hyperlink"/>
                  <w:rFonts w:cs="Arial"/>
                </w:rPr>
                <w:t>S1-181226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27529CAB" w14:textId="2804DDBF" w:rsidR="00CC6653" w:rsidRPr="009F135F" w:rsidRDefault="00CC6653" w:rsidP="00CC6653">
            <w:pPr>
              <w:snapToGrid w:val="0"/>
              <w:spacing w:after="0" w:line="240" w:lineRule="auto"/>
            </w:pPr>
            <w:r w:rsidRPr="009F135F">
              <w:t>ESA (European Space Agency)</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2751182D" w14:textId="0FA9B43E" w:rsidR="00CC6653" w:rsidRPr="009F135F" w:rsidRDefault="00CC6653" w:rsidP="00CC6653">
            <w:pPr>
              <w:snapToGrid w:val="0"/>
              <w:spacing w:after="0" w:line="240" w:lineRule="auto"/>
            </w:pPr>
            <w:r w:rsidRPr="009F135F">
              <w:t>New WID on 5G positioning services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6D1937D5" w14:textId="2E17945C"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 xml:space="preserve">Moved to </w:t>
            </w:r>
            <w:r>
              <w:rPr>
                <w:rFonts w:eastAsia="Times New Roman" w:cs="Arial"/>
                <w:szCs w:val="18"/>
                <w:lang w:eastAsia="ar-SA"/>
              </w:rPr>
              <w:t>7.4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7B7FDD23" w14:textId="794E831F" w:rsidR="00CC6653" w:rsidRPr="009F135F" w:rsidRDefault="00CC6653" w:rsidP="00CC6653">
            <w:pPr>
              <w:spacing w:after="0" w:line="240" w:lineRule="auto"/>
              <w:rPr>
                <w:rFonts w:eastAsia="Arial Unicode MS" w:cs="Arial"/>
                <w:szCs w:val="18"/>
                <w:lang w:eastAsia="ar-SA"/>
              </w:rPr>
            </w:pPr>
            <w:r w:rsidRPr="009F135F">
              <w:rPr>
                <w:rFonts w:eastAsia="Arial Unicode MS" w:cs="Arial"/>
                <w:szCs w:val="18"/>
                <w:highlight w:val="yellow"/>
                <w:lang w:eastAsia="ar-SA"/>
              </w:rPr>
              <w:t>4 supporting companies needed</w:t>
            </w:r>
          </w:p>
        </w:tc>
      </w:tr>
      <w:tr w:rsidR="00CC6653" w:rsidRPr="00A75C05" w14:paraId="2F20B3D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54ABF2" w14:textId="639B9F8D"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551890" w14:textId="2824AF7B" w:rsidR="00CC6653" w:rsidRPr="009E33C6" w:rsidRDefault="00D021DE" w:rsidP="00CC6653">
            <w:pPr>
              <w:snapToGrid w:val="0"/>
              <w:spacing w:after="0" w:line="240" w:lineRule="auto"/>
              <w:rPr>
                <w:rStyle w:val="Hyperlink"/>
              </w:rPr>
            </w:pPr>
            <w:hyperlink r:id="rId80" w:history="1">
              <w:r w:rsidR="00CC6653" w:rsidRPr="00D021DE">
                <w:rPr>
                  <w:rStyle w:val="Hyperlink"/>
                  <w:rFonts w:cs="Arial"/>
                </w:rPr>
                <w:t>S1-181070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9C283F" w14:textId="66FB7B07" w:rsidR="00CC6653" w:rsidRPr="00A75C05" w:rsidRDefault="00CC6653" w:rsidP="00CC6653">
            <w:pPr>
              <w:snapToGrid w:val="0"/>
              <w:spacing w:after="0" w:line="240" w:lineRule="auto"/>
            </w:pPr>
            <w:r w:rsidRPr="009E33C6">
              <w:t>ZTE Wistron Telecom AB</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C0F439" w14:textId="089A7662" w:rsidR="00CC6653" w:rsidRPr="00A75C05" w:rsidRDefault="00CC6653" w:rsidP="00CC6653">
            <w:pPr>
              <w:snapToGrid w:val="0"/>
              <w:spacing w:after="0" w:line="240" w:lineRule="auto"/>
            </w:pPr>
            <w:r w:rsidRPr="009E33C6">
              <w:t>Support of streaming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465E16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386380A" w14:textId="77777777" w:rsidR="00CC6653" w:rsidRPr="00A75C05" w:rsidRDefault="00CC6653" w:rsidP="00CC6653">
            <w:pPr>
              <w:spacing w:after="0" w:line="240" w:lineRule="auto"/>
              <w:rPr>
                <w:rFonts w:eastAsia="Arial Unicode MS" w:cs="Arial"/>
                <w:szCs w:val="18"/>
                <w:lang w:eastAsia="ar-SA"/>
              </w:rPr>
            </w:pPr>
            <w:r w:rsidRPr="00E4507B">
              <w:rPr>
                <w:rFonts w:eastAsia="Arial Unicode MS" w:cs="Arial"/>
                <w:szCs w:val="18"/>
                <w:highlight w:val="yellow"/>
                <w:lang w:eastAsia="ar-SA"/>
              </w:rPr>
              <w:t>NOT AVAILABLE</w:t>
            </w:r>
          </w:p>
        </w:tc>
      </w:tr>
      <w:tr w:rsidR="00CC6653" w:rsidRPr="00B04844" w14:paraId="595FCFA2" w14:textId="77777777" w:rsidTr="00A87B48">
        <w:trPr>
          <w:trHeight w:val="141"/>
        </w:trPr>
        <w:tc>
          <w:tcPr>
            <w:tcW w:w="14494" w:type="dxa"/>
            <w:gridSpan w:val="8"/>
            <w:tcBorders>
              <w:bottom w:val="single" w:sz="4" w:space="0" w:color="auto"/>
            </w:tcBorders>
            <w:shd w:val="clear" w:color="auto" w:fill="F2F2F2"/>
          </w:tcPr>
          <w:p w14:paraId="595FCFA1" w14:textId="77777777" w:rsidR="00CC6653" w:rsidRPr="00F45489" w:rsidRDefault="00CC6653" w:rsidP="00CC665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4" w:name="_Toc395595479"/>
            <w:bookmarkStart w:id="95"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4"/>
            <w:bookmarkEnd w:id="95"/>
          </w:p>
        </w:tc>
      </w:tr>
      <w:tr w:rsidR="00CC6653" w:rsidRPr="00B04844" w14:paraId="0DA9802C"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00389AEF" w14:textId="1B5F55C2" w:rsidR="00CC6653" w:rsidRDefault="00CC6653" w:rsidP="00CC6653">
            <w:pPr>
              <w:pStyle w:val="Heading2"/>
            </w:pPr>
            <w:r>
              <w:t>Release 15 Alignment CRs (aligning Stage 1 specifications with what has been implemented in Stage 2 and 3)</w:t>
            </w:r>
          </w:p>
          <w:p w14:paraId="169C8510" w14:textId="2094D283" w:rsidR="00CC6653" w:rsidRPr="00012C8A" w:rsidRDefault="00CC6653" w:rsidP="00CC6653">
            <w:pPr>
              <w:pStyle w:val="BodyText"/>
            </w:pPr>
            <w:r>
              <w:t xml:space="preserve">As Release 15 Option 3 is now frozen, alignment work on these aspects is possible. </w:t>
            </w:r>
          </w:p>
        </w:tc>
      </w:tr>
      <w:tr w:rsidR="00CC6653" w:rsidRPr="00A75C05" w14:paraId="2EF63372" w14:textId="77777777" w:rsidTr="001C74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4B898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E8A397" w14:textId="29FC3F11" w:rsidR="00CC6653" w:rsidRPr="00170325" w:rsidRDefault="00D021DE" w:rsidP="00CC6653">
            <w:pPr>
              <w:snapToGrid w:val="0"/>
              <w:spacing w:after="0" w:line="240" w:lineRule="auto"/>
              <w:rPr>
                <w:rStyle w:val="Hyperlink"/>
                <w:rFonts w:cs="Arial"/>
              </w:rPr>
            </w:pPr>
            <w:hyperlink r:id="rId81" w:history="1">
              <w:r w:rsidR="00CC6653" w:rsidRPr="00D021DE">
                <w:rPr>
                  <w:rStyle w:val="Hyperlink"/>
                  <w:rFonts w:cs="Arial"/>
                </w:rPr>
                <w:t>S1-181019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D8A8A1" w14:textId="22C5B90B" w:rsidR="00CC6653" w:rsidRPr="00A75C05" w:rsidRDefault="00CC6653" w:rsidP="00CC6653">
            <w:pPr>
              <w:snapToGrid w:val="0"/>
              <w:spacing w:after="0" w:line="240" w:lineRule="auto"/>
            </w:pPr>
            <w:r>
              <w:rPr>
                <w:noProof/>
              </w:rPr>
              <w:t>FirstNet, AT&amp;T, Harris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C9FAFC" w14:textId="64D87175" w:rsidR="00CC6653" w:rsidRPr="00A75C05" w:rsidRDefault="00CC6653" w:rsidP="00CC6653">
            <w:pPr>
              <w:snapToGrid w:val="0"/>
              <w:spacing w:after="0" w:line="240" w:lineRule="auto"/>
            </w:pPr>
            <w:r w:rsidRPr="00FE4862">
              <w:t>CR22.2</w:t>
            </w:r>
            <w:r>
              <w:t>80</w:t>
            </w:r>
            <w:r w:rsidRPr="00FE4862">
              <w:t>v1</w:t>
            </w:r>
            <w:r>
              <w:t>5</w:t>
            </w:r>
            <w:r w:rsidRPr="00FE4862">
              <w:t>.</w:t>
            </w:r>
            <w:r>
              <w:t>2</w:t>
            </w:r>
            <w:r w:rsidRPr="00FE4862">
              <w:t xml:space="preserve">.0: </w:t>
            </w:r>
            <w:r>
              <w:rPr>
                <w:noProof/>
              </w:rPr>
              <w:t>User profile presentation priority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2AE6EDC"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8DFDB8B" w14:textId="26787BFA"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MCCoRe</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0062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65EAEDFC" w14:textId="77777777" w:rsidTr="001C74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8AA34F" w14:textId="77777777" w:rsidR="00CC6653" w:rsidRPr="001C7424" w:rsidRDefault="00CC6653" w:rsidP="00CC6653">
            <w:pPr>
              <w:snapToGrid w:val="0"/>
              <w:spacing w:after="0" w:line="240" w:lineRule="auto"/>
              <w:rPr>
                <w:rFonts w:eastAsia="Times New Roman" w:cs="Arial"/>
                <w:szCs w:val="18"/>
                <w:lang w:eastAsia="ar-SA"/>
              </w:rPr>
            </w:pPr>
            <w:r w:rsidRPr="001C742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A7DC26" w14:textId="6FC9AB25" w:rsidR="00CC6653" w:rsidRPr="001C7424" w:rsidRDefault="00D021DE" w:rsidP="00CC6653">
            <w:pPr>
              <w:snapToGrid w:val="0"/>
              <w:spacing w:after="0" w:line="240" w:lineRule="auto"/>
              <w:rPr>
                <w:rStyle w:val="Hyperlink"/>
                <w:rFonts w:cs="Arial"/>
                <w:color w:val="auto"/>
              </w:rPr>
            </w:pPr>
            <w:hyperlink r:id="rId82" w:history="1">
              <w:r w:rsidR="00CC6653" w:rsidRPr="00D021DE">
                <w:rPr>
                  <w:rStyle w:val="Hyperlink"/>
                  <w:rFonts w:cs="Arial"/>
                </w:rPr>
                <w:t>S1-181020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B57E76" w14:textId="77777777" w:rsidR="00CC6653" w:rsidRPr="001C7424" w:rsidRDefault="00CC6653" w:rsidP="00CC6653">
            <w:pPr>
              <w:snapToGrid w:val="0"/>
              <w:spacing w:after="0" w:line="240" w:lineRule="auto"/>
            </w:pPr>
            <w:r w:rsidRPr="001C7424">
              <w:rPr>
                <w:noProof/>
              </w:rPr>
              <w:t>FirstNet, AT&amp;T, Harris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C15AD8" w14:textId="77777777" w:rsidR="00CC6653" w:rsidRPr="001C7424" w:rsidRDefault="00CC6653" w:rsidP="00CC6653">
            <w:pPr>
              <w:snapToGrid w:val="0"/>
              <w:spacing w:after="0" w:line="240" w:lineRule="auto"/>
            </w:pPr>
            <w:r w:rsidRPr="001C7424">
              <w:t xml:space="preserve">CR22.280v16.1.0: </w:t>
            </w:r>
            <w:r w:rsidRPr="001C7424">
              <w:rPr>
                <w:noProof/>
              </w:rPr>
              <w:t>User profile presentation priority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1C6F27B" w14:textId="00B8C440" w:rsidR="00CC6653" w:rsidRPr="001C7424"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9425D60"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sidRPr="001C7424">
              <w:rPr>
                <w:noProof/>
              </w:rPr>
              <w:t>MCCore</w:t>
            </w:r>
            <w:r w:rsidRPr="001C7424">
              <w:rPr>
                <w:rFonts w:eastAsia="Times New Roman" w:cs="Arial"/>
                <w:szCs w:val="18"/>
                <w:lang w:val="en-US" w:eastAsia="ar-SA"/>
              </w:rPr>
              <w:t xml:space="preserve"> Rel-16 CR 0063 R- Cat A</w:t>
            </w:r>
          </w:p>
          <w:p w14:paraId="4850FC46" w14:textId="1C0693D9" w:rsidR="00CC6653" w:rsidRPr="001C7424" w:rsidRDefault="00CC6653" w:rsidP="00CC6653">
            <w:pPr>
              <w:spacing w:after="0" w:line="240" w:lineRule="auto"/>
              <w:rPr>
                <w:rFonts w:eastAsia="Arial Unicode MS" w:cs="Arial"/>
                <w:szCs w:val="18"/>
                <w:lang w:eastAsia="ar-SA"/>
              </w:rPr>
            </w:pPr>
            <w:r>
              <w:rPr>
                <w:rFonts w:eastAsia="Arial Unicode MS" w:cs="Arial"/>
                <w:szCs w:val="18"/>
                <w:lang w:eastAsia="ar-SA"/>
              </w:rPr>
              <w:t>Moved from 5.1</w:t>
            </w:r>
          </w:p>
        </w:tc>
      </w:tr>
      <w:tr w:rsidR="00CC6653" w:rsidRPr="00A75C05" w14:paraId="6DFB959C"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206EF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4E99D5" w14:textId="27E4A9FF" w:rsidR="00CC6653" w:rsidRPr="00170325" w:rsidRDefault="00D021DE" w:rsidP="00CC6653">
            <w:pPr>
              <w:snapToGrid w:val="0"/>
              <w:spacing w:after="0" w:line="240" w:lineRule="auto"/>
              <w:rPr>
                <w:rStyle w:val="Hyperlink"/>
                <w:rFonts w:cs="Arial"/>
              </w:rPr>
            </w:pPr>
            <w:hyperlink r:id="rId83" w:history="1">
              <w:r w:rsidR="00CC6653" w:rsidRPr="00D021DE">
                <w:rPr>
                  <w:rStyle w:val="Hyperlink"/>
                  <w:rFonts w:cs="Arial"/>
                </w:rPr>
                <w:t>S1-1810</w:t>
              </w:r>
              <w:r w:rsidR="00CC6653" w:rsidRPr="00D021DE">
                <w:rPr>
                  <w:rStyle w:val="Hyperlink"/>
                  <w:rFonts w:cs="Arial"/>
                </w:rPr>
                <w:t>6</w:t>
              </w:r>
              <w:r w:rsidR="00CC6653" w:rsidRPr="00D021DE">
                <w:rPr>
                  <w:rStyle w:val="Hyperlink"/>
                  <w:rFonts w:cs="Arial"/>
                </w:rPr>
                <w:t>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704385" w14:textId="3FD8FDDF" w:rsidR="00CC6653" w:rsidRPr="00A75C05" w:rsidRDefault="00CC6653" w:rsidP="00CC6653">
            <w:pPr>
              <w:snapToGrid w:val="0"/>
              <w:spacing w:after="0" w:line="240" w:lineRule="auto"/>
            </w:pPr>
            <w:r>
              <w:rPr>
                <w:rFonts w:hint="eastAsia"/>
                <w:lang w:val="en-US" w:eastAsia="zh-CN"/>
              </w:rPr>
              <w:t xml:space="preserve">ZTE Corporation, </w:t>
            </w:r>
            <w:r>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DAEF35" w14:textId="7BDE2FF0" w:rsidR="00CC6653" w:rsidRPr="00A75C05" w:rsidRDefault="00CC6653" w:rsidP="00CC6653">
            <w:pPr>
              <w:snapToGrid w:val="0"/>
              <w:spacing w:after="0" w:line="240" w:lineRule="auto"/>
            </w:pPr>
            <w:r w:rsidRPr="00FE4862">
              <w:t>CR22.2</w:t>
            </w:r>
            <w:r>
              <w:t>61</w:t>
            </w:r>
            <w:r w:rsidRPr="00FE4862">
              <w:t>v1</w:t>
            </w:r>
            <w:r>
              <w:t>5</w:t>
            </w:r>
            <w:r w:rsidRPr="00FE4862">
              <w:t>.</w:t>
            </w:r>
            <w:r>
              <w:t>4</w:t>
            </w:r>
            <w:r w:rsidRPr="00FE4862">
              <w:t xml:space="preserve">.0: </w:t>
            </w:r>
            <w:r w:rsidRPr="0006344B">
              <w:rPr>
                <w:rFonts w:hint="eastAsia"/>
                <w:lang w:val="en-US" w:eastAsia="zh-CN"/>
              </w:rPr>
              <w:t xml:space="preserve">Positioning </w:t>
            </w:r>
            <w:r w:rsidRPr="0006344B">
              <w:rPr>
                <w:lang w:val="en-US" w:eastAsia="zh-CN"/>
              </w:rPr>
              <w:t xml:space="preserve">Part </w:t>
            </w:r>
            <w:r w:rsidRPr="0006344B">
              <w:rPr>
                <w:rFonts w:hint="eastAsia"/>
                <w:lang w:val="en-US" w:eastAsia="zh-CN"/>
              </w:rPr>
              <w:t xml:space="preserve">align with </w:t>
            </w:r>
            <w:r w:rsidRPr="0006344B">
              <w:rPr>
                <w:lang w:val="en-US" w:eastAsia="zh-CN"/>
              </w:rPr>
              <w:t xml:space="preserve">R15 </w:t>
            </w:r>
            <w:r w:rsidRPr="0006344B">
              <w:rPr>
                <w:rFonts w:hint="eastAsia"/>
                <w:lang w:val="en-US" w:eastAsia="zh-CN"/>
              </w:rPr>
              <w:t>5G NR Specification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1765F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2AFD141" w14:textId="515C1806" w:rsidR="00CC6653" w:rsidRPr="00A364F8"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SMARTER</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0094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68DB27D6"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5E36B3" w14:textId="77777777" w:rsidR="00CC6653" w:rsidRPr="00A364F8" w:rsidRDefault="00CC6653" w:rsidP="00CC6653">
            <w:pPr>
              <w:snapToGrid w:val="0"/>
              <w:spacing w:after="0" w:line="240" w:lineRule="auto"/>
              <w:rPr>
                <w:rFonts w:eastAsia="Times New Roman" w:cs="Arial"/>
                <w:szCs w:val="18"/>
                <w:lang w:eastAsia="ar-SA"/>
              </w:rPr>
            </w:pPr>
            <w:r w:rsidRPr="00A364F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654819" w14:textId="31C1B127" w:rsidR="00CC6653" w:rsidRPr="00A364F8" w:rsidRDefault="00D021DE" w:rsidP="00CC6653">
            <w:pPr>
              <w:snapToGrid w:val="0"/>
              <w:spacing w:after="0" w:line="240" w:lineRule="auto"/>
              <w:rPr>
                <w:rStyle w:val="Hyperlink"/>
                <w:rFonts w:cs="Arial"/>
                <w:color w:val="auto"/>
              </w:rPr>
            </w:pPr>
            <w:hyperlink r:id="rId84" w:history="1">
              <w:r w:rsidR="00CC6653" w:rsidRPr="00D021DE">
                <w:rPr>
                  <w:rStyle w:val="Hyperlink"/>
                  <w:rFonts w:cs="Arial"/>
                </w:rPr>
                <w:t>S1-181069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08BAB7E" w14:textId="77777777" w:rsidR="00CC6653" w:rsidRPr="00A364F8" w:rsidRDefault="00CC6653" w:rsidP="00CC6653">
            <w:pPr>
              <w:snapToGrid w:val="0"/>
              <w:spacing w:after="0" w:line="240" w:lineRule="auto"/>
            </w:pPr>
            <w:r w:rsidRPr="00A364F8">
              <w:rPr>
                <w:rFonts w:hint="eastAsia"/>
                <w:lang w:val="en-US" w:eastAsia="zh-CN"/>
              </w:rPr>
              <w:t xml:space="preserve">ZTE Corporation, </w:t>
            </w:r>
            <w:r w:rsidRPr="00A364F8">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3ED465" w14:textId="77777777" w:rsidR="00CC6653" w:rsidRPr="00A364F8" w:rsidRDefault="00CC6653" w:rsidP="00CC6653">
            <w:pPr>
              <w:snapToGrid w:val="0"/>
              <w:spacing w:after="0" w:line="240" w:lineRule="auto"/>
            </w:pPr>
            <w:r w:rsidRPr="00A364F8">
              <w:t xml:space="preserve">CR22.261v16.3.0: </w:t>
            </w:r>
            <w:r w:rsidRPr="0006344B">
              <w:rPr>
                <w:rFonts w:hint="eastAsia"/>
                <w:lang w:val="en-US" w:eastAsia="zh-CN"/>
              </w:rPr>
              <w:t xml:space="preserve">Positioning </w:t>
            </w:r>
            <w:r w:rsidRPr="0006344B">
              <w:rPr>
                <w:lang w:val="en-US" w:eastAsia="zh-CN"/>
              </w:rPr>
              <w:t xml:space="preserve">Part </w:t>
            </w:r>
            <w:r w:rsidRPr="0006344B">
              <w:rPr>
                <w:rFonts w:hint="eastAsia"/>
                <w:lang w:val="en-US" w:eastAsia="zh-CN"/>
              </w:rPr>
              <w:t xml:space="preserve">align with </w:t>
            </w:r>
            <w:r w:rsidRPr="0006344B">
              <w:rPr>
                <w:lang w:val="en-US" w:eastAsia="zh-CN"/>
              </w:rPr>
              <w:t>Rel-15 structure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A66F572" w14:textId="5512764B" w:rsidR="00CC6653" w:rsidRPr="00A364F8"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057F652" w14:textId="77777777" w:rsidR="00CC6653" w:rsidRDefault="00CC6653" w:rsidP="00CC6653">
            <w:pPr>
              <w:spacing w:after="0" w:line="240" w:lineRule="auto"/>
              <w:rPr>
                <w:rFonts w:eastAsia="Times New Roman" w:cs="Arial"/>
                <w:szCs w:val="18"/>
                <w:lang w:val="en-US" w:eastAsia="ar-SA"/>
              </w:rPr>
            </w:pPr>
            <w:r w:rsidRPr="00A364F8">
              <w:rPr>
                <w:rFonts w:eastAsia="Times New Roman" w:cs="Arial"/>
                <w:szCs w:val="18"/>
                <w:lang w:val="en-US" w:eastAsia="ar-SA"/>
              </w:rPr>
              <w:t xml:space="preserve">WI code </w:t>
            </w:r>
            <w:r w:rsidRPr="00A364F8">
              <w:rPr>
                <w:noProof/>
              </w:rPr>
              <w:t>SMARTER_Ph2</w:t>
            </w:r>
            <w:r w:rsidRPr="00A364F8">
              <w:rPr>
                <w:rFonts w:eastAsia="Times New Roman" w:cs="Arial"/>
                <w:szCs w:val="18"/>
                <w:lang w:val="en-US" w:eastAsia="ar-SA"/>
              </w:rPr>
              <w:t xml:space="preserve"> Rel-16 CR 0095 R- Cat B</w:t>
            </w:r>
          </w:p>
          <w:p w14:paraId="7AE2C637" w14:textId="738FD72D" w:rsidR="00CC6653" w:rsidRPr="00A364F8" w:rsidRDefault="00CC6653" w:rsidP="00CC6653">
            <w:pPr>
              <w:spacing w:after="0" w:line="240" w:lineRule="auto"/>
              <w:rPr>
                <w:rFonts w:eastAsia="Arial Unicode MS" w:cs="Arial"/>
                <w:szCs w:val="18"/>
                <w:lang w:eastAsia="ar-SA"/>
              </w:rPr>
            </w:pPr>
            <w:r>
              <w:rPr>
                <w:rFonts w:eastAsia="Arial Unicode MS" w:cs="Arial"/>
                <w:szCs w:val="18"/>
                <w:lang w:eastAsia="ar-SA"/>
              </w:rPr>
              <w:t>Moved from 6.3</w:t>
            </w:r>
          </w:p>
        </w:tc>
      </w:tr>
      <w:tr w:rsidR="00CC6653" w:rsidRPr="00A75C05" w14:paraId="6286FDE9" w14:textId="77777777" w:rsidTr="000339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7D413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3C771B" w14:textId="07A5C961" w:rsidR="00CC6653" w:rsidRPr="00170325" w:rsidRDefault="00D021DE" w:rsidP="00CC6653">
            <w:pPr>
              <w:snapToGrid w:val="0"/>
              <w:spacing w:after="0" w:line="240" w:lineRule="auto"/>
              <w:rPr>
                <w:rStyle w:val="Hyperlink"/>
                <w:rFonts w:cs="Arial"/>
              </w:rPr>
            </w:pPr>
            <w:hyperlink r:id="rId85" w:history="1">
              <w:r w:rsidR="00CC6653" w:rsidRPr="00D021DE">
                <w:rPr>
                  <w:rStyle w:val="Hyperlink"/>
                  <w:rFonts w:cs="Arial"/>
                </w:rPr>
                <w:t>S1-181</w:t>
              </w:r>
              <w:r w:rsidR="00CC6653" w:rsidRPr="00D021DE">
                <w:rPr>
                  <w:rStyle w:val="Hyperlink"/>
                  <w:rFonts w:cs="Arial"/>
                </w:rPr>
                <w:t>1</w:t>
              </w:r>
              <w:r w:rsidR="00CC6653" w:rsidRPr="00D021DE">
                <w:rPr>
                  <w:rStyle w:val="Hyperlink"/>
                  <w:rFonts w:cs="Arial"/>
                </w:rPr>
                <w:t>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1B23E9E" w14:textId="6947F9B3" w:rsidR="00CC6653" w:rsidRPr="00A75C05" w:rsidRDefault="00CC6653" w:rsidP="00CC6653">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191E52" w14:textId="4F9AAAC9" w:rsidR="00CC6653" w:rsidRPr="00A75C05" w:rsidRDefault="00CC6653" w:rsidP="00CC6653">
            <w:pPr>
              <w:snapToGrid w:val="0"/>
              <w:spacing w:after="0" w:line="240" w:lineRule="auto"/>
            </w:pPr>
            <w:r w:rsidRPr="00FE4862">
              <w:t>CR22.2</w:t>
            </w:r>
            <w:r>
              <w:t>78</w:t>
            </w:r>
            <w:r w:rsidRPr="00FE4862">
              <w:t>v1</w:t>
            </w:r>
            <w:r>
              <w:t>5</w:t>
            </w:r>
            <w:r w:rsidRPr="00FE4862">
              <w:t>.</w:t>
            </w:r>
            <w:r>
              <w:t>2</w:t>
            </w:r>
            <w:r w:rsidRPr="00FE4862">
              <w:t xml:space="preserve">.0: </w:t>
            </w:r>
            <w:r>
              <w:rPr>
                <w:noProof/>
              </w:rPr>
              <w:t>Release 15</w:t>
            </w:r>
            <w:r w:rsidRPr="00EC256B">
              <w:rPr>
                <w:noProof/>
              </w:rPr>
              <w:t xml:space="preserve"> alignment on</w:t>
            </w:r>
            <w:r>
              <w:rPr>
                <w:noProof/>
              </w:rPr>
              <w:t xml:space="preserve"> the inclusion of </w:t>
            </w:r>
            <w:r w:rsidRPr="00EC256B">
              <w:rPr>
                <w:noProof/>
              </w:rPr>
              <w:t xml:space="preserve">the </w:t>
            </w:r>
            <w:r>
              <w:rPr>
                <w:noProof/>
              </w:rPr>
              <w:t>5G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4AD116D"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E8229B5" w14:textId="08C88943"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SMARTER</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0246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36DA18DD" w14:textId="77777777" w:rsidTr="000339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97C163" w14:textId="77777777" w:rsidR="00CC6653" w:rsidRPr="00033976" w:rsidRDefault="00CC6653" w:rsidP="00CC6653">
            <w:pPr>
              <w:snapToGrid w:val="0"/>
              <w:spacing w:after="0" w:line="240" w:lineRule="auto"/>
              <w:rPr>
                <w:rFonts w:eastAsia="Times New Roman" w:cs="Arial"/>
                <w:szCs w:val="18"/>
                <w:lang w:eastAsia="ar-SA"/>
              </w:rPr>
            </w:pPr>
            <w:r w:rsidRPr="0003397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E2E454" w14:textId="001DDCF1" w:rsidR="00CC6653" w:rsidRPr="00033976" w:rsidRDefault="00D021DE" w:rsidP="00CC6653">
            <w:pPr>
              <w:snapToGrid w:val="0"/>
              <w:spacing w:after="0" w:line="240" w:lineRule="auto"/>
              <w:rPr>
                <w:rStyle w:val="Hyperlink"/>
                <w:rFonts w:cs="Arial"/>
                <w:color w:val="auto"/>
              </w:rPr>
            </w:pPr>
            <w:hyperlink r:id="rId86" w:history="1">
              <w:r w:rsidR="00CC6653" w:rsidRPr="00D021DE">
                <w:rPr>
                  <w:rStyle w:val="Hyperlink"/>
                  <w:rFonts w:cs="Arial"/>
                </w:rPr>
                <w:t>S1-181170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35E63E6" w14:textId="77777777" w:rsidR="00CC6653" w:rsidRPr="00033976" w:rsidRDefault="00CC6653" w:rsidP="00CC6653">
            <w:pPr>
              <w:snapToGrid w:val="0"/>
              <w:spacing w:after="0" w:line="240" w:lineRule="auto"/>
            </w:pPr>
            <w:r w:rsidRPr="00033976">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2B5249" w14:textId="77777777" w:rsidR="00CC6653" w:rsidRPr="00033976" w:rsidRDefault="00CC6653" w:rsidP="00CC6653">
            <w:pPr>
              <w:snapToGrid w:val="0"/>
              <w:spacing w:after="0" w:line="240" w:lineRule="auto"/>
            </w:pPr>
            <w:r w:rsidRPr="00033976">
              <w:t xml:space="preserve">CR22.278v15.2.0: </w:t>
            </w:r>
            <w:r w:rsidRPr="00033976">
              <w:rPr>
                <w:noProof/>
              </w:rPr>
              <w:t>Release 16 alignment on the inclusion of the 5G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4008B4C" w14:textId="67F8A628" w:rsidR="00CC6653" w:rsidRPr="00033976"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3EC8EBD" w14:textId="490B3E7F" w:rsidR="00CC6653" w:rsidRDefault="00CC6653" w:rsidP="00CC6653">
            <w:pPr>
              <w:spacing w:after="0" w:line="240" w:lineRule="auto"/>
              <w:rPr>
                <w:rFonts w:eastAsia="Times New Roman" w:cs="Arial"/>
                <w:szCs w:val="18"/>
                <w:lang w:val="en-US" w:eastAsia="ar-SA"/>
              </w:rPr>
            </w:pPr>
            <w:r w:rsidRPr="00033976">
              <w:rPr>
                <w:rFonts w:eastAsia="Times New Roman" w:cs="Arial"/>
                <w:szCs w:val="18"/>
                <w:lang w:val="en-US" w:eastAsia="ar-SA"/>
              </w:rPr>
              <w:t xml:space="preserve">WI code </w:t>
            </w:r>
            <w:r w:rsidRPr="00033976">
              <w:rPr>
                <w:noProof/>
              </w:rPr>
              <w:t>SMARTER_Ph2</w:t>
            </w:r>
            <w:r w:rsidRPr="00033976">
              <w:rPr>
                <w:rFonts w:eastAsia="Times New Roman" w:cs="Arial"/>
                <w:szCs w:val="18"/>
                <w:lang w:val="en-US" w:eastAsia="ar-SA"/>
              </w:rPr>
              <w:t xml:space="preserve"> Rel-16 CR 0248 R- Cat F</w:t>
            </w:r>
          </w:p>
          <w:p w14:paraId="4F69728A" w14:textId="280FA2DE" w:rsidR="00CC6653" w:rsidRPr="00033976" w:rsidRDefault="00CC6653" w:rsidP="00CC6653">
            <w:pPr>
              <w:spacing w:after="0" w:line="240" w:lineRule="auto"/>
              <w:rPr>
                <w:rFonts w:eastAsia="Times New Roman" w:cs="Arial"/>
                <w:szCs w:val="18"/>
                <w:lang w:val="en-US" w:eastAsia="ar-SA"/>
              </w:rPr>
            </w:pPr>
            <w:r>
              <w:rPr>
                <w:rFonts w:eastAsia="Times New Roman" w:cs="Arial"/>
                <w:szCs w:val="18"/>
                <w:lang w:val="en-US" w:eastAsia="ar-SA"/>
              </w:rPr>
              <w:t>Moved from 6.3</w:t>
            </w:r>
          </w:p>
          <w:p w14:paraId="552CE856" w14:textId="77777777" w:rsidR="00CC6653" w:rsidRPr="00033976" w:rsidRDefault="00CC6653" w:rsidP="00CC6653">
            <w:pPr>
              <w:spacing w:after="0" w:line="240" w:lineRule="auto"/>
              <w:rPr>
                <w:rFonts w:eastAsia="Arial Unicode MS" w:cs="Arial"/>
                <w:szCs w:val="18"/>
                <w:lang w:eastAsia="ar-SA"/>
              </w:rPr>
            </w:pPr>
            <w:r w:rsidRPr="00033976">
              <w:rPr>
                <w:rFonts w:eastAsia="Arial Unicode MS" w:cs="Arial"/>
                <w:szCs w:val="18"/>
                <w:highlight w:val="yellow"/>
                <w:lang w:eastAsia="ar-SA"/>
              </w:rPr>
              <w:t>Add 3.1 and 3.2 to clauses affected</w:t>
            </w:r>
          </w:p>
        </w:tc>
      </w:tr>
      <w:tr w:rsidR="00CC6653" w:rsidRPr="00A75C05" w14:paraId="3C5E71E3" w14:textId="77777777" w:rsidTr="001C74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C7C8E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735062" w14:textId="6ABFDD35" w:rsidR="00CC6653" w:rsidRPr="00170325" w:rsidRDefault="00D021DE" w:rsidP="00CC6653">
            <w:pPr>
              <w:snapToGrid w:val="0"/>
              <w:spacing w:after="0" w:line="240" w:lineRule="auto"/>
              <w:rPr>
                <w:rStyle w:val="Hyperlink"/>
                <w:rFonts w:cs="Arial"/>
              </w:rPr>
            </w:pPr>
            <w:hyperlink r:id="rId87" w:history="1">
              <w:r w:rsidR="00CC6653" w:rsidRPr="00D021DE">
                <w:rPr>
                  <w:rStyle w:val="Hyperlink"/>
                  <w:rFonts w:cs="Arial"/>
                </w:rPr>
                <w:t>S1-181164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8DFB338" w14:textId="3D6A317A" w:rsidR="00CC6653" w:rsidRPr="00A75C05" w:rsidRDefault="00CC6653" w:rsidP="00CC6653">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EB293D" w14:textId="54288C4B" w:rsidR="00CC6653" w:rsidRPr="00A75C05" w:rsidRDefault="00CC6653" w:rsidP="00CC6653">
            <w:pPr>
              <w:snapToGrid w:val="0"/>
              <w:spacing w:after="0" w:line="240" w:lineRule="auto"/>
            </w:pPr>
            <w:r w:rsidRPr="00FE4862">
              <w:t>CR22.2</w:t>
            </w:r>
            <w:r>
              <w:t>78</w:t>
            </w:r>
            <w:r w:rsidRPr="00FE4862">
              <w:t>v1</w:t>
            </w:r>
            <w:r>
              <w:t>5</w:t>
            </w:r>
            <w:r w:rsidRPr="00FE4862">
              <w:t>.</w:t>
            </w:r>
            <w:r>
              <w:t>2</w:t>
            </w:r>
            <w:r w:rsidRPr="00FE4862">
              <w:t xml:space="preserve">.0: </w:t>
            </w:r>
            <w:r>
              <w:rPr>
                <w:noProof/>
              </w:rPr>
              <w:t>Release 15</w:t>
            </w:r>
            <w:r w:rsidRPr="00EC256B">
              <w:rPr>
                <w:noProof/>
              </w:rPr>
              <w:t xml:space="preserve"> </w:t>
            </w:r>
            <w:r>
              <w:rPr>
                <w:noProof/>
              </w:rPr>
              <w:t xml:space="preserve">further </w:t>
            </w:r>
            <w:r w:rsidRPr="00EC256B">
              <w:rPr>
                <w:noProof/>
              </w:rPr>
              <w:t>alignment on</w:t>
            </w:r>
            <w:r>
              <w:rPr>
                <w:noProof/>
              </w:rPr>
              <w:t xml:space="preserve"> URLLC KPIs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099BDFC"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51A488F" w14:textId="1C40C576"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SMARTER</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0247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3BAC5056" w14:textId="77777777" w:rsidTr="001C74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E2FDEC" w14:textId="77777777" w:rsidR="00CC6653" w:rsidRPr="001C7424" w:rsidRDefault="00CC6653" w:rsidP="00CC6653">
            <w:pPr>
              <w:snapToGrid w:val="0"/>
              <w:spacing w:after="0" w:line="240" w:lineRule="auto"/>
              <w:rPr>
                <w:rFonts w:eastAsia="Times New Roman" w:cs="Arial"/>
                <w:szCs w:val="18"/>
                <w:lang w:eastAsia="ar-SA"/>
              </w:rPr>
            </w:pPr>
            <w:r w:rsidRPr="001C742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33F964" w14:textId="6B4EA0C1" w:rsidR="00CC6653" w:rsidRPr="001C7424" w:rsidRDefault="00D021DE" w:rsidP="00CC6653">
            <w:pPr>
              <w:snapToGrid w:val="0"/>
              <w:spacing w:after="0" w:line="240" w:lineRule="auto"/>
              <w:rPr>
                <w:rStyle w:val="Hyperlink"/>
                <w:rFonts w:cs="Arial"/>
                <w:color w:val="auto"/>
              </w:rPr>
            </w:pPr>
            <w:hyperlink r:id="rId88" w:history="1">
              <w:r w:rsidR="00CC6653" w:rsidRPr="00D021DE">
                <w:rPr>
                  <w:rStyle w:val="Hyperlink"/>
                  <w:rFonts w:cs="Arial"/>
                </w:rPr>
                <w:t>S1-181171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F333B4" w14:textId="77777777" w:rsidR="00CC6653" w:rsidRPr="001C7424" w:rsidRDefault="00CC6653" w:rsidP="00CC6653">
            <w:pPr>
              <w:snapToGrid w:val="0"/>
              <w:spacing w:after="0" w:line="240" w:lineRule="auto"/>
            </w:pPr>
            <w:r w:rsidRPr="001C7424">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136ECB" w14:textId="77777777" w:rsidR="00CC6653" w:rsidRPr="001C7424" w:rsidRDefault="00CC6653" w:rsidP="00CC6653">
            <w:pPr>
              <w:snapToGrid w:val="0"/>
              <w:spacing w:after="0" w:line="240" w:lineRule="auto"/>
            </w:pPr>
            <w:r w:rsidRPr="001C7424">
              <w:t xml:space="preserve">CR22.278v15.2.0: </w:t>
            </w:r>
            <w:r w:rsidRPr="001C7424">
              <w:rPr>
                <w:noProof/>
              </w:rPr>
              <w:t>Release 16 alignment on URLLC KPIs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78E6791" w14:textId="32DB3AF1" w:rsidR="00CC6653" w:rsidRPr="001C7424"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D280F67" w14:textId="77777777" w:rsidR="00CC6653" w:rsidRPr="001C7424"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sidRPr="001C7424">
              <w:rPr>
                <w:noProof/>
                <w:highlight w:val="yellow"/>
              </w:rPr>
              <w:t>SMARTER_Ph2</w:t>
            </w:r>
            <w:r w:rsidRPr="001C7424">
              <w:rPr>
                <w:rFonts w:eastAsia="Times New Roman" w:cs="Arial"/>
                <w:szCs w:val="18"/>
                <w:lang w:val="en-US" w:eastAsia="ar-SA"/>
              </w:rPr>
              <w:t xml:space="preserve"> Rel-16 CR 0249 R- Cat A</w:t>
            </w:r>
          </w:p>
          <w:p w14:paraId="057C5FB2" w14:textId="2A2D9C8B" w:rsidR="00CC6653" w:rsidRPr="001C7424" w:rsidRDefault="00CC6653" w:rsidP="00CC6653">
            <w:pPr>
              <w:spacing w:after="0" w:line="240" w:lineRule="auto"/>
              <w:rPr>
                <w:rFonts w:eastAsia="Arial Unicode MS" w:cs="Arial"/>
                <w:szCs w:val="18"/>
                <w:lang w:eastAsia="ar-SA"/>
              </w:rPr>
            </w:pPr>
            <w:r w:rsidRPr="001C7424">
              <w:rPr>
                <w:rFonts w:eastAsia="Arial Unicode MS" w:cs="Arial"/>
                <w:szCs w:val="18"/>
                <w:lang w:eastAsia="ar-SA"/>
              </w:rPr>
              <w:t>Moved from 6.3</w:t>
            </w:r>
          </w:p>
          <w:p w14:paraId="54E3A135" w14:textId="6BFA5599" w:rsidR="00CC6653" w:rsidRPr="001C7424" w:rsidRDefault="00CC6653" w:rsidP="00CC6653">
            <w:pPr>
              <w:spacing w:after="0" w:line="240" w:lineRule="auto"/>
              <w:rPr>
                <w:rFonts w:eastAsia="Arial Unicode MS" w:cs="Arial"/>
                <w:szCs w:val="18"/>
                <w:lang w:eastAsia="ar-SA"/>
              </w:rPr>
            </w:pPr>
            <w:r w:rsidRPr="001C7424">
              <w:rPr>
                <w:rFonts w:eastAsia="Arial Unicode MS" w:cs="Arial"/>
                <w:szCs w:val="18"/>
                <w:highlight w:val="yellow"/>
                <w:lang w:eastAsia="ar-SA"/>
              </w:rPr>
              <w:t xml:space="preserve">Cat-A CRs have the same </w:t>
            </w:r>
            <w:r>
              <w:rPr>
                <w:rFonts w:eastAsia="Arial Unicode MS" w:cs="Arial"/>
                <w:szCs w:val="18"/>
                <w:highlight w:val="yellow"/>
                <w:lang w:eastAsia="ar-SA"/>
              </w:rPr>
              <w:t xml:space="preserve">title and </w:t>
            </w:r>
            <w:r w:rsidRPr="001C7424">
              <w:rPr>
                <w:rFonts w:eastAsia="Arial Unicode MS" w:cs="Arial"/>
                <w:szCs w:val="18"/>
                <w:highlight w:val="yellow"/>
                <w:lang w:eastAsia="ar-SA"/>
              </w:rPr>
              <w:t>WI code as the CR they are mirror off. There is no Rel-16 version of 22.278, so a mirror is not needed</w:t>
            </w:r>
          </w:p>
        </w:tc>
      </w:tr>
      <w:tr w:rsidR="00CC6653" w:rsidRPr="00A75C05" w14:paraId="66EB5890"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43E670"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EC096A" w14:textId="7F9B2B6A" w:rsidR="00CC6653" w:rsidRPr="00170325" w:rsidRDefault="00D021DE" w:rsidP="00CC6653">
            <w:pPr>
              <w:snapToGrid w:val="0"/>
              <w:spacing w:after="0" w:line="240" w:lineRule="auto"/>
              <w:rPr>
                <w:rStyle w:val="Hyperlink"/>
                <w:rFonts w:cs="Arial"/>
              </w:rPr>
            </w:pPr>
            <w:hyperlink r:id="rId89" w:history="1">
              <w:r w:rsidR="00CC6653" w:rsidRPr="00D021DE">
                <w:rPr>
                  <w:rStyle w:val="Hyperlink"/>
                  <w:rFonts w:cs="Arial"/>
                </w:rPr>
                <w:t>S1-1</w:t>
              </w:r>
              <w:r w:rsidR="00CC6653" w:rsidRPr="00D021DE">
                <w:rPr>
                  <w:rStyle w:val="Hyperlink"/>
                  <w:rFonts w:cs="Arial"/>
                </w:rPr>
                <w:t>8</w:t>
              </w:r>
              <w:r w:rsidR="00CC6653" w:rsidRPr="00D021DE">
                <w:rPr>
                  <w:rStyle w:val="Hyperlink"/>
                  <w:rFonts w:cs="Arial"/>
                </w:rPr>
                <w:t>1166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320039" w14:textId="3FDD71AF" w:rsidR="00CC6653" w:rsidRPr="00A75C05" w:rsidRDefault="00CC6653" w:rsidP="00CC6653">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3F66F1" w14:textId="4B0D7773" w:rsidR="00CC6653" w:rsidRPr="00A75C05" w:rsidRDefault="00CC6653" w:rsidP="00CC6653">
            <w:pPr>
              <w:snapToGrid w:val="0"/>
              <w:spacing w:after="0" w:line="240" w:lineRule="auto"/>
            </w:pPr>
            <w:r w:rsidRPr="00FE4862">
              <w:t>CR22.2</w:t>
            </w:r>
            <w:r>
              <w:t>61</w:t>
            </w:r>
            <w:r w:rsidRPr="00FE4862">
              <w:t>v1</w:t>
            </w:r>
            <w:r>
              <w:t>5</w:t>
            </w:r>
            <w:r w:rsidRPr="00FE4862">
              <w:t>.</w:t>
            </w:r>
            <w:r>
              <w:t>4</w:t>
            </w:r>
            <w:r w:rsidRPr="00FE4862">
              <w:t xml:space="preserve">.0: </w:t>
            </w:r>
            <w:r>
              <w:rPr>
                <w:noProof/>
              </w:rPr>
              <w:t>Release 15</w:t>
            </w:r>
            <w:r w:rsidRPr="00EC256B">
              <w:rPr>
                <w:noProof/>
              </w:rPr>
              <w:t xml:space="preserve"> alignment on</w:t>
            </w:r>
            <w:r>
              <w:rPr>
                <w:noProof/>
              </w:rPr>
              <w:t xml:space="preserve"> </w:t>
            </w:r>
            <w:r w:rsidRPr="00EC256B">
              <w:rPr>
                <w:noProof/>
              </w:rPr>
              <w:t xml:space="preserve">the </w:t>
            </w:r>
            <w:r>
              <w:rPr>
                <w:noProof/>
              </w:rPr>
              <w:t>5G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B5D1C64"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E171772" w14:textId="1E8128A7"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SMARTER</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0099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7159580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B1789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BD806" w14:textId="1DAC265A" w:rsidR="00CC6653" w:rsidRPr="00170325" w:rsidRDefault="00D021DE" w:rsidP="00CC6653">
            <w:pPr>
              <w:snapToGrid w:val="0"/>
              <w:spacing w:after="0" w:line="240" w:lineRule="auto"/>
              <w:rPr>
                <w:rStyle w:val="Hyperlink"/>
                <w:rFonts w:cs="Arial"/>
              </w:rPr>
            </w:pPr>
            <w:hyperlink r:id="rId90" w:history="1">
              <w:r w:rsidR="00CC6653" w:rsidRPr="00D021DE">
                <w:rPr>
                  <w:rStyle w:val="Hyperlink"/>
                  <w:rFonts w:cs="Arial"/>
                </w:rPr>
                <w:t>S1-181169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4B4D99" w14:textId="121FD0BB" w:rsidR="00CC6653" w:rsidRPr="00A75C05" w:rsidRDefault="00CC6653" w:rsidP="00CC6653">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ECC43E" w14:textId="357F22B8" w:rsidR="00CC6653" w:rsidRPr="00A75C05" w:rsidRDefault="00CC6653" w:rsidP="00CC6653">
            <w:pPr>
              <w:snapToGrid w:val="0"/>
              <w:spacing w:after="0" w:line="240" w:lineRule="auto"/>
            </w:pPr>
            <w:r w:rsidRPr="00FE4862">
              <w:t>CR22.2</w:t>
            </w:r>
            <w:r>
              <w:t>61</w:t>
            </w:r>
            <w:r w:rsidRPr="00FE4862">
              <w:t>v1</w:t>
            </w:r>
            <w:r>
              <w:t>5</w:t>
            </w:r>
            <w:r w:rsidRPr="00FE4862">
              <w:t>.</w:t>
            </w:r>
            <w:r>
              <w:t>4</w:t>
            </w:r>
            <w:r w:rsidRPr="00FE4862">
              <w:t xml:space="preserve">.0: </w:t>
            </w:r>
            <w:r>
              <w:rPr>
                <w:noProof/>
              </w:rPr>
              <w:t>Release 15</w:t>
            </w:r>
            <w:r w:rsidRPr="00EC256B">
              <w:rPr>
                <w:noProof/>
              </w:rPr>
              <w:t xml:space="preserve"> </w:t>
            </w:r>
            <w:r>
              <w:rPr>
                <w:noProof/>
              </w:rPr>
              <w:t xml:space="preserve">further </w:t>
            </w:r>
            <w:r w:rsidRPr="00EC256B">
              <w:rPr>
                <w:noProof/>
              </w:rPr>
              <w:t>alignment on</w:t>
            </w:r>
            <w:r>
              <w:rPr>
                <w:noProof/>
              </w:rPr>
              <w:t xml:space="preserve"> </w:t>
            </w:r>
            <w:r w:rsidRPr="00EC256B">
              <w:rPr>
                <w:noProof/>
              </w:rPr>
              <w:t xml:space="preserve">the </w:t>
            </w:r>
            <w:r>
              <w:rPr>
                <w:noProof/>
              </w:rPr>
              <w:t>URLLC KPIs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D315A4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9627619" w14:textId="17149438"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SMARTER</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0100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478BFC4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93C2B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A0BD5E" w14:textId="4356CBEC" w:rsidR="00CC6653" w:rsidRPr="00170325" w:rsidRDefault="00D021DE" w:rsidP="00CC6653">
            <w:pPr>
              <w:snapToGrid w:val="0"/>
              <w:spacing w:after="0" w:line="240" w:lineRule="auto"/>
              <w:rPr>
                <w:rStyle w:val="Hyperlink"/>
                <w:rFonts w:cs="Arial"/>
              </w:rPr>
            </w:pPr>
            <w:hyperlink r:id="rId91" w:history="1">
              <w:r w:rsidR="00CC6653" w:rsidRPr="00D021DE">
                <w:rPr>
                  <w:rStyle w:val="Hyperlink"/>
                  <w:rFonts w:cs="Arial"/>
                </w:rPr>
                <w:t>S1-181177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78D9A69" w14:textId="2F3B9B81"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699120" w14:textId="77866E89" w:rsidR="00CC6653" w:rsidRPr="00A75C05" w:rsidRDefault="00CC6653" w:rsidP="00CC6653">
            <w:pPr>
              <w:snapToGrid w:val="0"/>
              <w:spacing w:after="0" w:line="240" w:lineRule="auto"/>
            </w:pPr>
            <w:r w:rsidRPr="00FE4862">
              <w:t>CR22.</w:t>
            </w:r>
            <w:r>
              <w:t>011</w:t>
            </w:r>
            <w:r w:rsidRPr="00FE4862">
              <w:t>v1</w:t>
            </w:r>
            <w:r>
              <w:t>5</w:t>
            </w:r>
            <w:r w:rsidRPr="00FE4862">
              <w:t>.</w:t>
            </w:r>
            <w:r>
              <w:t>3</w:t>
            </w:r>
            <w:r w:rsidRPr="00FE4862">
              <w:t xml:space="preserve">.0: </w:t>
            </w:r>
            <w:r>
              <w:rPr>
                <w:noProof/>
              </w:rPr>
              <w:t>Alignment of RLOS availability into Automatic PLMN Selection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2F15071"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EA7D465" w14:textId="31979615"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0282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421B8FD1"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595A7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EFCBE3" w14:textId="39E3441F" w:rsidR="00CC6653" w:rsidRPr="00170325" w:rsidRDefault="00D021DE" w:rsidP="00CC6653">
            <w:pPr>
              <w:snapToGrid w:val="0"/>
              <w:spacing w:after="0" w:line="240" w:lineRule="auto"/>
              <w:rPr>
                <w:rStyle w:val="Hyperlink"/>
                <w:rFonts w:cs="Arial"/>
              </w:rPr>
            </w:pPr>
            <w:hyperlink r:id="rId92" w:history="1">
              <w:r w:rsidR="00CC6653" w:rsidRPr="00D021DE">
                <w:rPr>
                  <w:rStyle w:val="Hyperlink"/>
                  <w:rFonts w:cs="Arial"/>
                </w:rPr>
                <w:t>S1-181178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06DA2B3" w14:textId="25437752"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0781B1" w14:textId="458B97A9" w:rsidR="00CC6653" w:rsidRPr="00A75C05" w:rsidRDefault="00CC6653" w:rsidP="00CC6653">
            <w:pPr>
              <w:snapToGrid w:val="0"/>
              <w:spacing w:after="0" w:line="240" w:lineRule="auto"/>
            </w:pPr>
            <w:r w:rsidRPr="00FE4862">
              <w:t>CR22.</w:t>
            </w:r>
            <w:r>
              <w:t>101</w:t>
            </w:r>
            <w:r w:rsidRPr="00FE4862">
              <w:t>v1</w:t>
            </w:r>
            <w:r>
              <w:t>5</w:t>
            </w:r>
            <w:r w:rsidRPr="00FE4862">
              <w:t>.</w:t>
            </w:r>
            <w:r>
              <w:t>4</w:t>
            </w:r>
            <w:r w:rsidRPr="00FE4862">
              <w:t xml:space="preserve">.0: </w:t>
            </w:r>
            <w:r>
              <w:rPr>
                <w:noProof/>
              </w:rPr>
              <w:t>Alignment of requirements for access to restricted local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0076D3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7F6CCCD" w14:textId="105E1B81"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0545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64A6F85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69195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FF202F" w14:textId="5BDBF08E" w:rsidR="00CC6653" w:rsidRPr="00170325" w:rsidRDefault="00D021DE" w:rsidP="00CC6653">
            <w:pPr>
              <w:snapToGrid w:val="0"/>
              <w:spacing w:after="0" w:line="240" w:lineRule="auto"/>
              <w:rPr>
                <w:rStyle w:val="Hyperlink"/>
                <w:rFonts w:cs="Arial"/>
              </w:rPr>
            </w:pPr>
            <w:hyperlink r:id="rId93" w:history="1">
              <w:r w:rsidR="00CC6653" w:rsidRPr="00D021DE">
                <w:rPr>
                  <w:rStyle w:val="Hyperlink"/>
                  <w:rFonts w:cs="Arial"/>
                </w:rPr>
                <w:t>S1-181180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E82A0A2" w14:textId="1D1FC535"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966E8" w14:textId="565D6195" w:rsidR="00CC6653" w:rsidRPr="00A75C05" w:rsidRDefault="00CC6653" w:rsidP="00CC6653">
            <w:pPr>
              <w:snapToGrid w:val="0"/>
              <w:spacing w:after="0" w:line="240" w:lineRule="auto"/>
            </w:pPr>
            <w:r w:rsidRPr="00FE4862">
              <w:t>CR22.</w:t>
            </w:r>
            <w:r>
              <w:t>115</w:t>
            </w:r>
            <w:r w:rsidRPr="00FE4862">
              <w:t>v1</w:t>
            </w:r>
            <w:r>
              <w:t>5</w:t>
            </w:r>
            <w:r w:rsidRPr="00FE4862">
              <w:t>.</w:t>
            </w:r>
            <w:r>
              <w:t>3</w:t>
            </w:r>
            <w:r w:rsidRPr="00FE4862">
              <w:t>.0:</w:t>
            </w:r>
            <w:r>
              <w:t xml:space="preserve"> </w:t>
            </w:r>
            <w:r>
              <w:rPr>
                <w:noProof/>
              </w:rPr>
              <w:t>Alignment of Charging for Restricted Local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4CD961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E03D8F5" w14:textId="21551B16"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0092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3086CB6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92B49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26F686" w14:textId="79E96EF0" w:rsidR="00CC6653" w:rsidRPr="00170325" w:rsidRDefault="00D021DE" w:rsidP="00CC6653">
            <w:pPr>
              <w:snapToGrid w:val="0"/>
              <w:spacing w:after="0" w:line="240" w:lineRule="auto"/>
              <w:rPr>
                <w:rStyle w:val="Hyperlink"/>
                <w:rFonts w:cs="Arial"/>
              </w:rPr>
            </w:pPr>
            <w:hyperlink r:id="rId94" w:history="1">
              <w:r w:rsidR="00CC6653" w:rsidRPr="00D021DE">
                <w:rPr>
                  <w:rStyle w:val="Hyperlink"/>
                  <w:rFonts w:cs="Arial"/>
                </w:rPr>
                <w:t>S1-181181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CC3B49" w14:textId="737A20BE"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0B39BC" w14:textId="7AE4C593" w:rsidR="00CC6653" w:rsidRPr="00A75C05" w:rsidRDefault="00CC6653" w:rsidP="00CC6653">
            <w:pPr>
              <w:snapToGrid w:val="0"/>
              <w:spacing w:after="0" w:line="240" w:lineRule="auto"/>
            </w:pPr>
            <w:r w:rsidRPr="00FE4862">
              <w:t>CR22.</w:t>
            </w:r>
            <w:r>
              <w:t>228</w:t>
            </w:r>
            <w:r w:rsidRPr="00FE4862">
              <w:t>v1</w:t>
            </w:r>
            <w:r>
              <w:t>5</w:t>
            </w:r>
            <w:r w:rsidRPr="00FE4862">
              <w:t>.</w:t>
            </w:r>
            <w:r>
              <w:t>2</w:t>
            </w:r>
            <w:r w:rsidRPr="00FE4862">
              <w:t>.0:</w:t>
            </w:r>
            <w:r>
              <w:t xml:space="preserve"> </w:t>
            </w:r>
            <w:r>
              <w:rPr>
                <w:noProof/>
              </w:rPr>
              <w:t>Alignment of requirements for access to restricted local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7B2AF7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D019390" w14:textId="47D68D9B"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0227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139757F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365BA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66EDB5" w14:textId="506ABF0C" w:rsidR="00CC6653" w:rsidRPr="00170325" w:rsidRDefault="00D021DE" w:rsidP="00CC6653">
            <w:pPr>
              <w:snapToGrid w:val="0"/>
              <w:spacing w:after="0" w:line="240" w:lineRule="auto"/>
              <w:rPr>
                <w:rStyle w:val="Hyperlink"/>
                <w:rFonts w:cs="Arial"/>
              </w:rPr>
            </w:pPr>
            <w:hyperlink r:id="rId95" w:history="1">
              <w:r w:rsidR="00CC6653" w:rsidRPr="00D021DE">
                <w:rPr>
                  <w:rStyle w:val="Hyperlink"/>
                  <w:rFonts w:cs="Arial"/>
                </w:rPr>
                <w:t>S1-181182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BA2300" w14:textId="07DB0850"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DDA693" w14:textId="7C18665D" w:rsidR="00CC6653" w:rsidRPr="00A75C05" w:rsidRDefault="00CC6653" w:rsidP="00CC6653">
            <w:pPr>
              <w:snapToGrid w:val="0"/>
              <w:spacing w:after="0" w:line="240" w:lineRule="auto"/>
            </w:pPr>
            <w:r w:rsidRPr="00FE4862">
              <w:t>CR22.</w:t>
            </w:r>
            <w:r>
              <w:t>011</w:t>
            </w:r>
            <w:r w:rsidRPr="00FE4862">
              <w:t>v1</w:t>
            </w:r>
            <w:r>
              <w:t>6</w:t>
            </w:r>
            <w:r w:rsidRPr="00FE4862">
              <w:t>.</w:t>
            </w:r>
            <w:r>
              <w:t>1</w:t>
            </w:r>
            <w:r w:rsidRPr="00FE4862">
              <w:t xml:space="preserve">.0: </w:t>
            </w:r>
            <w:r>
              <w:rPr>
                <w:noProof/>
              </w:rPr>
              <w:t>Alignment of RLOS availability into Automatic PLMN Selection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24BF459"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C7BE0B6" w14:textId="77777777"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0283 </w:t>
            </w:r>
            <w:r w:rsidRPr="00FE4862">
              <w:rPr>
                <w:rFonts w:eastAsia="Times New Roman" w:cs="Arial"/>
                <w:szCs w:val="18"/>
                <w:lang w:val="en-US" w:eastAsia="ar-SA"/>
              </w:rPr>
              <w:t xml:space="preserve">R- Cat </w:t>
            </w:r>
            <w:r>
              <w:rPr>
                <w:rFonts w:eastAsia="Times New Roman" w:cs="Arial"/>
                <w:szCs w:val="18"/>
                <w:lang w:val="en-US" w:eastAsia="ar-SA"/>
              </w:rPr>
              <w:t xml:space="preserve">F. </w:t>
            </w:r>
          </w:p>
          <w:p w14:paraId="46E9D4D9" w14:textId="6883D3CD" w:rsidR="00CC6653" w:rsidRPr="00A75C05" w:rsidRDefault="00CC6653" w:rsidP="00CC6653">
            <w:pPr>
              <w:spacing w:after="0" w:line="240" w:lineRule="auto"/>
              <w:rPr>
                <w:rFonts w:eastAsia="Arial Unicode MS" w:cs="Arial"/>
                <w:szCs w:val="18"/>
                <w:lang w:eastAsia="ar-SA"/>
              </w:rPr>
            </w:pPr>
            <w:r w:rsidRPr="009E7ACA">
              <w:rPr>
                <w:rFonts w:eastAsia="Times New Roman" w:cs="Arial"/>
                <w:szCs w:val="18"/>
                <w:highlight w:val="yellow"/>
                <w:lang w:val="en-US" w:eastAsia="ar-SA"/>
              </w:rPr>
              <w:t>Check revisions. Yellow text is added?</w:t>
            </w:r>
          </w:p>
        </w:tc>
      </w:tr>
      <w:tr w:rsidR="00CC6653" w:rsidRPr="00A75C05" w14:paraId="210CC1A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1624A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88DB8E" w14:textId="6291C448" w:rsidR="00CC6653" w:rsidRPr="00170325" w:rsidRDefault="00D021DE" w:rsidP="00CC6653">
            <w:pPr>
              <w:snapToGrid w:val="0"/>
              <w:spacing w:after="0" w:line="240" w:lineRule="auto"/>
              <w:rPr>
                <w:rStyle w:val="Hyperlink"/>
                <w:rFonts w:cs="Arial"/>
              </w:rPr>
            </w:pPr>
            <w:hyperlink r:id="rId96" w:history="1">
              <w:r w:rsidR="00CC6653" w:rsidRPr="00D021DE">
                <w:rPr>
                  <w:rStyle w:val="Hyperlink"/>
                  <w:rFonts w:cs="Arial"/>
                </w:rPr>
                <w:t>S1-181183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95BBBF8" w14:textId="6DBC4E3B"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46C35B" w14:textId="6BD4D638" w:rsidR="00CC6653" w:rsidRPr="00A75C05" w:rsidRDefault="00CC6653" w:rsidP="00CC6653">
            <w:pPr>
              <w:snapToGrid w:val="0"/>
              <w:spacing w:after="0" w:line="240" w:lineRule="auto"/>
            </w:pPr>
            <w:r w:rsidRPr="00FE4862">
              <w:t>CR22.</w:t>
            </w:r>
            <w:r>
              <w:t>101</w:t>
            </w:r>
            <w:r w:rsidRPr="00FE4862">
              <w:t>v1</w:t>
            </w:r>
            <w:r>
              <w:t>5</w:t>
            </w:r>
            <w:r w:rsidRPr="00FE4862">
              <w:t>.</w:t>
            </w:r>
            <w:r>
              <w:t>4</w:t>
            </w:r>
            <w:r w:rsidRPr="00FE4862">
              <w:t xml:space="preserve">.0: </w:t>
            </w:r>
            <w:r>
              <w:rPr>
                <w:noProof/>
              </w:rPr>
              <w:t>Alignment of requirements for access to restricted local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8C13E9D"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4DC335D" w14:textId="5AC506B0"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0546 </w:t>
            </w:r>
            <w:r w:rsidRPr="00FE4862">
              <w:rPr>
                <w:rFonts w:eastAsia="Times New Roman" w:cs="Arial"/>
                <w:szCs w:val="18"/>
                <w:lang w:val="en-US" w:eastAsia="ar-SA"/>
              </w:rPr>
              <w:t xml:space="preserve">R- Cat </w:t>
            </w:r>
            <w:r>
              <w:rPr>
                <w:rFonts w:eastAsia="Times New Roman" w:cs="Arial"/>
                <w:szCs w:val="18"/>
                <w:lang w:val="en-US" w:eastAsia="ar-SA"/>
              </w:rPr>
              <w:t xml:space="preserve">F. </w:t>
            </w:r>
          </w:p>
          <w:p w14:paraId="288C14F5" w14:textId="71555FF6" w:rsidR="00CC6653" w:rsidRPr="00A75C05" w:rsidRDefault="00CC6653" w:rsidP="00CC6653">
            <w:pPr>
              <w:spacing w:after="0" w:line="240" w:lineRule="auto"/>
              <w:rPr>
                <w:rFonts w:eastAsia="Arial Unicode MS" w:cs="Arial"/>
                <w:szCs w:val="18"/>
                <w:lang w:eastAsia="ar-SA"/>
              </w:rPr>
            </w:pPr>
            <w:r w:rsidRPr="00514E4C">
              <w:rPr>
                <w:rFonts w:eastAsia="Times New Roman" w:cs="Arial"/>
                <w:szCs w:val="18"/>
                <w:highlight w:val="yellow"/>
                <w:lang w:val="en-US" w:eastAsia="ar-SA"/>
              </w:rPr>
              <w:t>First create Rel-16 version and then make changes</w:t>
            </w:r>
          </w:p>
        </w:tc>
      </w:tr>
      <w:tr w:rsidR="00CC6653" w:rsidRPr="00A75C05" w14:paraId="7B6D3C22" w14:textId="77777777" w:rsidTr="00A45B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95C7D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1FA17A" w14:textId="2EC4F895" w:rsidR="00CC6653" w:rsidRPr="00170325" w:rsidRDefault="00D021DE" w:rsidP="00CC6653">
            <w:pPr>
              <w:snapToGrid w:val="0"/>
              <w:spacing w:after="0" w:line="240" w:lineRule="auto"/>
              <w:rPr>
                <w:rStyle w:val="Hyperlink"/>
                <w:rFonts w:cs="Arial"/>
              </w:rPr>
            </w:pPr>
            <w:hyperlink r:id="rId97" w:history="1">
              <w:r w:rsidR="00CC6653" w:rsidRPr="00D021DE">
                <w:rPr>
                  <w:rStyle w:val="Hyperlink"/>
                  <w:rFonts w:cs="Arial"/>
                </w:rPr>
                <w:t>S1-181185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8828528" w14:textId="3E570BC1" w:rsidR="00CC6653" w:rsidRPr="00A75C05" w:rsidRDefault="00CC6653" w:rsidP="00CC6653">
            <w:pPr>
              <w:snapToGrid w:val="0"/>
              <w:spacing w:after="0" w:line="240" w:lineRule="auto"/>
            </w:pPr>
            <w:r>
              <w:rPr>
                <w:noProof/>
              </w:rPr>
              <w:t>Nokia, Nokia Shanghai Bell,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3B4672" w14:textId="41C25D35" w:rsidR="00CC6653" w:rsidRPr="00A75C05" w:rsidRDefault="00CC6653" w:rsidP="00CC6653">
            <w:pPr>
              <w:snapToGrid w:val="0"/>
              <w:spacing w:after="0" w:line="240" w:lineRule="auto"/>
            </w:pPr>
            <w:r w:rsidRPr="00FE4862">
              <w:t>CR22.</w:t>
            </w:r>
            <w:r>
              <w:t>228</w:t>
            </w:r>
            <w:r w:rsidRPr="00FE4862">
              <w:t>v1</w:t>
            </w:r>
            <w:r>
              <w:t>5</w:t>
            </w:r>
            <w:r w:rsidRPr="00FE4862">
              <w:t>.</w:t>
            </w:r>
            <w:r w:rsidRPr="00514E4C">
              <w:rPr>
                <w:highlight w:val="yellow"/>
              </w:rPr>
              <w:t>3</w:t>
            </w:r>
            <w:r w:rsidRPr="00FE4862">
              <w:t>.0:</w:t>
            </w:r>
            <w:r>
              <w:t xml:space="preserve"> </w:t>
            </w:r>
            <w:r>
              <w:rPr>
                <w:noProof/>
              </w:rPr>
              <w:t>Alignment of requirements for access to restricted local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70A4F64"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BE3C9B3" w14:textId="77777777"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PARLOS</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0228 </w:t>
            </w:r>
            <w:r w:rsidRPr="00FE4862">
              <w:rPr>
                <w:rFonts w:eastAsia="Times New Roman" w:cs="Arial"/>
                <w:szCs w:val="18"/>
                <w:lang w:val="en-US" w:eastAsia="ar-SA"/>
              </w:rPr>
              <w:t xml:space="preserve">R- Cat </w:t>
            </w:r>
            <w:r>
              <w:rPr>
                <w:rFonts w:eastAsia="Times New Roman" w:cs="Arial"/>
                <w:szCs w:val="18"/>
                <w:lang w:val="en-US" w:eastAsia="ar-SA"/>
              </w:rPr>
              <w:t>F.</w:t>
            </w:r>
          </w:p>
          <w:p w14:paraId="41949036" w14:textId="0D9641AA" w:rsidR="00CC6653" w:rsidRPr="00A75C05" w:rsidRDefault="00CC6653" w:rsidP="00CC6653">
            <w:pPr>
              <w:spacing w:after="0" w:line="240" w:lineRule="auto"/>
              <w:rPr>
                <w:rFonts w:eastAsia="Arial Unicode MS" w:cs="Arial"/>
                <w:szCs w:val="18"/>
                <w:lang w:eastAsia="ar-SA"/>
              </w:rPr>
            </w:pPr>
            <w:r w:rsidRPr="00514E4C">
              <w:rPr>
                <w:rFonts w:eastAsia="Times New Roman" w:cs="Arial"/>
                <w:szCs w:val="18"/>
                <w:highlight w:val="yellow"/>
                <w:lang w:val="en-US" w:eastAsia="ar-SA"/>
              </w:rPr>
              <w:t>First create Rel-16 version and then make changes</w:t>
            </w:r>
          </w:p>
        </w:tc>
      </w:tr>
      <w:tr w:rsidR="00CC6653" w:rsidRPr="00A75C05" w14:paraId="40446426" w14:textId="77777777" w:rsidTr="00A45B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95E595" w14:textId="77777777" w:rsidR="00CC6653" w:rsidRPr="00A45BE7" w:rsidRDefault="00CC6653" w:rsidP="00CC6653">
            <w:pPr>
              <w:snapToGrid w:val="0"/>
              <w:spacing w:after="0" w:line="240" w:lineRule="auto"/>
              <w:rPr>
                <w:rFonts w:eastAsia="Times New Roman" w:cs="Arial"/>
                <w:szCs w:val="18"/>
                <w:lang w:eastAsia="ar-SA"/>
              </w:rPr>
            </w:pPr>
            <w:r w:rsidRPr="00A45BE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9577EA" w14:textId="2F00007E" w:rsidR="00CC6653" w:rsidRPr="00A45BE7" w:rsidRDefault="00D021DE" w:rsidP="00CC6653">
            <w:pPr>
              <w:snapToGrid w:val="0"/>
              <w:spacing w:after="0" w:line="240" w:lineRule="auto"/>
              <w:rPr>
                <w:rStyle w:val="Hyperlink"/>
                <w:rFonts w:cs="Arial"/>
                <w:color w:val="auto"/>
              </w:rPr>
            </w:pPr>
            <w:hyperlink r:id="rId98" w:history="1">
              <w:r w:rsidR="00CC6653" w:rsidRPr="00D021DE">
                <w:rPr>
                  <w:rStyle w:val="Hyperlink"/>
                  <w:rFonts w:cs="Arial"/>
                </w:rPr>
                <w:t>S1-181204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32656B3" w14:textId="77777777" w:rsidR="00CC6653" w:rsidRPr="00A45BE7" w:rsidRDefault="00CC6653" w:rsidP="00CC6653">
            <w:pPr>
              <w:snapToGrid w:val="0"/>
              <w:spacing w:after="0" w:line="240" w:lineRule="auto"/>
            </w:pPr>
            <w:r w:rsidRPr="00A45BE7">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D8F343" w14:textId="77777777" w:rsidR="00CC6653" w:rsidRPr="00A45BE7" w:rsidRDefault="00CC6653" w:rsidP="00CC6653">
            <w:pPr>
              <w:snapToGrid w:val="0"/>
              <w:spacing w:after="0" w:line="240" w:lineRule="auto"/>
            </w:pPr>
            <w:r w:rsidRPr="00A45BE7">
              <w:t xml:space="preserve">CR22.011v15.4.0: </w:t>
            </w:r>
            <w:r w:rsidRPr="00A45BE7">
              <w:rPr>
                <w:noProof/>
              </w:rPr>
              <w:t>Removal of “shall not affect UICC” requirement for PARLOS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DF909D7" w14:textId="1AC2D575" w:rsidR="00CC6653" w:rsidRPr="00A45BE7"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7A5B54C" w14:textId="77777777" w:rsidR="00CC6653" w:rsidRDefault="00CC6653" w:rsidP="00CC6653">
            <w:pPr>
              <w:spacing w:after="0" w:line="240" w:lineRule="auto"/>
              <w:rPr>
                <w:rFonts w:eastAsia="Times New Roman" w:cs="Arial"/>
                <w:szCs w:val="18"/>
                <w:lang w:val="en-US" w:eastAsia="ar-SA"/>
              </w:rPr>
            </w:pPr>
            <w:r w:rsidRPr="00A45BE7">
              <w:rPr>
                <w:rFonts w:eastAsia="Times New Roman" w:cs="Arial"/>
                <w:szCs w:val="18"/>
                <w:lang w:val="en-US" w:eastAsia="ar-SA"/>
              </w:rPr>
              <w:t xml:space="preserve">WI code </w:t>
            </w:r>
            <w:r w:rsidRPr="00A45BE7">
              <w:rPr>
                <w:noProof/>
                <w:lang w:eastAsia="ja-JP"/>
              </w:rPr>
              <w:t>PARLOS</w:t>
            </w:r>
            <w:r w:rsidRPr="00A45BE7">
              <w:rPr>
                <w:rFonts w:eastAsia="Times New Roman" w:cs="Arial"/>
                <w:szCs w:val="18"/>
                <w:lang w:val="en-US" w:eastAsia="ar-SA"/>
              </w:rPr>
              <w:t xml:space="preserve"> Rel-15 CR 0547 R- Cat F.</w:t>
            </w:r>
          </w:p>
          <w:p w14:paraId="75FB2EEE" w14:textId="7F4DDD7C" w:rsidR="00CC6653" w:rsidRPr="00A45BE7" w:rsidRDefault="00CC6653" w:rsidP="00CC6653">
            <w:pPr>
              <w:spacing w:after="0" w:line="240" w:lineRule="auto"/>
              <w:rPr>
                <w:rFonts w:eastAsia="Arial Unicode MS" w:cs="Arial"/>
                <w:szCs w:val="18"/>
                <w:lang w:eastAsia="ar-SA"/>
              </w:rPr>
            </w:pPr>
            <w:r>
              <w:rPr>
                <w:rFonts w:eastAsia="Arial Unicode MS" w:cs="Arial"/>
                <w:szCs w:val="18"/>
                <w:lang w:eastAsia="ar-SA"/>
              </w:rPr>
              <w:t>Moved from 5.2</w:t>
            </w:r>
          </w:p>
        </w:tc>
      </w:tr>
      <w:tr w:rsidR="00CC6653" w:rsidRPr="00A75C05" w14:paraId="76FE8C14"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48C614F" w14:textId="77777777" w:rsidR="00CC6653" w:rsidRPr="008E4F92" w:rsidRDefault="00CC6653" w:rsidP="00CC6653">
            <w:pPr>
              <w:snapToGrid w:val="0"/>
              <w:spacing w:after="0" w:line="240" w:lineRule="auto"/>
              <w:rPr>
                <w:rFonts w:eastAsia="Times New Roman" w:cs="Arial"/>
                <w:szCs w:val="18"/>
                <w:lang w:eastAsia="ar-SA"/>
              </w:rPr>
            </w:pPr>
            <w:r w:rsidRPr="008E4F9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87E0B36" w14:textId="57284933" w:rsidR="00CC6653" w:rsidRPr="008E4F92" w:rsidRDefault="00D021DE" w:rsidP="00CC6653">
            <w:pPr>
              <w:snapToGrid w:val="0"/>
              <w:spacing w:after="0" w:line="240" w:lineRule="auto"/>
              <w:rPr>
                <w:rStyle w:val="Hyperlink"/>
                <w:rFonts w:cs="Arial"/>
                <w:color w:val="auto"/>
              </w:rPr>
            </w:pPr>
            <w:hyperlink r:id="rId99" w:history="1">
              <w:r w:rsidR="00CC6653" w:rsidRPr="00D021DE">
                <w:rPr>
                  <w:rStyle w:val="Hyperlink"/>
                  <w:rFonts w:cs="Arial"/>
                </w:rPr>
                <w:t>S1-181139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2680E5AB" w14:textId="77777777" w:rsidR="00CC6653" w:rsidRPr="008E4F92" w:rsidRDefault="00CC6653" w:rsidP="00CC6653">
            <w:pPr>
              <w:snapToGrid w:val="0"/>
              <w:spacing w:after="0" w:line="240" w:lineRule="auto"/>
            </w:pPr>
            <w:r w:rsidRPr="008E4F92">
              <w:rPr>
                <w:noProof/>
              </w:rPr>
              <w:t>Nokia, UIC</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9F79CCD" w14:textId="77777777" w:rsidR="00CC6653" w:rsidRPr="008E4F92" w:rsidRDefault="00CC6653" w:rsidP="00CC6653">
            <w:pPr>
              <w:snapToGrid w:val="0"/>
              <w:spacing w:after="0" w:line="240" w:lineRule="auto"/>
            </w:pPr>
            <w:r w:rsidRPr="008E4F92">
              <w:t xml:space="preserve">CR22.468v14.0.0: </w:t>
            </w:r>
            <w:r w:rsidRPr="008E4F92">
              <w:rPr>
                <w:noProof/>
              </w:rPr>
              <w:t>Removal of LTE specific terminology from 22.468</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6B47297B" w14:textId="77777777" w:rsidR="00CC6653" w:rsidRPr="008E4F92" w:rsidRDefault="00CC6653" w:rsidP="00CC6653">
            <w:pPr>
              <w:snapToGrid w:val="0"/>
              <w:spacing w:after="0" w:line="240" w:lineRule="auto"/>
              <w:rPr>
                <w:rFonts w:eastAsia="Times New Roman" w:cs="Arial"/>
                <w:szCs w:val="18"/>
                <w:lang w:eastAsia="ar-SA"/>
              </w:rPr>
            </w:pPr>
            <w:r w:rsidRPr="008E4F92">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240F38B0" w14:textId="77777777" w:rsidR="00CC6653" w:rsidRPr="008E4F92" w:rsidRDefault="00CC6653" w:rsidP="00CC6653">
            <w:pPr>
              <w:spacing w:after="0" w:line="240" w:lineRule="auto"/>
              <w:rPr>
                <w:rFonts w:eastAsia="Arial Unicode MS" w:cs="Arial"/>
                <w:szCs w:val="18"/>
                <w:lang w:eastAsia="ar-SA"/>
              </w:rPr>
            </w:pPr>
            <w:r w:rsidRPr="008E4F92">
              <w:rPr>
                <w:rFonts w:eastAsia="Times New Roman" w:cs="Arial"/>
                <w:szCs w:val="18"/>
                <w:lang w:val="en-US" w:eastAsia="ar-SA"/>
              </w:rPr>
              <w:t xml:space="preserve">WI code </w:t>
            </w:r>
            <w:r w:rsidRPr="008E4F92">
              <w:rPr>
                <w:noProof/>
                <w:lang w:eastAsia="ja-JP"/>
              </w:rPr>
              <w:t>MCOver</w:t>
            </w:r>
            <w:r w:rsidRPr="008E4F92">
              <w:rPr>
                <w:rFonts w:eastAsia="Times New Roman" w:cs="Arial"/>
                <w:szCs w:val="18"/>
                <w:lang w:val="en-US" w:eastAsia="ar-SA"/>
              </w:rPr>
              <w:t xml:space="preserve"> Rel-15 CR 0014 R- Cat F</w:t>
            </w:r>
          </w:p>
        </w:tc>
      </w:tr>
      <w:tr w:rsidR="00CC6653" w:rsidRPr="00B04844" w14:paraId="51C5316C"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32AA7E8A" w14:textId="4B1C306A" w:rsidR="00CC6653" w:rsidRPr="00012C8A" w:rsidRDefault="00CC6653" w:rsidP="00CC6653">
            <w:pPr>
              <w:pStyle w:val="Heading2"/>
            </w:pPr>
            <w:r>
              <w:t>Rel-15 correction and clarification CRs (other than alignment)</w:t>
            </w:r>
          </w:p>
        </w:tc>
      </w:tr>
      <w:tr w:rsidR="00CC6653" w:rsidRPr="00A75C05" w14:paraId="0AA9BC1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3E13F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8FDACC" w14:textId="633D4681" w:rsidR="00CC6653" w:rsidRPr="00170325" w:rsidRDefault="00D021DE" w:rsidP="00CC6653">
            <w:pPr>
              <w:snapToGrid w:val="0"/>
              <w:spacing w:after="0" w:line="240" w:lineRule="auto"/>
              <w:rPr>
                <w:rStyle w:val="Hyperlink"/>
                <w:rFonts w:cs="Arial"/>
              </w:rPr>
            </w:pPr>
            <w:hyperlink r:id="rId100" w:history="1">
              <w:r w:rsidR="00CC6653" w:rsidRPr="00D021DE">
                <w:rPr>
                  <w:rStyle w:val="Hyperlink"/>
                  <w:rFonts w:cs="Arial"/>
                </w:rPr>
                <w:t>S1-181073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1C97A35" w14:textId="38F84274" w:rsidR="00CC6653" w:rsidRPr="00A75C05" w:rsidRDefault="00CC6653" w:rsidP="00CC6653">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6222A4" w14:textId="7C10B41E" w:rsidR="00CC6653" w:rsidRPr="00A75C05" w:rsidRDefault="00CC6653" w:rsidP="00CC6653">
            <w:pPr>
              <w:snapToGrid w:val="0"/>
              <w:spacing w:after="0" w:line="240" w:lineRule="auto"/>
            </w:pPr>
            <w:r w:rsidRPr="00FE4862">
              <w:t>CR22.</w:t>
            </w:r>
            <w:r>
              <w:t>011</w:t>
            </w:r>
            <w:r w:rsidRPr="00FE4862">
              <w:t>v1</w:t>
            </w:r>
            <w:r>
              <w:t>5</w:t>
            </w:r>
            <w:r w:rsidRPr="00FE4862">
              <w:t>.</w:t>
            </w:r>
            <w:r w:rsidRPr="00EC6251">
              <w:t>3</w:t>
            </w:r>
            <w:r w:rsidRPr="00FE4862">
              <w:t>.0:</w:t>
            </w:r>
            <w:r>
              <w:t xml:space="preserve"> </w:t>
            </w:r>
            <w:r>
              <w:rPr>
                <w:noProof/>
                <w:lang w:eastAsia="ko-KR"/>
              </w:rPr>
              <w:t>Clarification to network selection restriction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4D7A9D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09AB8A0" w14:textId="0892F297" w:rsidR="00CC6653" w:rsidRPr="00EC6251"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TEI15</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0278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2A96BC2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A0F89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6DDB4D" w14:textId="47A0E157" w:rsidR="00CC6653" w:rsidRPr="00170325" w:rsidRDefault="00D021DE" w:rsidP="00CC6653">
            <w:pPr>
              <w:snapToGrid w:val="0"/>
              <w:spacing w:after="0" w:line="240" w:lineRule="auto"/>
              <w:rPr>
                <w:rStyle w:val="Hyperlink"/>
                <w:rFonts w:cs="Arial"/>
              </w:rPr>
            </w:pPr>
            <w:hyperlink r:id="rId101" w:history="1">
              <w:r w:rsidR="00CC6653" w:rsidRPr="00D021DE">
                <w:rPr>
                  <w:rStyle w:val="Hyperlink"/>
                  <w:rFonts w:cs="Arial"/>
                </w:rPr>
                <w:t>S1-181074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F82EB05" w14:textId="622CE013" w:rsidR="00CC6653" w:rsidRPr="00A75C05" w:rsidRDefault="00CC6653" w:rsidP="00CC6653">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7EF4AF" w14:textId="0DA3C4F0" w:rsidR="00CC6653" w:rsidRPr="00A75C05" w:rsidRDefault="00CC6653" w:rsidP="00CC6653">
            <w:pPr>
              <w:snapToGrid w:val="0"/>
              <w:spacing w:after="0" w:line="240" w:lineRule="auto"/>
            </w:pPr>
            <w:r w:rsidRPr="00FE4862">
              <w:t>CR22.</w:t>
            </w:r>
            <w:r>
              <w:t>011</w:t>
            </w:r>
            <w:r w:rsidRPr="00FE4862">
              <w:t>v1</w:t>
            </w:r>
            <w:r>
              <w:t>6</w:t>
            </w:r>
            <w:r w:rsidRPr="00FE4862">
              <w:t>.</w:t>
            </w:r>
            <w:r>
              <w:t>1</w:t>
            </w:r>
            <w:r w:rsidRPr="00FE4862">
              <w:t>.0:</w:t>
            </w:r>
            <w:r>
              <w:t xml:space="preserve"> </w:t>
            </w:r>
            <w:r>
              <w:rPr>
                <w:noProof/>
                <w:lang w:eastAsia="ko-KR"/>
              </w:rPr>
              <w:t>Clarification to network selection restriction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D7DBD8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BDDE494" w14:textId="2069073E" w:rsidR="00CC6653" w:rsidRPr="00EC6251"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TEI15</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0279 </w:t>
            </w:r>
            <w:r w:rsidRPr="00FE4862">
              <w:rPr>
                <w:rFonts w:eastAsia="Times New Roman" w:cs="Arial"/>
                <w:szCs w:val="18"/>
                <w:lang w:val="en-US" w:eastAsia="ar-SA"/>
              </w:rPr>
              <w:t xml:space="preserve">R- Cat </w:t>
            </w:r>
            <w:r>
              <w:rPr>
                <w:rFonts w:eastAsia="Times New Roman" w:cs="Arial"/>
                <w:szCs w:val="18"/>
                <w:lang w:val="en-US" w:eastAsia="ar-SA"/>
              </w:rPr>
              <w:t>A.</w:t>
            </w:r>
          </w:p>
        </w:tc>
      </w:tr>
      <w:tr w:rsidR="00CC6653" w:rsidRPr="00A75C05" w14:paraId="677E3540"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BC514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87AE7F" w14:textId="5BD3BE94" w:rsidR="00CC6653" w:rsidRPr="00170325" w:rsidRDefault="00D021DE" w:rsidP="00CC6653">
            <w:pPr>
              <w:snapToGrid w:val="0"/>
              <w:spacing w:after="0" w:line="240" w:lineRule="auto"/>
              <w:rPr>
                <w:rStyle w:val="Hyperlink"/>
                <w:rFonts w:cs="Arial"/>
              </w:rPr>
            </w:pPr>
            <w:hyperlink r:id="rId102" w:history="1">
              <w:r w:rsidR="00CC6653" w:rsidRPr="00D021DE">
                <w:rPr>
                  <w:rStyle w:val="Hyperlink"/>
                  <w:rFonts w:cs="Arial"/>
                </w:rPr>
                <w:t>S1-181076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3E088A" w14:textId="72963B6B" w:rsidR="00CC6653" w:rsidRPr="00A75C05" w:rsidRDefault="00CC6653" w:rsidP="00CC6653">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DA7E23" w14:textId="6515633E" w:rsidR="00CC6653" w:rsidRPr="00A75C05" w:rsidRDefault="00CC6653" w:rsidP="00CC6653">
            <w:pPr>
              <w:snapToGrid w:val="0"/>
              <w:spacing w:after="0" w:line="240" w:lineRule="auto"/>
            </w:pPr>
            <w:r w:rsidRPr="00FE4862">
              <w:t>CR22.</w:t>
            </w:r>
            <w:r>
              <w:t>011</w:t>
            </w:r>
            <w:r w:rsidRPr="00FE4862">
              <w:t>v1</w:t>
            </w:r>
            <w:r>
              <w:t>5</w:t>
            </w:r>
            <w:r w:rsidRPr="00FE4862">
              <w:t>.</w:t>
            </w:r>
            <w:r w:rsidRPr="00EC6251">
              <w:t>3</w:t>
            </w:r>
            <w:r w:rsidRPr="00FE4862">
              <w:t>.0:</w:t>
            </w:r>
            <w:r>
              <w:t xml:space="preserve"> </w:t>
            </w:r>
            <w:r>
              <w:rPr>
                <w:noProof/>
                <w:lang w:eastAsia="ko-KR"/>
              </w:rPr>
              <w:t>Clarification to network selection restriction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925BCA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7C479B8" w14:textId="4086C129"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TEI15</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0280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56A3A25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CDB4E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A3291D" w14:textId="2BBB9A7D" w:rsidR="00CC6653" w:rsidRPr="00170325" w:rsidRDefault="00D021DE" w:rsidP="00CC6653">
            <w:pPr>
              <w:snapToGrid w:val="0"/>
              <w:spacing w:after="0" w:line="240" w:lineRule="auto"/>
              <w:rPr>
                <w:rStyle w:val="Hyperlink"/>
                <w:rFonts w:cs="Arial"/>
              </w:rPr>
            </w:pPr>
            <w:hyperlink r:id="rId103" w:history="1">
              <w:r w:rsidR="00CC6653" w:rsidRPr="00D021DE">
                <w:rPr>
                  <w:rStyle w:val="Hyperlink"/>
                  <w:rFonts w:cs="Arial"/>
                </w:rPr>
                <w:t>S1-181077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B6D13C7" w14:textId="08725EFA" w:rsidR="00CC6653" w:rsidRPr="00A75C05" w:rsidRDefault="00CC6653" w:rsidP="00CC6653">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29C95C2" w14:textId="7904780B" w:rsidR="00CC6653" w:rsidRPr="00A75C05" w:rsidRDefault="00CC6653" w:rsidP="00CC6653">
            <w:pPr>
              <w:snapToGrid w:val="0"/>
              <w:spacing w:after="0" w:line="240" w:lineRule="auto"/>
            </w:pPr>
            <w:r w:rsidRPr="00FE4862">
              <w:t>CR22.</w:t>
            </w:r>
            <w:r>
              <w:t>011</w:t>
            </w:r>
            <w:r w:rsidRPr="00FE4862">
              <w:t>v1</w:t>
            </w:r>
            <w:r>
              <w:t>6</w:t>
            </w:r>
            <w:r w:rsidRPr="00FE4862">
              <w:t>.</w:t>
            </w:r>
            <w:r>
              <w:t>1</w:t>
            </w:r>
            <w:r w:rsidRPr="00FE4862">
              <w:t>.0:</w:t>
            </w:r>
            <w:r>
              <w:t xml:space="preserve"> </w:t>
            </w:r>
            <w:r>
              <w:rPr>
                <w:noProof/>
                <w:lang w:eastAsia="ko-KR"/>
              </w:rPr>
              <w:t>Clarification to network selection restriction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C29EC80"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F62A6BF" w14:textId="7647BE5B"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TEI15</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0279 </w:t>
            </w:r>
            <w:r w:rsidRPr="00FE4862">
              <w:rPr>
                <w:rFonts w:eastAsia="Times New Roman" w:cs="Arial"/>
                <w:szCs w:val="18"/>
                <w:lang w:val="en-US" w:eastAsia="ar-SA"/>
              </w:rPr>
              <w:t xml:space="preserve">R- Cat </w:t>
            </w:r>
            <w:r>
              <w:rPr>
                <w:rFonts w:eastAsia="Times New Roman" w:cs="Arial"/>
                <w:szCs w:val="18"/>
                <w:lang w:val="en-US" w:eastAsia="ar-SA"/>
              </w:rPr>
              <w:t>A.</w:t>
            </w:r>
          </w:p>
        </w:tc>
      </w:tr>
      <w:tr w:rsidR="00CC6653" w:rsidRPr="00A75C05" w14:paraId="24BFD4BD"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988D5E" w14:textId="19875E9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744936" w14:textId="76010B76" w:rsidR="00CC6653" w:rsidRPr="00170325" w:rsidRDefault="00D021DE" w:rsidP="00CC6653">
            <w:pPr>
              <w:snapToGrid w:val="0"/>
              <w:spacing w:after="0" w:line="240" w:lineRule="auto"/>
              <w:rPr>
                <w:rStyle w:val="Hyperlink"/>
                <w:rFonts w:cs="Arial"/>
              </w:rPr>
            </w:pPr>
            <w:hyperlink r:id="rId104" w:history="1">
              <w:r w:rsidR="00CC6653" w:rsidRPr="00D021DE">
                <w:rPr>
                  <w:rStyle w:val="Hyperlink"/>
                  <w:rFonts w:cs="Arial"/>
                </w:rPr>
                <w:t>S1-181128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294BFA" w14:textId="1B8F5611" w:rsidR="00CC6653" w:rsidRPr="00A75C05" w:rsidRDefault="00CC6653" w:rsidP="00CC6653">
            <w:pPr>
              <w:snapToGrid w:val="0"/>
              <w:spacing w:after="0" w:line="240" w:lineRule="auto"/>
            </w:pPr>
            <w:r>
              <w:t>Ericsson,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546180" w14:textId="5157FEDA" w:rsidR="00CC6653" w:rsidRPr="00A75C05" w:rsidRDefault="00CC6653" w:rsidP="00CC6653">
            <w:pPr>
              <w:snapToGrid w:val="0"/>
              <w:spacing w:after="0" w:line="240" w:lineRule="auto"/>
            </w:pPr>
            <w:r>
              <w:t>Discussion paper regarding changing the RSU definition’s note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82D67BB"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0F15111"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43341F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512F2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8AB280" w14:textId="1B95A3DC" w:rsidR="00CC6653" w:rsidRPr="00170325" w:rsidRDefault="00D021DE" w:rsidP="00CC6653">
            <w:pPr>
              <w:snapToGrid w:val="0"/>
              <w:spacing w:after="0" w:line="240" w:lineRule="auto"/>
              <w:rPr>
                <w:rStyle w:val="Hyperlink"/>
                <w:rFonts w:cs="Arial"/>
              </w:rPr>
            </w:pPr>
            <w:hyperlink r:id="rId105" w:history="1">
              <w:r w:rsidR="00CC6653" w:rsidRPr="00D021DE">
                <w:rPr>
                  <w:rStyle w:val="Hyperlink"/>
                  <w:rFonts w:cs="Arial"/>
                </w:rPr>
                <w:t>S1-181129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2EEAF57" w14:textId="6BCB7F7B" w:rsidR="00CC6653" w:rsidRPr="00A75C05" w:rsidRDefault="00CC6653" w:rsidP="00CC6653">
            <w:pPr>
              <w:snapToGrid w:val="0"/>
              <w:spacing w:after="0" w:line="240" w:lineRule="auto"/>
            </w:pPr>
            <w:r>
              <w:rPr>
                <w:noProof/>
              </w:rPr>
              <w:t>Ericsson</w:t>
            </w:r>
            <w:bookmarkStart w:id="96" w:name="_Hlk512598159"/>
            <w:r>
              <w:rPr>
                <w:noProof/>
              </w:rPr>
              <w:t>, Nokia, Huawei</w:t>
            </w:r>
            <w:bookmarkEnd w:id="96"/>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C98A74" w14:textId="087E1097" w:rsidR="00CC6653" w:rsidRPr="00A75C05" w:rsidRDefault="00CC6653" w:rsidP="00CC6653">
            <w:pPr>
              <w:snapToGrid w:val="0"/>
              <w:spacing w:after="0" w:line="240" w:lineRule="auto"/>
            </w:pPr>
            <w:r w:rsidRPr="00FE4862">
              <w:t>CR22.</w:t>
            </w:r>
            <w:r>
              <w:t>886</w:t>
            </w:r>
            <w:r w:rsidRPr="00FE4862">
              <w:t>v1</w:t>
            </w:r>
            <w:r>
              <w:t>5</w:t>
            </w:r>
            <w:r w:rsidRPr="00FE4862">
              <w:t>.</w:t>
            </w:r>
            <w:r>
              <w:t>1</w:t>
            </w:r>
            <w:r w:rsidRPr="00FE4862">
              <w:t>.0:</w:t>
            </w:r>
            <w:r>
              <w:t xml:space="preserve"> </w:t>
            </w:r>
            <w:r>
              <w:rPr>
                <w:noProof/>
              </w:rPr>
              <w:t>Update the note in the RSU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3D1428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DF3272F" w14:textId="593078AD"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FS_eV2X</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0022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3D5914DE" w14:textId="77777777" w:rsidTr="00593D8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767F5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00FC82" w14:textId="5CFA4A08" w:rsidR="00CC6653" w:rsidRPr="00170325" w:rsidRDefault="00D021DE" w:rsidP="00CC6653">
            <w:pPr>
              <w:snapToGrid w:val="0"/>
              <w:spacing w:after="0" w:line="240" w:lineRule="auto"/>
              <w:rPr>
                <w:rStyle w:val="Hyperlink"/>
                <w:rFonts w:cs="Arial"/>
              </w:rPr>
            </w:pPr>
            <w:hyperlink r:id="rId106" w:history="1">
              <w:r w:rsidR="00CC6653" w:rsidRPr="00D021DE">
                <w:rPr>
                  <w:rStyle w:val="Hyperlink"/>
                  <w:rFonts w:cs="Arial"/>
                </w:rPr>
                <w:t>S1-181130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EE3EC75" w14:textId="688E1C43" w:rsidR="00CC6653" w:rsidRPr="00A75C05" w:rsidRDefault="00CC6653" w:rsidP="00CC6653">
            <w:pPr>
              <w:snapToGrid w:val="0"/>
              <w:spacing w:after="0" w:line="240" w:lineRule="auto"/>
            </w:pPr>
            <w:r>
              <w:rPr>
                <w:noProof/>
              </w:rPr>
              <w:t>Ericsson,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F30744" w14:textId="614F3E84" w:rsidR="00CC6653" w:rsidRPr="00A75C05" w:rsidRDefault="00CC6653" w:rsidP="00CC6653">
            <w:pPr>
              <w:snapToGrid w:val="0"/>
              <w:spacing w:after="0" w:line="240" w:lineRule="auto"/>
            </w:pPr>
            <w:r w:rsidRPr="00FE4862">
              <w:t>CR22.</w:t>
            </w:r>
            <w:r>
              <w:t>186</w:t>
            </w:r>
            <w:r w:rsidRPr="00FE4862">
              <w:t>v1</w:t>
            </w:r>
            <w:r>
              <w:t>5</w:t>
            </w:r>
            <w:r w:rsidRPr="00FE4862">
              <w:t>.</w:t>
            </w:r>
            <w:r>
              <w:t>2</w:t>
            </w:r>
            <w:r w:rsidRPr="00FE4862">
              <w:t>.0:</w:t>
            </w:r>
            <w:r>
              <w:t xml:space="preserve"> </w:t>
            </w:r>
            <w:r>
              <w:rPr>
                <w:noProof/>
              </w:rPr>
              <w:t>Update the note in the RSU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E6A8F7A"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90EF1A5" w14:textId="3D7A666F"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eV2X</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0016 </w:t>
            </w:r>
            <w:r w:rsidRPr="00FE4862">
              <w:rPr>
                <w:rFonts w:eastAsia="Times New Roman" w:cs="Arial"/>
                <w:szCs w:val="18"/>
                <w:lang w:val="en-US" w:eastAsia="ar-SA"/>
              </w:rPr>
              <w:t xml:space="preserve">R- Cat </w:t>
            </w:r>
            <w:r>
              <w:rPr>
                <w:rFonts w:eastAsia="Times New Roman" w:cs="Arial"/>
                <w:szCs w:val="18"/>
                <w:lang w:val="en-US" w:eastAsia="ar-SA"/>
              </w:rPr>
              <w:t>F.</w:t>
            </w:r>
          </w:p>
        </w:tc>
      </w:tr>
      <w:tr w:rsidR="00CC6653" w:rsidRPr="00A75C05" w14:paraId="03231D08" w14:textId="77777777" w:rsidTr="00593D8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F684B0" w14:textId="77777777" w:rsidR="00CC6653" w:rsidRPr="00593D81" w:rsidRDefault="00CC6653" w:rsidP="00CC6653">
            <w:pPr>
              <w:snapToGrid w:val="0"/>
              <w:spacing w:after="0" w:line="240" w:lineRule="auto"/>
              <w:rPr>
                <w:rFonts w:eastAsia="Times New Roman" w:cs="Arial"/>
                <w:szCs w:val="18"/>
                <w:lang w:eastAsia="ar-SA"/>
              </w:rPr>
            </w:pPr>
            <w:r w:rsidRPr="00593D8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4D29BB" w14:textId="34C193B1" w:rsidR="00CC6653" w:rsidRPr="00593D81" w:rsidRDefault="00D021DE" w:rsidP="00CC6653">
            <w:pPr>
              <w:snapToGrid w:val="0"/>
              <w:spacing w:after="0" w:line="240" w:lineRule="auto"/>
              <w:rPr>
                <w:rStyle w:val="Hyperlink"/>
                <w:rFonts w:cs="Arial"/>
                <w:color w:val="auto"/>
              </w:rPr>
            </w:pPr>
            <w:hyperlink r:id="rId107" w:history="1">
              <w:r w:rsidR="00CC6653" w:rsidRPr="00D021DE">
                <w:rPr>
                  <w:rStyle w:val="Hyperlink"/>
                  <w:rFonts w:cs="Arial"/>
                </w:rPr>
                <w:t>S1-181131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46C3F2" w14:textId="77777777" w:rsidR="00CC6653" w:rsidRPr="00593D81" w:rsidRDefault="00CC6653" w:rsidP="00CC6653">
            <w:pPr>
              <w:snapToGrid w:val="0"/>
              <w:spacing w:after="0" w:line="240" w:lineRule="auto"/>
            </w:pPr>
            <w:r w:rsidRPr="00593D81">
              <w:rPr>
                <w:noProof/>
              </w:rPr>
              <w:t>Ericsson,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D81305" w14:textId="77777777" w:rsidR="00CC6653" w:rsidRPr="00593D81" w:rsidRDefault="00CC6653" w:rsidP="00CC6653">
            <w:pPr>
              <w:snapToGrid w:val="0"/>
              <w:spacing w:after="0" w:line="240" w:lineRule="auto"/>
            </w:pPr>
            <w:r w:rsidRPr="00593D81">
              <w:t xml:space="preserve">CR22.185v14.3.0: </w:t>
            </w:r>
            <w:r w:rsidRPr="00593D81">
              <w:rPr>
                <w:noProof/>
              </w:rPr>
              <w:t>Update the note in the RSU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25EAD8A" w14:textId="751D7C1E" w:rsidR="00CC6653" w:rsidRPr="00593D81"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F8B30E0" w14:textId="77777777" w:rsidR="00CC6653" w:rsidRDefault="00CC6653" w:rsidP="00CC6653">
            <w:pPr>
              <w:spacing w:after="0" w:line="240" w:lineRule="auto"/>
              <w:rPr>
                <w:rFonts w:eastAsia="Times New Roman" w:cs="Arial"/>
                <w:szCs w:val="18"/>
                <w:lang w:val="en-US" w:eastAsia="ar-SA"/>
              </w:rPr>
            </w:pPr>
            <w:r w:rsidRPr="00593D81">
              <w:rPr>
                <w:rFonts w:eastAsia="Times New Roman" w:cs="Arial"/>
                <w:szCs w:val="18"/>
                <w:lang w:val="en-US" w:eastAsia="ar-SA"/>
              </w:rPr>
              <w:t xml:space="preserve">WI code </w:t>
            </w:r>
            <w:r w:rsidRPr="00593D81">
              <w:rPr>
                <w:noProof/>
                <w:lang w:eastAsia="ja-JP"/>
              </w:rPr>
              <w:t>V2XLTE</w:t>
            </w:r>
            <w:r w:rsidRPr="00593D81">
              <w:rPr>
                <w:rFonts w:eastAsia="Times New Roman" w:cs="Arial"/>
                <w:szCs w:val="18"/>
                <w:lang w:val="en-US" w:eastAsia="ar-SA"/>
              </w:rPr>
              <w:t xml:space="preserve"> Rel-14 CR 0013 R- Cat F.</w:t>
            </w:r>
            <w:r>
              <w:rPr>
                <w:rFonts w:eastAsia="Times New Roman" w:cs="Arial"/>
                <w:szCs w:val="18"/>
                <w:lang w:val="en-US" w:eastAsia="ar-SA"/>
              </w:rPr>
              <w:t xml:space="preserve"> </w:t>
            </w:r>
          </w:p>
          <w:p w14:paraId="45345163" w14:textId="5B64A7EE" w:rsidR="00CC6653" w:rsidRPr="00593D81" w:rsidRDefault="00CC6653" w:rsidP="00CC6653">
            <w:pPr>
              <w:spacing w:after="0" w:line="240" w:lineRule="auto"/>
              <w:rPr>
                <w:rFonts w:eastAsia="Arial Unicode MS" w:cs="Arial"/>
                <w:szCs w:val="18"/>
                <w:lang w:eastAsia="ar-SA"/>
              </w:rPr>
            </w:pPr>
            <w:r>
              <w:rPr>
                <w:rFonts w:eastAsia="Times New Roman" w:cs="Arial"/>
                <w:szCs w:val="18"/>
                <w:lang w:val="en-US" w:eastAsia="ar-SA"/>
              </w:rPr>
              <w:t>Moved from 5.4</w:t>
            </w:r>
          </w:p>
        </w:tc>
      </w:tr>
      <w:tr w:rsidR="00CC6653" w:rsidRPr="00A75C05" w14:paraId="3413A75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825EE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7F2D4B" w14:textId="74F6F759" w:rsidR="00CC6653" w:rsidRPr="00170325" w:rsidRDefault="00D021DE" w:rsidP="00CC6653">
            <w:pPr>
              <w:snapToGrid w:val="0"/>
              <w:spacing w:after="0" w:line="240" w:lineRule="auto"/>
              <w:rPr>
                <w:rStyle w:val="Hyperlink"/>
                <w:rFonts w:cs="Arial"/>
              </w:rPr>
            </w:pPr>
            <w:hyperlink r:id="rId108" w:history="1">
              <w:r w:rsidR="00CC6653" w:rsidRPr="00D021DE">
                <w:rPr>
                  <w:rStyle w:val="Hyperlink"/>
                  <w:rFonts w:cs="Arial"/>
                </w:rPr>
                <w:t>S1-181174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2F94F45" w14:textId="7F5D5639" w:rsidR="00CC6653" w:rsidRPr="00A75C05" w:rsidRDefault="00CC6653" w:rsidP="00CC6653">
            <w:pPr>
              <w:snapToGrid w:val="0"/>
              <w:spacing w:after="0" w:line="240" w:lineRule="auto"/>
            </w:pPr>
            <w:r>
              <w:rPr>
                <w:noProof/>
              </w:rPr>
              <w:t>Sprint, Verizon, AT&amp;T,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62C64F" w14:textId="59901101" w:rsidR="00CC6653" w:rsidRPr="00A75C05" w:rsidRDefault="00CC6653" w:rsidP="00CC6653">
            <w:pPr>
              <w:snapToGrid w:val="0"/>
              <w:spacing w:after="0" w:line="240" w:lineRule="auto"/>
            </w:pPr>
            <w:r w:rsidRPr="00FE4862">
              <w:t>CR22.</w:t>
            </w:r>
            <w:r>
              <w:t>268</w:t>
            </w:r>
            <w:r w:rsidRPr="00FE4862">
              <w:t>v1</w:t>
            </w:r>
            <w:r>
              <w:t>5</w:t>
            </w:r>
            <w:r w:rsidRPr="00FE4862">
              <w:t>.</w:t>
            </w:r>
            <w:r>
              <w:t>0</w:t>
            </w:r>
            <w:r w:rsidRPr="00FE4862">
              <w:t>.0:</w:t>
            </w:r>
            <w:r>
              <w:t xml:space="preserve"> </w:t>
            </w:r>
            <w:r>
              <w:rPr>
                <w:noProof/>
              </w:rPr>
              <w:t>Alignment of 3GPP PWS specifications to recent FCC WEA regulation changes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55EA00A"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F860718" w14:textId="469F0077"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TEI15</w:t>
            </w:r>
            <w:r w:rsidRPr="00FE4862">
              <w:rPr>
                <w:rFonts w:eastAsia="Times New Roman" w:cs="Arial"/>
                <w:szCs w:val="18"/>
                <w:lang w:val="en-US" w:eastAsia="ar-SA"/>
              </w:rPr>
              <w:t xml:space="preserve"> Rel-1</w:t>
            </w:r>
            <w:r>
              <w:rPr>
                <w:rFonts w:eastAsia="Times New Roman" w:cs="Arial"/>
                <w:szCs w:val="18"/>
                <w:lang w:val="en-US" w:eastAsia="ar-SA"/>
              </w:rPr>
              <w:t>5</w:t>
            </w:r>
            <w:r w:rsidRPr="00FE4862">
              <w:rPr>
                <w:rFonts w:eastAsia="Times New Roman" w:cs="Arial"/>
                <w:szCs w:val="18"/>
                <w:lang w:val="en-US" w:eastAsia="ar-SA"/>
              </w:rPr>
              <w:t xml:space="preserve"> CR</w:t>
            </w:r>
            <w:r>
              <w:rPr>
                <w:rFonts w:eastAsia="Times New Roman" w:cs="Arial"/>
                <w:szCs w:val="18"/>
                <w:lang w:val="en-US" w:eastAsia="ar-SA"/>
              </w:rPr>
              <w:t xml:space="preserve"> 0058 </w:t>
            </w:r>
            <w:r w:rsidRPr="00FE4862">
              <w:rPr>
                <w:rFonts w:eastAsia="Times New Roman" w:cs="Arial"/>
                <w:szCs w:val="18"/>
                <w:lang w:val="en-US" w:eastAsia="ar-SA"/>
              </w:rPr>
              <w:t xml:space="preserve">R- Cat </w:t>
            </w:r>
            <w:r>
              <w:rPr>
                <w:rFonts w:eastAsia="Times New Roman" w:cs="Arial"/>
                <w:szCs w:val="18"/>
                <w:lang w:val="en-US" w:eastAsia="ar-SA"/>
              </w:rPr>
              <w:t>C.</w:t>
            </w:r>
          </w:p>
          <w:p w14:paraId="0A2E7A3A" w14:textId="544F924F" w:rsidR="00CC6653" w:rsidRPr="00A75C05" w:rsidRDefault="00CC6653" w:rsidP="00CC6653">
            <w:pPr>
              <w:spacing w:after="0" w:line="240" w:lineRule="auto"/>
              <w:rPr>
                <w:rFonts w:eastAsia="Arial Unicode MS" w:cs="Arial"/>
                <w:szCs w:val="18"/>
                <w:lang w:eastAsia="ar-SA"/>
              </w:rPr>
            </w:pPr>
            <w:r>
              <w:rPr>
                <w:rFonts w:eastAsia="Arial Unicode MS" w:cs="Arial"/>
                <w:szCs w:val="18"/>
                <w:highlight w:val="yellow"/>
                <w:lang w:eastAsia="ar-SA"/>
              </w:rPr>
              <w:t xml:space="preserve">Why </w:t>
            </w:r>
            <w:r w:rsidRPr="00593D81">
              <w:rPr>
                <w:rFonts w:eastAsia="Arial Unicode MS" w:cs="Arial"/>
                <w:szCs w:val="18"/>
                <w:highlight w:val="yellow"/>
                <w:lang w:eastAsia="ar-SA"/>
              </w:rPr>
              <w:t>Release 15?</w:t>
            </w:r>
          </w:p>
        </w:tc>
      </w:tr>
      <w:tr w:rsidR="00CC6653" w:rsidRPr="00A75C05" w14:paraId="6EB6EA3C" w14:textId="77777777" w:rsidTr="00A45B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0764C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B244FE" w14:textId="49D63D1C" w:rsidR="00CC6653" w:rsidRPr="00170325" w:rsidRDefault="00D021DE" w:rsidP="00CC6653">
            <w:pPr>
              <w:snapToGrid w:val="0"/>
              <w:spacing w:after="0" w:line="240" w:lineRule="auto"/>
              <w:rPr>
                <w:rStyle w:val="Hyperlink"/>
                <w:rFonts w:cs="Arial"/>
              </w:rPr>
            </w:pPr>
            <w:hyperlink r:id="rId109" w:history="1">
              <w:r w:rsidR="00CC6653" w:rsidRPr="00D021DE">
                <w:rPr>
                  <w:rStyle w:val="Hyperlink"/>
                  <w:rFonts w:cs="Arial"/>
                </w:rPr>
                <w:t>S1-181176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0D9353" w14:textId="6135962E" w:rsidR="00CC6653" w:rsidRPr="00A75C05" w:rsidRDefault="00CC6653" w:rsidP="00CC6653">
            <w:pPr>
              <w:snapToGrid w:val="0"/>
              <w:spacing w:after="0" w:line="240" w:lineRule="auto"/>
            </w:pPr>
            <w:r>
              <w:rPr>
                <w:noProof/>
              </w:rPr>
              <w:t>Sprint, Verizon, AT&amp;T,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D9A2D5" w14:textId="605E250A" w:rsidR="00CC6653" w:rsidRPr="00A75C05" w:rsidRDefault="00CC6653" w:rsidP="00CC6653">
            <w:pPr>
              <w:snapToGrid w:val="0"/>
              <w:spacing w:after="0" w:line="240" w:lineRule="auto"/>
            </w:pPr>
            <w:r w:rsidRPr="00FE4862">
              <w:t>CR22.</w:t>
            </w:r>
            <w:r>
              <w:t>268</w:t>
            </w:r>
            <w:r w:rsidRPr="00FE4862">
              <w:t>v1</w:t>
            </w:r>
            <w:r>
              <w:t>6</w:t>
            </w:r>
            <w:r w:rsidRPr="00FE4862">
              <w:t>.</w:t>
            </w:r>
            <w:r>
              <w:t>0</w:t>
            </w:r>
            <w:r w:rsidRPr="00FE4862">
              <w:t>.0:</w:t>
            </w:r>
            <w:r>
              <w:t xml:space="preserve"> </w:t>
            </w:r>
            <w:r>
              <w:rPr>
                <w:noProof/>
              </w:rPr>
              <w:t>Alignment of 3GPP PWS specifications to recent FCC WEA regulation changes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0488A64"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9F1DCF9" w14:textId="7E8DFA01"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lang w:eastAsia="ja-JP"/>
              </w:rPr>
              <w:t>TEI15</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0059 </w:t>
            </w:r>
            <w:r w:rsidRPr="00FE4862">
              <w:rPr>
                <w:rFonts w:eastAsia="Times New Roman" w:cs="Arial"/>
                <w:szCs w:val="18"/>
                <w:lang w:val="en-US" w:eastAsia="ar-SA"/>
              </w:rPr>
              <w:t xml:space="preserve">R- Cat </w:t>
            </w:r>
            <w:r>
              <w:rPr>
                <w:rFonts w:eastAsia="Times New Roman" w:cs="Arial"/>
                <w:szCs w:val="18"/>
                <w:lang w:val="en-US" w:eastAsia="ar-SA"/>
              </w:rPr>
              <w:t>A.</w:t>
            </w:r>
          </w:p>
        </w:tc>
      </w:tr>
      <w:tr w:rsidR="00CC6653" w:rsidRPr="00A75C05" w14:paraId="7042A409" w14:textId="77777777" w:rsidTr="00A45B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A44FF52" w14:textId="77777777" w:rsidR="00CC6653" w:rsidRPr="00A45BE7" w:rsidRDefault="00CC6653" w:rsidP="00CC6653">
            <w:pPr>
              <w:snapToGrid w:val="0"/>
              <w:spacing w:after="0" w:line="240" w:lineRule="auto"/>
              <w:rPr>
                <w:rFonts w:eastAsia="Times New Roman" w:cs="Arial"/>
                <w:szCs w:val="18"/>
                <w:lang w:eastAsia="ar-SA"/>
              </w:rPr>
            </w:pPr>
            <w:r w:rsidRPr="00A45BE7">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403F2FC" w14:textId="2F095CC2" w:rsidR="00CC6653" w:rsidRPr="00A45BE7" w:rsidRDefault="00D021DE" w:rsidP="00CC6653">
            <w:pPr>
              <w:snapToGrid w:val="0"/>
              <w:spacing w:after="0" w:line="240" w:lineRule="auto"/>
              <w:rPr>
                <w:rStyle w:val="Hyperlink"/>
                <w:rFonts w:cs="Arial"/>
                <w:color w:val="auto"/>
              </w:rPr>
            </w:pPr>
            <w:hyperlink r:id="rId110" w:history="1">
              <w:r w:rsidR="00CC6653" w:rsidRPr="00D021DE">
                <w:rPr>
                  <w:rStyle w:val="Hyperlink"/>
                  <w:rFonts w:cs="Arial"/>
                </w:rPr>
                <w:t>S1-181204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668D93AC" w14:textId="6D776D73" w:rsidR="00CC6653" w:rsidRPr="00A45BE7" w:rsidRDefault="00CC6653" w:rsidP="00CC6653">
            <w:pPr>
              <w:snapToGrid w:val="0"/>
              <w:spacing w:after="0" w:line="240" w:lineRule="auto"/>
            </w:pPr>
            <w:r w:rsidRPr="00A45BE7">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60671D6D" w14:textId="51F15D35" w:rsidR="00CC6653" w:rsidRPr="00A45BE7" w:rsidRDefault="00CC6653" w:rsidP="00CC6653">
            <w:pPr>
              <w:snapToGrid w:val="0"/>
              <w:spacing w:after="0" w:line="240" w:lineRule="auto"/>
            </w:pPr>
            <w:r w:rsidRPr="00A45BE7">
              <w:t xml:space="preserve">CR22.011v15.4.0: </w:t>
            </w:r>
            <w:r w:rsidRPr="00A45BE7">
              <w:rPr>
                <w:noProof/>
              </w:rPr>
              <w:t>Removal of “shall not affect UICC” requirement for PARLOS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6EE0C6AC" w14:textId="7349D3AD" w:rsidR="00CC6653" w:rsidRPr="00A45BE7" w:rsidRDefault="00CC6653" w:rsidP="00CC6653">
            <w:pPr>
              <w:snapToGrid w:val="0"/>
              <w:spacing w:after="0" w:line="240" w:lineRule="auto"/>
              <w:rPr>
                <w:rFonts w:eastAsia="Times New Roman" w:cs="Arial"/>
                <w:szCs w:val="18"/>
                <w:lang w:eastAsia="ar-SA"/>
              </w:rPr>
            </w:pPr>
            <w:r w:rsidRPr="00A45BE7">
              <w:rPr>
                <w:rFonts w:eastAsia="Times New Roman" w:cs="Arial"/>
                <w:szCs w:val="18"/>
                <w:lang w:eastAsia="ar-SA"/>
              </w:rPr>
              <w:t xml:space="preserve">Moved to </w:t>
            </w:r>
            <w:r>
              <w:rPr>
                <w:rFonts w:eastAsia="Times New Roman" w:cs="Arial"/>
                <w:szCs w:val="18"/>
                <w:lang w:eastAsia="ar-SA"/>
              </w:rPr>
              <w:t>5.1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403299CA" w14:textId="05CD795E" w:rsidR="00CC6653" w:rsidRPr="00A45BE7" w:rsidRDefault="00CC6653" w:rsidP="00CC6653">
            <w:pPr>
              <w:spacing w:after="0" w:line="240" w:lineRule="auto"/>
              <w:rPr>
                <w:rFonts w:eastAsia="Arial Unicode MS" w:cs="Arial"/>
                <w:szCs w:val="18"/>
                <w:lang w:eastAsia="ar-SA"/>
              </w:rPr>
            </w:pPr>
            <w:r w:rsidRPr="00A45BE7">
              <w:rPr>
                <w:rFonts w:eastAsia="Times New Roman" w:cs="Arial"/>
                <w:szCs w:val="18"/>
                <w:lang w:val="en-US" w:eastAsia="ar-SA"/>
              </w:rPr>
              <w:t xml:space="preserve">WI code </w:t>
            </w:r>
            <w:r w:rsidRPr="00A45BE7">
              <w:rPr>
                <w:noProof/>
                <w:lang w:eastAsia="ja-JP"/>
              </w:rPr>
              <w:t>PARLOS</w:t>
            </w:r>
            <w:r w:rsidRPr="00A45BE7">
              <w:rPr>
                <w:rFonts w:eastAsia="Times New Roman" w:cs="Arial"/>
                <w:szCs w:val="18"/>
                <w:lang w:val="en-US" w:eastAsia="ar-SA"/>
              </w:rPr>
              <w:t xml:space="preserve"> Rel-15 CR 0547 R- Cat F.</w:t>
            </w:r>
          </w:p>
        </w:tc>
      </w:tr>
      <w:tr w:rsidR="00CC6653" w:rsidRPr="00B04844" w14:paraId="2B6DA00E"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717187A4" w14:textId="5E31A3D1" w:rsidR="00CC6653" w:rsidRPr="00012C8A" w:rsidRDefault="00CC6653" w:rsidP="00CC6653">
            <w:pPr>
              <w:pStyle w:val="Heading2"/>
            </w:pPr>
            <w:r>
              <w:t>Release 14 Alignment CRs (aligning Stage 1 specifications with what has been implemented in Stage 2 and 3)</w:t>
            </w:r>
          </w:p>
        </w:tc>
      </w:tr>
      <w:tr w:rsidR="00CC6653" w:rsidRPr="00B04844" w14:paraId="595FCFE3" w14:textId="77777777" w:rsidTr="00593D81">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595FCFE2" w14:textId="77777777" w:rsidR="00CC6653" w:rsidRPr="00FC250B" w:rsidRDefault="00CC6653" w:rsidP="00CC6653">
            <w:pPr>
              <w:pStyle w:val="Heading2"/>
            </w:pPr>
            <w:r>
              <w:t>Other Rel-14 and earlier CRs</w:t>
            </w:r>
          </w:p>
        </w:tc>
      </w:tr>
      <w:tr w:rsidR="00CC6653" w:rsidRPr="00A75C05" w14:paraId="63C8C441"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02603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327CE4" w14:textId="4D851699" w:rsidR="00CC6653" w:rsidRPr="00170325" w:rsidRDefault="00D021DE" w:rsidP="00CC6653">
            <w:pPr>
              <w:snapToGrid w:val="0"/>
              <w:spacing w:after="0" w:line="240" w:lineRule="auto"/>
              <w:rPr>
                <w:rStyle w:val="Hyperlink"/>
                <w:rFonts w:cs="Arial"/>
              </w:rPr>
            </w:pPr>
            <w:hyperlink r:id="rId111" w:history="1">
              <w:r w:rsidR="00CC6653" w:rsidRPr="00D021DE">
                <w:rPr>
                  <w:rStyle w:val="Hyperlink"/>
                  <w:rFonts w:cs="Arial"/>
                </w:rPr>
                <w:t>S1-181203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EE1F47" w14:textId="374EE65F" w:rsidR="00CC6653" w:rsidRPr="00A75C05" w:rsidRDefault="00CC6653" w:rsidP="00CC6653">
            <w:pPr>
              <w:snapToGrid w:val="0"/>
              <w:spacing w:after="0" w:line="240" w:lineRule="auto"/>
            </w:pPr>
            <w:r>
              <w:rPr>
                <w:noProof/>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32C892" w14:textId="4224C9F7" w:rsidR="00CC6653" w:rsidRPr="00A75C05" w:rsidRDefault="00CC6653" w:rsidP="00CC6653">
            <w:pPr>
              <w:snapToGrid w:val="0"/>
              <w:spacing w:after="0" w:line="240" w:lineRule="auto"/>
            </w:pPr>
            <w:r w:rsidRPr="00FE4862">
              <w:t>CR22.</w:t>
            </w:r>
            <w:r>
              <w:t>011</w:t>
            </w:r>
            <w:r w:rsidRPr="00FE4862">
              <w:t>v1</w:t>
            </w:r>
            <w:r>
              <w:t>3</w:t>
            </w:r>
            <w:r w:rsidRPr="00FE4862">
              <w:t>.</w:t>
            </w:r>
            <w:r>
              <w:t>6</w:t>
            </w:r>
            <w:r w:rsidRPr="00FE4862">
              <w:t>.0:</w:t>
            </w:r>
            <w:r>
              <w:t xml:space="preserve"> Per RAT</w:t>
            </w:r>
            <w:r>
              <w:rPr>
                <w:noProof/>
              </w:rPr>
              <w:t xml:space="preserve"> p</w:t>
            </w:r>
            <w:r>
              <w:t>eriodic network selection attempt timer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A458AD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2C4BC28" w14:textId="5BC3B8A9" w:rsidR="00CC6653" w:rsidRDefault="00CC6653" w:rsidP="00CC6653">
            <w:pPr>
              <w:spacing w:after="0" w:line="240" w:lineRule="auto"/>
              <w:rPr>
                <w:rFonts w:eastAsia="Times New Roman" w:cs="Arial"/>
                <w:szCs w:val="18"/>
                <w:lang w:val="en-US" w:eastAsia="ar-SA"/>
              </w:rPr>
            </w:pPr>
            <w:r w:rsidRPr="00FE4862">
              <w:rPr>
                <w:rFonts w:eastAsia="Times New Roman" w:cs="Arial"/>
                <w:szCs w:val="18"/>
                <w:lang w:val="en-US" w:eastAsia="ar-SA"/>
              </w:rPr>
              <w:t xml:space="preserve">WI code </w:t>
            </w:r>
            <w:r>
              <w:rPr>
                <w:noProof/>
                <w:lang w:eastAsia="ja-JP"/>
              </w:rPr>
              <w:t>TEI13</w:t>
            </w:r>
            <w:r w:rsidRPr="00FE4862">
              <w:rPr>
                <w:rFonts w:eastAsia="Times New Roman" w:cs="Arial"/>
                <w:szCs w:val="18"/>
                <w:lang w:val="en-US" w:eastAsia="ar-SA"/>
              </w:rPr>
              <w:t xml:space="preserve"> Rel-1</w:t>
            </w:r>
            <w:r>
              <w:rPr>
                <w:rFonts w:eastAsia="Times New Roman" w:cs="Arial"/>
                <w:szCs w:val="18"/>
                <w:lang w:val="en-US" w:eastAsia="ar-SA"/>
              </w:rPr>
              <w:t>3</w:t>
            </w:r>
            <w:r w:rsidRPr="00FE4862">
              <w:rPr>
                <w:rFonts w:eastAsia="Times New Roman" w:cs="Arial"/>
                <w:szCs w:val="18"/>
                <w:lang w:val="en-US" w:eastAsia="ar-SA"/>
              </w:rPr>
              <w:t xml:space="preserve"> CR</w:t>
            </w:r>
            <w:r>
              <w:rPr>
                <w:rFonts w:eastAsia="Times New Roman" w:cs="Arial"/>
                <w:szCs w:val="18"/>
                <w:lang w:val="en-US" w:eastAsia="ar-SA"/>
              </w:rPr>
              <w:t xml:space="preserve"> 0284 </w:t>
            </w:r>
            <w:r w:rsidRPr="00FE4862">
              <w:rPr>
                <w:rFonts w:eastAsia="Times New Roman" w:cs="Arial"/>
                <w:szCs w:val="18"/>
                <w:lang w:val="en-US" w:eastAsia="ar-SA"/>
              </w:rPr>
              <w:t xml:space="preserve">R- Cat </w:t>
            </w:r>
            <w:r>
              <w:rPr>
                <w:rFonts w:eastAsia="Times New Roman" w:cs="Arial"/>
                <w:szCs w:val="18"/>
                <w:lang w:val="en-US" w:eastAsia="ar-SA"/>
              </w:rPr>
              <w:t>F.</w:t>
            </w:r>
          </w:p>
          <w:p w14:paraId="28EB3E7B" w14:textId="180DA69C" w:rsidR="00CC6653" w:rsidRPr="00A75C05" w:rsidRDefault="00CC6653" w:rsidP="00CC6653">
            <w:pPr>
              <w:spacing w:after="0" w:line="240" w:lineRule="auto"/>
              <w:rPr>
                <w:rFonts w:eastAsia="Arial Unicode MS" w:cs="Arial"/>
                <w:szCs w:val="18"/>
                <w:lang w:eastAsia="ar-SA"/>
              </w:rPr>
            </w:pPr>
            <w:r w:rsidRPr="00F23623">
              <w:rPr>
                <w:rFonts w:eastAsia="Arial Unicode MS" w:cs="Arial"/>
                <w:szCs w:val="18"/>
                <w:highlight w:val="yellow"/>
                <w:lang w:eastAsia="ar-SA"/>
              </w:rPr>
              <w:t>Clauses affected? Why Release 13? Mirror CRs?</w:t>
            </w:r>
          </w:p>
        </w:tc>
      </w:tr>
      <w:tr w:rsidR="00CC6653" w:rsidRPr="00A75C05" w14:paraId="3F7DABF7" w14:textId="77777777" w:rsidTr="00014F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C80D229" w14:textId="77777777" w:rsidR="00CC6653" w:rsidRPr="00593D81" w:rsidRDefault="00CC6653" w:rsidP="00CC6653">
            <w:pPr>
              <w:snapToGrid w:val="0"/>
              <w:spacing w:after="0" w:line="240" w:lineRule="auto"/>
              <w:rPr>
                <w:rFonts w:eastAsia="Times New Roman" w:cs="Arial"/>
                <w:szCs w:val="18"/>
                <w:lang w:eastAsia="ar-SA"/>
              </w:rPr>
            </w:pPr>
            <w:r w:rsidRPr="00593D8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50B5805" w14:textId="63815A19" w:rsidR="00CC6653" w:rsidRPr="00593D81" w:rsidRDefault="00D021DE" w:rsidP="00CC6653">
            <w:pPr>
              <w:snapToGrid w:val="0"/>
              <w:spacing w:after="0" w:line="240" w:lineRule="auto"/>
              <w:rPr>
                <w:rStyle w:val="Hyperlink"/>
                <w:rFonts w:cs="Arial"/>
                <w:color w:val="auto"/>
              </w:rPr>
            </w:pPr>
            <w:hyperlink r:id="rId112" w:history="1">
              <w:r w:rsidR="00CC6653" w:rsidRPr="00D021DE">
                <w:rPr>
                  <w:rStyle w:val="Hyperlink"/>
                  <w:rFonts w:cs="Arial"/>
                </w:rPr>
                <w:t>S1-181131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2F3C8B96" w14:textId="77777777" w:rsidR="00CC6653" w:rsidRPr="00593D81" w:rsidRDefault="00CC6653" w:rsidP="00CC6653">
            <w:pPr>
              <w:snapToGrid w:val="0"/>
              <w:spacing w:after="0" w:line="240" w:lineRule="auto"/>
            </w:pPr>
            <w:r w:rsidRPr="00593D81">
              <w:rPr>
                <w:noProof/>
              </w:rPr>
              <w:t>Ericsson, Nokia, Huawei</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0C3D62E" w14:textId="77777777" w:rsidR="00CC6653" w:rsidRPr="00593D81" w:rsidRDefault="00CC6653" w:rsidP="00CC6653">
            <w:pPr>
              <w:snapToGrid w:val="0"/>
              <w:spacing w:after="0" w:line="240" w:lineRule="auto"/>
            </w:pPr>
            <w:r w:rsidRPr="00593D81">
              <w:t xml:space="preserve">CR22.185v14.3.0: </w:t>
            </w:r>
            <w:r w:rsidRPr="00593D81">
              <w:rPr>
                <w:noProof/>
              </w:rPr>
              <w:t>Update the note in the RSU definition</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33FC70A3" w14:textId="77777777" w:rsidR="00CC6653" w:rsidRPr="00593D81" w:rsidRDefault="00CC6653" w:rsidP="00CC6653">
            <w:pPr>
              <w:snapToGrid w:val="0"/>
              <w:spacing w:after="0" w:line="240" w:lineRule="auto"/>
              <w:rPr>
                <w:rFonts w:eastAsia="Times New Roman" w:cs="Arial"/>
                <w:szCs w:val="18"/>
                <w:lang w:eastAsia="ar-SA"/>
              </w:rPr>
            </w:pPr>
            <w:r w:rsidRPr="00593D81">
              <w:rPr>
                <w:rFonts w:eastAsia="Times New Roman" w:cs="Arial"/>
                <w:szCs w:val="18"/>
                <w:lang w:eastAsia="ar-SA"/>
              </w:rPr>
              <w:t xml:space="preserve">Moved to </w:t>
            </w:r>
            <w:r>
              <w:rPr>
                <w:rFonts w:eastAsia="Times New Roman" w:cs="Arial"/>
                <w:szCs w:val="18"/>
                <w:lang w:eastAsia="ar-SA"/>
              </w:rPr>
              <w:t>5.2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7679F374" w14:textId="77777777" w:rsidR="00CC6653" w:rsidRPr="00593D81"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sidRPr="00593D81">
              <w:rPr>
                <w:noProof/>
                <w:lang w:eastAsia="ja-JP"/>
              </w:rPr>
              <w:t>V2XLTE</w:t>
            </w:r>
            <w:r w:rsidRPr="00593D81">
              <w:rPr>
                <w:rFonts w:eastAsia="Times New Roman" w:cs="Arial"/>
                <w:szCs w:val="18"/>
                <w:lang w:val="en-US" w:eastAsia="ar-SA"/>
              </w:rPr>
              <w:t xml:space="preserve"> Rel-14 CR 0013 R- Cat F.</w:t>
            </w:r>
          </w:p>
        </w:tc>
      </w:tr>
      <w:tr w:rsidR="00CC6653" w:rsidRPr="00B04844" w14:paraId="595FD0A5" w14:textId="77777777" w:rsidTr="00A87B48">
        <w:trPr>
          <w:trHeight w:val="141"/>
        </w:trPr>
        <w:tc>
          <w:tcPr>
            <w:tcW w:w="14494" w:type="dxa"/>
            <w:gridSpan w:val="8"/>
            <w:shd w:val="clear" w:color="auto" w:fill="F2F2F2"/>
          </w:tcPr>
          <w:p w14:paraId="595FD0A4" w14:textId="77777777" w:rsidR="00CC6653" w:rsidRPr="00F45489" w:rsidRDefault="00CC6653" w:rsidP="00CC665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CC6653" w:rsidRPr="00B04844" w14:paraId="595FD0A7"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595FD0A6" w14:textId="77777777" w:rsidR="00CC6653" w:rsidRDefault="00CC6653" w:rsidP="00CC6653">
            <w:pPr>
              <w:pStyle w:val="Heading2"/>
            </w:pPr>
            <w:r w:rsidRPr="00487CB8">
              <w:t>MONASTERY</w:t>
            </w:r>
            <w:r>
              <w:t xml:space="preserve">2: </w:t>
            </w:r>
            <w:r w:rsidRPr="00046F1E">
              <w:rPr>
                <w:lang w:val="en-US"/>
              </w:rPr>
              <w:t>Mobile Communication System for Railways</w:t>
            </w:r>
            <w:r>
              <w:rPr>
                <w:lang w:val="en-US"/>
              </w:rPr>
              <w:t xml:space="preserve"> 2</w:t>
            </w:r>
            <w:r>
              <w:t xml:space="preserve"> [</w:t>
            </w:r>
            <w:r w:rsidRPr="00012C8A">
              <w:rPr>
                <w:bCs/>
                <w:iCs/>
              </w:rPr>
              <w:t>SP-170451</w:t>
            </w:r>
            <w:r>
              <w:t>]</w:t>
            </w:r>
          </w:p>
        </w:tc>
      </w:tr>
      <w:tr w:rsidR="00CC6653" w:rsidRPr="00B04844" w14:paraId="718950CE" w14:textId="77777777" w:rsidTr="00A87B48">
        <w:trPr>
          <w:trHeight w:val="141"/>
        </w:trPr>
        <w:tc>
          <w:tcPr>
            <w:tcW w:w="14494" w:type="dxa"/>
            <w:gridSpan w:val="8"/>
            <w:tcBorders>
              <w:bottom w:val="single" w:sz="4" w:space="0" w:color="auto"/>
            </w:tcBorders>
            <w:shd w:val="clear" w:color="auto" w:fill="auto"/>
          </w:tcPr>
          <w:p w14:paraId="77C7CE8B"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F491328" w14:textId="6558A693"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TR22.289v0.1.0</w:t>
            </w:r>
          </w:p>
          <w:p w14:paraId="3B707754" w14:textId="7CF3800B"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649EA848" w14:textId="6ADE1541"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55</w:t>
            </w:r>
            <w:r w:rsidRPr="004070E3">
              <w:rPr>
                <w:rFonts w:eastAsia="Arial Unicode MS" w:cs="Arial"/>
                <w:szCs w:val="18"/>
                <w:lang w:val="fr-FR" w:eastAsia="ar-SA"/>
              </w:rPr>
              <w:t>%</w:t>
            </w:r>
          </w:p>
          <w:p w14:paraId="35AAB909" w14:textId="77777777" w:rsidR="00CC6653" w:rsidRPr="004070E3" w:rsidRDefault="00CC6653" w:rsidP="00CC6653">
            <w:pPr>
              <w:suppressAutoHyphens/>
              <w:spacing w:after="0" w:line="240" w:lineRule="auto"/>
              <w:rPr>
                <w:rFonts w:eastAsia="Arial Unicode MS" w:cs="Arial"/>
                <w:i/>
                <w:szCs w:val="18"/>
                <w:lang w:eastAsia="ar-SA"/>
              </w:rPr>
            </w:pPr>
          </w:p>
        </w:tc>
      </w:tr>
      <w:tr w:rsidR="00CC6653" w:rsidRPr="00B04844" w14:paraId="13690E97" w14:textId="77777777" w:rsidTr="002777FF">
        <w:trPr>
          <w:trHeight w:val="293"/>
        </w:trPr>
        <w:tc>
          <w:tcPr>
            <w:tcW w:w="14494" w:type="dxa"/>
            <w:gridSpan w:val="8"/>
            <w:tcBorders>
              <w:bottom w:val="single" w:sz="4" w:space="0" w:color="auto"/>
            </w:tcBorders>
            <w:shd w:val="clear" w:color="auto" w:fill="F2F2F2"/>
          </w:tcPr>
          <w:p w14:paraId="1F1F6B6E" w14:textId="00F0C661"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22.280 CRs</w:t>
            </w:r>
          </w:p>
        </w:tc>
      </w:tr>
      <w:tr w:rsidR="00CC6653" w:rsidRPr="00A75C05" w14:paraId="7040BFC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A5FF0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36466D" w14:textId="28016658" w:rsidR="00CC6653" w:rsidRPr="00170325" w:rsidRDefault="00D021DE" w:rsidP="00CC6653">
            <w:pPr>
              <w:snapToGrid w:val="0"/>
              <w:spacing w:after="0" w:line="240" w:lineRule="auto"/>
              <w:rPr>
                <w:rStyle w:val="Hyperlink"/>
                <w:rFonts w:cs="Arial"/>
              </w:rPr>
            </w:pPr>
            <w:hyperlink r:id="rId113" w:history="1">
              <w:r w:rsidR="00CC6653" w:rsidRPr="00D021DE">
                <w:rPr>
                  <w:rStyle w:val="Hyperlink"/>
                  <w:rFonts w:cs="Arial"/>
                </w:rPr>
                <w:t>S1-181212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389FFB"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5E5EF7" w14:textId="77777777" w:rsidR="00CC6653" w:rsidRPr="00A75C05" w:rsidRDefault="00CC6653" w:rsidP="00CC6653">
            <w:pPr>
              <w:snapToGrid w:val="0"/>
              <w:spacing w:after="0" w:line="240" w:lineRule="auto"/>
            </w:pPr>
            <w:r>
              <w:t xml:space="preserve">CR22.280v16.1.0: </w:t>
            </w:r>
            <w:r>
              <w:rPr>
                <w:noProof/>
              </w:rPr>
              <w:t>Chapter 5.3 use of functional alias in late communication entry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6DEA18" w14:textId="23E12063"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6BA75AE" w14:textId="77777777" w:rsidR="00CC6653" w:rsidRDefault="00CC6653" w:rsidP="00CC6653">
            <w:pPr>
              <w:spacing w:after="0" w:line="240" w:lineRule="auto"/>
              <w:rPr>
                <w:rFonts w:eastAsia="Times New Roman" w:cs="Arial"/>
                <w:szCs w:val="18"/>
                <w:lang w:val="en-US"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75</w:t>
            </w:r>
            <w:r w:rsidRPr="00593D81">
              <w:rPr>
                <w:rFonts w:eastAsia="Times New Roman" w:cs="Arial"/>
                <w:szCs w:val="18"/>
                <w:lang w:val="en-US" w:eastAsia="ar-SA"/>
              </w:rPr>
              <w:t xml:space="preserve"> R- Cat </w:t>
            </w:r>
            <w:r>
              <w:rPr>
                <w:rFonts w:eastAsia="Times New Roman" w:cs="Arial"/>
                <w:szCs w:val="18"/>
                <w:lang w:val="en-US" w:eastAsia="ar-SA"/>
              </w:rPr>
              <w:t>C</w:t>
            </w:r>
            <w:r w:rsidRPr="00593D81">
              <w:rPr>
                <w:rFonts w:eastAsia="Times New Roman" w:cs="Arial"/>
                <w:szCs w:val="18"/>
                <w:lang w:val="en-US" w:eastAsia="ar-SA"/>
              </w:rPr>
              <w:t>.</w:t>
            </w:r>
          </w:p>
          <w:p w14:paraId="6A419011" w14:textId="77777777" w:rsidR="00CC6653" w:rsidRPr="00A75C05" w:rsidRDefault="00CC6653" w:rsidP="00CC6653">
            <w:pPr>
              <w:spacing w:after="0" w:line="240" w:lineRule="auto"/>
              <w:rPr>
                <w:rFonts w:eastAsia="Arial Unicode MS" w:cs="Arial"/>
                <w:szCs w:val="18"/>
                <w:lang w:eastAsia="ar-SA"/>
              </w:rPr>
            </w:pPr>
            <w:r w:rsidRPr="00002EA1">
              <w:rPr>
                <w:rFonts w:eastAsia="Arial Unicode MS" w:cs="Arial"/>
                <w:szCs w:val="18"/>
                <w:highlight w:val="yellow"/>
                <w:lang w:eastAsia="ar-SA"/>
              </w:rPr>
              <w:t>Clauses affected</w:t>
            </w:r>
            <w:r>
              <w:rPr>
                <w:rFonts w:eastAsia="Arial Unicode MS" w:cs="Arial"/>
                <w:szCs w:val="18"/>
                <w:highlight w:val="yellow"/>
                <w:lang w:eastAsia="ar-SA"/>
              </w:rPr>
              <w:t xml:space="preserve"> 5.3</w:t>
            </w:r>
          </w:p>
        </w:tc>
      </w:tr>
      <w:tr w:rsidR="00CC6653" w:rsidRPr="00A75C05" w14:paraId="073AE935"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695D5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2FB398" w14:textId="58E576CE" w:rsidR="00CC6653" w:rsidRPr="00170325" w:rsidRDefault="00D021DE" w:rsidP="00CC6653">
            <w:pPr>
              <w:snapToGrid w:val="0"/>
              <w:spacing w:after="0" w:line="240" w:lineRule="auto"/>
              <w:rPr>
                <w:rStyle w:val="Hyperlink"/>
                <w:rFonts w:cs="Arial"/>
              </w:rPr>
            </w:pPr>
            <w:hyperlink r:id="rId114" w:history="1">
              <w:r w:rsidR="00CC6653" w:rsidRPr="00D021DE">
                <w:rPr>
                  <w:rStyle w:val="Hyperlink"/>
                  <w:rFonts w:cs="Arial"/>
                </w:rPr>
                <w:t>S1-181213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099CF7"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D7AC42" w14:textId="77777777" w:rsidR="00CC6653" w:rsidRPr="00A75C05" w:rsidRDefault="00CC6653" w:rsidP="00CC6653">
            <w:pPr>
              <w:snapToGrid w:val="0"/>
              <w:spacing w:after="0" w:line="240" w:lineRule="auto"/>
            </w:pPr>
            <w:r>
              <w:t xml:space="preserve">CR22.280v16.1.0: </w:t>
            </w:r>
            <w:r w:rsidRPr="00002EA1">
              <w:rPr>
                <w:noProof/>
              </w:rPr>
              <w:t>Chapter 5.7 use of functional alias as part of MCX ServiceUser ID</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BF85BD5" w14:textId="0EA44850"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1E7DDF6"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76</w:t>
            </w:r>
            <w:r w:rsidRPr="00593D81">
              <w:rPr>
                <w:rFonts w:eastAsia="Times New Roman" w:cs="Arial"/>
                <w:szCs w:val="18"/>
                <w:lang w:val="en-US" w:eastAsia="ar-SA"/>
              </w:rPr>
              <w:t xml:space="preserve"> R- Cat </w:t>
            </w:r>
            <w:r>
              <w:rPr>
                <w:rFonts w:eastAsia="Times New Roman" w:cs="Arial"/>
                <w:szCs w:val="18"/>
                <w:lang w:val="en-US" w:eastAsia="ar-SA"/>
              </w:rPr>
              <w:t>C</w:t>
            </w:r>
            <w:r w:rsidRPr="00593D81">
              <w:rPr>
                <w:rFonts w:eastAsia="Times New Roman" w:cs="Arial"/>
                <w:szCs w:val="18"/>
                <w:lang w:val="en-US" w:eastAsia="ar-SA"/>
              </w:rPr>
              <w:t>.</w:t>
            </w:r>
          </w:p>
        </w:tc>
      </w:tr>
      <w:tr w:rsidR="00CC6653" w:rsidRPr="00A75C05" w14:paraId="5B1EBED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A262B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B1DE00" w14:textId="23CB82BA" w:rsidR="00CC6653" w:rsidRPr="00170325" w:rsidRDefault="00D021DE" w:rsidP="00CC6653">
            <w:pPr>
              <w:snapToGrid w:val="0"/>
              <w:spacing w:after="0" w:line="240" w:lineRule="auto"/>
              <w:rPr>
                <w:rStyle w:val="Hyperlink"/>
                <w:rFonts w:cs="Arial"/>
              </w:rPr>
            </w:pPr>
            <w:hyperlink r:id="rId115" w:history="1">
              <w:r w:rsidR="00CC6653" w:rsidRPr="00D021DE">
                <w:rPr>
                  <w:rStyle w:val="Hyperlink"/>
                  <w:rFonts w:cs="Arial"/>
                </w:rPr>
                <w:t>S1-181192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59E5F79"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C164A6" w14:textId="77777777" w:rsidR="00CC6653" w:rsidRPr="00A75C05" w:rsidRDefault="00CC6653" w:rsidP="00CC6653">
            <w:pPr>
              <w:snapToGrid w:val="0"/>
              <w:spacing w:after="0" w:line="240" w:lineRule="auto"/>
            </w:pPr>
            <w:r>
              <w:t xml:space="preserve">CR22.280v16.1.0: </w:t>
            </w:r>
            <w:r>
              <w:rPr>
                <w:noProof/>
              </w:rPr>
              <w:t>Extension of functional alias chapter 5.9a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13EF6EB" w14:textId="4F76F071"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7935B35"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73</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23FD43EF"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82611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D3F000" w14:textId="281F6550" w:rsidR="00CC6653" w:rsidRPr="00170325" w:rsidRDefault="00D021DE" w:rsidP="00CC6653">
            <w:pPr>
              <w:snapToGrid w:val="0"/>
              <w:spacing w:after="0" w:line="240" w:lineRule="auto"/>
              <w:rPr>
                <w:rStyle w:val="Hyperlink"/>
                <w:rFonts w:cs="Arial"/>
              </w:rPr>
            </w:pPr>
            <w:hyperlink r:id="rId116" w:history="1">
              <w:r w:rsidR="00CC6653" w:rsidRPr="00D021DE">
                <w:rPr>
                  <w:rStyle w:val="Hyperlink"/>
                  <w:rFonts w:cs="Arial"/>
                </w:rPr>
                <w:t>S1-181189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1AAE366"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E2B120" w14:textId="77777777" w:rsidR="00CC6653" w:rsidRPr="00A75C05" w:rsidRDefault="00CC6653" w:rsidP="00CC6653">
            <w:pPr>
              <w:snapToGrid w:val="0"/>
              <w:spacing w:after="0" w:line="240" w:lineRule="auto"/>
            </w:pPr>
            <w:bookmarkStart w:id="97" w:name="_Toc502916409"/>
            <w:r>
              <w:t>CR22.280v16.1.0: MCX User log in to</w:t>
            </w:r>
            <w:r w:rsidRPr="006D7CE7">
              <w:t xml:space="preserve"> multiple devices</w:t>
            </w:r>
            <w:bookmarkEnd w:id="97"/>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AB1CFC6" w14:textId="20F2EE8D"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27CACC8"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71</w:t>
            </w:r>
            <w:r w:rsidRPr="00593D81">
              <w:rPr>
                <w:rFonts w:eastAsia="Times New Roman" w:cs="Arial"/>
                <w:szCs w:val="18"/>
                <w:lang w:val="en-US" w:eastAsia="ar-SA"/>
              </w:rPr>
              <w:t xml:space="preserve"> R- Cat </w:t>
            </w:r>
            <w:r>
              <w:rPr>
                <w:rFonts w:eastAsia="Times New Roman" w:cs="Arial"/>
                <w:szCs w:val="18"/>
                <w:lang w:val="en-US" w:eastAsia="ar-SA"/>
              </w:rPr>
              <w:t>C</w:t>
            </w:r>
            <w:r w:rsidRPr="00593D81">
              <w:rPr>
                <w:rFonts w:eastAsia="Times New Roman" w:cs="Arial"/>
                <w:szCs w:val="18"/>
                <w:lang w:val="en-US" w:eastAsia="ar-SA"/>
              </w:rPr>
              <w:t>.</w:t>
            </w:r>
          </w:p>
        </w:tc>
      </w:tr>
      <w:tr w:rsidR="00CC6653" w:rsidRPr="00A75C05" w14:paraId="0EF52F6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8859D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EAC34D" w14:textId="3A86E3C6" w:rsidR="00CC6653" w:rsidRPr="00170325" w:rsidRDefault="00D021DE" w:rsidP="00CC6653">
            <w:pPr>
              <w:snapToGrid w:val="0"/>
              <w:spacing w:after="0" w:line="240" w:lineRule="auto"/>
              <w:rPr>
                <w:rStyle w:val="Hyperlink"/>
                <w:rFonts w:cs="Arial"/>
              </w:rPr>
            </w:pPr>
            <w:hyperlink r:id="rId117" w:history="1">
              <w:r w:rsidR="00CC6653" w:rsidRPr="00D021DE">
                <w:rPr>
                  <w:rStyle w:val="Hyperlink"/>
                  <w:rFonts w:cs="Arial"/>
                </w:rPr>
                <w:t>S1-181218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533E09"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7FA9AC" w14:textId="77777777" w:rsidR="00CC6653" w:rsidRPr="00A75C05" w:rsidRDefault="00CC6653" w:rsidP="00CC6653">
            <w:pPr>
              <w:snapToGrid w:val="0"/>
              <w:spacing w:after="0" w:line="240" w:lineRule="auto"/>
            </w:pPr>
            <w:r>
              <w:t>CR22.280v16.1.0: Chapter 5.11 and chapter 6.12 obtaining positioning information from external systems and forwarding position information to external systems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79D137C" w14:textId="22B66659"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0015A62"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80</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59B676A6"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925BC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D77620" w14:textId="27639503" w:rsidR="00CC6653" w:rsidRPr="00170325" w:rsidRDefault="00D021DE" w:rsidP="00CC6653">
            <w:pPr>
              <w:snapToGrid w:val="0"/>
              <w:spacing w:after="0" w:line="240" w:lineRule="auto"/>
              <w:rPr>
                <w:rStyle w:val="Hyperlink"/>
                <w:rFonts w:cs="Arial"/>
              </w:rPr>
            </w:pPr>
            <w:hyperlink r:id="rId118" w:history="1">
              <w:r w:rsidR="00CC6653" w:rsidRPr="00D021DE">
                <w:rPr>
                  <w:rStyle w:val="Hyperlink"/>
                  <w:rFonts w:cs="Arial"/>
                </w:rPr>
                <w:t>S1-181244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0DB7023" w14:textId="77777777" w:rsidR="00CC6653" w:rsidRPr="00A75C05" w:rsidRDefault="00CC6653" w:rsidP="00CC6653">
            <w:pPr>
              <w:snapToGrid w:val="0"/>
              <w:spacing w:after="0" w:line="240" w:lineRule="auto"/>
            </w:pPr>
            <w:r w:rsidRPr="0053797E">
              <w:rPr>
                <w:noProof/>
              </w:rPr>
              <w:t xml:space="preserve">ETRI, </w:t>
            </w:r>
            <w:r>
              <w:rPr>
                <w:noProof/>
              </w:rPr>
              <w:t>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699F45" w14:textId="77777777" w:rsidR="00CC6653" w:rsidRPr="00A75C05" w:rsidRDefault="00CC6653" w:rsidP="00CC6653">
            <w:pPr>
              <w:snapToGrid w:val="0"/>
              <w:spacing w:after="0" w:line="240" w:lineRule="auto"/>
            </w:pPr>
            <w:r>
              <w:t xml:space="preserve">CR22.280v16.1.0: </w:t>
            </w:r>
            <w:r>
              <w:rPr>
                <w:noProof/>
              </w:rPr>
              <w:t>Add a requirement on 5.11 Location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80FE884" w14:textId="4A8136FA"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557F09C"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82</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34A07AC3"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DE3B1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8CC7FB" w14:textId="578FFB8B" w:rsidR="00CC6653" w:rsidRPr="00170325" w:rsidRDefault="00D021DE" w:rsidP="00CC6653">
            <w:pPr>
              <w:snapToGrid w:val="0"/>
              <w:spacing w:after="0" w:line="240" w:lineRule="auto"/>
              <w:rPr>
                <w:rStyle w:val="Hyperlink"/>
                <w:rFonts w:cs="Arial"/>
              </w:rPr>
            </w:pPr>
            <w:hyperlink r:id="rId119" w:history="1">
              <w:r w:rsidR="00CC6653" w:rsidRPr="00D021DE">
                <w:rPr>
                  <w:rStyle w:val="Hyperlink"/>
                  <w:rFonts w:cs="Arial"/>
                </w:rPr>
                <w:t>S1-181163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E0A2A1" w14:textId="77777777" w:rsidR="00CC6653" w:rsidRPr="00A75C05" w:rsidRDefault="00CC6653" w:rsidP="00CC6653">
            <w:pPr>
              <w:snapToGrid w:val="0"/>
              <w:spacing w:after="0" w:line="240" w:lineRule="auto"/>
            </w:pPr>
            <w:r>
              <w:rPr>
                <w:noProof/>
              </w:rPr>
              <w:t xml:space="preserve">Kapsch CarrierCom, </w:t>
            </w:r>
            <w:r w:rsidRPr="00030C8A">
              <w:rPr>
                <w:noProof/>
              </w:rPr>
              <w:t>UIC, Nokia Germany, Ericsson LM,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CBC80A" w14:textId="77777777" w:rsidR="00CC6653" w:rsidRPr="00A75C05" w:rsidRDefault="00CC6653" w:rsidP="00CC6653">
            <w:pPr>
              <w:snapToGrid w:val="0"/>
              <w:spacing w:after="0" w:line="240" w:lineRule="auto"/>
            </w:pPr>
            <w:r>
              <w:t xml:space="preserve">CR22.280v16.1.0: </w:t>
            </w:r>
            <w:r>
              <w:rPr>
                <w:noProof/>
              </w:rPr>
              <w:t>Adding authorization for group comunication based on functional alias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2C60166" w14:textId="5A26FC12"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13070C2" w14:textId="77777777" w:rsidR="00CC6653" w:rsidRDefault="00CC6653" w:rsidP="00CC6653">
            <w:pPr>
              <w:spacing w:after="0" w:line="240" w:lineRule="auto"/>
              <w:rPr>
                <w:rFonts w:eastAsia="Times New Roman" w:cs="Arial"/>
                <w:szCs w:val="18"/>
                <w:lang w:val="en-US"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68</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p w14:paraId="7A629FFC" w14:textId="77777777" w:rsidR="00CC6653" w:rsidRPr="00A75C05" w:rsidRDefault="00CC6653" w:rsidP="00CC6653">
            <w:pPr>
              <w:spacing w:after="0" w:line="240" w:lineRule="auto"/>
              <w:rPr>
                <w:rFonts w:eastAsia="Arial Unicode MS" w:cs="Arial"/>
                <w:szCs w:val="18"/>
                <w:lang w:eastAsia="ar-SA"/>
              </w:rPr>
            </w:pPr>
            <w:r w:rsidRPr="00960631">
              <w:rPr>
                <w:rFonts w:eastAsia="Arial Unicode MS" w:cs="Arial"/>
                <w:szCs w:val="18"/>
                <w:highlight w:val="yellow"/>
                <w:lang w:eastAsia="ar-SA"/>
              </w:rPr>
              <w:t>Update clauses affected</w:t>
            </w:r>
          </w:p>
        </w:tc>
      </w:tr>
      <w:tr w:rsidR="00CC6653" w:rsidRPr="00A75C05" w14:paraId="68A7E2DB"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BE3EB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792FAD" w14:textId="6D32B954" w:rsidR="00CC6653" w:rsidRPr="00170325" w:rsidRDefault="00D021DE" w:rsidP="00CC6653">
            <w:pPr>
              <w:snapToGrid w:val="0"/>
              <w:spacing w:after="0" w:line="240" w:lineRule="auto"/>
              <w:rPr>
                <w:rStyle w:val="Hyperlink"/>
                <w:rFonts w:cs="Arial"/>
              </w:rPr>
            </w:pPr>
            <w:hyperlink r:id="rId120" w:history="1">
              <w:r w:rsidR="00CC6653" w:rsidRPr="00D021DE">
                <w:rPr>
                  <w:rStyle w:val="Hyperlink"/>
                  <w:rFonts w:cs="Arial"/>
                </w:rPr>
                <w:t>S1-181214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26CBF9"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6BFE47" w14:textId="77777777" w:rsidR="00CC6653" w:rsidRPr="00A75C05" w:rsidRDefault="00CC6653" w:rsidP="00CC6653">
            <w:pPr>
              <w:snapToGrid w:val="0"/>
              <w:spacing w:after="0" w:line="240" w:lineRule="auto"/>
            </w:pPr>
            <w:r>
              <w:t xml:space="preserve">CR22.280v16.1.0: </w:t>
            </w:r>
            <w:r w:rsidRPr="003D1552">
              <w:rPr>
                <w:noProof/>
              </w:rPr>
              <w:t>Chapter 5.17 use of functional alias as part of the MCX User identity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F06B612" w14:textId="24A123EB"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F83A6EF"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77</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7FE26D76"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0E77B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13F503" w14:textId="5485EAA0" w:rsidR="00CC6653" w:rsidRPr="00170325" w:rsidRDefault="00D021DE" w:rsidP="00CC6653">
            <w:pPr>
              <w:snapToGrid w:val="0"/>
              <w:spacing w:after="0" w:line="240" w:lineRule="auto"/>
              <w:rPr>
                <w:rStyle w:val="Hyperlink"/>
                <w:rFonts w:cs="Arial"/>
              </w:rPr>
            </w:pPr>
            <w:hyperlink r:id="rId121" w:history="1">
              <w:r w:rsidR="00CC6653" w:rsidRPr="00D021DE">
                <w:rPr>
                  <w:rStyle w:val="Hyperlink"/>
                  <w:rFonts w:cs="Arial"/>
                </w:rPr>
                <w:t>S1-181216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5AB30C8"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37B4770" w14:textId="77777777" w:rsidR="00CC6653" w:rsidRPr="00A75C05" w:rsidRDefault="00CC6653" w:rsidP="00CC6653">
            <w:pPr>
              <w:snapToGrid w:val="0"/>
              <w:spacing w:after="0" w:line="240" w:lineRule="auto"/>
            </w:pPr>
            <w:r>
              <w:t xml:space="preserve">CR22.280v16.1.0: </w:t>
            </w:r>
            <w:r>
              <w:rPr>
                <w:noProof/>
              </w:rPr>
              <w:t>Chapter 6.4.3, 6.4.5, 6.9 use of functional alias as part of MCX ServiceUser identification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B708B46" w14:textId="54EBBEF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79BD260"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78</w:t>
            </w:r>
            <w:r w:rsidRPr="00593D81">
              <w:rPr>
                <w:rFonts w:eastAsia="Times New Roman" w:cs="Arial"/>
                <w:szCs w:val="18"/>
                <w:lang w:val="en-US" w:eastAsia="ar-SA"/>
              </w:rPr>
              <w:t xml:space="preserve"> R- Cat </w:t>
            </w:r>
            <w:r>
              <w:rPr>
                <w:rFonts w:eastAsia="Times New Roman" w:cs="Arial"/>
                <w:szCs w:val="18"/>
                <w:lang w:val="en-US" w:eastAsia="ar-SA"/>
              </w:rPr>
              <w:t>C</w:t>
            </w:r>
            <w:r w:rsidRPr="00593D81">
              <w:rPr>
                <w:rFonts w:eastAsia="Times New Roman" w:cs="Arial"/>
                <w:szCs w:val="18"/>
                <w:lang w:val="en-US" w:eastAsia="ar-SA"/>
              </w:rPr>
              <w:t>.</w:t>
            </w:r>
          </w:p>
        </w:tc>
      </w:tr>
      <w:tr w:rsidR="00CC6653" w:rsidRPr="00A75C05" w14:paraId="687D79E4"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B7EB1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C1E8E7" w14:textId="54EE05AC" w:rsidR="00CC6653" w:rsidRPr="00170325" w:rsidRDefault="00D021DE" w:rsidP="00CC6653">
            <w:pPr>
              <w:snapToGrid w:val="0"/>
              <w:spacing w:after="0" w:line="240" w:lineRule="auto"/>
              <w:rPr>
                <w:rStyle w:val="Hyperlink"/>
                <w:rFonts w:cs="Arial"/>
              </w:rPr>
            </w:pPr>
            <w:hyperlink r:id="rId122" w:history="1">
              <w:r w:rsidR="00CC6653" w:rsidRPr="00D021DE">
                <w:rPr>
                  <w:rStyle w:val="Hyperlink"/>
                  <w:rFonts w:cs="Arial"/>
                </w:rPr>
                <w:t>S1-181142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110DE2E" w14:textId="77777777" w:rsidR="00CC6653" w:rsidRPr="00A75C05" w:rsidRDefault="00CC6653" w:rsidP="00CC6653">
            <w:pPr>
              <w:snapToGrid w:val="0"/>
              <w:spacing w:after="0" w:line="240" w:lineRule="auto"/>
            </w:pPr>
            <w:r>
              <w:rPr>
                <w:noProof/>
              </w:rPr>
              <w:t>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2852A5" w14:textId="77777777" w:rsidR="00CC6653" w:rsidRPr="00A75C05" w:rsidRDefault="00CC6653" w:rsidP="00CC6653">
            <w:pPr>
              <w:snapToGrid w:val="0"/>
              <w:spacing w:after="0" w:line="240" w:lineRule="auto"/>
            </w:pPr>
            <w:r>
              <w:t xml:space="preserve">CR22.280v16.1.0: </w:t>
            </w:r>
            <w:r>
              <w:rPr>
                <w:noProof/>
              </w:rPr>
              <w:t xml:space="preserve">Introduction of 22.889 </w:t>
            </w:r>
            <w:r w:rsidRPr="00A03637">
              <w:rPr>
                <w:noProof/>
              </w:rPr>
              <w:t>FRMCS-user communication handling</w:t>
            </w:r>
            <w:r>
              <w:rPr>
                <w:noProof/>
              </w:rPr>
              <w:t xml:space="preserve"> section into 22.280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8F745CD" w14:textId="730B0131"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13DBCB6"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66</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5FCF57A2"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BA0FB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F900C5" w14:textId="141A84D1" w:rsidR="00CC6653" w:rsidRPr="00170325" w:rsidRDefault="00D021DE" w:rsidP="00CC6653">
            <w:pPr>
              <w:snapToGrid w:val="0"/>
              <w:spacing w:after="0" w:line="240" w:lineRule="auto"/>
              <w:rPr>
                <w:rStyle w:val="Hyperlink"/>
                <w:rFonts w:cs="Arial"/>
              </w:rPr>
            </w:pPr>
            <w:hyperlink r:id="rId123" w:history="1">
              <w:r w:rsidR="00CC6653" w:rsidRPr="00D021DE">
                <w:rPr>
                  <w:rStyle w:val="Hyperlink"/>
                  <w:rFonts w:cs="Arial"/>
                </w:rPr>
                <w:t>S1-181143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79F6EFE" w14:textId="77777777" w:rsidR="00CC6653" w:rsidRPr="00A75C05" w:rsidRDefault="00CC6653" w:rsidP="00CC6653">
            <w:pPr>
              <w:snapToGrid w:val="0"/>
              <w:spacing w:after="0" w:line="240" w:lineRule="auto"/>
            </w:pPr>
            <w:r>
              <w:rPr>
                <w:noProof/>
              </w:rPr>
              <w:t>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71CFA1" w14:textId="77777777" w:rsidR="00CC6653" w:rsidRPr="00A75C05" w:rsidRDefault="00CC6653" w:rsidP="00CC6653">
            <w:pPr>
              <w:snapToGrid w:val="0"/>
              <w:spacing w:after="0" w:line="240" w:lineRule="auto"/>
            </w:pPr>
            <w:r>
              <w:t xml:space="preserve">CR22.280v16.1.0: </w:t>
            </w:r>
            <w:r>
              <w:rPr>
                <w:noProof/>
              </w:rPr>
              <w:t>Removal of misleading term "temporary" from Automatic Regrouping of 22.280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B3726A8" w14:textId="0839BCB9"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DD2ECB3"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67</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1424B57D"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28C80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8E5F8C" w14:textId="5F73D74B" w:rsidR="00CC6653" w:rsidRPr="00170325" w:rsidRDefault="00D021DE" w:rsidP="00CC6653">
            <w:pPr>
              <w:snapToGrid w:val="0"/>
              <w:spacing w:after="0" w:line="240" w:lineRule="auto"/>
              <w:rPr>
                <w:rStyle w:val="Hyperlink"/>
                <w:rFonts w:cs="Arial"/>
              </w:rPr>
            </w:pPr>
            <w:hyperlink r:id="rId124" w:history="1">
              <w:r w:rsidR="00CC6653" w:rsidRPr="00D021DE">
                <w:rPr>
                  <w:rStyle w:val="Hyperlink"/>
                  <w:rFonts w:cs="Arial"/>
                </w:rPr>
                <w:t>S1-181168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8F4881B" w14:textId="77777777" w:rsidR="00CC6653" w:rsidRPr="00A75C05" w:rsidRDefault="00CC6653" w:rsidP="00CC6653">
            <w:pPr>
              <w:snapToGrid w:val="0"/>
              <w:spacing w:after="0" w:line="240" w:lineRule="auto"/>
            </w:pPr>
            <w:r>
              <w:rPr>
                <w:noProof/>
              </w:rPr>
              <w:t xml:space="preserve">Kapsch CarrierCom,  </w:t>
            </w:r>
            <w:r w:rsidRPr="00305AD5">
              <w:rPr>
                <w:noProof/>
              </w:rPr>
              <w:t>UIC, Nokia Germany, Ericsson LM,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162C3B" w14:textId="77777777" w:rsidR="00CC6653" w:rsidRPr="00A75C05" w:rsidRDefault="00CC6653" w:rsidP="00CC6653">
            <w:pPr>
              <w:snapToGrid w:val="0"/>
              <w:spacing w:after="0" w:line="240" w:lineRule="auto"/>
            </w:pPr>
            <w:r>
              <w:t xml:space="preserve">CR22.280v16.1.0: </w:t>
            </w:r>
            <w:r>
              <w:rPr>
                <w:noProof/>
              </w:rPr>
              <w:t>Addition of location based comunication depending on functional alias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5ABA4A7" w14:textId="2A09CBD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4D896F9"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70</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3DA8521B"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3268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F9994E" w14:textId="1EE3E5FB" w:rsidR="00CC6653" w:rsidRPr="00170325" w:rsidRDefault="00D021DE" w:rsidP="00CC6653">
            <w:pPr>
              <w:snapToGrid w:val="0"/>
              <w:spacing w:after="0" w:line="240" w:lineRule="auto"/>
              <w:rPr>
                <w:rStyle w:val="Hyperlink"/>
                <w:rFonts w:cs="Arial"/>
              </w:rPr>
            </w:pPr>
            <w:hyperlink r:id="rId125" w:history="1">
              <w:r w:rsidR="00CC6653" w:rsidRPr="00D021DE">
                <w:rPr>
                  <w:rStyle w:val="Hyperlink"/>
                  <w:rFonts w:cs="Arial"/>
                </w:rPr>
                <w:t>S1-181167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7B08C5" w14:textId="77777777" w:rsidR="00CC6653" w:rsidRPr="00A75C05" w:rsidRDefault="00CC6653" w:rsidP="00CC6653">
            <w:pPr>
              <w:snapToGrid w:val="0"/>
              <w:spacing w:after="0" w:line="240" w:lineRule="auto"/>
            </w:pPr>
            <w:r>
              <w:rPr>
                <w:noProof/>
              </w:rPr>
              <w:t xml:space="preserve">Kapsch CarrierCom,  </w:t>
            </w:r>
            <w:r w:rsidRPr="00305AD5">
              <w:rPr>
                <w:noProof/>
              </w:rPr>
              <w:t>UIC, Nokia Germany, Ericsson LM,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0C59B0" w14:textId="77777777" w:rsidR="00CC6653" w:rsidRPr="00A75C05" w:rsidRDefault="00CC6653" w:rsidP="00CC6653">
            <w:pPr>
              <w:snapToGrid w:val="0"/>
              <w:spacing w:after="0" w:line="240" w:lineRule="auto"/>
            </w:pPr>
            <w:r>
              <w:t xml:space="preserve">CR22.280v16.1.0: </w:t>
            </w:r>
            <w:r>
              <w:rPr>
                <w:noProof/>
              </w:rPr>
              <w:t>Adding authorization for private comunication based on functional alias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4D992E5" w14:textId="54DEC223"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9E552DB"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69</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060564C3"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6EFA1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7D03D1" w14:textId="72C11208" w:rsidR="00CC6653" w:rsidRPr="00170325" w:rsidRDefault="00D021DE" w:rsidP="00CC6653">
            <w:pPr>
              <w:snapToGrid w:val="0"/>
              <w:spacing w:after="0" w:line="240" w:lineRule="auto"/>
              <w:rPr>
                <w:rStyle w:val="Hyperlink"/>
                <w:rFonts w:cs="Arial"/>
              </w:rPr>
            </w:pPr>
            <w:hyperlink r:id="rId126" w:history="1">
              <w:r w:rsidR="00CC6653" w:rsidRPr="00D021DE">
                <w:rPr>
                  <w:rStyle w:val="Hyperlink"/>
                  <w:rFonts w:cs="Arial"/>
                </w:rPr>
                <w:t>S1-181191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08635B"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D8929F" w14:textId="77777777" w:rsidR="00CC6653" w:rsidRPr="00A75C05" w:rsidRDefault="00CC6653" w:rsidP="00CC6653">
            <w:pPr>
              <w:snapToGrid w:val="0"/>
              <w:spacing w:after="0" w:line="240" w:lineRule="auto"/>
            </w:pPr>
            <w:r>
              <w:t xml:space="preserve">CR22.280v16.1.0: </w:t>
            </w:r>
            <w:r>
              <w:rPr>
                <w:noProof/>
              </w:rPr>
              <w:t>Generalisation of EPS into 3GPP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C7D9B34" w14:textId="00CAA54A"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B7F1A1" w14:textId="77777777" w:rsidR="00CC6653" w:rsidRDefault="00CC6653" w:rsidP="00CC6653">
            <w:pPr>
              <w:spacing w:after="0" w:line="240" w:lineRule="auto"/>
              <w:rPr>
                <w:rFonts w:eastAsia="Times New Roman" w:cs="Arial"/>
                <w:szCs w:val="18"/>
                <w:lang w:val="en-US"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72</w:t>
            </w:r>
            <w:r w:rsidRPr="00593D81">
              <w:rPr>
                <w:rFonts w:eastAsia="Times New Roman" w:cs="Arial"/>
                <w:szCs w:val="18"/>
                <w:lang w:val="en-US" w:eastAsia="ar-SA"/>
              </w:rPr>
              <w:t xml:space="preserve"> R- Cat </w:t>
            </w:r>
            <w:r>
              <w:rPr>
                <w:rFonts w:eastAsia="Times New Roman" w:cs="Arial"/>
                <w:szCs w:val="18"/>
                <w:lang w:val="en-US" w:eastAsia="ar-SA"/>
              </w:rPr>
              <w:t>F</w:t>
            </w:r>
            <w:r w:rsidRPr="00593D81">
              <w:rPr>
                <w:rFonts w:eastAsia="Times New Roman" w:cs="Arial"/>
                <w:szCs w:val="18"/>
                <w:lang w:val="en-US" w:eastAsia="ar-SA"/>
              </w:rPr>
              <w:t>.</w:t>
            </w:r>
          </w:p>
          <w:p w14:paraId="00BDA23B" w14:textId="77777777" w:rsidR="00CC6653" w:rsidRPr="00A75C05" w:rsidRDefault="00CC6653" w:rsidP="00CC6653">
            <w:pPr>
              <w:spacing w:after="0" w:line="240" w:lineRule="auto"/>
              <w:rPr>
                <w:rFonts w:eastAsia="Arial Unicode MS" w:cs="Arial"/>
                <w:szCs w:val="18"/>
                <w:lang w:eastAsia="ar-SA"/>
              </w:rPr>
            </w:pPr>
            <w:r w:rsidRPr="00045711">
              <w:rPr>
                <w:rFonts w:eastAsia="Arial Unicode MS" w:cs="Arial"/>
                <w:szCs w:val="18"/>
                <w:highlight w:val="yellow"/>
                <w:lang w:eastAsia="ar-SA"/>
              </w:rPr>
              <w:t>Is this MCOver / Release 15?</w:t>
            </w:r>
          </w:p>
        </w:tc>
      </w:tr>
      <w:tr w:rsidR="00CC6653" w:rsidRPr="00A75C05" w14:paraId="4527E71D"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35F52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0B863C" w14:textId="58682683" w:rsidR="00CC6653" w:rsidRPr="00170325" w:rsidRDefault="00D021DE" w:rsidP="00CC6653">
            <w:pPr>
              <w:snapToGrid w:val="0"/>
              <w:spacing w:after="0" w:line="240" w:lineRule="auto"/>
              <w:rPr>
                <w:rStyle w:val="Hyperlink"/>
                <w:rFonts w:cs="Arial"/>
              </w:rPr>
            </w:pPr>
            <w:hyperlink r:id="rId127" w:history="1">
              <w:r w:rsidR="00CC6653" w:rsidRPr="00D021DE">
                <w:rPr>
                  <w:rStyle w:val="Hyperlink"/>
                  <w:rFonts w:cs="Arial"/>
                </w:rPr>
                <w:t>S1-181211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C2958D4"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419D3A" w14:textId="77777777" w:rsidR="00CC6653" w:rsidRPr="00A75C05" w:rsidRDefault="00CC6653" w:rsidP="00CC6653">
            <w:pPr>
              <w:snapToGrid w:val="0"/>
              <w:spacing w:after="0" w:line="240" w:lineRule="auto"/>
            </w:pPr>
            <w:r>
              <w:t xml:space="preserve">CR22.280v16.1.0: </w:t>
            </w:r>
            <w:r w:rsidRPr="0028492F">
              <w:rPr>
                <w:noProof/>
              </w:rPr>
              <w:t>Interworking between MCX Service system and GSM-R</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539763E" w14:textId="7933C2EC"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879D688"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74</w:t>
            </w:r>
            <w:r w:rsidRPr="00593D81">
              <w:rPr>
                <w:rFonts w:eastAsia="Times New Roman" w:cs="Arial"/>
                <w:szCs w:val="18"/>
                <w:lang w:val="en-US" w:eastAsia="ar-SA"/>
              </w:rPr>
              <w:t xml:space="preserve"> R- Cat </w:t>
            </w:r>
            <w:r>
              <w:rPr>
                <w:rFonts w:eastAsia="Times New Roman" w:cs="Arial"/>
                <w:szCs w:val="18"/>
                <w:lang w:val="en-US" w:eastAsia="ar-SA"/>
              </w:rPr>
              <w:t>F</w:t>
            </w:r>
            <w:r w:rsidRPr="00593D81">
              <w:rPr>
                <w:rFonts w:eastAsia="Times New Roman" w:cs="Arial"/>
                <w:szCs w:val="18"/>
                <w:lang w:val="en-US" w:eastAsia="ar-SA"/>
              </w:rPr>
              <w:t>.</w:t>
            </w:r>
          </w:p>
        </w:tc>
      </w:tr>
      <w:tr w:rsidR="00CC6653" w:rsidRPr="00A75C05" w14:paraId="0E07787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94D13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2A4CCC" w14:textId="104491C2" w:rsidR="00CC6653" w:rsidRPr="00170325" w:rsidRDefault="00D021DE" w:rsidP="00CC6653">
            <w:pPr>
              <w:snapToGrid w:val="0"/>
              <w:spacing w:after="0" w:line="240" w:lineRule="auto"/>
              <w:rPr>
                <w:rStyle w:val="Hyperlink"/>
                <w:rFonts w:cs="Arial"/>
              </w:rPr>
            </w:pPr>
            <w:hyperlink r:id="rId128" w:history="1">
              <w:r w:rsidR="00CC6653" w:rsidRPr="00D021DE">
                <w:rPr>
                  <w:rStyle w:val="Hyperlink"/>
                  <w:rFonts w:cs="Arial"/>
                </w:rPr>
                <w:t>S1-181220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8D0FBA9"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535C28" w14:textId="77777777" w:rsidR="00CC6653" w:rsidRPr="00A75C05" w:rsidRDefault="00CC6653" w:rsidP="00CC6653">
            <w:pPr>
              <w:snapToGrid w:val="0"/>
              <w:spacing w:after="0" w:line="240" w:lineRule="auto"/>
            </w:pPr>
            <w:r>
              <w:t xml:space="preserve">CR22.280v16.1.0: </w:t>
            </w:r>
            <w:r w:rsidRPr="0046375E">
              <w:rPr>
                <w:noProof/>
              </w:rPr>
              <w:t xml:space="preserve">New chapter 6.17.x functional alias </w:t>
            </w:r>
            <w:r>
              <w:rPr>
                <w:noProof/>
              </w:rPr>
              <w:t xml:space="preserve">resolution </w:t>
            </w:r>
            <w:r w:rsidRPr="0046375E">
              <w:rPr>
                <w:noProof/>
              </w:rPr>
              <w:t>for non-MCX Servic</w:t>
            </w:r>
            <w:r>
              <w:rPr>
                <w:noProof/>
              </w:rPr>
              <w:t>e Users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D035B99" w14:textId="51C9DD08"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4DDDA2B"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81</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3206882C"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8523D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BDDB56" w14:textId="24B25701" w:rsidR="00CC6653" w:rsidRPr="00170325" w:rsidRDefault="00D021DE" w:rsidP="00CC6653">
            <w:pPr>
              <w:snapToGrid w:val="0"/>
              <w:spacing w:after="0" w:line="240" w:lineRule="auto"/>
              <w:rPr>
                <w:rStyle w:val="Hyperlink"/>
                <w:rFonts w:cs="Arial"/>
              </w:rPr>
            </w:pPr>
            <w:hyperlink r:id="rId129" w:history="1">
              <w:r w:rsidR="00CC6653" w:rsidRPr="00D021DE">
                <w:rPr>
                  <w:rStyle w:val="Hyperlink"/>
                  <w:rFonts w:cs="Arial"/>
                </w:rPr>
                <w:t>S1-181217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39423FE"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35B87D" w14:textId="77777777" w:rsidR="00CC6653" w:rsidRPr="00A75C05" w:rsidRDefault="00CC6653" w:rsidP="00CC6653">
            <w:pPr>
              <w:snapToGrid w:val="0"/>
              <w:spacing w:after="0" w:line="240" w:lineRule="auto"/>
            </w:pPr>
            <w:r>
              <w:t xml:space="preserve">CR22.280v16.1.0: </w:t>
            </w:r>
            <w:r>
              <w:rPr>
                <w:noProof/>
              </w:rPr>
              <w:t>Chapter 7.1 and 7.2 use of functional alias in Off-network communication mode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F37EDC" w14:textId="483166A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05683AF"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79</w:t>
            </w:r>
            <w:r w:rsidRPr="00593D81">
              <w:rPr>
                <w:rFonts w:eastAsia="Times New Roman" w:cs="Arial"/>
                <w:szCs w:val="18"/>
                <w:lang w:val="en-US" w:eastAsia="ar-SA"/>
              </w:rPr>
              <w:t xml:space="preserve"> R- Cat </w:t>
            </w:r>
            <w:r>
              <w:rPr>
                <w:rFonts w:eastAsia="Times New Roman" w:cs="Arial"/>
                <w:szCs w:val="18"/>
                <w:lang w:val="en-US" w:eastAsia="ar-SA"/>
              </w:rPr>
              <w:t>C</w:t>
            </w:r>
            <w:r w:rsidRPr="00593D81">
              <w:rPr>
                <w:rFonts w:eastAsia="Times New Roman" w:cs="Arial"/>
                <w:szCs w:val="18"/>
                <w:lang w:val="en-US" w:eastAsia="ar-SA"/>
              </w:rPr>
              <w:t>.</w:t>
            </w:r>
          </w:p>
        </w:tc>
      </w:tr>
      <w:tr w:rsidR="00CC6653" w:rsidRPr="00A75C05" w14:paraId="3159CA8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3D96F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D493A1" w14:textId="7B6971D9" w:rsidR="00CC6653" w:rsidRPr="00170325" w:rsidRDefault="00D021DE" w:rsidP="00CC6653">
            <w:pPr>
              <w:snapToGrid w:val="0"/>
              <w:spacing w:after="0" w:line="240" w:lineRule="auto"/>
              <w:rPr>
                <w:rStyle w:val="Hyperlink"/>
                <w:rFonts w:cs="Arial"/>
              </w:rPr>
            </w:pPr>
            <w:hyperlink r:id="rId130" w:history="1">
              <w:r w:rsidR="00CC6653" w:rsidRPr="00D021DE">
                <w:rPr>
                  <w:rStyle w:val="Hyperlink"/>
                  <w:rFonts w:cs="Arial"/>
                </w:rPr>
                <w:t>S1-181063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A302AED" w14:textId="352F75FD" w:rsidR="00CC6653" w:rsidRPr="00A75C05" w:rsidRDefault="00CC6653" w:rsidP="00CC6653">
            <w:pPr>
              <w:snapToGrid w:val="0"/>
              <w:spacing w:after="0" w:line="240" w:lineRule="auto"/>
            </w:pPr>
            <w:r>
              <w:rPr>
                <w:rFonts w:hint="eastAsia"/>
                <w:noProof/>
                <w:lang w:eastAsia="ko-KR"/>
              </w:rPr>
              <w:t>Korea Railroad Research Institute (KRRI)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EBC314" w14:textId="26B38AA4" w:rsidR="00CC6653" w:rsidRPr="00A75C05" w:rsidRDefault="00CC6653" w:rsidP="00CC6653">
            <w:pPr>
              <w:snapToGrid w:val="0"/>
              <w:spacing w:after="0" w:line="240" w:lineRule="auto"/>
            </w:pPr>
            <w:r>
              <w:t xml:space="preserve">CR22.280v16.1.0: </w:t>
            </w:r>
            <w:r>
              <w:rPr>
                <w:noProof/>
                <w:lang w:eastAsia="ko-KR"/>
              </w:rPr>
              <w:t xml:space="preserve">Addition of location functionality </w:t>
            </w:r>
            <w:r>
              <w:rPr>
                <w:rFonts w:hint="eastAsia"/>
                <w:noProof/>
                <w:lang w:eastAsia="ko-KR"/>
              </w:rPr>
              <w:t xml:space="preserve">for </w:t>
            </w:r>
            <w:r>
              <w:rPr>
                <w:noProof/>
                <w:lang w:eastAsia="ko-KR"/>
              </w:rPr>
              <w:t>autonomous train control and operation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3A7AF34" w14:textId="2A3CF4D5"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2F94F09" w14:textId="582E2EA4"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64</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1A6C5A4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BBC170"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F8C419" w14:textId="6004363E" w:rsidR="00CC6653" w:rsidRPr="00170325" w:rsidRDefault="00D021DE" w:rsidP="00CC6653">
            <w:pPr>
              <w:snapToGrid w:val="0"/>
              <w:spacing w:after="0" w:line="240" w:lineRule="auto"/>
              <w:rPr>
                <w:rStyle w:val="Hyperlink"/>
                <w:rFonts w:cs="Arial"/>
              </w:rPr>
            </w:pPr>
            <w:hyperlink r:id="rId131" w:history="1">
              <w:r w:rsidR="00CC6653" w:rsidRPr="00D021DE">
                <w:rPr>
                  <w:rStyle w:val="Hyperlink"/>
                  <w:rFonts w:cs="Arial"/>
                </w:rPr>
                <w:t>S1-181064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787C7D3" w14:textId="5D7A453F" w:rsidR="00CC6653" w:rsidRPr="00A75C05" w:rsidRDefault="00CC6653" w:rsidP="00CC6653">
            <w:pPr>
              <w:snapToGrid w:val="0"/>
              <w:spacing w:after="0" w:line="240" w:lineRule="auto"/>
            </w:pPr>
            <w:r>
              <w:rPr>
                <w:rFonts w:hint="eastAsia"/>
                <w:noProof/>
                <w:lang w:eastAsia="ko-KR"/>
              </w:rPr>
              <w:t>Korea Railroad Research Institute (KRRI)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09D433" w14:textId="6220D153" w:rsidR="00CC6653" w:rsidRPr="00A75C05" w:rsidRDefault="00CC6653" w:rsidP="00CC6653">
            <w:pPr>
              <w:snapToGrid w:val="0"/>
              <w:spacing w:after="0" w:line="240" w:lineRule="auto"/>
            </w:pPr>
            <w:r>
              <w:t xml:space="preserve">CR22.280v16.1.0: </w:t>
            </w:r>
            <w:r>
              <w:rPr>
                <w:rFonts w:hint="eastAsia"/>
                <w:noProof/>
                <w:lang w:eastAsia="ko-KR"/>
              </w:rPr>
              <w:t xml:space="preserve">Off-network UE functionality for </w:t>
            </w:r>
            <w:r>
              <w:rPr>
                <w:noProof/>
                <w:lang w:eastAsia="ko-KR"/>
              </w:rPr>
              <w:t>virtual coupling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71E8D9A" w14:textId="7F895E20"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A2B4E6B" w14:textId="56AFC988"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65</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B04844" w14:paraId="18A543C7" w14:textId="77777777" w:rsidTr="002777FF">
        <w:trPr>
          <w:trHeight w:val="293"/>
        </w:trPr>
        <w:tc>
          <w:tcPr>
            <w:tcW w:w="14494" w:type="dxa"/>
            <w:gridSpan w:val="8"/>
            <w:tcBorders>
              <w:bottom w:val="single" w:sz="4" w:space="0" w:color="auto"/>
            </w:tcBorders>
            <w:shd w:val="clear" w:color="auto" w:fill="F2F2F2"/>
          </w:tcPr>
          <w:p w14:paraId="083948AA" w14:textId="2B781238"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22.179 CRs</w:t>
            </w:r>
          </w:p>
        </w:tc>
      </w:tr>
      <w:tr w:rsidR="00CC6653" w:rsidRPr="00A75C05" w14:paraId="66912C0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7AB24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1591DA" w14:textId="40721007" w:rsidR="00CC6653" w:rsidRPr="00170325" w:rsidRDefault="00D021DE" w:rsidP="00CC6653">
            <w:pPr>
              <w:snapToGrid w:val="0"/>
              <w:spacing w:after="0" w:line="240" w:lineRule="auto"/>
              <w:rPr>
                <w:rStyle w:val="Hyperlink"/>
                <w:rFonts w:cs="Arial"/>
              </w:rPr>
            </w:pPr>
            <w:hyperlink r:id="rId132" w:history="1">
              <w:r w:rsidR="00CC6653" w:rsidRPr="00D021DE">
                <w:rPr>
                  <w:rStyle w:val="Hyperlink"/>
                  <w:rFonts w:cs="Arial"/>
                </w:rPr>
                <w:t>S1-181210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89260D"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8569A2" w14:textId="77777777" w:rsidR="00CC6653" w:rsidRPr="00A75C05" w:rsidRDefault="00CC6653" w:rsidP="00CC6653">
            <w:pPr>
              <w:snapToGrid w:val="0"/>
              <w:spacing w:after="0" w:line="240" w:lineRule="auto"/>
            </w:pPr>
            <w:r>
              <w:t xml:space="preserve">CR22.179v16.1.0: </w:t>
            </w:r>
            <w:r>
              <w:rPr>
                <w:noProof/>
              </w:rPr>
              <w:t>Interworking between MCX Service system and GSM-R</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B324C6E"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3AB1D55"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64</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A75C05" w14:paraId="0E50A244"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876E2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9A5312" w14:textId="73468F54" w:rsidR="00CC6653" w:rsidRPr="00170325" w:rsidRDefault="00D021DE" w:rsidP="00CC6653">
            <w:pPr>
              <w:snapToGrid w:val="0"/>
              <w:spacing w:after="0" w:line="240" w:lineRule="auto"/>
              <w:rPr>
                <w:rStyle w:val="Hyperlink"/>
                <w:rFonts w:cs="Arial"/>
              </w:rPr>
            </w:pPr>
            <w:hyperlink r:id="rId133" w:history="1">
              <w:r w:rsidR="00CC6653" w:rsidRPr="00D021DE">
                <w:rPr>
                  <w:rStyle w:val="Hyperlink"/>
                  <w:rFonts w:cs="Arial"/>
                </w:rPr>
                <w:t>S1-181141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B719F26" w14:textId="77777777" w:rsidR="00CC6653" w:rsidRPr="00A75C05" w:rsidRDefault="00CC6653" w:rsidP="00CC6653">
            <w:pPr>
              <w:snapToGrid w:val="0"/>
              <w:spacing w:after="0" w:line="240" w:lineRule="auto"/>
            </w:pPr>
            <w:r>
              <w:rPr>
                <w:noProof/>
              </w:rPr>
              <w:t>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F344D4" w14:textId="77777777" w:rsidR="00CC6653" w:rsidRPr="00A75C05" w:rsidRDefault="00CC6653" w:rsidP="00CC6653">
            <w:pPr>
              <w:snapToGrid w:val="0"/>
              <w:spacing w:after="0" w:line="240" w:lineRule="auto"/>
            </w:pPr>
            <w:r>
              <w:t xml:space="preserve">CR22.179v16.1.0: </w:t>
            </w:r>
            <w:r>
              <w:rPr>
                <w:noProof/>
              </w:rPr>
              <w:t>Adding functionality to 22.179 to support assured voice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FA4528E"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DFFEDBF" w14:textId="77777777"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63</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B04844" w14:paraId="048A55FF" w14:textId="77777777" w:rsidTr="002777FF">
        <w:trPr>
          <w:trHeight w:val="293"/>
        </w:trPr>
        <w:tc>
          <w:tcPr>
            <w:tcW w:w="14494" w:type="dxa"/>
            <w:gridSpan w:val="8"/>
            <w:tcBorders>
              <w:bottom w:val="single" w:sz="4" w:space="0" w:color="auto"/>
            </w:tcBorders>
            <w:shd w:val="clear" w:color="auto" w:fill="F2F2F2"/>
          </w:tcPr>
          <w:p w14:paraId="3DA1D58D" w14:textId="716FC2DE"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22.282 CRs</w:t>
            </w:r>
          </w:p>
        </w:tc>
      </w:tr>
      <w:tr w:rsidR="00CC6653" w:rsidRPr="00A75C05" w14:paraId="350605C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D035D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AEC0CA" w14:textId="453BE8B2" w:rsidR="00CC6653" w:rsidRPr="00170325" w:rsidRDefault="00D021DE" w:rsidP="00CC6653">
            <w:pPr>
              <w:snapToGrid w:val="0"/>
              <w:spacing w:after="0" w:line="240" w:lineRule="auto"/>
              <w:rPr>
                <w:rStyle w:val="Hyperlink"/>
                <w:rFonts w:cs="Arial"/>
              </w:rPr>
            </w:pPr>
            <w:hyperlink r:id="rId134" w:history="1">
              <w:r w:rsidR="00CC6653" w:rsidRPr="00D021DE">
                <w:rPr>
                  <w:rStyle w:val="Hyperlink"/>
                  <w:rFonts w:cs="Arial"/>
                </w:rPr>
                <w:t>S1-181084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26E1FE" w14:textId="06457F89" w:rsidR="00CC6653" w:rsidRPr="00A75C05" w:rsidRDefault="00CC6653" w:rsidP="00CC6653">
            <w:pPr>
              <w:snapToGrid w:val="0"/>
              <w:spacing w:after="0" w:line="240" w:lineRule="auto"/>
            </w:pPr>
            <w:r w:rsidRPr="00F44C0C">
              <w:rPr>
                <w:rFonts w:hint="eastAsia"/>
                <w:noProof/>
                <w:lang w:eastAsia="zh-CN"/>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B8BA98" w14:textId="0FF66CCC" w:rsidR="00CC6653" w:rsidRPr="00A75C05" w:rsidRDefault="00CC6653" w:rsidP="00CC6653">
            <w:pPr>
              <w:snapToGrid w:val="0"/>
              <w:spacing w:after="0" w:line="240" w:lineRule="auto"/>
            </w:pPr>
            <w:r>
              <w:t xml:space="preserve">CR22.282v16.1.0: </w:t>
            </w:r>
            <w:r w:rsidRPr="00014F9C">
              <w:t>setup time requirement for monitoring and control of critical infrastructure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1DB33A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1599717" w14:textId="1F2A10F5" w:rsidR="00CC6653" w:rsidRPr="00A75C05" w:rsidRDefault="00CC6653" w:rsidP="00CC6653">
            <w:pPr>
              <w:spacing w:after="0" w:line="240" w:lineRule="auto"/>
              <w:rPr>
                <w:rFonts w:eastAsia="Arial Unicode MS" w:cs="Arial"/>
                <w:szCs w:val="18"/>
                <w:lang w:eastAsia="ar-SA"/>
              </w:rPr>
            </w:pPr>
            <w:r w:rsidRPr="00593D81">
              <w:rPr>
                <w:rFonts w:eastAsia="Times New Roman" w:cs="Arial"/>
                <w:szCs w:val="18"/>
                <w:lang w:val="en-US" w:eastAsia="ar-SA"/>
              </w:rPr>
              <w:t xml:space="preserve">WI code </w:t>
            </w:r>
            <w:r>
              <w:rPr>
                <w:noProof/>
                <w:lang w:eastAsia="ja-JP"/>
              </w:rPr>
              <w:t>MONASTERY2</w:t>
            </w:r>
            <w:r w:rsidRPr="00593D81">
              <w:rPr>
                <w:rFonts w:eastAsia="Times New Roman" w:cs="Arial"/>
                <w:szCs w:val="18"/>
                <w:lang w:val="en-US" w:eastAsia="ar-SA"/>
              </w:rPr>
              <w:t xml:space="preserve"> Rel-1</w:t>
            </w:r>
            <w:r>
              <w:rPr>
                <w:rFonts w:eastAsia="Times New Roman" w:cs="Arial"/>
                <w:szCs w:val="18"/>
                <w:lang w:val="en-US" w:eastAsia="ar-SA"/>
              </w:rPr>
              <w:t>6</w:t>
            </w:r>
            <w:r w:rsidRPr="00593D81">
              <w:rPr>
                <w:rFonts w:eastAsia="Times New Roman" w:cs="Arial"/>
                <w:szCs w:val="18"/>
                <w:lang w:val="en-US" w:eastAsia="ar-SA"/>
              </w:rPr>
              <w:t xml:space="preserve"> CR 00</w:t>
            </w:r>
            <w:r>
              <w:rPr>
                <w:rFonts w:eastAsia="Times New Roman" w:cs="Arial"/>
                <w:szCs w:val="18"/>
                <w:lang w:val="en-US" w:eastAsia="ar-SA"/>
              </w:rPr>
              <w:t>24</w:t>
            </w:r>
            <w:r w:rsidRPr="00593D81">
              <w:rPr>
                <w:rFonts w:eastAsia="Times New Roman" w:cs="Arial"/>
                <w:szCs w:val="18"/>
                <w:lang w:val="en-US" w:eastAsia="ar-SA"/>
              </w:rPr>
              <w:t xml:space="preserve"> R- Cat </w:t>
            </w:r>
            <w:r>
              <w:rPr>
                <w:rFonts w:eastAsia="Times New Roman" w:cs="Arial"/>
                <w:szCs w:val="18"/>
                <w:lang w:val="en-US" w:eastAsia="ar-SA"/>
              </w:rPr>
              <w:t>B</w:t>
            </w:r>
            <w:r w:rsidRPr="00593D81">
              <w:rPr>
                <w:rFonts w:eastAsia="Times New Roman" w:cs="Arial"/>
                <w:szCs w:val="18"/>
                <w:lang w:val="en-US" w:eastAsia="ar-SA"/>
              </w:rPr>
              <w:t>.</w:t>
            </w:r>
          </w:p>
        </w:tc>
      </w:tr>
      <w:tr w:rsidR="00CC6653" w:rsidRPr="00B04844" w14:paraId="312DDEC1" w14:textId="77777777" w:rsidTr="002777FF">
        <w:trPr>
          <w:trHeight w:val="293"/>
        </w:trPr>
        <w:tc>
          <w:tcPr>
            <w:tcW w:w="14494" w:type="dxa"/>
            <w:gridSpan w:val="8"/>
            <w:tcBorders>
              <w:bottom w:val="single" w:sz="4" w:space="0" w:color="auto"/>
            </w:tcBorders>
            <w:shd w:val="clear" w:color="auto" w:fill="F2F2F2"/>
          </w:tcPr>
          <w:p w14:paraId="43BFD3D1" w14:textId="0FF999E0"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22.289 pCRs</w:t>
            </w:r>
          </w:p>
        </w:tc>
      </w:tr>
      <w:tr w:rsidR="00CC6653" w:rsidRPr="00A75C05" w14:paraId="6F3A8ECD"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187484" w14:textId="52944A80"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3AC1E6" w14:textId="5EA0F020" w:rsidR="00CC6653" w:rsidRPr="00170325" w:rsidRDefault="00D021DE" w:rsidP="00CC6653">
            <w:pPr>
              <w:snapToGrid w:val="0"/>
              <w:spacing w:after="0" w:line="240" w:lineRule="auto"/>
              <w:rPr>
                <w:rStyle w:val="Hyperlink"/>
                <w:rFonts w:cs="Arial"/>
              </w:rPr>
            </w:pPr>
            <w:hyperlink r:id="rId135" w:history="1">
              <w:r w:rsidR="00CC6653" w:rsidRPr="00D021DE">
                <w:rPr>
                  <w:rStyle w:val="Hyperlink"/>
                  <w:rFonts w:cs="Arial"/>
                </w:rPr>
                <w:t>S1-181137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2D5525" w14:textId="662B7E7B" w:rsidR="00CC6653" w:rsidRPr="00A75C05" w:rsidRDefault="00CC6653" w:rsidP="00CC6653">
            <w:pPr>
              <w:snapToGrid w:val="0"/>
              <w:spacing w:after="0" w:line="240" w:lineRule="auto"/>
            </w:pPr>
            <w:r>
              <w:rPr>
                <w:rFonts w:eastAsia="SimSun"/>
                <w:lang w:eastAsia="en-GB"/>
              </w:rPr>
              <w:t>Teleste corporation,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2835F3" w14:textId="4C92B2E1" w:rsidR="00CC6653" w:rsidRPr="00A75C05" w:rsidRDefault="00CC6653" w:rsidP="00CC6653">
            <w:pPr>
              <w:snapToGrid w:val="0"/>
              <w:spacing w:after="0" w:line="240" w:lineRule="auto"/>
            </w:pPr>
            <w:r>
              <w:rPr>
                <w:rFonts w:eastAsia="SimSun"/>
                <w:lang w:eastAsia="en-GB"/>
              </w:rPr>
              <w:t>Definitions and abbreviations into TS22.289</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CAA6606"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018B73E" w14:textId="77777777" w:rsidR="00CC6653" w:rsidRPr="00A75C05" w:rsidRDefault="00CC6653" w:rsidP="00CC6653">
            <w:pPr>
              <w:spacing w:after="0" w:line="240" w:lineRule="auto"/>
              <w:rPr>
                <w:rFonts w:eastAsia="Arial Unicode MS" w:cs="Arial"/>
                <w:szCs w:val="18"/>
                <w:lang w:eastAsia="ar-SA"/>
              </w:rPr>
            </w:pPr>
          </w:p>
        </w:tc>
      </w:tr>
      <w:tr w:rsidR="00CC6653" w:rsidRPr="00B81C05" w14:paraId="47A96D80" w14:textId="77777777" w:rsidTr="00A364F8">
        <w:trPr>
          <w:trHeight w:val="141"/>
        </w:trPr>
        <w:tc>
          <w:tcPr>
            <w:tcW w:w="14494" w:type="dxa"/>
            <w:gridSpan w:val="8"/>
            <w:tcBorders>
              <w:top w:val="nil"/>
              <w:bottom w:val="single" w:sz="4" w:space="0" w:color="auto"/>
            </w:tcBorders>
            <w:shd w:val="clear" w:color="auto" w:fill="F2F2F2"/>
          </w:tcPr>
          <w:p w14:paraId="7C82F978" w14:textId="71CD69A1" w:rsidR="00CC6653" w:rsidRPr="00B81C05" w:rsidRDefault="00CC6653" w:rsidP="00CC6653">
            <w:pPr>
              <w:pStyle w:val="Heading3"/>
            </w:pPr>
            <w:r>
              <w:t>Railway drafting session information (23+15=38)</w:t>
            </w:r>
          </w:p>
        </w:tc>
      </w:tr>
      <w:tr w:rsidR="00CC6653" w:rsidRPr="00A75C05" w14:paraId="7A988755"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DAA7EF" w14:textId="6B2B4918"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T</w:t>
            </w:r>
            <w:r>
              <w:rPr>
                <w:rFonts w:eastAsia="Times New Roman" w:cs="Arial"/>
                <w:szCs w:val="18"/>
                <w:lang w:eastAsia="ar-SA"/>
              </w:rPr>
              <w: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694CE5" w14:textId="354B6B5E" w:rsidR="00CC6653" w:rsidRPr="00E24CAC" w:rsidRDefault="00D021DE" w:rsidP="00CC6653">
            <w:pPr>
              <w:snapToGrid w:val="0"/>
              <w:spacing w:after="0" w:line="240" w:lineRule="auto"/>
              <w:rPr>
                <w:rStyle w:val="Hyperlink"/>
                <w:rFonts w:eastAsia="Times New Roman" w:cs="Arial"/>
                <w:color w:val="auto"/>
                <w:szCs w:val="18"/>
                <w:lang w:eastAsia="ar-SA"/>
              </w:rPr>
            </w:pPr>
            <w:hyperlink r:id="rId136" w:history="1">
              <w:r w:rsidR="00CC6653" w:rsidRPr="00D021DE">
                <w:rPr>
                  <w:rStyle w:val="Hyperlink"/>
                  <w:rFonts w:cs="Arial"/>
                </w:rPr>
                <w:t>S1-181274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6B7DB90" w14:textId="201938E2"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Nokia</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6EEC25" w14:textId="731FB38B"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289</w:t>
            </w:r>
            <w:r w:rsidRPr="00156AC9">
              <w:rPr>
                <w:rFonts w:eastAsia="Times New Roman" w:cs="Arial"/>
                <w:szCs w:val="18"/>
                <w:lang w:eastAsia="ar-SA"/>
              </w:rPr>
              <w:t>v</w:t>
            </w:r>
            <w:r>
              <w:rPr>
                <w:rFonts w:eastAsia="Times New Roman" w:cs="Arial"/>
                <w:szCs w:val="18"/>
                <w:lang w:eastAsia="ar-SA"/>
              </w:rPr>
              <w:t>0</w:t>
            </w:r>
            <w:r w:rsidRPr="00156AC9">
              <w:rPr>
                <w:rFonts w:eastAsia="Times New Roman" w:cs="Arial"/>
                <w:szCs w:val="18"/>
                <w:lang w:eastAsia="ar-SA"/>
              </w:rPr>
              <w:t>.</w:t>
            </w:r>
            <w:r>
              <w:rPr>
                <w:rFonts w:eastAsia="Times New Roman" w:cs="Arial"/>
                <w:szCs w:val="18"/>
                <w:lang w:eastAsia="ar-SA"/>
              </w:rPr>
              <w:t>2</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661033" w14:textId="77777777" w:rsidR="00CC6653" w:rsidRPr="00156AC9"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E883650" w14:textId="77777777" w:rsidR="00CC6653" w:rsidRPr="00156AC9" w:rsidRDefault="00CC6653" w:rsidP="00CC6653">
            <w:pPr>
              <w:snapToGrid w:val="0"/>
              <w:spacing w:after="0" w:line="240" w:lineRule="auto"/>
              <w:rPr>
                <w:rFonts w:eastAsia="Arial Unicode MS" w:cs="Arial"/>
                <w:szCs w:val="18"/>
                <w:lang w:eastAsia="ar-SA"/>
              </w:rPr>
            </w:pPr>
          </w:p>
        </w:tc>
      </w:tr>
      <w:tr w:rsidR="00CC6653" w:rsidRPr="00A75C05" w14:paraId="616A0181"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47710B"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C8A125" w14:textId="09F151C9" w:rsidR="00CC6653" w:rsidRPr="00E24CAC" w:rsidRDefault="00D021DE" w:rsidP="00CC6653">
            <w:pPr>
              <w:snapToGrid w:val="0"/>
              <w:spacing w:after="0" w:line="240" w:lineRule="auto"/>
              <w:rPr>
                <w:rStyle w:val="Hyperlink"/>
                <w:rFonts w:eastAsia="Times New Roman" w:cs="Arial"/>
                <w:color w:val="auto"/>
                <w:szCs w:val="18"/>
                <w:lang w:eastAsia="ar-SA"/>
              </w:rPr>
            </w:pPr>
            <w:hyperlink r:id="rId137" w:history="1">
              <w:r w:rsidR="00CC6653" w:rsidRPr="00D021DE">
                <w:rPr>
                  <w:rStyle w:val="Hyperlink"/>
                  <w:rFonts w:cs="Arial"/>
                </w:rPr>
                <w:t>S1-181275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DDABC84"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7EF702" w14:textId="12B3514C" w:rsidR="00CC6653" w:rsidRPr="00D66E9C"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Railway</w:t>
            </w:r>
            <w:r w:rsidRPr="00D66E9C">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0D6E683" w14:textId="777777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F5600D0"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A75C05" w14:paraId="02A40799"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C898D1"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9B536E" w14:textId="16C5BA5D" w:rsidR="00CC6653" w:rsidRPr="00E24CAC" w:rsidRDefault="00D021DE" w:rsidP="00CC6653">
            <w:pPr>
              <w:snapToGrid w:val="0"/>
              <w:spacing w:after="0" w:line="240" w:lineRule="auto"/>
              <w:rPr>
                <w:rStyle w:val="Hyperlink"/>
                <w:rFonts w:eastAsia="Times New Roman" w:cs="Arial"/>
                <w:color w:val="auto"/>
                <w:szCs w:val="18"/>
                <w:lang w:eastAsia="ar-SA"/>
              </w:rPr>
            </w:pPr>
            <w:hyperlink r:id="rId138" w:history="1">
              <w:r w:rsidR="00CC6653" w:rsidRPr="00D021DE">
                <w:rPr>
                  <w:rStyle w:val="Hyperlink"/>
                  <w:rFonts w:cs="Arial"/>
                </w:rPr>
                <w:t>S1-181276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DDC8412"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C36999" w14:textId="26EF2D4E" w:rsidR="00CC6653" w:rsidRPr="00D66E9C"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Railway</w:t>
            </w:r>
            <w:r w:rsidRPr="00D66E9C">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6B7023B" w14:textId="777777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5DD376C"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B04844" w14:paraId="72DA566B"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35D2CB9F" w14:textId="1BFF570C" w:rsidR="00CC6653" w:rsidRDefault="00CC6653" w:rsidP="00CC6653">
            <w:pPr>
              <w:pStyle w:val="Heading2"/>
            </w:pPr>
            <w:r>
              <w:t xml:space="preserve">enIMS: </w:t>
            </w:r>
            <w:r w:rsidRPr="00237CEB">
              <w:rPr>
                <w:lang w:val="en-US"/>
              </w:rPr>
              <w:t>enhancements to IMS for new real time communication services</w:t>
            </w:r>
            <w:r>
              <w:t xml:space="preserve"> [</w:t>
            </w:r>
            <w:r w:rsidRPr="00012C8A">
              <w:rPr>
                <w:bCs/>
                <w:iCs/>
              </w:rPr>
              <w:t>SP-1</w:t>
            </w:r>
            <w:r>
              <w:rPr>
                <w:bCs/>
                <w:iCs/>
              </w:rPr>
              <w:t>8</w:t>
            </w:r>
            <w:r w:rsidRPr="00012C8A">
              <w:rPr>
                <w:bCs/>
                <w:iCs/>
              </w:rPr>
              <w:t>0</w:t>
            </w:r>
            <w:r>
              <w:rPr>
                <w:bCs/>
                <w:iCs/>
              </w:rPr>
              <w:t>137</w:t>
            </w:r>
            <w:r>
              <w:t>]</w:t>
            </w:r>
          </w:p>
        </w:tc>
      </w:tr>
      <w:tr w:rsidR="00CC6653" w:rsidRPr="00B04844" w14:paraId="3CAA444E" w14:textId="77777777" w:rsidTr="00A87B48">
        <w:trPr>
          <w:trHeight w:val="141"/>
        </w:trPr>
        <w:tc>
          <w:tcPr>
            <w:tcW w:w="14494" w:type="dxa"/>
            <w:gridSpan w:val="8"/>
            <w:tcBorders>
              <w:bottom w:val="single" w:sz="4" w:space="0" w:color="auto"/>
            </w:tcBorders>
            <w:shd w:val="clear" w:color="auto" w:fill="auto"/>
          </w:tcPr>
          <w:p w14:paraId="3D3247E6"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400AE55" w14:textId="3879E7D7"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492CBCFC" w14:textId="59385A07"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545ADBAC" w14:textId="77777777" w:rsidR="00CC6653" w:rsidRPr="004070E3" w:rsidRDefault="00CC6653" w:rsidP="00CC6653">
            <w:pPr>
              <w:suppressAutoHyphens/>
              <w:spacing w:after="0" w:line="240" w:lineRule="auto"/>
              <w:rPr>
                <w:rFonts w:eastAsia="Arial Unicode MS" w:cs="Arial"/>
                <w:i/>
                <w:szCs w:val="18"/>
                <w:lang w:eastAsia="ar-SA"/>
              </w:rPr>
            </w:pPr>
          </w:p>
        </w:tc>
      </w:tr>
      <w:tr w:rsidR="00CC6653" w:rsidRPr="00A75C05" w14:paraId="09F89C9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A96C3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A8CEBF" w14:textId="546CDC43" w:rsidR="00CC6653" w:rsidRPr="00170325" w:rsidRDefault="00D021DE" w:rsidP="00CC6653">
            <w:pPr>
              <w:snapToGrid w:val="0"/>
              <w:spacing w:after="0" w:line="240" w:lineRule="auto"/>
              <w:rPr>
                <w:rStyle w:val="Hyperlink"/>
                <w:rFonts w:cs="Arial"/>
              </w:rPr>
            </w:pPr>
            <w:hyperlink r:id="rId139" w:history="1">
              <w:r w:rsidR="00CC6653" w:rsidRPr="00D021DE">
                <w:rPr>
                  <w:rStyle w:val="Hyperlink"/>
                  <w:rFonts w:cs="Arial"/>
                </w:rPr>
                <w:t>S1-181090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1056A5" w14:textId="719C6B30" w:rsidR="00CC6653" w:rsidRPr="00A75C05" w:rsidRDefault="00CC6653" w:rsidP="00CC6653">
            <w:pPr>
              <w:snapToGrid w:val="0"/>
              <w:spacing w:after="0" w:line="240" w:lineRule="auto"/>
            </w:pPr>
            <w:r>
              <w:rPr>
                <w:lang w:eastAsia="en-GB"/>
              </w:rPr>
              <w:t xml:space="preserve">China Mobile, </w:t>
            </w:r>
            <w:r>
              <w:rPr>
                <w:noProof/>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D8C8F1" w14:textId="5B7F64D2"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noProof/>
              </w:rPr>
              <w:t>IMS Network Slicing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8A18696"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7B51BCF" w14:textId="6308230C"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219</w:t>
            </w:r>
            <w:r w:rsidRPr="00275529">
              <w:rPr>
                <w:rFonts w:eastAsia="Times New Roman" w:cs="Arial"/>
                <w:szCs w:val="18"/>
                <w:lang w:val="en-US" w:eastAsia="ar-SA"/>
              </w:rPr>
              <w:t xml:space="preserve"> R- Cat B.</w:t>
            </w:r>
          </w:p>
        </w:tc>
      </w:tr>
      <w:tr w:rsidR="00CC6653" w:rsidRPr="00A75C05" w14:paraId="3A1385B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9BC57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F23433" w14:textId="7A845CE7" w:rsidR="00CC6653" w:rsidRPr="00170325" w:rsidRDefault="00D021DE" w:rsidP="00CC6653">
            <w:pPr>
              <w:snapToGrid w:val="0"/>
              <w:spacing w:after="0" w:line="240" w:lineRule="auto"/>
              <w:rPr>
                <w:rStyle w:val="Hyperlink"/>
                <w:rFonts w:cs="Arial"/>
              </w:rPr>
            </w:pPr>
            <w:hyperlink r:id="rId140" w:history="1">
              <w:r w:rsidR="00CC6653" w:rsidRPr="00D021DE">
                <w:rPr>
                  <w:rStyle w:val="Hyperlink"/>
                  <w:rFonts w:cs="Arial"/>
                </w:rPr>
                <w:t>S1-181091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C9728D" w14:textId="51F78A4C" w:rsidR="00CC6653" w:rsidRPr="00A75C05" w:rsidRDefault="00CC6653" w:rsidP="00CC6653">
            <w:pPr>
              <w:snapToGrid w:val="0"/>
              <w:spacing w:after="0" w:line="240" w:lineRule="auto"/>
            </w:pPr>
            <w:r>
              <w:rPr>
                <w:lang w:eastAsia="en-GB"/>
              </w:rPr>
              <w:t xml:space="preserve">China Mobile, </w:t>
            </w:r>
            <w:r>
              <w:rPr>
                <w:noProof/>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3C65F7" w14:textId="7A73D596"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lang w:eastAsia="zh-CN"/>
              </w:rPr>
              <w:t xml:space="preserve">IMS support for </w:t>
            </w:r>
            <w:r>
              <w:rPr>
                <w:lang w:eastAsia="en-GB"/>
              </w:rPr>
              <w:t>Group Communication</w:t>
            </w:r>
            <w:r>
              <w:rPr>
                <w:noProof/>
              </w:rPr>
              <w:t xml:space="preserve"> f</w:t>
            </w:r>
            <w:r w:rsidRPr="00087337">
              <w:rPr>
                <w:noProof/>
              </w:rPr>
              <w:t>ast call set up time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2066EF"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E19AD1F" w14:textId="7462810A"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220</w:t>
            </w:r>
            <w:r w:rsidRPr="00275529">
              <w:rPr>
                <w:rFonts w:eastAsia="Times New Roman" w:cs="Arial"/>
                <w:szCs w:val="18"/>
                <w:lang w:val="en-US" w:eastAsia="ar-SA"/>
              </w:rPr>
              <w:t xml:space="preserve"> R- Cat B.</w:t>
            </w:r>
          </w:p>
        </w:tc>
      </w:tr>
      <w:tr w:rsidR="00CC6653" w:rsidRPr="00A75C05" w14:paraId="5D00CBB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FE405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F7D2B4" w14:textId="2E4C937F" w:rsidR="00CC6653" w:rsidRPr="00170325" w:rsidRDefault="00D021DE" w:rsidP="00CC6653">
            <w:pPr>
              <w:snapToGrid w:val="0"/>
              <w:spacing w:after="0" w:line="240" w:lineRule="auto"/>
              <w:rPr>
                <w:rStyle w:val="Hyperlink"/>
                <w:rFonts w:cs="Arial"/>
              </w:rPr>
            </w:pPr>
            <w:hyperlink r:id="rId141" w:history="1">
              <w:r w:rsidR="00CC6653" w:rsidRPr="00D021DE">
                <w:rPr>
                  <w:rStyle w:val="Hyperlink"/>
                  <w:rFonts w:cs="Arial"/>
                </w:rPr>
                <w:t>S1-181092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5B0F98" w14:textId="11B69B4E" w:rsidR="00CC6653" w:rsidRPr="00A75C05" w:rsidRDefault="00CC6653" w:rsidP="00CC6653">
            <w:pPr>
              <w:snapToGrid w:val="0"/>
              <w:spacing w:after="0" w:line="240" w:lineRule="auto"/>
            </w:pPr>
            <w:r>
              <w:rPr>
                <w:lang w:eastAsia="en-GB"/>
              </w:rPr>
              <w:t xml:space="preserve">China Mobile, </w:t>
            </w:r>
            <w:r>
              <w:rPr>
                <w:noProof/>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7209A5" w14:textId="70513797"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lang w:eastAsia="zh-CN"/>
              </w:rPr>
              <w:t xml:space="preserve">IMS support </w:t>
            </w:r>
            <w:r>
              <w:rPr>
                <w:noProof/>
              </w:rPr>
              <w:t>for</w:t>
            </w:r>
            <w:r>
              <w:t xml:space="preserve"> </w:t>
            </w:r>
            <w:r w:rsidRPr="00F7704F">
              <w:rPr>
                <w:noProof/>
              </w:rPr>
              <w:t xml:space="preserve">Augmented </w:t>
            </w:r>
            <w:r>
              <w:rPr>
                <w:noProof/>
              </w:rPr>
              <w:t>R</w:t>
            </w:r>
            <w:r w:rsidRPr="00F7704F">
              <w:rPr>
                <w:noProof/>
              </w:rPr>
              <w:t>eality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CE8C71A"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2AE0D9" w14:textId="690CA908"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221</w:t>
            </w:r>
            <w:r w:rsidRPr="00275529">
              <w:rPr>
                <w:rFonts w:eastAsia="Times New Roman" w:cs="Arial"/>
                <w:szCs w:val="18"/>
                <w:lang w:val="en-US" w:eastAsia="ar-SA"/>
              </w:rPr>
              <w:t xml:space="preserve"> R- Cat B.</w:t>
            </w:r>
          </w:p>
        </w:tc>
      </w:tr>
      <w:tr w:rsidR="00CC6653" w:rsidRPr="00A75C05" w14:paraId="144EEC9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93C7A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5F36E5" w14:textId="14B518D1" w:rsidR="00CC6653" w:rsidRPr="00170325" w:rsidRDefault="00D021DE" w:rsidP="00CC6653">
            <w:pPr>
              <w:snapToGrid w:val="0"/>
              <w:spacing w:after="0" w:line="240" w:lineRule="auto"/>
              <w:rPr>
                <w:rStyle w:val="Hyperlink"/>
                <w:rFonts w:cs="Arial"/>
              </w:rPr>
            </w:pPr>
            <w:hyperlink r:id="rId142" w:history="1">
              <w:r w:rsidR="00CC6653" w:rsidRPr="00D021DE">
                <w:rPr>
                  <w:rStyle w:val="Hyperlink"/>
                  <w:rFonts w:cs="Arial"/>
                </w:rPr>
                <w:t>S1-181093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1C9D83F" w14:textId="28DCB854" w:rsidR="00CC6653" w:rsidRPr="00A75C05" w:rsidRDefault="00CC6653" w:rsidP="00CC6653">
            <w:pPr>
              <w:snapToGrid w:val="0"/>
              <w:spacing w:after="0" w:line="240" w:lineRule="auto"/>
            </w:pPr>
            <w:r>
              <w:rPr>
                <w:noProof/>
              </w:rPr>
              <w:t>Huawei,</w:t>
            </w:r>
            <w:r>
              <w:rPr>
                <w:lang w:eastAsia="en-GB"/>
              </w:rPr>
              <w:t xml:space="preserve">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79A668" w14:textId="1547BAEB"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lang w:eastAsia="zh-CN"/>
              </w:rPr>
              <w:t xml:space="preserve">IMS support for </w:t>
            </w:r>
            <w:r w:rsidRPr="006452CE">
              <w:rPr>
                <w:noProof/>
              </w:rPr>
              <w:t>VR Telepresence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0F19C2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FFF683E" w14:textId="003C06B7"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222</w:t>
            </w:r>
            <w:r w:rsidRPr="00275529">
              <w:rPr>
                <w:rFonts w:eastAsia="Times New Roman" w:cs="Arial"/>
                <w:szCs w:val="18"/>
                <w:lang w:val="en-US" w:eastAsia="ar-SA"/>
              </w:rPr>
              <w:t xml:space="preserve"> R- Cat B.</w:t>
            </w:r>
          </w:p>
        </w:tc>
      </w:tr>
      <w:tr w:rsidR="00CC6653" w:rsidRPr="00A75C05" w14:paraId="1AFF0E2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D7288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3AD4C8" w14:textId="72134E8D" w:rsidR="00CC6653" w:rsidRPr="00170325" w:rsidRDefault="00D021DE" w:rsidP="00CC6653">
            <w:pPr>
              <w:snapToGrid w:val="0"/>
              <w:spacing w:after="0" w:line="240" w:lineRule="auto"/>
              <w:rPr>
                <w:rStyle w:val="Hyperlink"/>
                <w:rFonts w:cs="Arial"/>
              </w:rPr>
            </w:pPr>
            <w:hyperlink r:id="rId143" w:history="1">
              <w:r w:rsidR="00CC6653" w:rsidRPr="00D021DE">
                <w:rPr>
                  <w:rStyle w:val="Hyperlink"/>
                  <w:rFonts w:cs="Arial"/>
                </w:rPr>
                <w:t>S1-181094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01BB4D" w14:textId="10C5AD3A" w:rsidR="00CC6653" w:rsidRPr="00A75C05" w:rsidRDefault="00CC6653" w:rsidP="00CC6653">
            <w:pPr>
              <w:snapToGrid w:val="0"/>
              <w:spacing w:after="0" w:line="240" w:lineRule="auto"/>
            </w:pPr>
            <w:r>
              <w:rPr>
                <w:noProof/>
              </w:rPr>
              <w:t>Huawei,</w:t>
            </w:r>
            <w:r>
              <w:rPr>
                <w:lang w:eastAsia="en-GB"/>
              </w:rPr>
              <w:t xml:space="preserve">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47B26C1" w14:textId="17052D5D"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lang w:eastAsia="zh-CN"/>
              </w:rPr>
              <w:t>I</w:t>
            </w:r>
            <w:r w:rsidRPr="000C5EF7">
              <w:rPr>
                <w:rFonts w:hint="eastAsia"/>
                <w:lang w:eastAsia="zh-CN"/>
              </w:rPr>
              <w:t xml:space="preserve">nterworking </w:t>
            </w:r>
            <w:r w:rsidRPr="00B87335">
              <w:rPr>
                <w:rFonts w:eastAsia="MS Mincho"/>
              </w:rPr>
              <w:t xml:space="preserve">with </w:t>
            </w:r>
            <w:r>
              <w:rPr>
                <w:rFonts w:eastAsia="MS Mincho"/>
              </w:rPr>
              <w:t>non-sip devices (</w:t>
            </w:r>
            <w:r w:rsidRPr="00B87335">
              <w:rPr>
                <w:rFonts w:eastAsia="MS Mincho"/>
              </w:rPr>
              <w:t>camera)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38AAA47"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9B334D7" w14:textId="3D00AC8D"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223</w:t>
            </w:r>
            <w:r w:rsidRPr="00275529">
              <w:rPr>
                <w:rFonts w:eastAsia="Times New Roman" w:cs="Arial"/>
                <w:szCs w:val="18"/>
                <w:lang w:val="en-US" w:eastAsia="ar-SA"/>
              </w:rPr>
              <w:t xml:space="preserve"> R- Cat B.</w:t>
            </w:r>
          </w:p>
        </w:tc>
      </w:tr>
      <w:tr w:rsidR="00CC6653" w:rsidRPr="00A75C05" w14:paraId="2E87366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CE8CD0"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FCEC91" w14:textId="11399B09" w:rsidR="00CC6653" w:rsidRPr="00170325" w:rsidRDefault="00D021DE" w:rsidP="00CC6653">
            <w:pPr>
              <w:snapToGrid w:val="0"/>
              <w:spacing w:after="0" w:line="240" w:lineRule="auto"/>
              <w:rPr>
                <w:rStyle w:val="Hyperlink"/>
                <w:rFonts w:cs="Arial"/>
              </w:rPr>
            </w:pPr>
            <w:hyperlink r:id="rId144" w:history="1">
              <w:r w:rsidR="00CC6653" w:rsidRPr="00D021DE">
                <w:rPr>
                  <w:rStyle w:val="Hyperlink"/>
                  <w:rFonts w:cs="Arial"/>
                </w:rPr>
                <w:t>S1-181095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0C4AD2" w14:textId="13EB13A5" w:rsidR="00CC6653" w:rsidRPr="00A75C05" w:rsidRDefault="00CC6653" w:rsidP="00CC6653">
            <w:pPr>
              <w:snapToGrid w:val="0"/>
              <w:spacing w:after="0" w:line="240" w:lineRule="auto"/>
            </w:pPr>
            <w:r>
              <w:rPr>
                <w:lang w:eastAsia="en-GB"/>
              </w:rPr>
              <w:t xml:space="preserve">China Mobile, </w:t>
            </w:r>
            <w:r>
              <w:rPr>
                <w:noProof/>
              </w:rP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9F3375" w14:textId="097E886E"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lang w:eastAsia="zh-CN"/>
              </w:rPr>
              <w:t xml:space="preserve">Support for </w:t>
            </w:r>
            <w:r>
              <w:rPr>
                <w:noProof/>
              </w:rPr>
              <w:t>one to many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D85C8D4"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0761EC4" w14:textId="3F92D0EE"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224</w:t>
            </w:r>
            <w:r w:rsidRPr="00275529">
              <w:rPr>
                <w:rFonts w:eastAsia="Times New Roman" w:cs="Arial"/>
                <w:szCs w:val="18"/>
                <w:lang w:val="en-US" w:eastAsia="ar-SA"/>
              </w:rPr>
              <w:t xml:space="preserve"> R- Cat B.</w:t>
            </w:r>
          </w:p>
        </w:tc>
      </w:tr>
      <w:tr w:rsidR="00CC6653" w:rsidRPr="00A75C05" w14:paraId="0F7E281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3F925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DD1965" w14:textId="340FB8CB" w:rsidR="00CC6653" w:rsidRPr="00170325" w:rsidRDefault="00D021DE" w:rsidP="00CC6653">
            <w:pPr>
              <w:snapToGrid w:val="0"/>
              <w:spacing w:after="0" w:line="240" w:lineRule="auto"/>
              <w:rPr>
                <w:rStyle w:val="Hyperlink"/>
                <w:rFonts w:cs="Arial"/>
              </w:rPr>
            </w:pPr>
            <w:hyperlink r:id="rId145" w:history="1">
              <w:r w:rsidR="00CC6653" w:rsidRPr="00D021DE">
                <w:rPr>
                  <w:rStyle w:val="Hyperlink"/>
                  <w:rFonts w:cs="Arial"/>
                </w:rPr>
                <w:t>S1-181096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E242E13" w14:textId="48F3DA1B" w:rsidR="00CC6653" w:rsidRPr="00A75C05" w:rsidRDefault="00CC6653" w:rsidP="00CC6653">
            <w:pPr>
              <w:snapToGrid w:val="0"/>
              <w:spacing w:after="0" w:line="240" w:lineRule="auto"/>
            </w:pPr>
            <w:r>
              <w:rPr>
                <w:noProof/>
              </w:rPr>
              <w:t>Huawei,</w:t>
            </w:r>
            <w:r>
              <w:rPr>
                <w:lang w:eastAsia="en-GB"/>
              </w:rPr>
              <w:t xml:space="preserve">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088ECD" w14:textId="5DFCC076"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lang w:eastAsia="zh-CN"/>
              </w:rPr>
              <w:t xml:space="preserve">IMS support for services </w:t>
            </w:r>
            <w:r>
              <w:rPr>
                <w:noProof/>
              </w:rPr>
              <w:t>using AI (voiceprint)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C5B5112"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6421074" w14:textId="23573148"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225</w:t>
            </w:r>
            <w:r w:rsidRPr="00275529">
              <w:rPr>
                <w:rFonts w:eastAsia="Times New Roman" w:cs="Arial"/>
                <w:szCs w:val="18"/>
                <w:lang w:val="en-US" w:eastAsia="ar-SA"/>
              </w:rPr>
              <w:t xml:space="preserve"> R- Cat B.</w:t>
            </w:r>
          </w:p>
        </w:tc>
      </w:tr>
      <w:tr w:rsidR="00CC6653" w:rsidRPr="00A75C05" w14:paraId="2CBC3C5D" w14:textId="77777777" w:rsidTr="002755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D45D5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0E60F2" w14:textId="2F3A6B92" w:rsidR="00CC6653" w:rsidRPr="00170325" w:rsidRDefault="00D021DE" w:rsidP="00CC6653">
            <w:pPr>
              <w:snapToGrid w:val="0"/>
              <w:spacing w:after="0" w:line="240" w:lineRule="auto"/>
              <w:rPr>
                <w:rStyle w:val="Hyperlink"/>
                <w:rFonts w:cs="Arial"/>
              </w:rPr>
            </w:pPr>
            <w:hyperlink r:id="rId146" w:history="1">
              <w:r w:rsidR="00CC6653" w:rsidRPr="00D021DE">
                <w:rPr>
                  <w:rStyle w:val="Hyperlink"/>
                  <w:rFonts w:cs="Arial"/>
                </w:rPr>
                <w:t>S1-181097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AA0B8B" w14:textId="4A3B9C95" w:rsidR="00CC6653" w:rsidRPr="00A75C05" w:rsidRDefault="00CC6653" w:rsidP="00CC6653">
            <w:pPr>
              <w:snapToGrid w:val="0"/>
              <w:spacing w:after="0" w:line="240" w:lineRule="auto"/>
            </w:pPr>
            <w:r>
              <w:rPr>
                <w:noProof/>
              </w:rPr>
              <w:t>Huawei,</w:t>
            </w:r>
            <w:r>
              <w:rPr>
                <w:lang w:eastAsia="en-GB"/>
              </w:rPr>
              <w:t xml:space="preserve">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898F11" w14:textId="46CBB85D" w:rsidR="00CC6653" w:rsidRPr="00A75C05" w:rsidRDefault="00CC6653" w:rsidP="00CC6653">
            <w:pPr>
              <w:snapToGrid w:val="0"/>
              <w:spacing w:after="0" w:line="240" w:lineRule="auto"/>
            </w:pPr>
            <w:r w:rsidRPr="00275529">
              <w:t>CR22.</w:t>
            </w:r>
            <w:r>
              <w:t>228</w:t>
            </w:r>
            <w:r w:rsidRPr="00275529">
              <w:t>v</w:t>
            </w:r>
            <w:r>
              <w:t>15</w:t>
            </w:r>
            <w:r w:rsidRPr="00275529">
              <w:t>.</w:t>
            </w:r>
            <w:r>
              <w:t>2</w:t>
            </w:r>
            <w:r w:rsidRPr="00275529">
              <w:t xml:space="preserve">.0: </w:t>
            </w:r>
            <w:r>
              <w:rPr>
                <w:noProof/>
              </w:rPr>
              <w:t xml:space="preserve">IMS support for </w:t>
            </w:r>
            <w:r w:rsidRPr="003176E4">
              <w:rPr>
                <w:noProof/>
              </w:rPr>
              <w:t>service visibility and usage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342422A"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FF10793" w14:textId="5C6A8A3E" w:rsidR="00CC6653" w:rsidRPr="00A75C05" w:rsidRDefault="00CC6653" w:rsidP="00CC6653">
            <w:pPr>
              <w:spacing w:after="0" w:line="240" w:lineRule="auto"/>
              <w:rPr>
                <w:rFonts w:eastAsia="Arial Unicode MS" w:cs="Arial"/>
                <w:szCs w:val="18"/>
                <w:lang w:eastAsia="ar-SA"/>
              </w:rPr>
            </w:pPr>
            <w:r w:rsidRPr="00275529">
              <w:rPr>
                <w:rFonts w:eastAsia="Times New Roman" w:cs="Arial"/>
                <w:szCs w:val="18"/>
                <w:lang w:val="en-US" w:eastAsia="ar-SA"/>
              </w:rPr>
              <w:t xml:space="preserve">WI code </w:t>
            </w:r>
            <w:r w:rsidRPr="00275529">
              <w:rPr>
                <w:noProof/>
                <w:lang w:eastAsia="ja-JP"/>
              </w:rPr>
              <w:t>enIMS</w:t>
            </w:r>
            <w:r w:rsidRPr="00275529">
              <w:rPr>
                <w:rFonts w:eastAsia="Times New Roman" w:cs="Arial"/>
                <w:szCs w:val="18"/>
                <w:lang w:val="en-US" w:eastAsia="ar-SA"/>
              </w:rPr>
              <w:t xml:space="preserve"> Rel-16 CR 0</w:t>
            </w:r>
            <w:r>
              <w:rPr>
                <w:rFonts w:eastAsia="Times New Roman" w:cs="Arial"/>
                <w:szCs w:val="18"/>
                <w:lang w:val="en-US" w:eastAsia="ar-SA"/>
              </w:rPr>
              <w:t>225</w:t>
            </w:r>
            <w:r w:rsidRPr="00275529">
              <w:rPr>
                <w:rFonts w:eastAsia="Times New Roman" w:cs="Arial"/>
                <w:szCs w:val="18"/>
                <w:lang w:val="en-US" w:eastAsia="ar-SA"/>
              </w:rPr>
              <w:t xml:space="preserve"> R- Cat B.</w:t>
            </w:r>
          </w:p>
        </w:tc>
      </w:tr>
      <w:tr w:rsidR="00CC6653" w:rsidRPr="00A75C05" w14:paraId="368FFC37" w14:textId="77777777" w:rsidTr="0027552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5113D4" w14:textId="77777777" w:rsidR="00CC6653" w:rsidRPr="00275529" w:rsidRDefault="00CC6653" w:rsidP="00CC6653">
            <w:pPr>
              <w:snapToGrid w:val="0"/>
              <w:spacing w:after="0" w:line="240" w:lineRule="auto"/>
              <w:rPr>
                <w:rFonts w:eastAsia="Times New Roman" w:cs="Arial"/>
                <w:szCs w:val="18"/>
                <w:lang w:eastAsia="ar-SA"/>
              </w:rPr>
            </w:pPr>
            <w:r w:rsidRPr="0027552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729DE8" w14:textId="623A5EF3" w:rsidR="00CC6653" w:rsidRPr="00275529" w:rsidRDefault="00D021DE" w:rsidP="00CC6653">
            <w:pPr>
              <w:snapToGrid w:val="0"/>
              <w:spacing w:after="0" w:line="240" w:lineRule="auto"/>
              <w:rPr>
                <w:rStyle w:val="Hyperlink"/>
                <w:rFonts w:cs="Arial"/>
                <w:color w:val="auto"/>
              </w:rPr>
            </w:pPr>
            <w:hyperlink r:id="rId147" w:history="1">
              <w:r w:rsidR="00CC6653" w:rsidRPr="00D021DE">
                <w:rPr>
                  <w:rStyle w:val="Hyperlink"/>
                  <w:rFonts w:cs="Arial"/>
                </w:rPr>
                <w:t>S1-181089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20AAB8" w14:textId="77777777" w:rsidR="00CC6653" w:rsidRPr="00275529" w:rsidRDefault="00CC6653" w:rsidP="00CC6653">
            <w:pPr>
              <w:snapToGrid w:val="0"/>
              <w:spacing w:after="0" w:line="240" w:lineRule="auto"/>
            </w:pPr>
            <w:r w:rsidRPr="00275529">
              <w:rPr>
                <w:noProof/>
              </w:rPr>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421BBB" w14:textId="77777777" w:rsidR="00CC6653" w:rsidRPr="00275529" w:rsidRDefault="00CC6653" w:rsidP="00CC6653">
            <w:pPr>
              <w:snapToGrid w:val="0"/>
              <w:spacing w:after="0" w:line="240" w:lineRule="auto"/>
            </w:pPr>
            <w:r w:rsidRPr="00275529">
              <w:t>CR22.823v</w:t>
            </w:r>
            <w:r w:rsidRPr="00275529">
              <w:rPr>
                <w:highlight w:val="yellow"/>
              </w:rPr>
              <w:t>2</w:t>
            </w:r>
            <w:r w:rsidRPr="00275529">
              <w:t xml:space="preserve">.0.0: </w:t>
            </w:r>
            <w:r w:rsidRPr="00275529">
              <w:rPr>
                <w:lang w:eastAsia="zh-CN"/>
              </w:rPr>
              <w:t>Services using AI (instant translation) in real time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E2E81F8" w14:textId="4CCB91B0" w:rsidR="00CC6653" w:rsidRPr="00275529"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93CC0F1" w14:textId="38A0E042" w:rsidR="00CC6653" w:rsidRDefault="00CC6653" w:rsidP="00CC6653">
            <w:pPr>
              <w:spacing w:after="0" w:line="240" w:lineRule="auto"/>
              <w:rPr>
                <w:rFonts w:eastAsia="Times New Roman" w:cs="Arial"/>
                <w:szCs w:val="18"/>
                <w:lang w:val="en-US" w:eastAsia="ar-SA"/>
              </w:rPr>
            </w:pPr>
            <w:r w:rsidRPr="00275529">
              <w:rPr>
                <w:rFonts w:eastAsia="Times New Roman" w:cs="Arial"/>
                <w:szCs w:val="18"/>
                <w:lang w:val="en-US" w:eastAsia="ar-SA"/>
              </w:rPr>
              <w:t xml:space="preserve">WI code </w:t>
            </w:r>
            <w:r w:rsidRPr="00275529">
              <w:rPr>
                <w:noProof/>
                <w:lang w:eastAsia="ja-JP"/>
              </w:rPr>
              <w:t>FS_enIMS</w:t>
            </w:r>
            <w:r w:rsidRPr="00275529">
              <w:rPr>
                <w:rFonts w:eastAsia="Times New Roman" w:cs="Arial"/>
                <w:szCs w:val="18"/>
                <w:lang w:val="en-US" w:eastAsia="ar-SA"/>
              </w:rPr>
              <w:t xml:space="preserve"> Rel-16 CR 0001 R- Cat B.</w:t>
            </w:r>
          </w:p>
          <w:p w14:paraId="0EC81D38" w14:textId="2DA3D7D5" w:rsidR="00CC6653" w:rsidRPr="00275529" w:rsidRDefault="00CC6653" w:rsidP="00CC6653">
            <w:pPr>
              <w:spacing w:after="0" w:line="240" w:lineRule="auto"/>
              <w:rPr>
                <w:rFonts w:eastAsia="Times New Roman" w:cs="Arial"/>
                <w:szCs w:val="18"/>
                <w:lang w:val="en-US" w:eastAsia="ar-SA"/>
              </w:rPr>
            </w:pPr>
            <w:r>
              <w:rPr>
                <w:rFonts w:eastAsia="Times New Roman" w:cs="Arial"/>
                <w:szCs w:val="18"/>
                <w:lang w:val="en-US" w:eastAsia="ar-SA"/>
              </w:rPr>
              <w:t>Moved from 7.12</w:t>
            </w:r>
          </w:p>
          <w:p w14:paraId="1AC299B9" w14:textId="77777777" w:rsidR="00CC6653" w:rsidRPr="00275529" w:rsidRDefault="00CC6653" w:rsidP="00CC6653">
            <w:pPr>
              <w:spacing w:after="0" w:line="240" w:lineRule="auto"/>
              <w:rPr>
                <w:rFonts w:eastAsia="Arial Unicode MS" w:cs="Arial"/>
                <w:szCs w:val="18"/>
                <w:lang w:val="en-US" w:eastAsia="ar-SA"/>
              </w:rPr>
            </w:pPr>
            <w:r w:rsidRPr="00275529">
              <w:rPr>
                <w:rFonts w:eastAsia="Arial Unicode MS" w:cs="Arial"/>
                <w:szCs w:val="18"/>
                <w:highlight w:val="yellow"/>
                <w:lang w:val="en-US" w:eastAsia="ar-SA"/>
              </w:rPr>
              <w:t>Version 16.0.0 is latest version</w:t>
            </w:r>
          </w:p>
        </w:tc>
      </w:tr>
      <w:tr w:rsidR="00CC6653" w:rsidRPr="00B81C05" w14:paraId="698EE14F" w14:textId="77777777" w:rsidTr="00A364F8">
        <w:trPr>
          <w:trHeight w:val="141"/>
        </w:trPr>
        <w:tc>
          <w:tcPr>
            <w:tcW w:w="14494" w:type="dxa"/>
            <w:gridSpan w:val="8"/>
            <w:tcBorders>
              <w:top w:val="nil"/>
              <w:bottom w:val="single" w:sz="4" w:space="0" w:color="auto"/>
            </w:tcBorders>
            <w:shd w:val="clear" w:color="auto" w:fill="F2F2F2"/>
          </w:tcPr>
          <w:p w14:paraId="36334FF3" w14:textId="239FCF60" w:rsidR="00CC6653" w:rsidRPr="00B81C05" w:rsidRDefault="00CC6653" w:rsidP="00CC6653">
            <w:pPr>
              <w:pStyle w:val="Heading3"/>
            </w:pPr>
            <w:r>
              <w:t>enIMS+QoS_MON+5GMSG+MPS drafting session information (8+1+6+3=18)</w:t>
            </w:r>
          </w:p>
        </w:tc>
      </w:tr>
      <w:tr w:rsidR="00CC6653" w:rsidRPr="00A75C05" w14:paraId="733F17B9"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899C54"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3F1E61" w14:textId="7F5EFE27" w:rsidR="00CC6653" w:rsidRPr="00E24CAC" w:rsidRDefault="00D021DE" w:rsidP="00CC6653">
            <w:pPr>
              <w:snapToGrid w:val="0"/>
              <w:spacing w:after="0" w:line="240" w:lineRule="auto"/>
              <w:rPr>
                <w:rStyle w:val="Hyperlink"/>
                <w:rFonts w:eastAsia="Times New Roman" w:cs="Arial"/>
                <w:color w:val="auto"/>
                <w:szCs w:val="18"/>
                <w:lang w:eastAsia="ar-SA"/>
              </w:rPr>
            </w:pPr>
            <w:hyperlink r:id="rId148" w:history="1">
              <w:r w:rsidR="00CC6653" w:rsidRPr="00D021DE">
                <w:rPr>
                  <w:rStyle w:val="Hyperlink"/>
                  <w:rFonts w:cs="Arial"/>
                </w:rPr>
                <w:t>S1-181279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7D3D3D"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A32A5F" w14:textId="409F872E" w:rsidR="00CC6653" w:rsidRPr="00D66E9C" w:rsidRDefault="00CC6653" w:rsidP="00CC6653">
            <w:pPr>
              <w:snapToGrid w:val="0"/>
              <w:spacing w:after="0" w:line="240" w:lineRule="auto"/>
              <w:rPr>
                <w:rFonts w:eastAsia="Times New Roman" w:cs="Arial"/>
                <w:szCs w:val="18"/>
                <w:lang w:eastAsia="ar-SA"/>
              </w:rPr>
            </w:pPr>
            <w:r>
              <w:t xml:space="preserve">enIMS+QoS_MON+5GMSG+MPS </w:t>
            </w:r>
            <w:r w:rsidRPr="00D66E9C">
              <w:rPr>
                <w:rFonts w:eastAsia="Times New Roman" w:cs="Arial"/>
                <w:szCs w:val="18"/>
                <w:lang w:eastAsia="ar-SA"/>
              </w:rPr>
              <w:t>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9D56DB" w14:textId="777777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719C8F4"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A75C05" w14:paraId="3B99EF30"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7E014D"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04D2CC" w14:textId="3E810F61" w:rsidR="00CC6653" w:rsidRPr="00E24CAC" w:rsidRDefault="00D021DE" w:rsidP="00CC6653">
            <w:pPr>
              <w:snapToGrid w:val="0"/>
              <w:spacing w:after="0" w:line="240" w:lineRule="auto"/>
              <w:rPr>
                <w:rStyle w:val="Hyperlink"/>
                <w:rFonts w:eastAsia="Times New Roman" w:cs="Arial"/>
                <w:color w:val="auto"/>
                <w:szCs w:val="18"/>
                <w:lang w:eastAsia="ar-SA"/>
              </w:rPr>
            </w:pPr>
            <w:hyperlink r:id="rId149" w:history="1">
              <w:r w:rsidR="00CC6653" w:rsidRPr="00D021DE">
                <w:rPr>
                  <w:rStyle w:val="Hyperlink"/>
                  <w:rFonts w:cs="Arial"/>
                </w:rPr>
                <w:t>S1-181280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179E32"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1CC5F1" w14:textId="1D0EF0A8" w:rsidR="00CC6653" w:rsidRPr="00D66E9C" w:rsidRDefault="00CC6653" w:rsidP="00CC6653">
            <w:pPr>
              <w:snapToGrid w:val="0"/>
              <w:spacing w:after="0" w:line="240" w:lineRule="auto"/>
              <w:rPr>
                <w:rFonts w:eastAsia="Times New Roman" w:cs="Arial"/>
                <w:szCs w:val="18"/>
                <w:lang w:eastAsia="ar-SA"/>
              </w:rPr>
            </w:pPr>
            <w:r>
              <w:t xml:space="preserve">enIMS+QoS_MON+5GMSG+MPS </w:t>
            </w:r>
            <w:r w:rsidRPr="00D66E9C">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6E2B053" w14:textId="777777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1935111"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B04844" w14:paraId="62DD8385"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6663F30F" w14:textId="70F31E0F" w:rsidR="00CC6653" w:rsidRPr="006D12FD" w:rsidRDefault="00CC6653" w:rsidP="00CC6653">
            <w:pPr>
              <w:pStyle w:val="Heading2"/>
              <w:rPr>
                <w:lang w:val="en-US"/>
              </w:rPr>
            </w:pPr>
            <w:r w:rsidRPr="006D12FD">
              <w:rPr>
                <w:lang w:val="en-US"/>
              </w:rPr>
              <w:lastRenderedPageBreak/>
              <w:t xml:space="preserve">SMARTER_Ph2: </w:t>
            </w:r>
            <w:r w:rsidRPr="006E67E2">
              <w:rPr>
                <w:lang w:val="en-US"/>
              </w:rPr>
              <w:t>New Services and Markets Technology Enablers – Phase 2</w:t>
            </w:r>
            <w:r w:rsidRPr="006D12FD">
              <w:rPr>
                <w:lang w:val="en-US"/>
              </w:rPr>
              <w:t xml:space="preserve"> [SP-1</w:t>
            </w:r>
            <w:r>
              <w:rPr>
                <w:lang w:val="en-US"/>
              </w:rPr>
              <w:t>8</w:t>
            </w:r>
            <w:r w:rsidRPr="006D12FD">
              <w:rPr>
                <w:lang w:val="en-US"/>
              </w:rPr>
              <w:t>0138]</w:t>
            </w:r>
          </w:p>
          <w:p w14:paraId="0E9E1D7A" w14:textId="2D072A04" w:rsidR="00CC6653" w:rsidRPr="006D12FD" w:rsidRDefault="00CC6653" w:rsidP="00CC6653">
            <w:pPr>
              <w:pStyle w:val="BodyText"/>
              <w:rPr>
                <w:rFonts w:eastAsia="Arial Unicode MS" w:cs="Arial"/>
                <w:b/>
                <w:color w:val="1F497D"/>
                <w:lang w:val="en-US"/>
              </w:rPr>
            </w:pPr>
            <w:r w:rsidRPr="009C1672">
              <w:t>Note: this Work item is only for maintenance. No new requirements under this Work Item.</w:t>
            </w:r>
          </w:p>
        </w:tc>
      </w:tr>
      <w:tr w:rsidR="00CC6653" w:rsidRPr="00B04844" w14:paraId="30F5FD8B" w14:textId="77777777" w:rsidTr="00A364F8">
        <w:trPr>
          <w:trHeight w:val="141"/>
        </w:trPr>
        <w:tc>
          <w:tcPr>
            <w:tcW w:w="14494" w:type="dxa"/>
            <w:gridSpan w:val="8"/>
            <w:tcBorders>
              <w:bottom w:val="single" w:sz="4" w:space="0" w:color="auto"/>
            </w:tcBorders>
            <w:shd w:val="clear" w:color="auto" w:fill="auto"/>
          </w:tcPr>
          <w:p w14:paraId="670B79FA"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052E024" w14:textId="1242884A"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14:paraId="266D7FF9" w14:textId="673A66C6"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51D34474" w14:textId="09A39DF9" w:rsidR="00CC6653" w:rsidRPr="001D4D2A" w:rsidRDefault="00CC6653" w:rsidP="00CC6653">
            <w:pPr>
              <w:suppressAutoHyphens/>
              <w:spacing w:after="0" w:line="240" w:lineRule="auto"/>
              <w:rPr>
                <w:rFonts w:eastAsia="Arial Unicode MS" w:cs="Arial"/>
                <w:szCs w:val="18"/>
                <w:lang w:val="fr-FR" w:eastAsia="ar-SA"/>
              </w:rPr>
            </w:pPr>
          </w:p>
        </w:tc>
      </w:tr>
      <w:tr w:rsidR="00CC6653" w:rsidRPr="00A75C05" w14:paraId="41EF7A30"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36BF7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5CEAB0" w14:textId="264A4B07" w:rsidR="00CC6653" w:rsidRPr="00170325" w:rsidRDefault="00D021DE" w:rsidP="00CC6653">
            <w:pPr>
              <w:snapToGrid w:val="0"/>
              <w:spacing w:after="0" w:line="240" w:lineRule="auto"/>
              <w:rPr>
                <w:rStyle w:val="Hyperlink"/>
                <w:rFonts w:cs="Arial"/>
              </w:rPr>
            </w:pPr>
            <w:hyperlink r:id="rId150" w:history="1">
              <w:r w:rsidR="00CC6653" w:rsidRPr="00D021DE">
                <w:rPr>
                  <w:rStyle w:val="Hyperlink"/>
                  <w:rFonts w:cs="Arial"/>
                </w:rPr>
                <w:t>S1-181125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4A43854" w14:textId="77777777" w:rsidR="00CC6653" w:rsidRPr="00A75C05" w:rsidRDefault="00CC6653" w:rsidP="00CC6653">
            <w:pPr>
              <w:snapToGrid w:val="0"/>
              <w:spacing w:after="0" w:line="240" w:lineRule="auto"/>
            </w:pPr>
            <w:r w:rsidRPr="001308D3">
              <w:rPr>
                <w:rFonts w:hint="eastAsi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11D8EA" w14:textId="77777777" w:rsidR="00CC6653" w:rsidRPr="00A75C05" w:rsidRDefault="00CC6653" w:rsidP="00CC6653">
            <w:pPr>
              <w:snapToGrid w:val="0"/>
              <w:spacing w:after="0" w:line="240" w:lineRule="auto"/>
            </w:pPr>
            <w:r w:rsidRPr="00DE5434">
              <w:rPr>
                <w:rFonts w:hint="eastAsia"/>
              </w:rPr>
              <w:t>Proposal to keep requirements in clause 6.10.2 of TS 22.261 for Rel-16</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6BB6026"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D647528"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03CCF24"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1CAA595" w14:textId="77777777" w:rsidR="00CC6653" w:rsidRPr="00A364F8" w:rsidRDefault="00CC6653" w:rsidP="00CC6653">
            <w:pPr>
              <w:snapToGrid w:val="0"/>
              <w:spacing w:after="0" w:line="240" w:lineRule="auto"/>
              <w:rPr>
                <w:rFonts w:eastAsia="Times New Roman" w:cs="Arial"/>
                <w:szCs w:val="18"/>
                <w:lang w:eastAsia="ar-SA"/>
              </w:rPr>
            </w:pPr>
            <w:r w:rsidRPr="00A364F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63EFDEC" w14:textId="544F3A1F" w:rsidR="00CC6653" w:rsidRPr="00A364F8" w:rsidRDefault="00D021DE" w:rsidP="00CC6653">
            <w:pPr>
              <w:snapToGrid w:val="0"/>
              <w:spacing w:after="0" w:line="240" w:lineRule="auto"/>
              <w:rPr>
                <w:rStyle w:val="Hyperlink"/>
                <w:rFonts w:cs="Arial"/>
                <w:color w:val="auto"/>
              </w:rPr>
            </w:pPr>
            <w:hyperlink r:id="rId151" w:history="1">
              <w:r w:rsidR="00CC6653" w:rsidRPr="00D021DE">
                <w:rPr>
                  <w:rStyle w:val="Hyperlink"/>
                  <w:rFonts w:cs="Arial"/>
                </w:rPr>
                <w:t>S1-181069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69A03ACC" w14:textId="1EDA5997" w:rsidR="00CC6653" w:rsidRPr="00A364F8" w:rsidRDefault="00CC6653" w:rsidP="00CC6653">
            <w:pPr>
              <w:snapToGrid w:val="0"/>
              <w:spacing w:after="0" w:line="240" w:lineRule="auto"/>
            </w:pPr>
            <w:r w:rsidRPr="00A364F8">
              <w:rPr>
                <w:rFonts w:hint="eastAsia"/>
                <w:lang w:val="en-US" w:eastAsia="zh-CN"/>
              </w:rPr>
              <w:t xml:space="preserve">ZTE Corporation, </w:t>
            </w:r>
            <w:r w:rsidRPr="00A364F8">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2FC8BE3" w14:textId="291A6436" w:rsidR="00CC6653" w:rsidRPr="00A364F8" w:rsidRDefault="00CC6653" w:rsidP="00CC6653">
            <w:pPr>
              <w:snapToGrid w:val="0"/>
              <w:spacing w:after="0" w:line="240" w:lineRule="auto"/>
            </w:pPr>
            <w:r w:rsidRPr="00A364F8">
              <w:t xml:space="preserve">CR22.261v16.3.0: </w:t>
            </w:r>
            <w:r w:rsidRPr="0006344B">
              <w:rPr>
                <w:rFonts w:hint="eastAsia"/>
                <w:lang w:val="en-US" w:eastAsia="zh-CN"/>
              </w:rPr>
              <w:t xml:space="preserve">Positioning </w:t>
            </w:r>
            <w:r w:rsidRPr="0006344B">
              <w:rPr>
                <w:lang w:val="en-US" w:eastAsia="zh-CN"/>
              </w:rPr>
              <w:t xml:space="preserve">Part </w:t>
            </w:r>
            <w:r w:rsidRPr="0006344B">
              <w:rPr>
                <w:rFonts w:hint="eastAsia"/>
                <w:lang w:val="en-US" w:eastAsia="zh-CN"/>
              </w:rPr>
              <w:t xml:space="preserve">align with </w:t>
            </w:r>
            <w:r w:rsidRPr="0006344B">
              <w:rPr>
                <w:lang w:val="en-US" w:eastAsia="zh-CN"/>
              </w:rPr>
              <w:t>Rel-15 structure</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6D8F4CE4" w14:textId="42318D42" w:rsidR="00CC6653" w:rsidRPr="00A364F8" w:rsidRDefault="00CC6653" w:rsidP="00CC6653">
            <w:pPr>
              <w:snapToGrid w:val="0"/>
              <w:spacing w:after="0" w:line="240" w:lineRule="auto"/>
              <w:rPr>
                <w:rFonts w:eastAsia="Times New Roman" w:cs="Arial"/>
                <w:szCs w:val="18"/>
                <w:lang w:eastAsia="ar-SA"/>
              </w:rPr>
            </w:pPr>
            <w:r w:rsidRPr="00A364F8">
              <w:rPr>
                <w:rFonts w:eastAsia="Times New Roman" w:cs="Arial"/>
                <w:szCs w:val="18"/>
                <w:lang w:eastAsia="ar-SA"/>
              </w:rPr>
              <w:t xml:space="preserve">Moved to </w:t>
            </w:r>
            <w:r>
              <w:rPr>
                <w:rFonts w:eastAsia="Times New Roman" w:cs="Arial"/>
                <w:szCs w:val="18"/>
                <w:lang w:eastAsia="ar-SA"/>
              </w:rPr>
              <w:t>5.1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2D85C755" w14:textId="66468947" w:rsidR="00CC6653" w:rsidRPr="00A364F8" w:rsidRDefault="00CC6653" w:rsidP="00CC6653">
            <w:pPr>
              <w:spacing w:after="0" w:line="240" w:lineRule="auto"/>
              <w:rPr>
                <w:rFonts w:eastAsia="Arial Unicode MS" w:cs="Arial"/>
                <w:szCs w:val="18"/>
                <w:lang w:eastAsia="ar-SA"/>
              </w:rPr>
            </w:pPr>
            <w:r w:rsidRPr="00A364F8">
              <w:rPr>
                <w:rFonts w:eastAsia="Times New Roman" w:cs="Arial"/>
                <w:szCs w:val="18"/>
                <w:lang w:val="en-US" w:eastAsia="ar-SA"/>
              </w:rPr>
              <w:t xml:space="preserve">WI code </w:t>
            </w:r>
            <w:r w:rsidRPr="00A364F8">
              <w:rPr>
                <w:noProof/>
              </w:rPr>
              <w:t>SMARTER_Ph2</w:t>
            </w:r>
            <w:r w:rsidRPr="00A364F8">
              <w:rPr>
                <w:rFonts w:eastAsia="Times New Roman" w:cs="Arial"/>
                <w:szCs w:val="18"/>
                <w:lang w:val="en-US" w:eastAsia="ar-SA"/>
              </w:rPr>
              <w:t xml:space="preserve"> Rel-16 CR 0095 R- Cat B</w:t>
            </w:r>
          </w:p>
        </w:tc>
      </w:tr>
      <w:tr w:rsidR="00CC6653" w:rsidRPr="00A75C05" w14:paraId="48D67FA7"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67397B4" w14:textId="77777777" w:rsidR="00CC6653" w:rsidRPr="00A364F8" w:rsidRDefault="00CC6653" w:rsidP="00CC6653">
            <w:pPr>
              <w:snapToGrid w:val="0"/>
              <w:spacing w:after="0" w:line="240" w:lineRule="auto"/>
              <w:rPr>
                <w:rFonts w:eastAsia="Times New Roman" w:cs="Arial"/>
                <w:szCs w:val="18"/>
                <w:lang w:eastAsia="ar-SA"/>
              </w:rPr>
            </w:pPr>
            <w:r w:rsidRPr="00A364F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B8FBA71" w14:textId="25FD5655" w:rsidR="00CC6653" w:rsidRPr="00A364F8" w:rsidRDefault="00D021DE" w:rsidP="00CC6653">
            <w:pPr>
              <w:snapToGrid w:val="0"/>
              <w:spacing w:after="0" w:line="240" w:lineRule="auto"/>
              <w:rPr>
                <w:rStyle w:val="Hyperlink"/>
                <w:rFonts w:cs="Arial"/>
                <w:color w:val="auto"/>
              </w:rPr>
            </w:pPr>
            <w:hyperlink r:id="rId152" w:history="1">
              <w:r w:rsidR="00CC6653" w:rsidRPr="00D021DE">
                <w:rPr>
                  <w:rStyle w:val="Hyperlink"/>
                  <w:rFonts w:cs="Arial"/>
                </w:rPr>
                <w:t>S1-181170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53F06A06" w14:textId="4111BB05" w:rsidR="00CC6653" w:rsidRPr="00A364F8" w:rsidRDefault="00CC6653" w:rsidP="00CC6653">
            <w:pPr>
              <w:snapToGrid w:val="0"/>
              <w:spacing w:after="0" w:line="240" w:lineRule="auto"/>
            </w:pPr>
            <w:r w:rsidRPr="00A364F8">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9205473" w14:textId="202FFFE2" w:rsidR="00CC6653" w:rsidRPr="00A364F8" w:rsidRDefault="00CC6653" w:rsidP="00CC6653">
            <w:pPr>
              <w:snapToGrid w:val="0"/>
              <w:spacing w:after="0" w:line="240" w:lineRule="auto"/>
            </w:pPr>
            <w:r w:rsidRPr="00A364F8">
              <w:t xml:space="preserve">CR22.278v15.2.0: </w:t>
            </w:r>
            <w:r>
              <w:rPr>
                <w:noProof/>
              </w:rPr>
              <w:t>Release 16</w:t>
            </w:r>
            <w:r w:rsidRPr="00EC256B">
              <w:rPr>
                <w:noProof/>
              </w:rPr>
              <w:t xml:space="preserve"> alignment on</w:t>
            </w:r>
            <w:r>
              <w:rPr>
                <w:noProof/>
              </w:rPr>
              <w:t xml:space="preserve"> the inclusion of </w:t>
            </w:r>
            <w:r w:rsidRPr="00EC256B">
              <w:rPr>
                <w:noProof/>
              </w:rPr>
              <w:t xml:space="preserve">the </w:t>
            </w:r>
            <w:r>
              <w:rPr>
                <w:noProof/>
              </w:rPr>
              <w:t>5G requirements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7854ABAC" w14:textId="3D52B0BE" w:rsidR="00CC6653" w:rsidRPr="00A364F8" w:rsidRDefault="00CC6653" w:rsidP="00CC6653">
            <w:pPr>
              <w:snapToGrid w:val="0"/>
              <w:spacing w:after="0" w:line="240" w:lineRule="auto"/>
              <w:rPr>
                <w:rFonts w:eastAsia="Times New Roman" w:cs="Arial"/>
                <w:szCs w:val="18"/>
                <w:lang w:eastAsia="ar-SA"/>
              </w:rPr>
            </w:pPr>
            <w:r w:rsidRPr="00A364F8">
              <w:rPr>
                <w:rFonts w:eastAsia="Times New Roman" w:cs="Arial"/>
                <w:szCs w:val="18"/>
                <w:lang w:eastAsia="ar-SA"/>
              </w:rPr>
              <w:t xml:space="preserve">Moved to </w:t>
            </w:r>
            <w:r>
              <w:rPr>
                <w:rFonts w:eastAsia="Times New Roman" w:cs="Arial"/>
                <w:szCs w:val="18"/>
                <w:lang w:eastAsia="ar-SA"/>
              </w:rPr>
              <w:t>5.1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42E4FDDB" w14:textId="7589A5AB" w:rsidR="00CC6653" w:rsidRPr="00A364F8" w:rsidRDefault="00CC6653" w:rsidP="00CC6653">
            <w:pPr>
              <w:spacing w:after="0" w:line="240" w:lineRule="auto"/>
              <w:rPr>
                <w:rFonts w:eastAsia="Times New Roman" w:cs="Arial"/>
                <w:szCs w:val="18"/>
                <w:lang w:val="en-US" w:eastAsia="ar-SA"/>
              </w:rPr>
            </w:pPr>
            <w:r w:rsidRPr="00A364F8">
              <w:rPr>
                <w:rFonts w:eastAsia="Times New Roman" w:cs="Arial"/>
                <w:szCs w:val="18"/>
                <w:lang w:val="en-US" w:eastAsia="ar-SA"/>
              </w:rPr>
              <w:t xml:space="preserve">WI code </w:t>
            </w:r>
            <w:r w:rsidRPr="00A364F8">
              <w:rPr>
                <w:noProof/>
              </w:rPr>
              <w:t>SMARTER_Ph2</w:t>
            </w:r>
            <w:r w:rsidRPr="00A364F8">
              <w:rPr>
                <w:rFonts w:eastAsia="Times New Roman" w:cs="Arial"/>
                <w:szCs w:val="18"/>
                <w:lang w:val="en-US" w:eastAsia="ar-SA"/>
              </w:rPr>
              <w:t xml:space="preserve"> Rel-16 CR 0248 R- Cat F</w:t>
            </w:r>
          </w:p>
          <w:p w14:paraId="634AD4E7" w14:textId="1BEB2D2C" w:rsidR="00CC6653" w:rsidRPr="00A364F8" w:rsidRDefault="00CC6653" w:rsidP="00CC6653">
            <w:pPr>
              <w:spacing w:after="0" w:line="240" w:lineRule="auto"/>
              <w:rPr>
                <w:rFonts w:eastAsia="Arial Unicode MS" w:cs="Arial"/>
                <w:szCs w:val="18"/>
                <w:lang w:eastAsia="ar-SA"/>
              </w:rPr>
            </w:pPr>
            <w:r w:rsidRPr="00A364F8">
              <w:rPr>
                <w:rFonts w:eastAsia="Arial Unicode MS" w:cs="Arial"/>
                <w:szCs w:val="18"/>
                <w:highlight w:val="yellow"/>
                <w:lang w:eastAsia="ar-SA"/>
              </w:rPr>
              <w:t>Add 3.1 and 3.2 to clauses affected</w:t>
            </w:r>
          </w:p>
        </w:tc>
      </w:tr>
      <w:tr w:rsidR="00CC6653" w:rsidRPr="00A75C05" w14:paraId="35E85252" w14:textId="77777777" w:rsidTr="001C74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7EC0C6C" w14:textId="77777777" w:rsidR="00CC6653" w:rsidRPr="001C7424" w:rsidRDefault="00CC6653" w:rsidP="00CC6653">
            <w:pPr>
              <w:snapToGrid w:val="0"/>
              <w:spacing w:after="0" w:line="240" w:lineRule="auto"/>
              <w:rPr>
                <w:rFonts w:eastAsia="Times New Roman" w:cs="Arial"/>
                <w:szCs w:val="18"/>
                <w:lang w:eastAsia="ar-SA"/>
              </w:rPr>
            </w:pPr>
            <w:r w:rsidRPr="001C742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5A57482" w14:textId="43E85EBC" w:rsidR="00CC6653" w:rsidRPr="001C7424" w:rsidRDefault="00D021DE" w:rsidP="00CC6653">
            <w:pPr>
              <w:snapToGrid w:val="0"/>
              <w:spacing w:after="0" w:line="240" w:lineRule="auto"/>
              <w:rPr>
                <w:rStyle w:val="Hyperlink"/>
                <w:rFonts w:cs="Arial"/>
                <w:color w:val="auto"/>
              </w:rPr>
            </w:pPr>
            <w:hyperlink r:id="rId153" w:history="1">
              <w:r w:rsidR="00CC6653" w:rsidRPr="00D021DE">
                <w:rPr>
                  <w:rStyle w:val="Hyperlink"/>
                  <w:rFonts w:cs="Arial"/>
                </w:rPr>
                <w:t>S1-181171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177380F0" w14:textId="732CEB02" w:rsidR="00CC6653" w:rsidRPr="001C7424" w:rsidRDefault="00CC6653" w:rsidP="00CC6653">
            <w:pPr>
              <w:snapToGrid w:val="0"/>
              <w:spacing w:after="0" w:line="240" w:lineRule="auto"/>
            </w:pPr>
            <w:r w:rsidRPr="001C7424">
              <w:rPr>
                <w:lang w:val="en-US" w:eastAsia="zh-CN"/>
              </w:rPr>
              <w:t>Vodafone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5262545" w14:textId="1A32641A" w:rsidR="00CC6653" w:rsidRPr="001C7424" w:rsidRDefault="00CC6653" w:rsidP="00CC6653">
            <w:pPr>
              <w:snapToGrid w:val="0"/>
              <w:spacing w:after="0" w:line="240" w:lineRule="auto"/>
            </w:pPr>
            <w:r w:rsidRPr="001C7424">
              <w:t xml:space="preserve">CR22.278v15.2.0: </w:t>
            </w:r>
            <w:r w:rsidRPr="001C7424">
              <w:rPr>
                <w:noProof/>
              </w:rPr>
              <w:t>Release 16 alignment on URLLC KPIs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637096BD" w14:textId="488C5EE6" w:rsidR="00CC6653" w:rsidRPr="001C7424" w:rsidRDefault="00CC6653" w:rsidP="00CC6653">
            <w:pPr>
              <w:snapToGrid w:val="0"/>
              <w:spacing w:after="0" w:line="240" w:lineRule="auto"/>
              <w:rPr>
                <w:rFonts w:eastAsia="Times New Roman" w:cs="Arial"/>
                <w:szCs w:val="18"/>
                <w:lang w:eastAsia="ar-SA"/>
              </w:rPr>
            </w:pPr>
            <w:r w:rsidRPr="001C7424">
              <w:rPr>
                <w:rFonts w:eastAsia="Times New Roman" w:cs="Arial"/>
                <w:szCs w:val="18"/>
                <w:lang w:eastAsia="ar-SA"/>
              </w:rPr>
              <w:t xml:space="preserve">Moved to </w:t>
            </w:r>
            <w:r>
              <w:rPr>
                <w:rFonts w:eastAsia="Times New Roman" w:cs="Arial"/>
                <w:szCs w:val="18"/>
                <w:lang w:eastAsia="ar-SA"/>
              </w:rPr>
              <w:t>5.1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512E07F4" w14:textId="41303893" w:rsidR="00CC6653" w:rsidRPr="001C7424"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sidRPr="001C7424">
              <w:rPr>
                <w:noProof/>
                <w:highlight w:val="yellow"/>
              </w:rPr>
              <w:t>SMARTER_Ph2</w:t>
            </w:r>
            <w:r w:rsidRPr="001C7424">
              <w:rPr>
                <w:rFonts w:eastAsia="Times New Roman" w:cs="Arial"/>
                <w:szCs w:val="18"/>
                <w:lang w:val="en-US" w:eastAsia="ar-SA"/>
              </w:rPr>
              <w:t xml:space="preserve"> Rel-16 CR 0249 R- Cat A</w:t>
            </w:r>
          </w:p>
          <w:p w14:paraId="7153C638" w14:textId="276DFEF9" w:rsidR="00CC6653" w:rsidRPr="001C7424" w:rsidRDefault="00CC6653" w:rsidP="00CC6653">
            <w:pPr>
              <w:spacing w:after="0" w:line="240" w:lineRule="auto"/>
              <w:rPr>
                <w:rFonts w:eastAsia="Arial Unicode MS" w:cs="Arial"/>
                <w:szCs w:val="18"/>
                <w:lang w:eastAsia="ar-SA"/>
              </w:rPr>
            </w:pPr>
            <w:r w:rsidRPr="001C7424">
              <w:rPr>
                <w:rFonts w:eastAsia="Arial Unicode MS" w:cs="Arial"/>
                <w:szCs w:val="18"/>
                <w:lang w:eastAsia="ar-SA"/>
              </w:rPr>
              <w:t>Cat-A CRs have the same WI code as the CR they are the mirror off.</w:t>
            </w:r>
          </w:p>
        </w:tc>
      </w:tr>
      <w:tr w:rsidR="00CC6653" w:rsidRPr="00B04844" w14:paraId="26AD0405" w14:textId="77777777" w:rsidTr="00A87B48">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156033B9" w14:textId="461AC338" w:rsidR="00CC6653" w:rsidRDefault="00CC6653" w:rsidP="00CC6653">
            <w:pPr>
              <w:pStyle w:val="Heading2"/>
            </w:pPr>
            <w:r>
              <w:t xml:space="preserve">QoS_MON: </w:t>
            </w:r>
            <w:r>
              <w:rPr>
                <w:lang w:val="en-US"/>
              </w:rPr>
              <w:t>QoS Monitoring</w:t>
            </w:r>
            <w:r>
              <w:t xml:space="preserve"> [</w:t>
            </w:r>
            <w:r w:rsidRPr="00012C8A">
              <w:rPr>
                <w:bCs/>
                <w:iCs/>
              </w:rPr>
              <w:t>SP-1</w:t>
            </w:r>
            <w:r>
              <w:rPr>
                <w:bCs/>
                <w:iCs/>
              </w:rPr>
              <w:t>8</w:t>
            </w:r>
            <w:r w:rsidRPr="00012C8A">
              <w:rPr>
                <w:bCs/>
                <w:iCs/>
              </w:rPr>
              <w:t>0</w:t>
            </w:r>
            <w:r>
              <w:rPr>
                <w:bCs/>
                <w:iCs/>
              </w:rPr>
              <w:t>141</w:t>
            </w:r>
            <w:r>
              <w:t>]</w:t>
            </w:r>
          </w:p>
        </w:tc>
      </w:tr>
      <w:tr w:rsidR="00CC6653" w:rsidRPr="00B04844" w14:paraId="564BA602" w14:textId="77777777" w:rsidTr="00A87B48">
        <w:trPr>
          <w:trHeight w:val="141"/>
        </w:trPr>
        <w:tc>
          <w:tcPr>
            <w:tcW w:w="14494" w:type="dxa"/>
            <w:gridSpan w:val="8"/>
            <w:tcBorders>
              <w:bottom w:val="single" w:sz="4" w:space="0" w:color="auto"/>
            </w:tcBorders>
            <w:shd w:val="clear" w:color="auto" w:fill="auto"/>
          </w:tcPr>
          <w:p w14:paraId="567FF60D"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2280239" w14:textId="6B064B9B"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23EA1003" w14:textId="776108EC"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65750B9E" w14:textId="77777777" w:rsidR="00CC6653" w:rsidRPr="004070E3" w:rsidRDefault="00CC6653" w:rsidP="00CC6653">
            <w:pPr>
              <w:suppressAutoHyphens/>
              <w:spacing w:after="0" w:line="240" w:lineRule="auto"/>
              <w:rPr>
                <w:rFonts w:eastAsia="Arial Unicode MS" w:cs="Arial"/>
                <w:i/>
                <w:szCs w:val="18"/>
                <w:lang w:eastAsia="ar-SA"/>
              </w:rPr>
            </w:pPr>
          </w:p>
        </w:tc>
      </w:tr>
      <w:tr w:rsidR="00CC6653" w:rsidRPr="00A75C05" w14:paraId="22F26F90"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42123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C216A3" w14:textId="0A21C944" w:rsidR="00CC6653" w:rsidRPr="00E4203F" w:rsidRDefault="00D021DE" w:rsidP="00CC6653">
            <w:pPr>
              <w:snapToGrid w:val="0"/>
              <w:spacing w:after="0" w:line="240" w:lineRule="auto"/>
              <w:rPr>
                <w:rStyle w:val="Hyperlink"/>
                <w:rFonts w:cs="Arial"/>
              </w:rPr>
            </w:pPr>
            <w:hyperlink r:id="rId154" w:history="1">
              <w:r w:rsidR="00CC6653" w:rsidRPr="00D021DE">
                <w:rPr>
                  <w:rStyle w:val="Hyperlink"/>
                  <w:rFonts w:cs="Arial"/>
                </w:rPr>
                <w:t>S1-181099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AEB1D58" w14:textId="357E1442" w:rsidR="00CC6653" w:rsidRPr="00A75C05" w:rsidRDefault="00CC6653" w:rsidP="00CC6653">
            <w:pPr>
              <w:snapToGrid w:val="0"/>
              <w:spacing w:after="0" w:line="240" w:lineRule="auto"/>
            </w:pPr>
            <w:r>
              <w:rPr>
                <w:noProof/>
              </w:rPr>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D1804C" w14:textId="194D66D2" w:rsidR="00CC6653" w:rsidRPr="00A75C05" w:rsidRDefault="00CC6653" w:rsidP="00CC6653">
            <w:pPr>
              <w:snapToGrid w:val="0"/>
              <w:spacing w:after="0" w:line="240" w:lineRule="auto"/>
            </w:pPr>
            <w:r w:rsidRPr="00FE4862">
              <w:t>CR22.2</w:t>
            </w:r>
            <w:r>
              <w:t>61</w:t>
            </w:r>
            <w:r w:rsidRPr="00FE4862">
              <w:t>v1</w:t>
            </w:r>
            <w:r>
              <w:t>6</w:t>
            </w:r>
            <w:r w:rsidRPr="00FE4862">
              <w:t>.</w:t>
            </w:r>
            <w:r>
              <w:t>3</w:t>
            </w:r>
            <w:r w:rsidRPr="00FE4862">
              <w:t xml:space="preserve">.0: </w:t>
            </w:r>
            <w:r>
              <w:rPr>
                <w:noProof/>
              </w:rPr>
              <w:t>QoS Monitoring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833E0D0"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9447969" w14:textId="6501972B" w:rsidR="00CC6653" w:rsidRPr="00A75C05" w:rsidRDefault="00CC6653" w:rsidP="00CC6653">
            <w:pPr>
              <w:spacing w:after="0" w:line="240" w:lineRule="auto"/>
              <w:rPr>
                <w:rFonts w:eastAsia="Arial Unicode MS" w:cs="Arial"/>
                <w:szCs w:val="18"/>
                <w:lang w:eastAsia="ar-SA"/>
              </w:rPr>
            </w:pPr>
            <w:r w:rsidRPr="00FE4862">
              <w:rPr>
                <w:rFonts w:eastAsia="Times New Roman" w:cs="Arial"/>
                <w:szCs w:val="18"/>
                <w:lang w:val="en-US" w:eastAsia="ar-SA"/>
              </w:rPr>
              <w:t xml:space="preserve">WI code </w:t>
            </w:r>
            <w:r>
              <w:rPr>
                <w:noProof/>
              </w:rPr>
              <w:t>QoS_MON</w:t>
            </w:r>
            <w:r w:rsidRPr="00FE4862">
              <w:rPr>
                <w:rFonts w:eastAsia="Times New Roman" w:cs="Arial"/>
                <w:szCs w:val="18"/>
                <w:lang w:val="en-US" w:eastAsia="ar-SA"/>
              </w:rPr>
              <w:t xml:space="preserve"> Rel-1</w:t>
            </w:r>
            <w:r>
              <w:rPr>
                <w:rFonts w:eastAsia="Times New Roman" w:cs="Arial"/>
                <w:szCs w:val="18"/>
                <w:lang w:val="en-US" w:eastAsia="ar-SA"/>
              </w:rPr>
              <w:t>6</w:t>
            </w:r>
            <w:r w:rsidRPr="00FE4862">
              <w:rPr>
                <w:rFonts w:eastAsia="Times New Roman" w:cs="Arial"/>
                <w:szCs w:val="18"/>
                <w:lang w:val="en-US" w:eastAsia="ar-SA"/>
              </w:rPr>
              <w:t xml:space="preserve"> CR</w:t>
            </w:r>
            <w:r>
              <w:rPr>
                <w:rFonts w:eastAsia="Times New Roman" w:cs="Arial"/>
                <w:szCs w:val="18"/>
                <w:lang w:val="en-US" w:eastAsia="ar-SA"/>
              </w:rPr>
              <w:t xml:space="preserve"> 0095 </w:t>
            </w:r>
            <w:r w:rsidRPr="00FE4862">
              <w:rPr>
                <w:rFonts w:eastAsia="Times New Roman" w:cs="Arial"/>
                <w:szCs w:val="18"/>
                <w:lang w:val="en-US" w:eastAsia="ar-SA"/>
              </w:rPr>
              <w:t xml:space="preserve">R- Cat </w:t>
            </w:r>
            <w:r>
              <w:rPr>
                <w:rFonts w:eastAsia="Times New Roman" w:cs="Arial"/>
                <w:szCs w:val="18"/>
                <w:lang w:val="en-US" w:eastAsia="ar-SA"/>
              </w:rPr>
              <w:t>B</w:t>
            </w:r>
          </w:p>
        </w:tc>
      </w:tr>
      <w:tr w:rsidR="00CC6653" w:rsidRPr="00B04844" w14:paraId="595FD0CF" w14:textId="77777777" w:rsidTr="001C7424">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595FD0CE" w14:textId="4D5F8782" w:rsidR="00CC6653" w:rsidRDefault="00CC6653" w:rsidP="00CC6653">
            <w:pPr>
              <w:pStyle w:val="Heading2"/>
            </w:pPr>
            <w:bookmarkStart w:id="98" w:name="_Toc414625494"/>
            <w:r>
              <w:t xml:space="preserve">Rel-16 </w:t>
            </w:r>
            <w:bookmarkEnd w:id="98"/>
            <w:r>
              <w:t>Maintenance CRs and CRs under TEI16</w:t>
            </w:r>
          </w:p>
        </w:tc>
      </w:tr>
      <w:tr w:rsidR="00CC6653" w:rsidRPr="00A75C05" w14:paraId="5AAD701F"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E7508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08BC0F" w14:textId="0117A798" w:rsidR="00CC6653" w:rsidRPr="00170325" w:rsidRDefault="00D021DE" w:rsidP="00CC6653">
            <w:pPr>
              <w:snapToGrid w:val="0"/>
              <w:spacing w:after="0" w:line="240" w:lineRule="auto"/>
              <w:rPr>
                <w:rStyle w:val="Hyperlink"/>
                <w:rFonts w:cs="Arial"/>
              </w:rPr>
            </w:pPr>
            <w:hyperlink r:id="rId155" w:history="1">
              <w:r w:rsidR="00CC6653" w:rsidRPr="00D021DE">
                <w:rPr>
                  <w:rStyle w:val="Hyperlink"/>
                  <w:rFonts w:cs="Arial"/>
                </w:rPr>
                <w:t>S1-181061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2358B4" w14:textId="77777777" w:rsidR="00CC6653" w:rsidRPr="00A75C05" w:rsidRDefault="00CC6653" w:rsidP="00CC6653">
            <w:pPr>
              <w:snapToGrid w:val="0"/>
              <w:spacing w:after="0" w:line="240" w:lineRule="auto"/>
            </w:pPr>
            <w:r w:rsidRPr="00FB35B8">
              <w:rPr>
                <w:rFonts w:hint="eastAsia"/>
                <w:noProof/>
                <w:lang w:eastAsia="ko-KR"/>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0EAF48" w14:textId="77777777" w:rsidR="00CC6653" w:rsidRPr="00A75C05" w:rsidRDefault="00CC6653" w:rsidP="00CC6653">
            <w:pPr>
              <w:snapToGrid w:val="0"/>
              <w:spacing w:after="0" w:line="240" w:lineRule="auto"/>
            </w:pPr>
            <w:r>
              <w:t>C</w:t>
            </w:r>
            <w:r w:rsidRPr="001C7424">
              <w:t>R22.2</w:t>
            </w:r>
            <w:r>
              <w:t>68</w:t>
            </w:r>
            <w:r w:rsidRPr="001C7424">
              <w:t>v16.</w:t>
            </w:r>
            <w:r>
              <w:t>0</w:t>
            </w:r>
            <w:r w:rsidRPr="001C7424">
              <w:t xml:space="preserve">.0: </w:t>
            </w:r>
            <w:r w:rsidRPr="00FB35B8">
              <w:rPr>
                <w:rFonts w:hint="eastAsia"/>
                <w:noProof/>
                <w:lang w:eastAsia="ko-KR"/>
              </w:rPr>
              <w:t>Update of the content</w:t>
            </w:r>
            <w:r w:rsidRPr="00FB35B8">
              <w:rPr>
                <w:noProof/>
                <w:lang w:eastAsia="ko-KR"/>
              </w:rPr>
              <w:t xml:space="preserve"> to reflect new sections for ePWS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C67385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EE963FA"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ePWS</w:t>
            </w:r>
            <w:r w:rsidRPr="001C7424">
              <w:rPr>
                <w:rFonts w:eastAsia="Times New Roman" w:cs="Arial"/>
                <w:szCs w:val="18"/>
                <w:lang w:val="en-US" w:eastAsia="ar-SA"/>
              </w:rPr>
              <w:t xml:space="preserve"> Rel-16 CR 00</w:t>
            </w:r>
            <w:r>
              <w:rPr>
                <w:rFonts w:eastAsia="Times New Roman" w:cs="Arial"/>
                <w:szCs w:val="18"/>
                <w:lang w:val="en-US" w:eastAsia="ar-SA"/>
              </w:rPr>
              <w:t>57</w:t>
            </w:r>
            <w:r w:rsidRPr="001C7424">
              <w:rPr>
                <w:rFonts w:eastAsia="Times New Roman" w:cs="Arial"/>
                <w:szCs w:val="18"/>
                <w:lang w:val="en-US" w:eastAsia="ar-SA"/>
              </w:rPr>
              <w:t xml:space="preserve"> R- Cat </w:t>
            </w:r>
            <w:r>
              <w:rPr>
                <w:rFonts w:eastAsia="Times New Roman" w:cs="Arial"/>
                <w:szCs w:val="18"/>
                <w:lang w:val="en-US" w:eastAsia="ar-SA"/>
              </w:rPr>
              <w:t>D</w:t>
            </w:r>
          </w:p>
        </w:tc>
      </w:tr>
      <w:tr w:rsidR="00CC6653" w:rsidRPr="00A75C05" w14:paraId="06948216" w14:textId="77777777" w:rsidTr="001C74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332BF7F" w14:textId="77777777" w:rsidR="00CC6653" w:rsidRPr="001C7424" w:rsidRDefault="00CC6653" w:rsidP="00CC6653">
            <w:pPr>
              <w:snapToGrid w:val="0"/>
              <w:spacing w:after="0" w:line="240" w:lineRule="auto"/>
              <w:rPr>
                <w:rFonts w:eastAsia="Times New Roman" w:cs="Arial"/>
                <w:szCs w:val="18"/>
                <w:lang w:eastAsia="ar-SA"/>
              </w:rPr>
            </w:pPr>
            <w:r w:rsidRPr="001C742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CE9547D" w14:textId="0795735C" w:rsidR="00CC6653" w:rsidRPr="001C7424" w:rsidRDefault="00D021DE" w:rsidP="00CC6653">
            <w:pPr>
              <w:snapToGrid w:val="0"/>
              <w:spacing w:after="0" w:line="240" w:lineRule="auto"/>
              <w:rPr>
                <w:rStyle w:val="Hyperlink"/>
                <w:rFonts w:cs="Arial"/>
                <w:color w:val="auto"/>
              </w:rPr>
            </w:pPr>
            <w:hyperlink r:id="rId156" w:history="1">
              <w:r w:rsidR="00CC6653" w:rsidRPr="00D021DE">
                <w:rPr>
                  <w:rStyle w:val="Hyperlink"/>
                  <w:rFonts w:cs="Arial"/>
                </w:rPr>
                <w:t>S1-181020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6E5B01B8" w14:textId="0C51D3C6" w:rsidR="00CC6653" w:rsidRPr="001C7424" w:rsidRDefault="00CC6653" w:rsidP="00CC6653">
            <w:pPr>
              <w:snapToGrid w:val="0"/>
              <w:spacing w:after="0" w:line="240" w:lineRule="auto"/>
            </w:pPr>
            <w:r w:rsidRPr="001C7424">
              <w:rPr>
                <w:noProof/>
              </w:rPr>
              <w:t>FirstNet, AT&amp;T, Harris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45DE688" w14:textId="797BA4B4" w:rsidR="00CC6653" w:rsidRPr="001C7424" w:rsidRDefault="00CC6653" w:rsidP="00CC6653">
            <w:pPr>
              <w:snapToGrid w:val="0"/>
              <w:spacing w:after="0" w:line="240" w:lineRule="auto"/>
            </w:pPr>
            <w:r w:rsidRPr="001C7424">
              <w:t xml:space="preserve">CR22.280v16.1.0: </w:t>
            </w:r>
            <w:r w:rsidRPr="001C7424">
              <w:rPr>
                <w:noProof/>
              </w:rPr>
              <w:t>User profile presentation priority</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1161BE75" w14:textId="39E14D7D" w:rsidR="00CC6653" w:rsidRPr="001C7424" w:rsidRDefault="00CC6653" w:rsidP="00CC6653">
            <w:pPr>
              <w:snapToGrid w:val="0"/>
              <w:spacing w:after="0" w:line="240" w:lineRule="auto"/>
              <w:rPr>
                <w:rFonts w:eastAsia="Times New Roman" w:cs="Arial"/>
                <w:szCs w:val="18"/>
                <w:lang w:eastAsia="ar-SA"/>
              </w:rPr>
            </w:pPr>
            <w:r w:rsidRPr="001C7424">
              <w:rPr>
                <w:rFonts w:eastAsia="Times New Roman" w:cs="Arial"/>
                <w:szCs w:val="18"/>
                <w:lang w:eastAsia="ar-SA"/>
              </w:rPr>
              <w:t xml:space="preserve">Moved to </w:t>
            </w:r>
            <w:r>
              <w:rPr>
                <w:rFonts w:eastAsia="Times New Roman" w:cs="Arial"/>
                <w:szCs w:val="18"/>
                <w:lang w:eastAsia="ar-SA"/>
              </w:rPr>
              <w:t>5.1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6DD45A2E" w14:textId="1A94322F" w:rsidR="00CC6653" w:rsidRPr="001C7424"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sidRPr="001C7424">
              <w:rPr>
                <w:noProof/>
              </w:rPr>
              <w:t>MCCore</w:t>
            </w:r>
            <w:r w:rsidRPr="001C7424">
              <w:rPr>
                <w:rFonts w:eastAsia="Times New Roman" w:cs="Arial"/>
                <w:szCs w:val="18"/>
                <w:lang w:val="en-US" w:eastAsia="ar-SA"/>
              </w:rPr>
              <w:t xml:space="preserve"> Rel-16 CR 0063 R- Cat A</w:t>
            </w:r>
          </w:p>
        </w:tc>
      </w:tr>
      <w:tr w:rsidR="00CC6653" w:rsidRPr="00B04844" w14:paraId="595FD0D8" w14:textId="77777777" w:rsidTr="00A87B48">
        <w:trPr>
          <w:trHeight w:val="141"/>
        </w:trPr>
        <w:tc>
          <w:tcPr>
            <w:tcW w:w="14494" w:type="dxa"/>
            <w:gridSpan w:val="8"/>
            <w:shd w:val="clear" w:color="auto" w:fill="F2F2F2"/>
          </w:tcPr>
          <w:p w14:paraId="595FD0D7" w14:textId="77777777" w:rsidR="00CC6653" w:rsidRPr="00F45489" w:rsidRDefault="00CC6653" w:rsidP="00CC665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9"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9"/>
          </w:p>
        </w:tc>
      </w:tr>
      <w:tr w:rsidR="00CC6653" w:rsidRPr="00B04844" w14:paraId="595FD0DA" w14:textId="77777777" w:rsidTr="00A87B48">
        <w:trPr>
          <w:trHeight w:val="141"/>
        </w:trPr>
        <w:tc>
          <w:tcPr>
            <w:tcW w:w="14494" w:type="dxa"/>
            <w:gridSpan w:val="8"/>
            <w:tcBorders>
              <w:bottom w:val="nil"/>
            </w:tcBorders>
            <w:shd w:val="clear" w:color="auto" w:fill="F2F2F2"/>
          </w:tcPr>
          <w:p w14:paraId="595FD0D9" w14:textId="77777777" w:rsidR="00CC6653" w:rsidRPr="00F45489" w:rsidRDefault="00CC6653" w:rsidP="00CC6653">
            <w:pPr>
              <w:pStyle w:val="Heading2"/>
            </w:pPr>
            <w:r w:rsidRPr="004070E3">
              <w:t>FS_FRMCS</w:t>
            </w:r>
            <w:r>
              <w:t xml:space="preserve">2: </w:t>
            </w:r>
            <w:r w:rsidRPr="004070E3">
              <w:t>Study on Future Railway Mobile Communication System</w:t>
            </w:r>
            <w:r>
              <w:t xml:space="preserve"> 2</w:t>
            </w:r>
            <w:r w:rsidRPr="004070E3">
              <w:t xml:space="preserve"> </w:t>
            </w:r>
            <w:r>
              <w:t>[</w:t>
            </w:r>
            <w:r w:rsidRPr="000E2CEF">
              <w:rPr>
                <w:bCs/>
              </w:rPr>
              <w:t>SP-170588</w:t>
            </w:r>
            <w:r>
              <w:rPr>
                <w:bCs/>
              </w:rPr>
              <w:t>]</w:t>
            </w:r>
          </w:p>
        </w:tc>
      </w:tr>
      <w:tr w:rsidR="00CC6653" w:rsidRPr="00B04844" w14:paraId="595FD0E1" w14:textId="77777777" w:rsidTr="00A87B48">
        <w:trPr>
          <w:trHeight w:val="141"/>
        </w:trPr>
        <w:tc>
          <w:tcPr>
            <w:tcW w:w="14494" w:type="dxa"/>
            <w:gridSpan w:val="8"/>
            <w:tcBorders>
              <w:bottom w:val="single" w:sz="4" w:space="0" w:color="auto"/>
            </w:tcBorders>
            <w:shd w:val="clear" w:color="auto" w:fill="auto"/>
          </w:tcPr>
          <w:p w14:paraId="595FD0DC"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0DD" w14:textId="1FDF7D97"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TR22.889v16.2.0</w:t>
            </w:r>
          </w:p>
          <w:p w14:paraId="595FD0DE" w14:textId="3611E2E2"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595FD0DF" w14:textId="010C49E7" w:rsidR="00CC665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80</w:t>
            </w:r>
            <w:r w:rsidRPr="004070E3">
              <w:rPr>
                <w:rFonts w:eastAsia="Arial Unicode MS" w:cs="Arial"/>
                <w:szCs w:val="18"/>
                <w:lang w:val="fr-FR" w:eastAsia="ar-SA"/>
              </w:rPr>
              <w:t>%</w:t>
            </w:r>
          </w:p>
          <w:p w14:paraId="7DC4277C" w14:textId="0B0479A3"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TR22.889 need to use the CR format, as TR22.889 is an approved TR</w:t>
            </w:r>
          </w:p>
          <w:p w14:paraId="595FD0E0" w14:textId="77777777" w:rsidR="00CC6653" w:rsidRPr="004070E3" w:rsidRDefault="00CC6653" w:rsidP="00CC6653">
            <w:pPr>
              <w:suppressAutoHyphens/>
              <w:spacing w:after="0" w:line="240" w:lineRule="auto"/>
              <w:rPr>
                <w:rFonts w:eastAsia="Arial Unicode MS" w:cs="Arial"/>
                <w:i/>
                <w:szCs w:val="18"/>
                <w:lang w:eastAsia="ar-SA"/>
              </w:rPr>
            </w:pPr>
          </w:p>
        </w:tc>
      </w:tr>
      <w:tr w:rsidR="00CC6653" w:rsidRPr="00B04844" w14:paraId="344158D9" w14:textId="77777777" w:rsidTr="002777FF">
        <w:trPr>
          <w:trHeight w:val="293"/>
        </w:trPr>
        <w:tc>
          <w:tcPr>
            <w:tcW w:w="14494" w:type="dxa"/>
            <w:gridSpan w:val="8"/>
            <w:tcBorders>
              <w:bottom w:val="single" w:sz="4" w:space="0" w:color="auto"/>
            </w:tcBorders>
            <w:shd w:val="clear" w:color="auto" w:fill="F2F2F2"/>
          </w:tcPr>
          <w:p w14:paraId="1AD9E560" w14:textId="169FAB0E"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Gap analysis</w:t>
            </w:r>
          </w:p>
        </w:tc>
      </w:tr>
      <w:tr w:rsidR="00CC6653" w:rsidRPr="00A75C05" w14:paraId="1509BE0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B9DA8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020DE4" w14:textId="305421A0" w:rsidR="00CC6653" w:rsidRPr="00170325" w:rsidRDefault="00D021DE" w:rsidP="00CC6653">
            <w:pPr>
              <w:snapToGrid w:val="0"/>
              <w:spacing w:after="0" w:line="240" w:lineRule="auto"/>
              <w:rPr>
                <w:rStyle w:val="Hyperlink"/>
                <w:rFonts w:cs="Arial"/>
              </w:rPr>
            </w:pPr>
            <w:hyperlink r:id="rId157" w:history="1">
              <w:r w:rsidR="00CC6653" w:rsidRPr="00D021DE">
                <w:rPr>
                  <w:rStyle w:val="Hyperlink"/>
                  <w:rFonts w:cs="Arial"/>
                </w:rPr>
                <w:t>S1-181085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DBC648" w14:textId="6CA95330" w:rsidR="00CC6653" w:rsidRPr="00A75C05" w:rsidRDefault="00CC6653" w:rsidP="00CC6653">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52AC11" w14:textId="26FBA5E5"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w:t>
            </w:r>
            <w:r>
              <w:rPr>
                <w:noProof/>
                <w:lang w:eastAsia="zh-CN"/>
              </w:rPr>
              <w:t xml:space="preserve">gap analysis for </w:t>
            </w:r>
            <w:r>
              <w:rPr>
                <w:noProof/>
                <w:lang w:val="en-US" w:eastAsia="zh-CN"/>
              </w:rPr>
              <w:t>Monitoring and control of critical infrastucture in 6.13</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6A00861" w14:textId="15D9B6CC"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46E42EA" w14:textId="68740E1B" w:rsidR="00CC6653" w:rsidRPr="00563178" w:rsidRDefault="00CC6653" w:rsidP="00CC6653">
            <w:pPr>
              <w:spacing w:after="0" w:line="240" w:lineRule="auto"/>
              <w:rPr>
                <w:rFonts w:eastAsia="Arial Unicode MS" w:cs="Arial"/>
                <w:szCs w:val="18"/>
                <w:lang w:val="en-US" w:eastAsia="ar-SA"/>
              </w:rPr>
            </w:pPr>
            <w:r w:rsidRPr="00563178">
              <w:rPr>
                <w:rFonts w:eastAsia="Times New Roman" w:cs="Arial"/>
                <w:szCs w:val="18"/>
                <w:lang w:val="en-US" w:eastAsia="ar-SA"/>
              </w:rPr>
              <w:t xml:space="preserve">WI code </w:t>
            </w:r>
            <w:r w:rsidRPr="00563178">
              <w:rPr>
                <w:noProof/>
              </w:rPr>
              <w:t>FS_FRMCS2</w:t>
            </w:r>
            <w:r w:rsidRPr="00563178">
              <w:rPr>
                <w:rFonts w:eastAsia="Times New Roman" w:cs="Arial"/>
                <w:szCs w:val="18"/>
                <w:lang w:val="en-US" w:eastAsia="ar-SA"/>
              </w:rPr>
              <w:t xml:space="preserve"> Rel-16 CR 0059 R- Cat F</w:t>
            </w:r>
          </w:p>
        </w:tc>
      </w:tr>
      <w:tr w:rsidR="00CC6653" w:rsidRPr="00A75C05" w14:paraId="0C5E125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CC2D7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FA2CE5" w14:textId="37CC65BC" w:rsidR="00CC6653" w:rsidRPr="00170325" w:rsidRDefault="00D021DE" w:rsidP="00CC6653">
            <w:pPr>
              <w:snapToGrid w:val="0"/>
              <w:spacing w:after="0" w:line="240" w:lineRule="auto"/>
              <w:rPr>
                <w:rStyle w:val="Hyperlink"/>
                <w:rFonts w:cs="Arial"/>
              </w:rPr>
            </w:pPr>
            <w:hyperlink r:id="rId158" w:history="1">
              <w:r w:rsidR="00CC6653" w:rsidRPr="00D021DE">
                <w:rPr>
                  <w:rStyle w:val="Hyperlink"/>
                  <w:rFonts w:cs="Arial"/>
                </w:rPr>
                <w:t>S1-181086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898F2CF" w14:textId="33396326" w:rsidR="00CC6653" w:rsidRPr="00A75C05" w:rsidRDefault="00CC6653" w:rsidP="00CC6653">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A7A9B8" w14:textId="2DB966AA"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w:t>
            </w:r>
            <w:r>
              <w:rPr>
                <w:rFonts w:hint="eastAsia"/>
                <w:noProof/>
                <w:lang w:eastAsia="zh-CN"/>
              </w:rPr>
              <w:t xml:space="preserve">gap analysis for real time data transmission in </w:t>
            </w:r>
            <w:r>
              <w:rPr>
                <w:noProof/>
                <w:lang w:eastAsia="zh-CN"/>
              </w:rPr>
              <w:t>6.14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126D7DD" w14:textId="33773504"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A341D8B" w14:textId="474E0457" w:rsidR="00CC6653" w:rsidRPr="00563178" w:rsidRDefault="00CC6653" w:rsidP="00CC6653">
            <w:pPr>
              <w:spacing w:after="0" w:line="240" w:lineRule="auto"/>
              <w:rPr>
                <w:rFonts w:eastAsia="Times New Roman" w:cs="Arial"/>
                <w:szCs w:val="18"/>
                <w:lang w:val="en-US" w:eastAsia="ar-SA"/>
              </w:rPr>
            </w:pPr>
            <w:r w:rsidRPr="00563178">
              <w:rPr>
                <w:rFonts w:eastAsia="Times New Roman" w:cs="Arial"/>
                <w:szCs w:val="18"/>
                <w:lang w:val="en-US" w:eastAsia="ar-SA"/>
              </w:rPr>
              <w:t xml:space="preserve">WI code </w:t>
            </w:r>
            <w:r w:rsidRPr="00563178">
              <w:rPr>
                <w:noProof/>
              </w:rPr>
              <w:t>FS_FRMCS2</w:t>
            </w:r>
            <w:r w:rsidRPr="00563178">
              <w:rPr>
                <w:rFonts w:eastAsia="Times New Roman" w:cs="Arial"/>
                <w:szCs w:val="18"/>
                <w:lang w:val="en-US" w:eastAsia="ar-SA"/>
              </w:rPr>
              <w:t xml:space="preserve"> Rel-16 CR 0060 R- Cat F </w:t>
            </w:r>
          </w:p>
        </w:tc>
      </w:tr>
      <w:tr w:rsidR="00CC6653" w:rsidRPr="00A75C05" w14:paraId="6B714189"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6C60D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CC91FD" w14:textId="51D8C925" w:rsidR="00CC6653" w:rsidRPr="00170325" w:rsidRDefault="00D021DE" w:rsidP="00CC6653">
            <w:pPr>
              <w:snapToGrid w:val="0"/>
              <w:spacing w:after="0" w:line="240" w:lineRule="auto"/>
              <w:rPr>
                <w:rStyle w:val="Hyperlink"/>
                <w:rFonts w:cs="Arial"/>
              </w:rPr>
            </w:pPr>
            <w:hyperlink r:id="rId159" w:history="1">
              <w:r w:rsidR="00CC6653" w:rsidRPr="00D021DE">
                <w:rPr>
                  <w:rStyle w:val="Hyperlink"/>
                  <w:rFonts w:cs="Arial"/>
                </w:rPr>
                <w:t>S1-181245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098E59" w14:textId="77777777" w:rsidR="00CC6653" w:rsidRPr="00A75C05" w:rsidRDefault="00CC6653" w:rsidP="00CC6653">
            <w:pPr>
              <w:snapToGrid w:val="0"/>
              <w:spacing w:after="0" w:line="240" w:lineRule="auto"/>
            </w:pPr>
            <w:r w:rsidRPr="0053797E">
              <w:rPr>
                <w:noProof/>
              </w:rPr>
              <w:t xml:space="preserve">ETRI, </w:t>
            </w:r>
            <w:r>
              <w:rPr>
                <w:noProof/>
              </w:rPr>
              <w:t>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A6B47D"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rsidRPr="0053797E">
              <w:rPr>
                <w:noProof/>
              </w:rPr>
              <w:t xml:space="preserve"> Gap analysis of chapter 9.11 FRMCS Naming Authority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866F62D" w14:textId="24DF43F1"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0FF033A"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70</w:t>
            </w:r>
            <w:r w:rsidRPr="001C7424">
              <w:rPr>
                <w:rFonts w:eastAsia="Times New Roman" w:cs="Arial"/>
                <w:szCs w:val="18"/>
                <w:lang w:val="en-US" w:eastAsia="ar-SA"/>
              </w:rPr>
              <w:t xml:space="preserve"> R- Cat </w:t>
            </w:r>
            <w:r>
              <w:rPr>
                <w:rFonts w:eastAsia="Times New Roman" w:cs="Arial"/>
                <w:szCs w:val="18"/>
                <w:lang w:val="en-US" w:eastAsia="ar-SA"/>
              </w:rPr>
              <w:t>F</w:t>
            </w:r>
          </w:p>
          <w:p w14:paraId="522B8A9B" w14:textId="77777777" w:rsidR="00CC6653" w:rsidRPr="00A75C05" w:rsidRDefault="00CC6653" w:rsidP="00CC6653">
            <w:pPr>
              <w:spacing w:after="0" w:line="240" w:lineRule="auto"/>
              <w:rPr>
                <w:rFonts w:eastAsia="Arial Unicode MS" w:cs="Arial"/>
                <w:szCs w:val="18"/>
                <w:lang w:eastAsia="ar-SA"/>
              </w:rPr>
            </w:pPr>
            <w:r w:rsidRPr="001B3238">
              <w:rPr>
                <w:rFonts w:eastAsia="Arial Unicode MS" w:cs="Arial"/>
                <w:szCs w:val="18"/>
                <w:highlight w:val="yellow"/>
                <w:lang w:eastAsia="ar-SA"/>
              </w:rPr>
              <w:t>Revision mark on cover page, clauses affected 9.11</w:t>
            </w:r>
            <w:r w:rsidRPr="001B3238">
              <w:rPr>
                <w:rFonts w:eastAsia="Arial Unicode MS" w:cs="Arial"/>
                <w:b/>
                <w:szCs w:val="18"/>
                <w:highlight w:val="yellow"/>
                <w:lang w:eastAsia="ar-SA"/>
              </w:rPr>
              <w:t>.5</w:t>
            </w:r>
          </w:p>
        </w:tc>
      </w:tr>
      <w:tr w:rsidR="00CC6653" w:rsidRPr="00A75C05" w14:paraId="5B2AE544"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08EF4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D0AF30" w14:textId="2751AFAD" w:rsidR="00CC6653" w:rsidRPr="00170325" w:rsidRDefault="00D021DE" w:rsidP="00CC6653">
            <w:pPr>
              <w:snapToGrid w:val="0"/>
              <w:spacing w:after="0" w:line="240" w:lineRule="auto"/>
              <w:rPr>
                <w:rStyle w:val="Hyperlink"/>
                <w:rFonts w:cs="Arial"/>
              </w:rPr>
            </w:pPr>
            <w:hyperlink r:id="rId160" w:history="1">
              <w:r w:rsidR="00CC6653" w:rsidRPr="00D021DE">
                <w:rPr>
                  <w:rStyle w:val="Hyperlink"/>
                  <w:rFonts w:cs="Arial"/>
                </w:rPr>
                <w:t>S1-181246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6DDC564" w14:textId="77777777" w:rsidR="00CC6653" w:rsidRPr="00A75C05" w:rsidRDefault="00CC6653" w:rsidP="00CC6653">
            <w:pPr>
              <w:snapToGrid w:val="0"/>
              <w:spacing w:after="0" w:line="240" w:lineRule="auto"/>
            </w:pPr>
            <w:r w:rsidRPr="0053797E">
              <w:rPr>
                <w:noProof/>
              </w:rPr>
              <w:t xml:space="preserve">ETRI, </w:t>
            </w:r>
            <w:r>
              <w:rPr>
                <w:noProof/>
              </w:rPr>
              <w:t>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EA5809"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rsidRPr="0053797E">
              <w:rPr>
                <w:noProof/>
              </w:rPr>
              <w:t xml:space="preserve"> Gap analysis of chapter 9.1</w:t>
            </w:r>
            <w:r>
              <w:rPr>
                <w:noProof/>
              </w:rPr>
              <w:t>2</w:t>
            </w:r>
            <w:r w:rsidRPr="0053797E">
              <w:rPr>
                <w:noProof/>
              </w:rPr>
              <w:t xml:space="preserve"> </w:t>
            </w:r>
            <w:r w:rsidRPr="005B6C20">
              <w:rPr>
                <w:noProof/>
              </w:rPr>
              <w:t>Wayside-Centric Automatic Train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D40086B" w14:textId="755CC31C"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C8FBEB9"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71</w:t>
            </w:r>
            <w:r w:rsidRPr="001C7424">
              <w:rPr>
                <w:rFonts w:eastAsia="Times New Roman" w:cs="Arial"/>
                <w:szCs w:val="18"/>
                <w:lang w:val="en-US" w:eastAsia="ar-SA"/>
              </w:rPr>
              <w:t xml:space="preserve"> R- Cat </w:t>
            </w:r>
            <w:r>
              <w:rPr>
                <w:rFonts w:eastAsia="Times New Roman" w:cs="Arial"/>
                <w:szCs w:val="18"/>
                <w:lang w:val="en-US" w:eastAsia="ar-SA"/>
              </w:rPr>
              <w:t>F</w:t>
            </w:r>
          </w:p>
          <w:p w14:paraId="21948E7C" w14:textId="77777777" w:rsidR="00CC6653" w:rsidRPr="001B3238" w:rsidRDefault="00CC6653" w:rsidP="00CC6653">
            <w:pPr>
              <w:spacing w:after="0" w:line="240" w:lineRule="auto"/>
              <w:rPr>
                <w:rFonts w:eastAsia="Arial Unicode MS" w:cs="Arial"/>
                <w:b/>
                <w:szCs w:val="18"/>
                <w:lang w:eastAsia="ar-SA"/>
              </w:rPr>
            </w:pPr>
            <w:r w:rsidRPr="001B3238">
              <w:rPr>
                <w:rFonts w:eastAsia="Arial Unicode MS" w:cs="Arial"/>
                <w:szCs w:val="18"/>
                <w:highlight w:val="yellow"/>
                <w:lang w:eastAsia="ar-SA"/>
              </w:rPr>
              <w:t>Revision mark on cover page. Clause affected 9.12</w:t>
            </w:r>
            <w:r w:rsidRPr="001B3238">
              <w:rPr>
                <w:rFonts w:eastAsia="Arial Unicode MS" w:cs="Arial"/>
                <w:b/>
                <w:szCs w:val="18"/>
                <w:highlight w:val="yellow"/>
                <w:lang w:eastAsia="ar-SA"/>
              </w:rPr>
              <w:t>.5</w:t>
            </w:r>
          </w:p>
        </w:tc>
      </w:tr>
      <w:tr w:rsidR="00CC6653" w:rsidRPr="00A75C05" w14:paraId="631F0BA0"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70124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79DB47" w14:textId="2E84A2ED" w:rsidR="00CC6653" w:rsidRPr="00170325" w:rsidRDefault="00D021DE" w:rsidP="00CC6653">
            <w:pPr>
              <w:snapToGrid w:val="0"/>
              <w:spacing w:after="0" w:line="240" w:lineRule="auto"/>
              <w:rPr>
                <w:rStyle w:val="Hyperlink"/>
                <w:rFonts w:cs="Arial"/>
              </w:rPr>
            </w:pPr>
            <w:hyperlink r:id="rId161" w:history="1">
              <w:r w:rsidR="00CC6653" w:rsidRPr="00D021DE">
                <w:rPr>
                  <w:rStyle w:val="Hyperlink"/>
                  <w:rFonts w:cs="Arial"/>
                </w:rPr>
                <w:t>S1-181247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DDF016" w14:textId="77777777" w:rsidR="00CC6653" w:rsidRPr="00A75C05" w:rsidRDefault="00CC6653" w:rsidP="00CC6653">
            <w:pPr>
              <w:snapToGrid w:val="0"/>
              <w:spacing w:after="0" w:line="240" w:lineRule="auto"/>
            </w:pPr>
            <w:r w:rsidRPr="0053797E">
              <w:rPr>
                <w:noProof/>
              </w:rPr>
              <w:t xml:space="preserve">ETRI, </w:t>
            </w:r>
            <w:r>
              <w:rPr>
                <w:noProof/>
              </w:rPr>
              <w:t>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5045CC"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w:t>
            </w:r>
            <w:r w:rsidRPr="0053797E">
              <w:rPr>
                <w:noProof/>
              </w:rPr>
              <w:t>Gap analysis of chapter 9.1</w:t>
            </w:r>
            <w:r>
              <w:rPr>
                <w:noProof/>
              </w:rPr>
              <w:t xml:space="preserve">3 </w:t>
            </w:r>
            <w:r w:rsidRPr="0053797E">
              <w:rPr>
                <w:noProof/>
              </w:rPr>
              <w:t xml:space="preserve"> </w:t>
            </w:r>
            <w:r>
              <w:rPr>
                <w:noProof/>
              </w:rPr>
              <w:t>Autonomous Train Control and Operation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E9279BB" w14:textId="47B7E4C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454AD83"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72</w:t>
            </w:r>
            <w:r w:rsidRPr="001C7424">
              <w:rPr>
                <w:rFonts w:eastAsia="Times New Roman" w:cs="Arial"/>
                <w:szCs w:val="18"/>
                <w:lang w:val="en-US" w:eastAsia="ar-SA"/>
              </w:rPr>
              <w:t xml:space="preserve"> R- Cat </w:t>
            </w:r>
            <w:r>
              <w:rPr>
                <w:rFonts w:eastAsia="Times New Roman" w:cs="Arial"/>
                <w:szCs w:val="18"/>
                <w:lang w:val="en-US" w:eastAsia="ar-SA"/>
              </w:rPr>
              <w:t>F</w:t>
            </w:r>
          </w:p>
          <w:p w14:paraId="5F91455E" w14:textId="77777777" w:rsidR="00CC6653" w:rsidRPr="00A75C05" w:rsidRDefault="00CC6653" w:rsidP="00CC6653">
            <w:pPr>
              <w:spacing w:after="0" w:line="240" w:lineRule="auto"/>
              <w:rPr>
                <w:rFonts w:eastAsia="Arial Unicode MS" w:cs="Arial"/>
                <w:szCs w:val="18"/>
                <w:lang w:eastAsia="ar-SA"/>
              </w:rPr>
            </w:pPr>
            <w:r w:rsidRPr="001B3238">
              <w:rPr>
                <w:rFonts w:eastAsia="Arial Unicode MS" w:cs="Arial"/>
                <w:szCs w:val="18"/>
                <w:highlight w:val="yellow"/>
                <w:lang w:eastAsia="ar-SA"/>
              </w:rPr>
              <w:t>Revision mark on cover page. Clause affected 9.1</w:t>
            </w:r>
            <w:r>
              <w:rPr>
                <w:rFonts w:eastAsia="Arial Unicode MS" w:cs="Arial"/>
                <w:szCs w:val="18"/>
                <w:highlight w:val="yellow"/>
                <w:lang w:eastAsia="ar-SA"/>
              </w:rPr>
              <w:t>3</w:t>
            </w:r>
            <w:r w:rsidRPr="001B3238">
              <w:rPr>
                <w:rFonts w:eastAsia="Arial Unicode MS" w:cs="Arial"/>
                <w:b/>
                <w:szCs w:val="18"/>
                <w:highlight w:val="yellow"/>
                <w:lang w:eastAsia="ar-SA"/>
              </w:rPr>
              <w:t>.5</w:t>
            </w:r>
          </w:p>
        </w:tc>
      </w:tr>
      <w:tr w:rsidR="00CC6653" w:rsidRPr="00A75C05" w14:paraId="331FBD86"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A67F7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74FA3C" w14:textId="301804B6" w:rsidR="00CC6653" w:rsidRPr="00170325" w:rsidRDefault="00D021DE" w:rsidP="00CC6653">
            <w:pPr>
              <w:snapToGrid w:val="0"/>
              <w:spacing w:after="0" w:line="240" w:lineRule="auto"/>
              <w:rPr>
                <w:rStyle w:val="Hyperlink"/>
                <w:rFonts w:cs="Arial"/>
              </w:rPr>
            </w:pPr>
            <w:hyperlink r:id="rId162" w:history="1">
              <w:r w:rsidR="00CC6653" w:rsidRPr="00D021DE">
                <w:rPr>
                  <w:rStyle w:val="Hyperlink"/>
                  <w:rFonts w:cs="Arial"/>
                </w:rPr>
                <w:t>S1-181248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1B088E5" w14:textId="77777777" w:rsidR="00CC6653" w:rsidRPr="00A75C05" w:rsidRDefault="00CC6653" w:rsidP="00CC6653">
            <w:pPr>
              <w:snapToGrid w:val="0"/>
              <w:spacing w:after="0" w:line="240" w:lineRule="auto"/>
            </w:pPr>
            <w:r w:rsidRPr="0053797E">
              <w:rPr>
                <w:noProof/>
              </w:rPr>
              <w:t xml:space="preserve">ETRI, </w:t>
            </w:r>
            <w:r>
              <w:rPr>
                <w:noProof/>
              </w:rPr>
              <w:t>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807C68"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rsidRPr="0053797E">
              <w:rPr>
                <w:noProof/>
              </w:rPr>
              <w:t xml:space="preserve"> Gap analysis of chapter </w:t>
            </w:r>
            <w:r>
              <w:rPr>
                <w:noProof/>
              </w:rPr>
              <w:t xml:space="preserve">12.6 </w:t>
            </w:r>
            <w:r w:rsidRPr="0053797E">
              <w:rPr>
                <w:noProof/>
              </w:rPr>
              <w:t xml:space="preserve"> </w:t>
            </w:r>
            <w:r>
              <w:rPr>
                <w:noProof/>
              </w:rPr>
              <w:t>Autonomous Train Control and Operation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83152A3" w14:textId="34714738"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C853561"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73</w:t>
            </w:r>
            <w:r w:rsidRPr="001C7424">
              <w:rPr>
                <w:rFonts w:eastAsia="Times New Roman" w:cs="Arial"/>
                <w:szCs w:val="18"/>
                <w:lang w:val="en-US" w:eastAsia="ar-SA"/>
              </w:rPr>
              <w:t xml:space="preserve"> R- Cat </w:t>
            </w:r>
            <w:r>
              <w:rPr>
                <w:rFonts w:eastAsia="Times New Roman" w:cs="Arial"/>
                <w:szCs w:val="18"/>
                <w:lang w:val="en-US" w:eastAsia="ar-SA"/>
              </w:rPr>
              <w:t>B</w:t>
            </w:r>
          </w:p>
          <w:p w14:paraId="573BFB2C" w14:textId="633C280F" w:rsidR="00CC6653" w:rsidRPr="00A75C05" w:rsidRDefault="00CC6653" w:rsidP="00CC6653">
            <w:pPr>
              <w:spacing w:after="0" w:line="240" w:lineRule="auto"/>
              <w:rPr>
                <w:rFonts w:eastAsia="Arial Unicode MS" w:cs="Arial"/>
                <w:szCs w:val="18"/>
                <w:lang w:eastAsia="ar-SA"/>
              </w:rPr>
            </w:pPr>
            <w:r w:rsidRPr="001B3238">
              <w:rPr>
                <w:rFonts w:eastAsia="Arial Unicode MS" w:cs="Arial"/>
                <w:szCs w:val="18"/>
                <w:highlight w:val="yellow"/>
                <w:lang w:eastAsia="ar-SA"/>
              </w:rPr>
              <w:t xml:space="preserve">Revision mark on cover page. Clause affected </w:t>
            </w:r>
            <w:r>
              <w:rPr>
                <w:rFonts w:eastAsia="Arial Unicode MS" w:cs="Arial"/>
                <w:szCs w:val="18"/>
                <w:highlight w:val="yellow"/>
                <w:lang w:eastAsia="ar-SA"/>
              </w:rPr>
              <w:t>12</w:t>
            </w:r>
            <w:r w:rsidRPr="001B3238">
              <w:rPr>
                <w:rFonts w:eastAsia="Arial Unicode MS" w:cs="Arial"/>
                <w:szCs w:val="18"/>
                <w:highlight w:val="yellow"/>
                <w:lang w:eastAsia="ar-SA"/>
              </w:rPr>
              <w:t>.</w:t>
            </w:r>
            <w:r>
              <w:rPr>
                <w:rFonts w:eastAsia="Arial Unicode MS" w:cs="Arial"/>
                <w:szCs w:val="18"/>
                <w:highlight w:val="yellow"/>
                <w:lang w:eastAsia="ar-SA"/>
              </w:rPr>
              <w:t>6</w:t>
            </w:r>
            <w:r w:rsidRPr="001B3238">
              <w:rPr>
                <w:rFonts w:eastAsia="Arial Unicode MS" w:cs="Arial"/>
                <w:b/>
                <w:szCs w:val="18"/>
                <w:highlight w:val="yellow"/>
                <w:lang w:eastAsia="ar-SA"/>
              </w:rPr>
              <w:t>.5</w:t>
            </w:r>
          </w:p>
        </w:tc>
      </w:tr>
      <w:tr w:rsidR="00CC6653" w:rsidRPr="00A75C05" w14:paraId="77C7DB35" w14:textId="77777777" w:rsidTr="005222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F1AFC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F22769" w14:textId="3D7D5064" w:rsidR="00CC6653" w:rsidRPr="00170325" w:rsidRDefault="00D021DE" w:rsidP="00CC6653">
            <w:pPr>
              <w:snapToGrid w:val="0"/>
              <w:spacing w:after="0" w:line="240" w:lineRule="auto"/>
              <w:rPr>
                <w:rStyle w:val="Hyperlink"/>
                <w:rFonts w:cs="Arial"/>
              </w:rPr>
            </w:pPr>
            <w:hyperlink r:id="rId163" w:history="1">
              <w:r w:rsidR="00CC6653" w:rsidRPr="00D021DE">
                <w:rPr>
                  <w:rStyle w:val="Hyperlink"/>
                  <w:rFonts w:cs="Arial"/>
                </w:rPr>
                <w:t>S1-181134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DEBC1C" w14:textId="0BFB7BC1" w:rsidR="00CC6653" w:rsidRPr="00A75C05" w:rsidRDefault="00CC6653" w:rsidP="00CC6653">
            <w:pPr>
              <w:snapToGrid w:val="0"/>
              <w:spacing w:after="0" w:line="240" w:lineRule="auto"/>
            </w:pPr>
            <w:r w:rsidRPr="000279CB">
              <w:rPr>
                <w:noProof/>
                <w:lang w:val="en-US"/>
              </w:rPr>
              <w:t>Ericsson, Nokia, UIC, ETRI, Hans</w:t>
            </w:r>
            <w:r>
              <w:rPr>
                <w:noProof/>
                <w:lang w:val="en-US"/>
              </w:rPr>
              <w:t>u</w:t>
            </w:r>
            <w:r w:rsidRPr="000279CB">
              <w:rPr>
                <w:noProof/>
                <w:lang w:val="en-US"/>
              </w:rPr>
              <w:t>ng University, Huawei</w:t>
            </w:r>
            <w:r>
              <w:rPr>
                <w:noProof/>
                <w:lang w:val="en-US"/>
              </w:rPr>
              <w:t>, Kapsch Carriercom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E37D9F" w14:textId="40A9586F"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w:t>
            </w:r>
            <w:r>
              <w:rPr>
                <w:noProof/>
              </w:rPr>
              <w:t>Gap analysis of chapter 12.19</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E573BEA" w14:textId="78C60522"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7179F7" w14:textId="6AF79AF4"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61</w:t>
            </w:r>
            <w:r w:rsidRPr="001C7424">
              <w:rPr>
                <w:rFonts w:eastAsia="Times New Roman" w:cs="Arial"/>
                <w:szCs w:val="18"/>
                <w:lang w:val="en-US" w:eastAsia="ar-SA"/>
              </w:rPr>
              <w:t xml:space="preserve"> R- Cat </w:t>
            </w:r>
            <w:r w:rsidRPr="00563178">
              <w:rPr>
                <w:rFonts w:eastAsia="Times New Roman" w:cs="Arial"/>
                <w:szCs w:val="18"/>
                <w:lang w:val="en-US" w:eastAsia="ar-SA"/>
              </w:rPr>
              <w:t>F</w:t>
            </w:r>
          </w:p>
          <w:p w14:paraId="33A2634A" w14:textId="0F847B1F" w:rsidR="00CC6653" w:rsidRPr="00A75C05" w:rsidRDefault="00CC6653" w:rsidP="00CC6653">
            <w:pPr>
              <w:spacing w:after="0" w:line="240" w:lineRule="auto"/>
              <w:rPr>
                <w:rFonts w:eastAsia="Arial Unicode MS" w:cs="Arial"/>
                <w:szCs w:val="18"/>
                <w:lang w:eastAsia="ar-SA"/>
              </w:rPr>
            </w:pPr>
            <w:r w:rsidRPr="009114CB">
              <w:rPr>
                <w:rFonts w:eastAsia="Arial Unicode MS" w:cs="Arial"/>
                <w:szCs w:val="18"/>
                <w:highlight w:val="yellow"/>
                <w:lang w:eastAsia="ar-SA"/>
              </w:rPr>
              <w:t>Update clauses affected</w:t>
            </w:r>
            <w:r>
              <w:rPr>
                <w:rFonts w:eastAsia="Arial Unicode MS" w:cs="Arial"/>
                <w:szCs w:val="18"/>
                <w:lang w:eastAsia="ar-SA"/>
              </w:rPr>
              <w:t>.</w:t>
            </w:r>
          </w:p>
        </w:tc>
      </w:tr>
      <w:tr w:rsidR="00A411E3" w:rsidRPr="00A75C05" w14:paraId="13C820F7" w14:textId="77777777" w:rsidTr="00C74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CB825E" w14:textId="77777777" w:rsidR="00A411E3" w:rsidRPr="00A75C05" w:rsidRDefault="00A411E3" w:rsidP="00C74A8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5521BF" w14:textId="77777777" w:rsidR="00A411E3" w:rsidRPr="00170325" w:rsidRDefault="00A411E3" w:rsidP="00C74A87">
            <w:pPr>
              <w:snapToGrid w:val="0"/>
              <w:spacing w:after="0" w:line="240" w:lineRule="auto"/>
              <w:rPr>
                <w:rStyle w:val="Hyperlink"/>
                <w:rFonts w:cs="Arial"/>
              </w:rPr>
            </w:pPr>
            <w:hyperlink r:id="rId164" w:history="1">
              <w:r w:rsidRPr="00D021DE">
                <w:rPr>
                  <w:rStyle w:val="Hyperlink"/>
                  <w:rFonts w:cs="Arial"/>
                </w:rPr>
                <w:t>S1-181134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0FC6ED0" w14:textId="77777777" w:rsidR="00A411E3" w:rsidRPr="00A75C05" w:rsidRDefault="00A411E3" w:rsidP="00C74A87">
            <w:pPr>
              <w:snapToGrid w:val="0"/>
              <w:spacing w:after="0" w:line="240" w:lineRule="auto"/>
            </w:pPr>
            <w:r w:rsidRPr="000279CB">
              <w:rPr>
                <w:noProof/>
                <w:lang w:val="en-US"/>
              </w:rPr>
              <w:t>Ericsson, Nokia, UIC, ETRI, Hans</w:t>
            </w:r>
            <w:r>
              <w:rPr>
                <w:noProof/>
                <w:lang w:val="en-US"/>
              </w:rPr>
              <w:t>u</w:t>
            </w:r>
            <w:r w:rsidRPr="000279CB">
              <w:rPr>
                <w:noProof/>
                <w:lang w:val="en-US"/>
              </w:rPr>
              <w:t>ng University, Huawei</w:t>
            </w:r>
            <w:r>
              <w:rPr>
                <w:noProof/>
                <w:lang w:val="en-US"/>
              </w:rPr>
              <w:t>, Kapsch Carriercom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33CD8C" w14:textId="77777777" w:rsidR="00A411E3" w:rsidRPr="00A75C05" w:rsidRDefault="00A411E3" w:rsidP="00C74A87">
            <w:pPr>
              <w:snapToGrid w:val="0"/>
              <w:spacing w:after="0" w:line="240" w:lineRule="auto"/>
            </w:pPr>
            <w:r>
              <w:t>C</w:t>
            </w:r>
            <w:r w:rsidRPr="001C7424">
              <w:t>R22.</w:t>
            </w:r>
            <w:r>
              <w:t>889</w:t>
            </w:r>
            <w:r w:rsidRPr="001C7424">
              <w:t>v16.</w:t>
            </w:r>
            <w:r>
              <w:t>2</w:t>
            </w:r>
            <w:r w:rsidRPr="001C7424">
              <w:t>.0:</w:t>
            </w:r>
            <w:r>
              <w:t xml:space="preserve"> </w:t>
            </w:r>
            <w:r>
              <w:rPr>
                <w:noProof/>
              </w:rPr>
              <w:t>Gap analysis of chapter 6.7 Pushed Real Time Video streaming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1613F3D" w14:textId="77777777" w:rsidR="00A411E3" w:rsidRPr="00A75C05" w:rsidRDefault="00A411E3" w:rsidP="00C74A8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AC3D6A9" w14:textId="77777777" w:rsidR="00A411E3" w:rsidRDefault="00A411E3" w:rsidP="00C74A87">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74</w:t>
            </w:r>
            <w:r w:rsidRPr="001C7424">
              <w:rPr>
                <w:rFonts w:eastAsia="Times New Roman" w:cs="Arial"/>
                <w:szCs w:val="18"/>
                <w:lang w:val="en-US" w:eastAsia="ar-SA"/>
              </w:rPr>
              <w:t xml:space="preserve"> R- Cat </w:t>
            </w:r>
            <w:r w:rsidRPr="00563178">
              <w:rPr>
                <w:rFonts w:eastAsia="Times New Roman" w:cs="Arial"/>
                <w:szCs w:val="18"/>
                <w:lang w:val="en-US" w:eastAsia="ar-SA"/>
              </w:rPr>
              <w:t>F</w:t>
            </w:r>
          </w:p>
          <w:p w14:paraId="560EE085" w14:textId="32976738" w:rsidR="00A411E3" w:rsidRPr="00A75C05" w:rsidRDefault="00A411E3" w:rsidP="00C74A87">
            <w:pPr>
              <w:spacing w:after="0" w:line="240" w:lineRule="auto"/>
              <w:rPr>
                <w:rFonts w:eastAsia="Arial Unicode MS" w:cs="Arial"/>
                <w:szCs w:val="18"/>
                <w:lang w:eastAsia="ar-SA"/>
              </w:rPr>
            </w:pPr>
            <w:r w:rsidRPr="00A411E3">
              <w:rPr>
                <w:rFonts w:eastAsia="Arial Unicode MS" w:cs="Arial"/>
                <w:szCs w:val="18"/>
                <w:highlight w:val="yellow"/>
                <w:lang w:eastAsia="ar-SA"/>
              </w:rPr>
              <w:t>LATE DOCUMENT.</w:t>
            </w:r>
          </w:p>
        </w:tc>
      </w:tr>
      <w:tr w:rsidR="00CC6653" w:rsidRPr="00A75C05" w14:paraId="2C84BB55" w14:textId="77777777" w:rsidTr="005222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9316B7A" w14:textId="77777777" w:rsidR="00CC6653" w:rsidRPr="00522250" w:rsidRDefault="00CC6653" w:rsidP="00CC6653">
            <w:pPr>
              <w:snapToGrid w:val="0"/>
              <w:spacing w:after="0" w:line="240" w:lineRule="auto"/>
              <w:rPr>
                <w:rFonts w:eastAsia="Times New Roman" w:cs="Arial"/>
                <w:szCs w:val="18"/>
                <w:lang w:eastAsia="ar-SA"/>
              </w:rPr>
            </w:pPr>
            <w:r w:rsidRPr="0052225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7F4FE77" w14:textId="08FE12A6" w:rsidR="00CC6653" w:rsidRPr="00522250" w:rsidRDefault="00D021DE" w:rsidP="00CC6653">
            <w:pPr>
              <w:snapToGrid w:val="0"/>
              <w:spacing w:after="0" w:line="240" w:lineRule="auto"/>
              <w:rPr>
                <w:rStyle w:val="Hyperlink"/>
                <w:rFonts w:cs="Arial"/>
                <w:color w:val="auto"/>
              </w:rPr>
            </w:pPr>
            <w:hyperlink r:id="rId165" w:history="1">
              <w:r w:rsidR="00CC6653" w:rsidRPr="00D021DE">
                <w:rPr>
                  <w:rStyle w:val="Hyperlink"/>
                  <w:rFonts w:cs="Arial"/>
                </w:rPr>
                <w:t>S1-181135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5CD2D838" w14:textId="47718840" w:rsidR="00CC6653" w:rsidRPr="00522250" w:rsidRDefault="00CC6653" w:rsidP="00CC6653">
            <w:pPr>
              <w:snapToGrid w:val="0"/>
              <w:spacing w:after="0" w:line="240" w:lineRule="auto"/>
            </w:pPr>
            <w:r w:rsidRPr="00522250">
              <w:rPr>
                <w:noProof/>
                <w:lang w:val="en-US"/>
              </w:rPr>
              <w:t>Ericsson, Nokia, UIC, ETRI, Hansung University, Huawei, Kapsch Carriercom</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1FBDD701" w14:textId="29DF29A4" w:rsidR="00CC6653" w:rsidRPr="00522250" w:rsidRDefault="00CC6653" w:rsidP="00CC6653">
            <w:pPr>
              <w:snapToGrid w:val="0"/>
              <w:spacing w:after="0" w:line="240" w:lineRule="auto"/>
            </w:pPr>
            <w:r w:rsidRPr="00522250">
              <w:t xml:space="preserve">CR22.889v16.2.0: </w:t>
            </w:r>
            <w:r w:rsidRPr="00522250">
              <w:rPr>
                <w:noProof/>
              </w:rPr>
              <w:t>Gap analysis of chapter 12.19</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14:paraId="50EE021A" w14:textId="0683C904" w:rsidR="00CC6653" w:rsidRPr="00522250" w:rsidRDefault="00CC6653" w:rsidP="00CC6653">
            <w:pPr>
              <w:snapToGrid w:val="0"/>
              <w:spacing w:after="0" w:line="240" w:lineRule="auto"/>
              <w:rPr>
                <w:rFonts w:eastAsia="Times New Roman" w:cs="Arial"/>
                <w:szCs w:val="18"/>
                <w:lang w:eastAsia="ar-SA"/>
              </w:rPr>
            </w:pPr>
            <w:r w:rsidRPr="00522250">
              <w:rPr>
                <w:rFonts w:eastAsia="Times New Roman" w:cs="Arial"/>
                <w:szCs w:val="18"/>
                <w:lang w:eastAsia="ar-SA"/>
              </w:rPr>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14:paraId="2445E876" w14:textId="2C954039" w:rsidR="00CC6653" w:rsidRPr="00522250" w:rsidRDefault="00CC6653" w:rsidP="00CC6653">
            <w:pPr>
              <w:spacing w:after="0" w:line="240" w:lineRule="auto"/>
              <w:rPr>
                <w:rFonts w:eastAsia="Times New Roman" w:cs="Arial"/>
                <w:szCs w:val="18"/>
                <w:lang w:val="en-US" w:eastAsia="ar-SA"/>
              </w:rPr>
            </w:pPr>
            <w:r w:rsidRPr="00522250">
              <w:rPr>
                <w:rFonts w:eastAsia="Times New Roman" w:cs="Arial"/>
                <w:szCs w:val="18"/>
                <w:lang w:val="en-US" w:eastAsia="ar-SA"/>
              </w:rPr>
              <w:t xml:space="preserve">WI code </w:t>
            </w:r>
            <w:r w:rsidRPr="00522250">
              <w:rPr>
                <w:noProof/>
              </w:rPr>
              <w:t>FS_FRMCS2</w:t>
            </w:r>
            <w:r w:rsidRPr="00522250">
              <w:rPr>
                <w:rFonts w:eastAsia="Times New Roman" w:cs="Arial"/>
                <w:szCs w:val="18"/>
                <w:lang w:val="en-US" w:eastAsia="ar-SA"/>
              </w:rPr>
              <w:t xml:space="preserve"> Rel-16 CR 0062 R- Cat F</w:t>
            </w:r>
          </w:p>
          <w:p w14:paraId="22E9C759" w14:textId="26E7390D" w:rsidR="00CC6653" w:rsidRPr="00522250" w:rsidRDefault="00CC6653" w:rsidP="00CC6653">
            <w:pPr>
              <w:spacing w:after="0" w:line="240" w:lineRule="auto"/>
              <w:rPr>
                <w:rFonts w:eastAsia="Arial Unicode MS" w:cs="Arial"/>
                <w:szCs w:val="18"/>
                <w:highlight w:val="yellow"/>
                <w:lang w:eastAsia="ar-SA"/>
              </w:rPr>
            </w:pPr>
            <w:r w:rsidRPr="00522250">
              <w:rPr>
                <w:rFonts w:eastAsia="Arial Unicode MS" w:cs="Arial"/>
                <w:szCs w:val="18"/>
                <w:highlight w:val="yellow"/>
                <w:lang w:eastAsia="ar-SA"/>
              </w:rPr>
              <w:t>Update clauses affected</w:t>
            </w:r>
          </w:p>
          <w:p w14:paraId="55D376E3" w14:textId="34FED9E8" w:rsidR="00CC6653" w:rsidRPr="00522250" w:rsidRDefault="00CC6653" w:rsidP="00CC6653">
            <w:pPr>
              <w:spacing w:after="0" w:line="240" w:lineRule="auto"/>
              <w:rPr>
                <w:rFonts w:eastAsia="Arial Unicode MS" w:cs="Arial"/>
                <w:szCs w:val="18"/>
                <w:lang w:eastAsia="ar-SA"/>
              </w:rPr>
            </w:pPr>
            <w:r w:rsidRPr="00522250">
              <w:rPr>
                <w:rFonts w:eastAsia="Arial Unicode MS" w:cs="Arial"/>
                <w:szCs w:val="18"/>
                <w:highlight w:val="yellow"/>
                <w:lang w:eastAsia="ar-SA"/>
              </w:rPr>
              <w:t>Same as S1-181135?</w:t>
            </w:r>
          </w:p>
        </w:tc>
      </w:tr>
      <w:tr w:rsidR="00CC6653" w:rsidRPr="00B04844" w14:paraId="6FDD563D" w14:textId="77777777" w:rsidTr="002777FF">
        <w:trPr>
          <w:trHeight w:val="293"/>
        </w:trPr>
        <w:tc>
          <w:tcPr>
            <w:tcW w:w="14494" w:type="dxa"/>
            <w:gridSpan w:val="8"/>
            <w:tcBorders>
              <w:bottom w:val="single" w:sz="4" w:space="0" w:color="auto"/>
            </w:tcBorders>
            <w:shd w:val="clear" w:color="auto" w:fill="F2F2F2"/>
          </w:tcPr>
          <w:p w14:paraId="517425DC" w14:textId="7FD42CCE"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Updates</w:t>
            </w:r>
          </w:p>
        </w:tc>
      </w:tr>
      <w:tr w:rsidR="00CC6653" w:rsidRPr="00A75C05" w14:paraId="45F27D6F"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7D216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77F896" w14:textId="79E3816C" w:rsidR="00CC6653" w:rsidRPr="00170325" w:rsidRDefault="00D021DE" w:rsidP="00CC6653">
            <w:pPr>
              <w:snapToGrid w:val="0"/>
              <w:spacing w:after="0" w:line="240" w:lineRule="auto"/>
              <w:rPr>
                <w:rStyle w:val="Hyperlink"/>
                <w:rFonts w:cs="Arial"/>
              </w:rPr>
            </w:pPr>
            <w:hyperlink r:id="rId166" w:history="1">
              <w:r w:rsidR="00CC6653" w:rsidRPr="00D021DE">
                <w:rPr>
                  <w:rStyle w:val="Hyperlink"/>
                  <w:rFonts w:cs="Arial"/>
                </w:rPr>
                <w:t>S1-181155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E886FDB"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37E479"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rPr>
                <w:noProof/>
              </w:rPr>
              <w:t xml:space="preserve"> GSM-R and FRMCS System interworking – communication priority exchange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244CD79" w14:textId="60501FA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48B7ACB"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66</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CC6653" w:rsidRPr="00A75C05" w14:paraId="2354AF8E"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13336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A8BFE1" w14:textId="00D72B75" w:rsidR="00CC6653" w:rsidRPr="00170325" w:rsidRDefault="00D021DE" w:rsidP="00CC6653">
            <w:pPr>
              <w:snapToGrid w:val="0"/>
              <w:spacing w:after="0" w:line="240" w:lineRule="auto"/>
              <w:rPr>
                <w:rStyle w:val="Hyperlink"/>
                <w:rFonts w:cs="Arial"/>
              </w:rPr>
            </w:pPr>
            <w:hyperlink r:id="rId167" w:history="1">
              <w:r w:rsidR="00CC6653" w:rsidRPr="00D021DE">
                <w:rPr>
                  <w:rStyle w:val="Hyperlink"/>
                  <w:rFonts w:cs="Arial"/>
                </w:rPr>
                <w:t>S1-181157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D5E824"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3778E9"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rsidRPr="00B426D2">
              <w:rPr>
                <w:noProof/>
              </w:rPr>
              <w:t xml:space="preserve"> Chapter 12.9 – FRMCS Bearer Flexibility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A262F3A" w14:textId="7CDC3691"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5EEA0D5"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68</w:t>
            </w:r>
            <w:r w:rsidRPr="001C7424">
              <w:rPr>
                <w:rFonts w:eastAsia="Times New Roman" w:cs="Arial"/>
                <w:szCs w:val="18"/>
                <w:lang w:val="en-US" w:eastAsia="ar-SA"/>
              </w:rPr>
              <w:t xml:space="preserve"> R- Cat </w:t>
            </w:r>
            <w:r>
              <w:rPr>
                <w:rFonts w:eastAsia="Times New Roman" w:cs="Arial"/>
                <w:szCs w:val="18"/>
                <w:lang w:val="en-US" w:eastAsia="ar-SA"/>
              </w:rPr>
              <w:t>C</w:t>
            </w:r>
          </w:p>
          <w:p w14:paraId="3E9CE046" w14:textId="77777777" w:rsidR="00CC6653" w:rsidRPr="00A75C05" w:rsidRDefault="00CC6653" w:rsidP="00CC6653">
            <w:pPr>
              <w:spacing w:after="0" w:line="240" w:lineRule="auto"/>
              <w:rPr>
                <w:rFonts w:eastAsia="Arial Unicode MS" w:cs="Arial"/>
                <w:szCs w:val="18"/>
                <w:lang w:eastAsia="ar-SA"/>
              </w:rPr>
            </w:pPr>
            <w:r w:rsidRPr="00AE15BC">
              <w:rPr>
                <w:rFonts w:eastAsia="Arial Unicode MS" w:cs="Arial"/>
                <w:szCs w:val="18"/>
                <w:highlight w:val="yellow"/>
                <w:lang w:eastAsia="ar-SA"/>
              </w:rPr>
              <w:t>Add 12.9.4 to clauses affected</w:t>
            </w:r>
          </w:p>
        </w:tc>
      </w:tr>
      <w:tr w:rsidR="00CC6653" w:rsidRPr="00A75C05" w14:paraId="75FFC5C4"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82DE5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9835F9" w14:textId="7D26E5B1" w:rsidR="00CC6653" w:rsidRPr="00170325" w:rsidRDefault="00D021DE" w:rsidP="00CC6653">
            <w:pPr>
              <w:snapToGrid w:val="0"/>
              <w:spacing w:after="0" w:line="240" w:lineRule="auto"/>
              <w:rPr>
                <w:rStyle w:val="Hyperlink"/>
                <w:rFonts w:cs="Arial"/>
              </w:rPr>
            </w:pPr>
            <w:hyperlink r:id="rId168" w:history="1">
              <w:r w:rsidR="00CC6653" w:rsidRPr="00D021DE">
                <w:rPr>
                  <w:rStyle w:val="Hyperlink"/>
                  <w:rFonts w:cs="Arial"/>
                </w:rPr>
                <w:t>S1-181156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05B7C28"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B6D730"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rPr>
                <w:noProof/>
              </w:rPr>
              <w:t xml:space="preserve"> Chapter 12.10 - QoS in a railway environment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169F8F2" w14:textId="27264925"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98031B4"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59</w:t>
            </w:r>
            <w:r w:rsidRPr="001C7424">
              <w:rPr>
                <w:rFonts w:eastAsia="Times New Roman" w:cs="Arial"/>
                <w:szCs w:val="18"/>
                <w:lang w:val="en-US" w:eastAsia="ar-SA"/>
              </w:rPr>
              <w:t xml:space="preserve"> R- Cat </w:t>
            </w:r>
            <w:r>
              <w:rPr>
                <w:rFonts w:eastAsia="Times New Roman" w:cs="Arial"/>
                <w:szCs w:val="18"/>
                <w:lang w:val="en-US" w:eastAsia="ar-SA"/>
              </w:rPr>
              <w:t>C</w:t>
            </w:r>
          </w:p>
        </w:tc>
      </w:tr>
      <w:tr w:rsidR="00CC6653" w:rsidRPr="00A75C05" w14:paraId="692A8854"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05E82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A7CB2E" w14:textId="04E5008A" w:rsidR="00CC6653" w:rsidRPr="00170325" w:rsidRDefault="00D021DE" w:rsidP="00CC6653">
            <w:pPr>
              <w:snapToGrid w:val="0"/>
              <w:spacing w:after="0" w:line="240" w:lineRule="auto"/>
              <w:rPr>
                <w:rStyle w:val="Hyperlink"/>
                <w:rFonts w:cs="Arial"/>
              </w:rPr>
            </w:pPr>
            <w:hyperlink r:id="rId169" w:history="1">
              <w:r w:rsidR="00CC6653" w:rsidRPr="00D021DE">
                <w:rPr>
                  <w:rStyle w:val="Hyperlink"/>
                  <w:rFonts w:cs="Arial"/>
                </w:rPr>
                <w:t>S1-181158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2A6139"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FE0CCC8" w14:textId="7ED49F54" w:rsidR="00CC6653" w:rsidRPr="00A75C05" w:rsidRDefault="00CC6653" w:rsidP="00CC6653">
            <w:pPr>
              <w:snapToGrid w:val="0"/>
              <w:spacing w:after="0" w:line="240" w:lineRule="auto"/>
            </w:pPr>
            <w:r>
              <w:t>C</w:t>
            </w:r>
            <w:r w:rsidRPr="001C7424">
              <w:t>R22.</w:t>
            </w:r>
            <w:r>
              <w:t>889</w:t>
            </w:r>
            <w:r w:rsidRPr="001C7424">
              <w:t>v</w:t>
            </w:r>
            <w:r w:rsidRPr="001B3238">
              <w:rPr>
                <w:highlight w:val="yellow"/>
              </w:rPr>
              <w:t>1x.0.0</w:t>
            </w:r>
            <w:r w:rsidRPr="001C7424">
              <w:t>:</w:t>
            </w:r>
            <w:r>
              <w:rPr>
                <w:noProof/>
              </w:rPr>
              <w:t xml:space="preserve"> Allocation and management of FRMCS communication resources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1CDEE9" w14:textId="02D0DCA6"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E9920A2" w14:textId="77777777" w:rsidR="00CC6653" w:rsidRDefault="00CC6653" w:rsidP="00CC6653">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69</w:t>
            </w:r>
            <w:r w:rsidRPr="001C7424">
              <w:rPr>
                <w:rFonts w:eastAsia="Times New Roman" w:cs="Arial"/>
                <w:szCs w:val="18"/>
                <w:lang w:val="en-US" w:eastAsia="ar-SA"/>
              </w:rPr>
              <w:t xml:space="preserve"> R- Cat </w:t>
            </w:r>
            <w:r>
              <w:rPr>
                <w:rFonts w:eastAsia="Times New Roman" w:cs="Arial"/>
                <w:szCs w:val="18"/>
                <w:lang w:val="en-US" w:eastAsia="ar-SA"/>
              </w:rPr>
              <w:t>F</w:t>
            </w:r>
          </w:p>
          <w:p w14:paraId="14A06AB6" w14:textId="5216E3B7" w:rsidR="00CC6653" w:rsidRPr="00A75C05" w:rsidRDefault="00CC6653" w:rsidP="00CC6653">
            <w:pPr>
              <w:spacing w:after="0" w:line="240" w:lineRule="auto"/>
              <w:rPr>
                <w:rFonts w:eastAsia="Arial Unicode MS" w:cs="Arial"/>
                <w:szCs w:val="18"/>
                <w:lang w:eastAsia="ar-SA"/>
              </w:rPr>
            </w:pPr>
            <w:r w:rsidRPr="001B3238">
              <w:rPr>
                <w:rFonts w:eastAsia="Arial Unicode MS" w:cs="Arial"/>
                <w:szCs w:val="18"/>
                <w:highlight w:val="yellow"/>
                <w:lang w:eastAsia="ar-SA"/>
              </w:rPr>
              <w:lastRenderedPageBreak/>
              <w:t xml:space="preserve">Current version </w:t>
            </w:r>
            <w:r>
              <w:rPr>
                <w:rFonts w:eastAsia="Arial Unicode MS" w:cs="Arial"/>
                <w:szCs w:val="18"/>
                <w:highlight w:val="yellow"/>
                <w:lang w:eastAsia="ar-SA"/>
              </w:rPr>
              <w:t xml:space="preserve">should be </w:t>
            </w:r>
            <w:r w:rsidRPr="001B3238">
              <w:rPr>
                <w:rFonts w:eastAsia="Arial Unicode MS" w:cs="Arial"/>
                <w:szCs w:val="18"/>
                <w:highlight w:val="yellow"/>
                <w:lang w:eastAsia="ar-SA"/>
              </w:rPr>
              <w:t>16.2.0, revision mark on cover page</w:t>
            </w:r>
          </w:p>
        </w:tc>
      </w:tr>
      <w:tr w:rsidR="00CC6653" w:rsidRPr="00B04844" w14:paraId="3195F3F5" w14:textId="77777777" w:rsidTr="002777FF">
        <w:trPr>
          <w:trHeight w:val="293"/>
        </w:trPr>
        <w:tc>
          <w:tcPr>
            <w:tcW w:w="14494" w:type="dxa"/>
            <w:gridSpan w:val="8"/>
            <w:tcBorders>
              <w:bottom w:val="single" w:sz="4" w:space="0" w:color="auto"/>
            </w:tcBorders>
            <w:shd w:val="clear" w:color="auto" w:fill="F2F2F2"/>
          </w:tcPr>
          <w:p w14:paraId="2D625CFC" w14:textId="24C30BC1"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New use cases</w:t>
            </w:r>
          </w:p>
        </w:tc>
      </w:tr>
      <w:tr w:rsidR="00CC6653" w:rsidRPr="00A75C05" w14:paraId="12DFE08C"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C3DC8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EF6D45" w14:textId="71D99579" w:rsidR="00CC6653" w:rsidRPr="00170325" w:rsidRDefault="00D021DE" w:rsidP="00CC6653">
            <w:pPr>
              <w:snapToGrid w:val="0"/>
              <w:spacing w:after="0" w:line="240" w:lineRule="auto"/>
              <w:rPr>
                <w:rStyle w:val="Hyperlink"/>
                <w:rFonts w:cs="Arial"/>
              </w:rPr>
            </w:pPr>
            <w:hyperlink r:id="rId170" w:history="1">
              <w:r w:rsidR="00CC6653" w:rsidRPr="00D021DE">
                <w:rPr>
                  <w:rStyle w:val="Hyperlink"/>
                  <w:rFonts w:cs="Arial"/>
                </w:rPr>
                <w:t>S1-181149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A3FEE8B" w14:textId="77777777" w:rsidR="00CC6653" w:rsidRPr="00A75C05" w:rsidRDefault="00CC6653" w:rsidP="00CC6653">
            <w:pPr>
              <w:snapToGrid w:val="0"/>
              <w:spacing w:after="0" w:line="240" w:lineRule="auto"/>
            </w:pPr>
            <w:r w:rsidRPr="00824FD7">
              <w:rPr>
                <w:noProof/>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AF3BB6"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Train integrity data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A92A091" w14:textId="21AD755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626A04A"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63</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CC6653" w:rsidRPr="00A75C05" w14:paraId="009B4E08"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B60E0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454B6F" w14:textId="12225077" w:rsidR="00CC6653" w:rsidRPr="00170325" w:rsidRDefault="003A02AE" w:rsidP="00CC6653">
            <w:pPr>
              <w:snapToGrid w:val="0"/>
              <w:spacing w:after="0" w:line="240" w:lineRule="auto"/>
              <w:rPr>
                <w:rStyle w:val="Hyperlink"/>
                <w:rFonts w:cs="Arial"/>
              </w:rPr>
            </w:pPr>
            <w:hyperlink r:id="rId171" w:history="1">
              <w:r w:rsidR="00CC6653" w:rsidRPr="003A02AE">
                <w:rPr>
                  <w:rStyle w:val="Hyperlink"/>
                  <w:rFonts w:cs="Arial"/>
                </w:rPr>
                <w:t>S1-181152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6BA4D5" w14:textId="77777777"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9F7278" w14:textId="77777777"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w:t>
            </w:r>
            <w:r>
              <w:rPr>
                <w:noProof/>
              </w:rPr>
              <w:t>P</w:t>
            </w:r>
            <w:r w:rsidRPr="00545094">
              <w:rPr>
                <w:noProof/>
              </w:rPr>
              <w:t>ublic emergency warning information</w:t>
            </w:r>
            <w:r>
              <w:rPr>
                <w:noProof/>
              </w:rPr>
              <w:t xml:space="preserve"> broadcast by the FRMCS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0F73F6E" w14:textId="167C5F4F"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8495700"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64</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CC6653" w:rsidRPr="00A75C05" w14:paraId="133679D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02065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BAFCB8" w14:textId="522AF700" w:rsidR="00CC6653" w:rsidRPr="00170325" w:rsidRDefault="003A02AE" w:rsidP="00CC6653">
            <w:pPr>
              <w:snapToGrid w:val="0"/>
              <w:spacing w:after="0" w:line="240" w:lineRule="auto"/>
              <w:rPr>
                <w:rStyle w:val="Hyperlink"/>
                <w:rFonts w:cs="Arial"/>
              </w:rPr>
            </w:pPr>
            <w:hyperlink r:id="rId172" w:history="1">
              <w:r w:rsidR="00CC6653" w:rsidRPr="003A02AE">
                <w:rPr>
                  <w:rStyle w:val="Hyperlink"/>
                  <w:rFonts w:cs="Arial"/>
                </w:rPr>
                <w:t>S1-181154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7DFE00" w14:textId="797503D6" w:rsidR="00CC6653" w:rsidRPr="00A75C05" w:rsidRDefault="00CC6653" w:rsidP="00CC6653">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863A11" w14:textId="4D05796D" w:rsidR="00CC6653" w:rsidRPr="00A75C05" w:rsidRDefault="00CC6653" w:rsidP="00CC6653">
            <w:pPr>
              <w:snapToGrid w:val="0"/>
              <w:spacing w:after="0" w:line="240" w:lineRule="auto"/>
            </w:pPr>
            <w:r>
              <w:t>C</w:t>
            </w:r>
            <w:r w:rsidRPr="001C7424">
              <w:t>R22.</w:t>
            </w:r>
            <w:r>
              <w:t>889</w:t>
            </w:r>
            <w:r w:rsidRPr="001C7424">
              <w:t>v16.</w:t>
            </w:r>
            <w:r>
              <w:t>2</w:t>
            </w:r>
            <w:r w:rsidRPr="001C7424">
              <w:t>.0:</w:t>
            </w:r>
            <w:r>
              <w:t xml:space="preserve"> </w:t>
            </w:r>
            <w:r>
              <w:rPr>
                <w:noProof/>
              </w:rPr>
              <w:t>New use case: Saftey related – Critical advisory messaging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D6E5F83" w14:textId="3C61211B"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E530D6A" w14:textId="3569622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65</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A411E3" w:rsidRPr="00B04844" w14:paraId="6B0D54D6" w14:textId="77777777" w:rsidTr="00C74A87">
        <w:trPr>
          <w:trHeight w:val="293"/>
        </w:trPr>
        <w:tc>
          <w:tcPr>
            <w:tcW w:w="14494" w:type="dxa"/>
            <w:gridSpan w:val="8"/>
            <w:tcBorders>
              <w:bottom w:val="single" w:sz="4" w:space="0" w:color="auto"/>
            </w:tcBorders>
            <w:shd w:val="clear" w:color="auto" w:fill="F2F2F2"/>
          </w:tcPr>
          <w:p w14:paraId="6C3291B9" w14:textId="668CED50" w:rsidR="00A411E3" w:rsidRPr="00F45489" w:rsidRDefault="00A411E3" w:rsidP="00C74A87">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Corrections</w:t>
            </w:r>
          </w:p>
        </w:tc>
      </w:tr>
      <w:tr w:rsidR="00A411E3" w:rsidRPr="00A75C05" w14:paraId="66696C56" w14:textId="77777777" w:rsidTr="00C74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DCF1FA" w14:textId="77777777" w:rsidR="00A411E3" w:rsidRPr="00A75C05" w:rsidRDefault="00A411E3" w:rsidP="00C74A8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3BE049" w14:textId="77777777" w:rsidR="00A411E3" w:rsidRPr="00170325" w:rsidRDefault="00A411E3" w:rsidP="00C74A87">
            <w:pPr>
              <w:snapToGrid w:val="0"/>
              <w:spacing w:after="0" w:line="240" w:lineRule="auto"/>
              <w:rPr>
                <w:rStyle w:val="Hyperlink"/>
                <w:rFonts w:cs="Arial"/>
              </w:rPr>
            </w:pPr>
            <w:hyperlink r:id="rId173" w:history="1">
              <w:r w:rsidRPr="003A02AE">
                <w:rPr>
                  <w:rStyle w:val="Hyperlink"/>
                  <w:rFonts w:cs="Arial"/>
                </w:rPr>
                <w:t>S1-181154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18098B" w14:textId="77777777" w:rsidR="00A411E3" w:rsidRPr="00A75C05" w:rsidRDefault="00A411E3" w:rsidP="00C74A87">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32D5BD" w14:textId="35352EBD" w:rsidR="00A411E3" w:rsidRPr="00A75C05" w:rsidRDefault="00A411E3" w:rsidP="00C74A87">
            <w:pPr>
              <w:snapToGrid w:val="0"/>
              <w:spacing w:after="0" w:line="240" w:lineRule="auto"/>
            </w:pPr>
            <w:r>
              <w:t>C</w:t>
            </w:r>
            <w:r w:rsidRPr="001C7424">
              <w:t>R22.</w:t>
            </w:r>
            <w:r>
              <w:t>889</w:t>
            </w:r>
            <w:r w:rsidRPr="001C7424">
              <w:t>v16.</w:t>
            </w:r>
            <w:r>
              <w:t>2</w:t>
            </w:r>
            <w:r w:rsidRPr="001C7424">
              <w:t>.0:</w:t>
            </w:r>
            <w:r>
              <w:t xml:space="preserve"> </w:t>
            </w:r>
            <w:r>
              <w:rPr>
                <w:noProof/>
              </w:rPr>
              <w:t>Use case data communication used for safety application key management exchange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93E8EFF" w14:textId="77777777" w:rsidR="00A411E3" w:rsidRPr="00A75C05" w:rsidRDefault="00A411E3" w:rsidP="00C74A8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184F7F8" w14:textId="77777777" w:rsidR="00A411E3" w:rsidRDefault="00A411E3" w:rsidP="00C74A87">
            <w:pPr>
              <w:spacing w:after="0" w:line="240" w:lineRule="auto"/>
              <w:rPr>
                <w:rFonts w:eastAsia="Times New Roman" w:cs="Arial"/>
                <w:szCs w:val="18"/>
                <w:lang w:val="en-US" w:eastAsia="ar-SA"/>
              </w:rPr>
            </w:pPr>
            <w:r w:rsidRPr="001C7424">
              <w:rPr>
                <w:rFonts w:eastAsia="Times New Roman" w:cs="Arial"/>
                <w:szCs w:val="18"/>
                <w:lang w:val="en-US" w:eastAsia="ar-SA"/>
              </w:rPr>
              <w:t xml:space="preserve">WI code </w:t>
            </w:r>
            <w:r>
              <w:rPr>
                <w:noProof/>
              </w:rPr>
              <w:t>FS_FRMCS2</w:t>
            </w:r>
            <w:r w:rsidRPr="001C7424">
              <w:rPr>
                <w:rFonts w:eastAsia="Times New Roman" w:cs="Arial"/>
                <w:szCs w:val="18"/>
                <w:lang w:val="en-US" w:eastAsia="ar-SA"/>
              </w:rPr>
              <w:t xml:space="preserve"> Rel-16 CR 00</w:t>
            </w:r>
            <w:r>
              <w:rPr>
                <w:rFonts w:eastAsia="Times New Roman" w:cs="Arial"/>
                <w:szCs w:val="18"/>
                <w:lang w:val="en-US" w:eastAsia="ar-SA"/>
              </w:rPr>
              <w:t>75</w:t>
            </w:r>
            <w:r w:rsidRPr="001C7424">
              <w:rPr>
                <w:rFonts w:eastAsia="Times New Roman" w:cs="Arial"/>
                <w:szCs w:val="18"/>
                <w:lang w:val="en-US" w:eastAsia="ar-SA"/>
              </w:rPr>
              <w:t xml:space="preserve"> R- Cat </w:t>
            </w:r>
            <w:r>
              <w:rPr>
                <w:rFonts w:eastAsia="Times New Roman" w:cs="Arial"/>
                <w:szCs w:val="18"/>
                <w:lang w:val="en-US" w:eastAsia="ar-SA"/>
              </w:rPr>
              <w:t>F</w:t>
            </w:r>
          </w:p>
          <w:p w14:paraId="7000B695" w14:textId="2BFF3933" w:rsidR="00A411E3" w:rsidRPr="00A75C05" w:rsidRDefault="00A411E3" w:rsidP="00C74A87">
            <w:pPr>
              <w:spacing w:after="0" w:line="240" w:lineRule="auto"/>
              <w:rPr>
                <w:rFonts w:eastAsia="Arial Unicode MS" w:cs="Arial"/>
                <w:szCs w:val="18"/>
                <w:lang w:eastAsia="ar-SA"/>
              </w:rPr>
            </w:pPr>
            <w:r w:rsidRPr="00A411E3">
              <w:rPr>
                <w:rFonts w:eastAsia="Arial Unicode MS" w:cs="Arial"/>
                <w:szCs w:val="18"/>
                <w:highlight w:val="yellow"/>
                <w:lang w:eastAsia="ar-SA"/>
              </w:rPr>
              <w:t>Previous CR in S1-180571 not correctly implemented</w:t>
            </w:r>
          </w:p>
        </w:tc>
      </w:tr>
      <w:tr w:rsidR="00CC6653" w:rsidRPr="00B04844" w14:paraId="595FD22C" w14:textId="77777777" w:rsidTr="00A87B48">
        <w:trPr>
          <w:trHeight w:val="141"/>
        </w:trPr>
        <w:tc>
          <w:tcPr>
            <w:tcW w:w="14494" w:type="dxa"/>
            <w:gridSpan w:val="8"/>
            <w:tcBorders>
              <w:bottom w:val="nil"/>
            </w:tcBorders>
            <w:shd w:val="clear" w:color="auto" w:fill="F2F2F2"/>
          </w:tcPr>
          <w:p w14:paraId="595FD22B" w14:textId="77777777" w:rsidR="00CC6653" w:rsidRPr="00F45489" w:rsidRDefault="00CC6653" w:rsidP="00CC6653">
            <w:pPr>
              <w:pStyle w:val="Heading2"/>
            </w:pPr>
            <w:r>
              <w:t xml:space="preserve">FS_MARCOM: </w:t>
            </w:r>
            <w:r w:rsidRPr="004070E3">
              <w:t xml:space="preserve">Study on </w:t>
            </w:r>
            <w:r>
              <w:t>Maritime Communication Services over 3GPP system</w:t>
            </w:r>
            <w:r w:rsidRPr="004070E3">
              <w:t xml:space="preserve"> </w:t>
            </w:r>
            <w:r>
              <w:t>[</w:t>
            </w:r>
            <w:r w:rsidRPr="000E2CEF">
              <w:rPr>
                <w:bCs/>
              </w:rPr>
              <w:t>SP-170453</w:t>
            </w:r>
            <w:r>
              <w:rPr>
                <w:bCs/>
              </w:rPr>
              <w:t>]</w:t>
            </w:r>
          </w:p>
        </w:tc>
      </w:tr>
      <w:tr w:rsidR="00CC6653" w:rsidRPr="00B04844" w14:paraId="595FD233" w14:textId="77777777" w:rsidTr="00A87B48">
        <w:trPr>
          <w:trHeight w:val="141"/>
        </w:trPr>
        <w:tc>
          <w:tcPr>
            <w:tcW w:w="14494" w:type="dxa"/>
            <w:gridSpan w:val="8"/>
            <w:tcBorders>
              <w:bottom w:val="single" w:sz="4" w:space="0" w:color="auto"/>
            </w:tcBorders>
            <w:shd w:val="clear" w:color="auto" w:fill="auto"/>
          </w:tcPr>
          <w:p w14:paraId="595FD22E"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22F" w14:textId="41042778"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22.819v0.5.0</w:t>
            </w:r>
          </w:p>
          <w:p w14:paraId="595FD230" w14:textId="77777777"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595FD231" w14:textId="095BB64B"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14:paraId="595FD232" w14:textId="77777777" w:rsidR="00CC6653" w:rsidRPr="004070E3" w:rsidRDefault="00CC6653" w:rsidP="00CC6653">
            <w:pPr>
              <w:suppressAutoHyphens/>
              <w:spacing w:after="0" w:line="240" w:lineRule="auto"/>
              <w:rPr>
                <w:rFonts w:eastAsia="Arial Unicode MS" w:cs="Arial"/>
                <w:i/>
                <w:szCs w:val="18"/>
                <w:lang w:eastAsia="ar-SA"/>
              </w:rPr>
            </w:pPr>
          </w:p>
        </w:tc>
      </w:tr>
      <w:tr w:rsidR="00CC6653" w:rsidRPr="00A75C05" w14:paraId="194484C5"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2CC75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E8EE7C" w14:textId="63A6ECB8" w:rsidR="00CC6653" w:rsidRPr="00170325" w:rsidRDefault="003A02AE" w:rsidP="00CC6653">
            <w:pPr>
              <w:snapToGrid w:val="0"/>
              <w:spacing w:after="0" w:line="240" w:lineRule="auto"/>
              <w:rPr>
                <w:rStyle w:val="Hyperlink"/>
                <w:rFonts w:cs="Arial"/>
              </w:rPr>
            </w:pPr>
            <w:hyperlink r:id="rId174" w:history="1">
              <w:r w:rsidR="00CC6653" w:rsidRPr="003A02AE">
                <w:rPr>
                  <w:rStyle w:val="Hyperlink"/>
                  <w:rFonts w:cs="Arial"/>
                </w:rPr>
                <w:t>S1-181035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11F1C6"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7513F8" w14:textId="77777777" w:rsidR="00CC6653" w:rsidRPr="00A75C05" w:rsidRDefault="00CC6653" w:rsidP="00CC6653">
            <w:pPr>
              <w:snapToGrid w:val="0"/>
              <w:spacing w:after="0" w:line="240" w:lineRule="auto"/>
            </w:pPr>
            <w:r>
              <w:rPr>
                <w:rFonts w:eastAsia="SimSun"/>
                <w:lang w:eastAsia="en-GB"/>
              </w:rPr>
              <w:t>Introduction and Overview</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F8BDF2A" w14:textId="5A0C39F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3FD58CD"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E492EF7"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10D28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692D48" w14:textId="491411D2" w:rsidR="00CC6653" w:rsidRPr="00170325" w:rsidRDefault="003A02AE" w:rsidP="00CC6653">
            <w:pPr>
              <w:snapToGrid w:val="0"/>
              <w:spacing w:after="0" w:line="240" w:lineRule="auto"/>
              <w:rPr>
                <w:rStyle w:val="Hyperlink"/>
                <w:rFonts w:cs="Arial"/>
              </w:rPr>
            </w:pPr>
            <w:hyperlink r:id="rId175" w:history="1">
              <w:r w:rsidR="00CC6653" w:rsidRPr="003A02AE">
                <w:rPr>
                  <w:rStyle w:val="Hyperlink"/>
                  <w:rFonts w:cs="Arial"/>
                </w:rPr>
                <w:t>S1-181037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FAEB63"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252057" w14:textId="77777777" w:rsidR="00CC6653" w:rsidRPr="00A75C05" w:rsidRDefault="00CC6653" w:rsidP="00CC6653">
            <w:pPr>
              <w:snapToGrid w:val="0"/>
              <w:spacing w:after="0" w:line="240" w:lineRule="auto"/>
            </w:pPr>
            <w:r>
              <w:rPr>
                <w:rFonts w:eastAsia="SimSun"/>
                <w:lang w:eastAsia="en-GB"/>
              </w:rPr>
              <w:t>Editor’s NOTE in the clause 5.1</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1566853" w14:textId="22199D04"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AECECE7"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6216A9B6"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8EF05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A86EE4" w14:textId="50D53F27" w:rsidR="00CC6653" w:rsidRPr="00170325" w:rsidRDefault="003A02AE" w:rsidP="00CC6653">
            <w:pPr>
              <w:snapToGrid w:val="0"/>
              <w:spacing w:after="0" w:line="240" w:lineRule="auto"/>
              <w:rPr>
                <w:rStyle w:val="Hyperlink"/>
                <w:rFonts w:cs="Arial"/>
              </w:rPr>
            </w:pPr>
            <w:hyperlink r:id="rId176" w:history="1">
              <w:r w:rsidR="00CC6653" w:rsidRPr="003A02AE">
                <w:rPr>
                  <w:rStyle w:val="Hyperlink"/>
                  <w:rFonts w:cs="Arial"/>
                </w:rPr>
                <w:t>S1-181038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B2D666"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D80264" w14:textId="77777777" w:rsidR="00CC6653" w:rsidRPr="00A75C05" w:rsidRDefault="00CC6653" w:rsidP="00CC6653">
            <w:pPr>
              <w:snapToGrid w:val="0"/>
              <w:spacing w:after="0" w:line="240" w:lineRule="auto"/>
            </w:pPr>
            <w:r>
              <w:rPr>
                <w:rFonts w:eastAsia="SimSun"/>
                <w:lang w:eastAsia="en-GB"/>
              </w:rPr>
              <w:t>Editor’s NOTE in the clause 6.2</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6E0690E" w14:textId="4BA970D4"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A2B16CD"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555B68FB"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716B6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315DA7" w14:textId="4F9D58D9" w:rsidR="00CC6653" w:rsidRPr="00170325" w:rsidRDefault="003A02AE" w:rsidP="00CC6653">
            <w:pPr>
              <w:snapToGrid w:val="0"/>
              <w:spacing w:after="0" w:line="240" w:lineRule="auto"/>
              <w:rPr>
                <w:rStyle w:val="Hyperlink"/>
                <w:rFonts w:cs="Arial"/>
              </w:rPr>
            </w:pPr>
            <w:hyperlink r:id="rId177" w:history="1">
              <w:r w:rsidR="00CC6653" w:rsidRPr="003A02AE">
                <w:rPr>
                  <w:rStyle w:val="Hyperlink"/>
                  <w:rFonts w:cs="Arial"/>
                </w:rPr>
                <w:t>S1-181039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E29B58"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6E6A57" w14:textId="77777777" w:rsidR="00CC6653" w:rsidRPr="00A75C05" w:rsidRDefault="00CC6653" w:rsidP="00CC6653">
            <w:pPr>
              <w:snapToGrid w:val="0"/>
              <w:spacing w:after="0" w:line="240" w:lineRule="auto"/>
            </w:pPr>
            <w:r>
              <w:rPr>
                <w:rFonts w:eastAsia="SimSun"/>
                <w:lang w:eastAsia="en-GB"/>
              </w:rPr>
              <w:t>Editor’s NOTE in the clause 6.3</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DF270B0" w14:textId="3E5A4EB5"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8D9C4AF"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451D207"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A85BB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D44372" w14:textId="08B6364D" w:rsidR="00CC6653" w:rsidRPr="00170325" w:rsidRDefault="003A02AE" w:rsidP="00CC6653">
            <w:pPr>
              <w:snapToGrid w:val="0"/>
              <w:spacing w:after="0" w:line="240" w:lineRule="auto"/>
              <w:rPr>
                <w:rStyle w:val="Hyperlink"/>
                <w:rFonts w:cs="Arial"/>
              </w:rPr>
            </w:pPr>
            <w:hyperlink r:id="rId178" w:history="1">
              <w:r w:rsidR="00CC6653" w:rsidRPr="003A02AE">
                <w:rPr>
                  <w:rStyle w:val="Hyperlink"/>
                  <w:rFonts w:cs="Arial"/>
                </w:rPr>
                <w:t>S1-181040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72C2177"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0C9CCA" w14:textId="77777777" w:rsidR="00CC6653" w:rsidRPr="00A75C05" w:rsidRDefault="00CC6653" w:rsidP="00CC6653">
            <w:pPr>
              <w:snapToGrid w:val="0"/>
              <w:spacing w:after="0" w:line="240" w:lineRule="auto"/>
            </w:pPr>
            <w:r>
              <w:rPr>
                <w:rFonts w:eastAsia="SimSun"/>
                <w:lang w:eastAsia="en-GB"/>
              </w:rPr>
              <w:t>Editor’s NOTE in the clause 7.2</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5E7B199" w14:textId="298A397E"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495079C"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74B3AB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5990A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0E99AE" w14:textId="269B5809" w:rsidR="00CC6653" w:rsidRPr="00170325" w:rsidRDefault="003A02AE" w:rsidP="00CC6653">
            <w:pPr>
              <w:snapToGrid w:val="0"/>
              <w:spacing w:after="0" w:line="240" w:lineRule="auto"/>
              <w:rPr>
                <w:rStyle w:val="Hyperlink"/>
                <w:rFonts w:cs="Arial"/>
              </w:rPr>
            </w:pPr>
            <w:hyperlink r:id="rId179" w:history="1">
              <w:r w:rsidR="00CC6653" w:rsidRPr="003A02AE">
                <w:rPr>
                  <w:rStyle w:val="Hyperlink"/>
                  <w:rFonts w:cs="Arial"/>
                </w:rPr>
                <w:t>S1-181041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2A613B"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E0F70A" w14:textId="77777777" w:rsidR="00CC6653" w:rsidRPr="00A75C05" w:rsidRDefault="00CC6653" w:rsidP="00CC6653">
            <w:pPr>
              <w:snapToGrid w:val="0"/>
              <w:spacing w:after="0" w:line="240" w:lineRule="auto"/>
            </w:pPr>
            <w:r>
              <w:rPr>
                <w:rFonts w:eastAsia="SimSun"/>
                <w:lang w:eastAsia="en-GB"/>
              </w:rPr>
              <w:t>Editor’s NOTE in the clause 7.5</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E7215F9" w14:textId="36CC520B"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9C1B50C"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8ABBE82"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9C129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82D2BF" w14:textId="683E9CCF" w:rsidR="00CC6653" w:rsidRPr="00170325" w:rsidRDefault="003A02AE" w:rsidP="00CC6653">
            <w:pPr>
              <w:snapToGrid w:val="0"/>
              <w:spacing w:after="0" w:line="240" w:lineRule="auto"/>
              <w:rPr>
                <w:rStyle w:val="Hyperlink"/>
                <w:rFonts w:cs="Arial"/>
              </w:rPr>
            </w:pPr>
            <w:hyperlink r:id="rId180" w:history="1">
              <w:r w:rsidR="00CC6653" w:rsidRPr="003A02AE">
                <w:rPr>
                  <w:rStyle w:val="Hyperlink"/>
                  <w:rFonts w:cs="Arial"/>
                </w:rPr>
                <w:t>S1-181036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FDBCEB1"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9525F5" w14:textId="77777777" w:rsidR="00CC6653" w:rsidRPr="00A75C05" w:rsidRDefault="00CC6653" w:rsidP="00CC6653">
            <w:pPr>
              <w:snapToGrid w:val="0"/>
              <w:spacing w:after="0" w:line="240" w:lineRule="auto"/>
            </w:pPr>
            <w:r>
              <w:rPr>
                <w:rFonts w:eastAsia="SimSun"/>
                <w:lang w:eastAsia="en-GB"/>
              </w:rPr>
              <w:t>Update of requirements in the clause 7.6</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ADDF0AF" w14:textId="57743D79"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F674AC2"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417561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07369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C67528" w14:textId="4032AD56" w:rsidR="00CC6653" w:rsidRPr="00170325" w:rsidRDefault="003A02AE" w:rsidP="00CC6653">
            <w:pPr>
              <w:snapToGrid w:val="0"/>
              <w:spacing w:after="0" w:line="240" w:lineRule="auto"/>
              <w:rPr>
                <w:rStyle w:val="Hyperlink"/>
                <w:rFonts w:cs="Arial"/>
              </w:rPr>
            </w:pPr>
            <w:hyperlink r:id="rId181" w:history="1">
              <w:r w:rsidR="00CC6653" w:rsidRPr="003A02AE">
                <w:rPr>
                  <w:rStyle w:val="Hyperlink"/>
                  <w:rFonts w:cs="Arial"/>
                </w:rPr>
                <w:t>S1-181031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8956BF" w14:textId="1E7E3694"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D1C7B5" w14:textId="013B18B3" w:rsidR="00CC6653" w:rsidRPr="00522250" w:rsidRDefault="00CC6653" w:rsidP="00CC6653">
            <w:pPr>
              <w:snapToGrid w:val="0"/>
              <w:spacing w:after="0" w:line="240" w:lineRule="auto"/>
              <w:rPr>
                <w:rFonts w:eastAsia="SimSun"/>
                <w:lang w:eastAsia="en-GB"/>
              </w:rPr>
            </w:pPr>
            <w:r w:rsidRPr="00522250">
              <w:rPr>
                <w:rFonts w:eastAsia="SimSun"/>
                <w:lang w:eastAsia="en-GB"/>
              </w:rPr>
              <w:t>Network reselection in case of the transition from IOPS mode to on-network mode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CE7615E" w14:textId="21671DC1"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38F1B4E"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6E98E9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4F0A5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4BD4B0" w14:textId="04BBB993" w:rsidR="00CC6653" w:rsidRPr="00170325" w:rsidRDefault="003A02AE" w:rsidP="00CC6653">
            <w:pPr>
              <w:snapToGrid w:val="0"/>
              <w:spacing w:after="0" w:line="240" w:lineRule="auto"/>
              <w:rPr>
                <w:rStyle w:val="Hyperlink"/>
                <w:rFonts w:cs="Arial"/>
              </w:rPr>
            </w:pPr>
            <w:hyperlink r:id="rId182" w:history="1">
              <w:r w:rsidR="00CC6653" w:rsidRPr="003A02AE">
                <w:rPr>
                  <w:rStyle w:val="Hyperlink"/>
                  <w:rFonts w:cs="Arial"/>
                </w:rPr>
                <w:t>S1-181032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2B492A" w14:textId="04254089"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A2B950" w14:textId="269F65AE" w:rsidR="00CC6653" w:rsidRPr="00522250" w:rsidRDefault="00CC6653" w:rsidP="00CC6653">
            <w:pPr>
              <w:snapToGrid w:val="0"/>
              <w:spacing w:after="0" w:line="240" w:lineRule="auto"/>
              <w:rPr>
                <w:rFonts w:eastAsia="SimSun"/>
                <w:lang w:eastAsia="en-GB"/>
              </w:rPr>
            </w:pPr>
            <w:r w:rsidRPr="00522250">
              <w:rPr>
                <w:rFonts w:eastAsia="SimSun"/>
                <w:lang w:eastAsia="en-GB"/>
              </w:rPr>
              <w:t>Next positioning technologies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DABD8A6" w14:textId="0BED43F1"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4A3470D"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7C2532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58DE3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52FCF0" w14:textId="16B08B1C" w:rsidR="00CC6653" w:rsidRPr="00170325" w:rsidRDefault="003A02AE" w:rsidP="00CC6653">
            <w:pPr>
              <w:snapToGrid w:val="0"/>
              <w:spacing w:after="0" w:line="240" w:lineRule="auto"/>
              <w:rPr>
                <w:rStyle w:val="Hyperlink"/>
                <w:rFonts w:cs="Arial"/>
              </w:rPr>
            </w:pPr>
            <w:hyperlink r:id="rId183" w:history="1">
              <w:r w:rsidR="00CC6653" w:rsidRPr="003A02AE">
                <w:rPr>
                  <w:rStyle w:val="Hyperlink"/>
                  <w:rFonts w:cs="Arial"/>
                </w:rPr>
                <w:t>S1-181034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ABE6C2A" w14:textId="0825FB28"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484D2B" w14:textId="1F975CBF" w:rsidR="00CC6653" w:rsidRPr="00522250" w:rsidRDefault="00CC6653" w:rsidP="00CC6653">
            <w:pPr>
              <w:snapToGrid w:val="0"/>
              <w:spacing w:after="0" w:line="240" w:lineRule="auto"/>
              <w:rPr>
                <w:rFonts w:eastAsia="SimSun"/>
                <w:lang w:eastAsia="en-GB"/>
              </w:rPr>
            </w:pPr>
            <w:r w:rsidRPr="00522250">
              <w:rPr>
                <w:rFonts w:eastAsia="SimSun"/>
                <w:lang w:eastAsia="en-GB"/>
              </w:rPr>
              <w:t>5G LAN-type services over 5G system in a vessel</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EC53028" w14:textId="28542B53"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DD53796"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B43144E"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CDB9C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5CFFED" w14:textId="0F7B1F57" w:rsidR="00CC6653" w:rsidRPr="00170325" w:rsidRDefault="003A02AE" w:rsidP="00CC6653">
            <w:pPr>
              <w:snapToGrid w:val="0"/>
              <w:spacing w:after="0" w:line="240" w:lineRule="auto"/>
              <w:rPr>
                <w:rStyle w:val="Hyperlink"/>
                <w:rFonts w:cs="Arial"/>
              </w:rPr>
            </w:pPr>
            <w:hyperlink r:id="rId184" w:history="1">
              <w:r w:rsidR="00CC6653" w:rsidRPr="003A02AE">
                <w:rPr>
                  <w:rStyle w:val="Hyperlink"/>
                  <w:rFonts w:cs="Arial"/>
                </w:rPr>
                <w:t>S1-181033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D311DF"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616BB5" w14:textId="77777777" w:rsidR="00CC6653" w:rsidRPr="00522250" w:rsidRDefault="00CC6653" w:rsidP="00CC6653">
            <w:pPr>
              <w:snapToGrid w:val="0"/>
              <w:spacing w:after="0" w:line="240" w:lineRule="auto"/>
              <w:rPr>
                <w:rFonts w:eastAsia="SimSun"/>
                <w:lang w:eastAsia="en-GB"/>
              </w:rPr>
            </w:pPr>
            <w:r w:rsidRPr="00522250">
              <w:rPr>
                <w:rFonts w:eastAsia="SimSun"/>
                <w:lang w:eastAsia="en-GB"/>
              </w:rPr>
              <w:t>Satellite access to support maritime communication services over 5G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66DD478" w14:textId="400EE086"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E7CF800"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7F4EBF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2A9B3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91EAC4" w14:textId="36E6F2B1" w:rsidR="00CC6653" w:rsidRPr="00170325" w:rsidRDefault="003A02AE" w:rsidP="00CC6653">
            <w:pPr>
              <w:snapToGrid w:val="0"/>
              <w:spacing w:after="0" w:line="240" w:lineRule="auto"/>
              <w:rPr>
                <w:rStyle w:val="Hyperlink"/>
                <w:rFonts w:cs="Arial"/>
              </w:rPr>
            </w:pPr>
            <w:hyperlink r:id="rId185" w:history="1">
              <w:r w:rsidR="00CC6653" w:rsidRPr="003A02AE">
                <w:rPr>
                  <w:rStyle w:val="Hyperlink"/>
                  <w:rFonts w:cs="Arial"/>
                </w:rPr>
                <w:t>S1-181115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5E85439" w14:textId="77777777"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F3BB4A" w14:textId="77777777" w:rsidR="00CC6653" w:rsidRPr="00A75C05" w:rsidRDefault="00CC6653" w:rsidP="00CC6653">
            <w:pPr>
              <w:snapToGrid w:val="0"/>
              <w:spacing w:after="0" w:line="240" w:lineRule="auto"/>
            </w:pPr>
            <w:r>
              <w:rPr>
                <w:rFonts w:eastAsia="SimSun"/>
                <w:lang w:eastAsia="en-GB"/>
              </w:rPr>
              <w:t>Interworking with VHF Data Exchange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D64E2A4" w14:textId="15C85890"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257A8D6"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AC57F0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26AF5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2196E4" w14:textId="3656F3AA" w:rsidR="00CC6653" w:rsidRPr="00170325" w:rsidRDefault="003A02AE" w:rsidP="00CC6653">
            <w:pPr>
              <w:snapToGrid w:val="0"/>
              <w:spacing w:after="0" w:line="240" w:lineRule="auto"/>
              <w:rPr>
                <w:rStyle w:val="Hyperlink"/>
                <w:rFonts w:cs="Arial"/>
              </w:rPr>
            </w:pPr>
            <w:hyperlink r:id="rId186" w:history="1">
              <w:r w:rsidR="00CC6653" w:rsidRPr="003A02AE">
                <w:rPr>
                  <w:rStyle w:val="Hyperlink"/>
                  <w:rFonts w:cs="Arial"/>
                </w:rPr>
                <w:t>S1-181042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6A66D17" w14:textId="7B5F6CDC"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B3D10A" w14:textId="4972CD61" w:rsidR="00CC6653" w:rsidRPr="00A75C05" w:rsidRDefault="00CC6653" w:rsidP="00CC6653">
            <w:pPr>
              <w:snapToGrid w:val="0"/>
              <w:spacing w:after="0" w:line="240" w:lineRule="auto"/>
            </w:pPr>
            <w:r>
              <w:rPr>
                <w:rFonts w:eastAsia="SimSun"/>
                <w:lang w:eastAsia="en-GB"/>
              </w:rPr>
              <w:t>Consolidated 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267439F" w14:textId="41FA44A9"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E9A268A"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51328E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A73C5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C26E67" w14:textId="153FB9FD" w:rsidR="00CC6653" w:rsidRPr="00170325" w:rsidRDefault="003A02AE" w:rsidP="00CC6653">
            <w:pPr>
              <w:snapToGrid w:val="0"/>
              <w:spacing w:after="0" w:line="240" w:lineRule="auto"/>
              <w:rPr>
                <w:rStyle w:val="Hyperlink"/>
                <w:rFonts w:cs="Arial"/>
              </w:rPr>
            </w:pPr>
            <w:hyperlink r:id="rId187" w:history="1">
              <w:r w:rsidR="00CC6653" w:rsidRPr="003A02AE">
                <w:rPr>
                  <w:rStyle w:val="Hyperlink"/>
                  <w:rFonts w:cs="Arial"/>
                </w:rPr>
                <w:t>S1-181043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126A57" w14:textId="16E01D46" w:rsidR="00CC6653" w:rsidRPr="00A75C05" w:rsidRDefault="00CC6653" w:rsidP="00CC6653">
            <w:pPr>
              <w:snapToGrid w:val="0"/>
              <w:spacing w:after="0" w:line="240" w:lineRule="auto"/>
            </w:pPr>
            <w:r w:rsidRPr="00522250">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866E6F" w14:textId="4ECD7895" w:rsidR="00CC6653" w:rsidRPr="00A75C05" w:rsidRDefault="00CC6653" w:rsidP="00CC6653">
            <w:pPr>
              <w:snapToGrid w:val="0"/>
              <w:spacing w:after="0" w:line="240" w:lineRule="auto"/>
            </w:pPr>
            <w:r>
              <w:rPr>
                <w:rFonts w:eastAsia="SimSun"/>
                <w:lang w:eastAsia="en-GB"/>
              </w:rPr>
              <w:t>Conclusion and Recommendations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E4788A5"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951E035"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493E36C" w14:textId="77777777" w:rsidTr="00D01B1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619F1C" w14:textId="77777777" w:rsidR="00CC6653" w:rsidRPr="00D01B1F" w:rsidRDefault="00CC6653" w:rsidP="00CC6653">
            <w:pPr>
              <w:snapToGrid w:val="0"/>
              <w:spacing w:after="0" w:line="240" w:lineRule="auto"/>
              <w:rPr>
                <w:rFonts w:eastAsia="Times New Roman" w:cs="Arial"/>
                <w:szCs w:val="18"/>
                <w:lang w:eastAsia="ar-SA"/>
              </w:rPr>
            </w:pPr>
            <w:r w:rsidRPr="00D01B1F">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21C74B" w14:textId="3A648217" w:rsidR="00CC6653" w:rsidRPr="00D01B1F" w:rsidRDefault="003A02AE" w:rsidP="00CC6653">
            <w:pPr>
              <w:snapToGrid w:val="0"/>
              <w:spacing w:after="0" w:line="240" w:lineRule="auto"/>
              <w:rPr>
                <w:rStyle w:val="Hyperlink"/>
                <w:color w:val="auto"/>
              </w:rPr>
            </w:pPr>
            <w:hyperlink r:id="rId188" w:history="1">
              <w:r w:rsidR="00CC6653" w:rsidRPr="003A02AE">
                <w:rPr>
                  <w:rStyle w:val="Hyperlink"/>
                  <w:rFonts w:cs="Arial"/>
                </w:rPr>
                <w:t>S1-181044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8E76515" w14:textId="77777777" w:rsidR="00CC6653" w:rsidRPr="00D01B1F" w:rsidRDefault="00CC6653" w:rsidP="00CC6653">
            <w:pPr>
              <w:snapToGrid w:val="0"/>
              <w:spacing w:after="0" w:line="240" w:lineRule="auto"/>
            </w:pPr>
            <w:r w:rsidRPr="00D01B1F">
              <w:t>SyncTechno Inc., Korean Register of shipping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1DB27E" w14:textId="77777777" w:rsidR="00CC6653" w:rsidRPr="00D01B1F" w:rsidRDefault="00CC6653" w:rsidP="00CC6653">
            <w:pPr>
              <w:snapToGrid w:val="0"/>
              <w:spacing w:after="0" w:line="240" w:lineRule="auto"/>
            </w:pPr>
            <w:r w:rsidRPr="00D01B1F">
              <w:t>New WID on Maritime Communication Services over 3GPP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E5559C6" w14:textId="3841E671" w:rsidR="00CC6653" w:rsidRPr="00D01B1F"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B61DE25" w14:textId="01595424" w:rsidR="00CC6653" w:rsidRPr="00D01B1F" w:rsidRDefault="00CC6653" w:rsidP="00CC6653">
            <w:pPr>
              <w:spacing w:after="0" w:line="240" w:lineRule="auto"/>
              <w:rPr>
                <w:rFonts w:eastAsia="Arial Unicode MS" w:cs="Arial"/>
                <w:szCs w:val="18"/>
                <w:lang w:eastAsia="ar-SA"/>
              </w:rPr>
            </w:pPr>
            <w:r>
              <w:rPr>
                <w:rFonts w:eastAsia="Arial Unicode MS" w:cs="Arial"/>
                <w:szCs w:val="18"/>
                <w:lang w:eastAsia="ar-SA"/>
              </w:rPr>
              <w:t>Moved from 4</w:t>
            </w:r>
          </w:p>
        </w:tc>
      </w:tr>
      <w:tr w:rsidR="00CC6653" w:rsidRPr="00B81C05" w14:paraId="5C58BAA0" w14:textId="77777777" w:rsidTr="00A87B48">
        <w:trPr>
          <w:trHeight w:val="141"/>
        </w:trPr>
        <w:tc>
          <w:tcPr>
            <w:tcW w:w="14494" w:type="dxa"/>
            <w:gridSpan w:val="8"/>
            <w:tcBorders>
              <w:top w:val="nil"/>
              <w:bottom w:val="single" w:sz="4" w:space="0" w:color="auto"/>
            </w:tcBorders>
            <w:shd w:val="clear" w:color="auto" w:fill="F2F2F2"/>
          </w:tcPr>
          <w:p w14:paraId="35FD9563" w14:textId="79169764" w:rsidR="00CC6653" w:rsidRPr="00B81C05" w:rsidRDefault="00CC6653" w:rsidP="00CC6653">
            <w:pPr>
              <w:pStyle w:val="Heading3"/>
            </w:pPr>
            <w:r>
              <w:t>FS_MARCOM output and MARCOM+HYPOS+5GSAT drafting session information (15+15+9=39)</w:t>
            </w:r>
          </w:p>
        </w:tc>
      </w:tr>
      <w:tr w:rsidR="00CC6653" w:rsidRPr="00A75C05" w14:paraId="5ECF58F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FC66CA" w14:textId="77777777"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0024FB" w14:textId="618BA7B6" w:rsidR="00CC6653" w:rsidRPr="00156AC9" w:rsidRDefault="003A02AE" w:rsidP="00CC6653">
            <w:pPr>
              <w:snapToGrid w:val="0"/>
              <w:spacing w:after="0" w:line="240" w:lineRule="auto"/>
              <w:rPr>
                <w:rStyle w:val="Hyperlink"/>
                <w:rFonts w:eastAsia="Times New Roman" w:cs="Arial"/>
                <w:color w:val="auto"/>
                <w:szCs w:val="18"/>
                <w:lang w:eastAsia="ar-SA"/>
              </w:rPr>
            </w:pPr>
            <w:hyperlink r:id="rId189" w:history="1">
              <w:r w:rsidR="00CC6653" w:rsidRPr="003A02AE">
                <w:rPr>
                  <w:rStyle w:val="Hyperlink"/>
                  <w:rFonts w:cs="Arial"/>
                </w:rPr>
                <w:t>S1-181281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897839A" w14:textId="0E602576"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SyncTechno</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A0A3A7" w14:textId="10872C1C"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819</w:t>
            </w:r>
            <w:r w:rsidRPr="00156AC9">
              <w:rPr>
                <w:rFonts w:eastAsia="Times New Roman" w:cs="Arial"/>
                <w:szCs w:val="18"/>
                <w:lang w:eastAsia="ar-SA"/>
              </w:rPr>
              <w:t>v</w:t>
            </w:r>
            <w:r>
              <w:rPr>
                <w:rFonts w:eastAsia="Times New Roman" w:cs="Arial"/>
                <w:szCs w:val="18"/>
                <w:lang w:eastAsia="ar-SA"/>
              </w:rPr>
              <w:t>0</w:t>
            </w:r>
            <w:r w:rsidRPr="00156AC9">
              <w:rPr>
                <w:rFonts w:eastAsia="Times New Roman" w:cs="Arial"/>
                <w:szCs w:val="18"/>
                <w:lang w:eastAsia="ar-SA"/>
              </w:rPr>
              <w:t>.</w:t>
            </w:r>
            <w:r>
              <w:rPr>
                <w:rFonts w:eastAsia="Times New Roman" w:cs="Arial"/>
                <w:szCs w:val="18"/>
                <w:lang w:eastAsia="ar-SA"/>
              </w:rPr>
              <w:t>6</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8B32F7D" w14:textId="77777777" w:rsidR="00CC6653" w:rsidRPr="00156AC9"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D317E84" w14:textId="77777777" w:rsidR="00CC6653" w:rsidRPr="00156AC9" w:rsidRDefault="00CC6653" w:rsidP="00CC6653">
            <w:pPr>
              <w:snapToGrid w:val="0"/>
              <w:spacing w:after="0" w:line="240" w:lineRule="auto"/>
              <w:rPr>
                <w:rFonts w:eastAsia="Arial Unicode MS" w:cs="Arial"/>
                <w:szCs w:val="18"/>
                <w:lang w:eastAsia="ar-SA"/>
              </w:rPr>
            </w:pPr>
          </w:p>
        </w:tc>
      </w:tr>
      <w:tr w:rsidR="00CC6653" w:rsidRPr="00A75C05" w14:paraId="3ACC93B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948206" w14:textId="77777777" w:rsidR="00CC6653" w:rsidRPr="00003002" w:rsidRDefault="00CC6653" w:rsidP="00CC6653">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4D03EA" w14:textId="10BBEE70" w:rsidR="00CC6653" w:rsidRPr="00003002" w:rsidRDefault="003A02AE" w:rsidP="00CC6653">
            <w:pPr>
              <w:snapToGrid w:val="0"/>
              <w:spacing w:after="0" w:line="240" w:lineRule="auto"/>
              <w:rPr>
                <w:rStyle w:val="Hyperlink"/>
                <w:rFonts w:eastAsia="Times New Roman" w:cs="Arial"/>
                <w:color w:val="auto"/>
                <w:szCs w:val="18"/>
                <w:lang w:eastAsia="ar-SA"/>
              </w:rPr>
            </w:pPr>
            <w:hyperlink r:id="rId190" w:history="1">
              <w:r w:rsidR="00CC6653" w:rsidRPr="003A02AE">
                <w:rPr>
                  <w:rStyle w:val="Hyperlink"/>
                  <w:rFonts w:cs="Arial"/>
                </w:rPr>
                <w:t>S1-181045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C9BD26B" w14:textId="23A77533" w:rsidR="00CC6653" w:rsidRPr="00003002" w:rsidRDefault="00CC6653" w:rsidP="00CC6653">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SyncTechno</w:t>
            </w:r>
            <w:r w:rsidRPr="00003002">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E4255F" w14:textId="391B3956" w:rsidR="00CC6653" w:rsidRPr="00003002" w:rsidRDefault="00CC6653" w:rsidP="00CC6653">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819</w:t>
            </w:r>
            <w:r w:rsidRPr="00003002">
              <w:rPr>
                <w:rFonts w:eastAsia="Times New Roman" w:cs="Arial"/>
                <w:szCs w:val="18"/>
                <w:lang w:eastAsia="ar-SA"/>
              </w:rPr>
              <w:t>v</w:t>
            </w:r>
            <w:r>
              <w:rPr>
                <w:rFonts w:eastAsia="Times New Roman" w:cs="Arial"/>
                <w:szCs w:val="18"/>
                <w:lang w:eastAsia="ar-SA"/>
              </w:rPr>
              <w:t>0</w:t>
            </w:r>
            <w:r w:rsidRPr="00003002">
              <w:rPr>
                <w:rFonts w:eastAsia="Times New Roman" w:cs="Arial"/>
                <w:szCs w:val="18"/>
                <w:lang w:eastAsia="ar-SA"/>
              </w:rPr>
              <w:t>.</w:t>
            </w:r>
            <w:r>
              <w:rPr>
                <w:rFonts w:eastAsia="Times New Roman" w:cs="Arial"/>
                <w:szCs w:val="18"/>
                <w:lang w:eastAsia="ar-SA"/>
              </w:rPr>
              <w:t>6</w:t>
            </w:r>
            <w:r w:rsidRPr="00003002">
              <w:rPr>
                <w:rFonts w:eastAsia="Times New Roman" w:cs="Arial"/>
                <w:szCs w:val="18"/>
                <w:lang w:eastAsia="ar-SA"/>
              </w:rPr>
              <w:t xml:space="preserve">.0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B7A7778" w14:textId="77777777" w:rsidR="00CC6653" w:rsidRPr="00003002"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445F4C8" w14:textId="77777777" w:rsidR="00CC6653" w:rsidRPr="00003002" w:rsidRDefault="00CC6653" w:rsidP="00CC6653">
            <w:pPr>
              <w:snapToGrid w:val="0"/>
              <w:spacing w:after="0" w:line="240" w:lineRule="auto"/>
              <w:rPr>
                <w:rFonts w:eastAsia="Arial Unicode MS" w:cs="Arial"/>
                <w:szCs w:val="18"/>
                <w:lang w:eastAsia="ar-SA"/>
              </w:rPr>
            </w:pPr>
          </w:p>
        </w:tc>
      </w:tr>
      <w:tr w:rsidR="00CC6653" w:rsidRPr="00A75C05" w14:paraId="11445390"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1FD601"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61D44E" w14:textId="4B14D7E2" w:rsidR="00CC6653" w:rsidRPr="005A6C82" w:rsidRDefault="003A02AE" w:rsidP="00CC6653">
            <w:pPr>
              <w:snapToGrid w:val="0"/>
              <w:spacing w:after="0" w:line="240" w:lineRule="auto"/>
              <w:rPr>
                <w:rStyle w:val="Hyperlink"/>
                <w:rFonts w:eastAsia="Times New Roman" w:cs="Arial"/>
                <w:color w:val="auto"/>
                <w:szCs w:val="18"/>
                <w:lang w:eastAsia="ar-SA"/>
              </w:rPr>
            </w:pPr>
            <w:hyperlink r:id="rId191" w:history="1">
              <w:r w:rsidR="00CC6653" w:rsidRPr="003A02AE">
                <w:rPr>
                  <w:rStyle w:val="Hyperlink"/>
                  <w:rFonts w:cs="Arial"/>
                </w:rPr>
                <w:t>S1-181282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1A9C8F"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F50D45" w14:textId="3FDFFFE2" w:rsidR="00CC6653" w:rsidRPr="00D66E9C"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MARCOM+HYPOS+5GSAT</w:t>
            </w:r>
            <w:r w:rsidRPr="00D66E9C">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B0AB215" w14:textId="777777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45EBB4E"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A75C05" w14:paraId="074E8A2F"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4685F2"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8D4517" w14:textId="6419F2D8" w:rsidR="00CC6653" w:rsidRPr="005A6C82" w:rsidRDefault="003A02AE" w:rsidP="00CC6653">
            <w:pPr>
              <w:snapToGrid w:val="0"/>
              <w:spacing w:after="0" w:line="240" w:lineRule="auto"/>
              <w:rPr>
                <w:rStyle w:val="Hyperlink"/>
                <w:rFonts w:eastAsia="Times New Roman" w:cs="Arial"/>
                <w:color w:val="auto"/>
                <w:szCs w:val="18"/>
                <w:lang w:eastAsia="ar-SA"/>
              </w:rPr>
            </w:pPr>
            <w:hyperlink r:id="rId192" w:history="1">
              <w:r w:rsidR="00CC6653" w:rsidRPr="003A02AE">
                <w:rPr>
                  <w:rStyle w:val="Hyperlink"/>
                  <w:rFonts w:cs="Arial"/>
                </w:rPr>
                <w:t>S1-181283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FA07BB1"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B6045A" w14:textId="6B55E283" w:rsidR="00CC6653" w:rsidRPr="00D66E9C"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MARCOM+HYPOS+5GSAT</w:t>
            </w:r>
            <w:r w:rsidRPr="00D66E9C">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3D1BC5F" w14:textId="777777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03473E2"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B04844" w14:paraId="595FD28F" w14:textId="77777777" w:rsidTr="00A87B48">
        <w:trPr>
          <w:trHeight w:val="141"/>
        </w:trPr>
        <w:tc>
          <w:tcPr>
            <w:tcW w:w="14494" w:type="dxa"/>
            <w:gridSpan w:val="8"/>
            <w:tcBorders>
              <w:bottom w:val="nil"/>
            </w:tcBorders>
            <w:shd w:val="clear" w:color="auto" w:fill="F2F2F2"/>
          </w:tcPr>
          <w:p w14:paraId="595FD28E" w14:textId="77777777" w:rsidR="00CC6653" w:rsidRPr="00F45489" w:rsidRDefault="00CC6653" w:rsidP="00CC6653">
            <w:pPr>
              <w:pStyle w:val="Heading2"/>
            </w:pPr>
            <w:r>
              <w:t xml:space="preserve">FS_CAV: </w:t>
            </w:r>
            <w:r w:rsidRPr="00CC3E19">
              <w:t>Study o</w:t>
            </w:r>
            <w:r>
              <w:t xml:space="preserve">n </w:t>
            </w:r>
            <w:r w:rsidRPr="00160AC8">
              <w:t>Communication for Automation in Vertical Domains</w:t>
            </w:r>
            <w:r w:rsidRPr="004070E3">
              <w:t xml:space="preserve"> </w:t>
            </w:r>
            <w:r>
              <w:t>[</w:t>
            </w:r>
            <w:r w:rsidRPr="0025579C">
              <w:rPr>
                <w:bCs/>
              </w:rPr>
              <w:t>S</w:t>
            </w:r>
            <w:r>
              <w:rPr>
                <w:bCs/>
              </w:rPr>
              <w:t>P-170169]</w:t>
            </w:r>
          </w:p>
        </w:tc>
      </w:tr>
      <w:tr w:rsidR="00CC6653" w:rsidRPr="00B04844" w14:paraId="595FD296" w14:textId="77777777" w:rsidTr="00A87B48">
        <w:trPr>
          <w:trHeight w:val="141"/>
        </w:trPr>
        <w:tc>
          <w:tcPr>
            <w:tcW w:w="14494" w:type="dxa"/>
            <w:gridSpan w:val="8"/>
            <w:tcBorders>
              <w:bottom w:val="single" w:sz="4" w:space="0" w:color="auto"/>
            </w:tcBorders>
            <w:shd w:val="clear" w:color="auto" w:fill="auto"/>
          </w:tcPr>
          <w:p w14:paraId="595FD291"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292" w14:textId="7C3005D0"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22.804v1.1.0</w:t>
            </w:r>
          </w:p>
          <w:p w14:paraId="595FD293" w14:textId="38A8327B"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14:paraId="595FD294" w14:textId="5CCCD985"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95</w:t>
            </w:r>
            <w:r w:rsidRPr="004070E3">
              <w:rPr>
                <w:rFonts w:eastAsia="Arial Unicode MS" w:cs="Arial"/>
                <w:szCs w:val="18"/>
                <w:lang w:val="fr-FR" w:eastAsia="ar-SA"/>
              </w:rPr>
              <w:t>%</w:t>
            </w:r>
          </w:p>
          <w:p w14:paraId="595FD295" w14:textId="77777777" w:rsidR="00CC6653" w:rsidRPr="004070E3" w:rsidRDefault="00CC6653" w:rsidP="00CC6653">
            <w:pPr>
              <w:suppressAutoHyphens/>
              <w:spacing w:after="0" w:line="240" w:lineRule="auto"/>
              <w:rPr>
                <w:rFonts w:eastAsia="Arial Unicode MS" w:cs="Arial"/>
                <w:i/>
                <w:szCs w:val="18"/>
                <w:lang w:eastAsia="ar-SA"/>
              </w:rPr>
            </w:pPr>
          </w:p>
        </w:tc>
      </w:tr>
      <w:tr w:rsidR="00CC6653" w:rsidRPr="00B04844" w14:paraId="68AF1AAD" w14:textId="77777777" w:rsidTr="000345AB">
        <w:trPr>
          <w:trHeight w:val="293"/>
        </w:trPr>
        <w:tc>
          <w:tcPr>
            <w:tcW w:w="14494" w:type="dxa"/>
            <w:gridSpan w:val="8"/>
            <w:tcBorders>
              <w:bottom w:val="single" w:sz="4" w:space="0" w:color="auto"/>
            </w:tcBorders>
            <w:shd w:val="clear" w:color="auto" w:fill="F2F2F2"/>
          </w:tcPr>
          <w:p w14:paraId="74332213" w14:textId="7C9DF1E2"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Discussion of exclusive/private</w:t>
            </w:r>
          </w:p>
        </w:tc>
      </w:tr>
      <w:tr w:rsidR="00CC6653" w:rsidRPr="00A75C05" w14:paraId="143D051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A844E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6902CD" w14:textId="314E9D44" w:rsidR="00CC6653" w:rsidRPr="00170325" w:rsidRDefault="003A02AE" w:rsidP="00CC6653">
            <w:pPr>
              <w:snapToGrid w:val="0"/>
              <w:spacing w:after="0" w:line="240" w:lineRule="auto"/>
              <w:rPr>
                <w:rStyle w:val="Hyperlink"/>
                <w:rFonts w:cs="Arial"/>
              </w:rPr>
            </w:pPr>
            <w:hyperlink r:id="rId193" w:history="1">
              <w:r w:rsidR="00CC6653" w:rsidRPr="003A02AE">
                <w:rPr>
                  <w:rStyle w:val="Hyperlink"/>
                  <w:rFonts w:cs="Arial"/>
                </w:rPr>
                <w:t>S1-181</w:t>
              </w:r>
              <w:r w:rsidR="00CC6653" w:rsidRPr="003A02AE">
                <w:rPr>
                  <w:rStyle w:val="Hyperlink"/>
                  <w:rFonts w:cs="Arial"/>
                </w:rPr>
                <w:t>0</w:t>
              </w:r>
              <w:r w:rsidR="00CC6653" w:rsidRPr="003A02AE">
                <w:rPr>
                  <w:rStyle w:val="Hyperlink"/>
                  <w:rFonts w:cs="Arial"/>
                </w:rPr>
                <w:t>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39D4FFC" w14:textId="3C809968" w:rsidR="00CC6653" w:rsidRPr="001621EB" w:rsidRDefault="00CC6653" w:rsidP="00CC6653">
            <w:pPr>
              <w:snapToGrid w:val="0"/>
              <w:spacing w:after="0" w:line="240" w:lineRule="auto"/>
              <w:rPr>
                <w:lang w:val="nl-NL"/>
              </w:rPr>
            </w:pPr>
            <w:r w:rsidRPr="001621EB">
              <w:rPr>
                <w:rFonts w:eastAsia="SimSun"/>
                <w:lang w:val="nl-NL" w:eastAsia="en-GB"/>
              </w:rPr>
              <w:t>Siemens, Nokia, Qualcomm, Deutsche Telekom, Sennheiser,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124467" w14:textId="1EF79992" w:rsidR="00CC6653" w:rsidRPr="00A75C05" w:rsidRDefault="00CC6653" w:rsidP="00CC6653">
            <w:pPr>
              <w:snapToGrid w:val="0"/>
              <w:spacing w:after="0" w:line="240" w:lineRule="auto"/>
            </w:pPr>
            <w:r>
              <w:rPr>
                <w:rFonts w:eastAsia="SimSun"/>
                <w:lang w:eastAsia="en-GB"/>
              </w:rPr>
              <w:t>A</w:t>
            </w:r>
            <w:r w:rsidRPr="00B42748">
              <w:rPr>
                <w:rFonts w:eastAsia="SimSun"/>
                <w:lang w:eastAsia="en-GB"/>
              </w:rPr>
              <w:t>lign</w:t>
            </w:r>
            <w:r>
              <w:rPr>
                <w:rFonts w:eastAsia="SimSun"/>
                <w:lang w:eastAsia="en-GB"/>
              </w:rPr>
              <w:t>ing</w:t>
            </w:r>
            <w:r w:rsidRPr="00B42748">
              <w:rPr>
                <w:rFonts w:eastAsia="SimSun"/>
                <w:lang w:eastAsia="en-GB"/>
              </w:rPr>
              <w:t xml:space="preserve"> </w:t>
            </w:r>
            <w:r>
              <w:rPr>
                <w:rFonts w:eastAsia="SimSun"/>
                <w:lang w:eastAsia="en-GB"/>
              </w:rPr>
              <w:t>network</w:t>
            </w:r>
            <w:r w:rsidRPr="00B42748">
              <w:rPr>
                <w:rFonts w:eastAsia="SimSun"/>
                <w:lang w:eastAsia="en-GB"/>
              </w:rPr>
              <w:t xml:space="preserve"> terminology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D6CC55"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3699319"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B045752"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5A9E3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74C5FA" w14:textId="4AFF83A2" w:rsidR="00CC6653" w:rsidRPr="00170325" w:rsidRDefault="003A02AE" w:rsidP="00CC6653">
            <w:pPr>
              <w:snapToGrid w:val="0"/>
              <w:spacing w:after="0" w:line="240" w:lineRule="auto"/>
              <w:rPr>
                <w:rStyle w:val="Hyperlink"/>
                <w:rFonts w:cs="Arial"/>
              </w:rPr>
            </w:pPr>
            <w:hyperlink r:id="rId194" w:history="1">
              <w:r w:rsidR="00CC6653" w:rsidRPr="003A02AE">
                <w:rPr>
                  <w:rStyle w:val="Hyperlink"/>
                  <w:rFonts w:cs="Arial"/>
                </w:rPr>
                <w:t>S</w:t>
              </w:r>
              <w:r w:rsidR="00CC6653" w:rsidRPr="003A02AE">
                <w:rPr>
                  <w:rStyle w:val="Hyperlink"/>
                  <w:rFonts w:cs="Arial"/>
                </w:rPr>
                <w:t>1</w:t>
              </w:r>
              <w:r w:rsidR="00CC6653" w:rsidRPr="003A02AE">
                <w:rPr>
                  <w:rStyle w:val="Hyperlink"/>
                  <w:rFonts w:cs="Arial"/>
                </w:rPr>
                <w:t>-181056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0DBD66B" w14:textId="77777777" w:rsidR="00CC6653" w:rsidRPr="00A75C05" w:rsidRDefault="00CC6653" w:rsidP="00CC6653">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BDB577" w14:textId="77777777" w:rsidR="00CC6653" w:rsidRPr="00A75C05" w:rsidRDefault="00CC6653" w:rsidP="00CC6653">
            <w:pPr>
              <w:snapToGrid w:val="0"/>
              <w:spacing w:after="0" w:line="240" w:lineRule="auto"/>
            </w:pPr>
            <w:r w:rsidRPr="0080209F">
              <w:t>Discussion paper on Definitions for Public/Private and Exclusive Networks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4E773F7"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E58AD7C"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E14CCDC"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5EE32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3DF496" w14:textId="1DE78811" w:rsidR="00CC6653" w:rsidRPr="00170325" w:rsidRDefault="003A02AE" w:rsidP="00CC6653">
            <w:pPr>
              <w:snapToGrid w:val="0"/>
              <w:spacing w:after="0" w:line="240" w:lineRule="auto"/>
              <w:rPr>
                <w:rStyle w:val="Hyperlink"/>
                <w:rFonts w:cs="Arial"/>
              </w:rPr>
            </w:pPr>
            <w:hyperlink r:id="rId195" w:history="1">
              <w:r w:rsidR="00CC6653" w:rsidRPr="003A02AE">
                <w:rPr>
                  <w:rStyle w:val="Hyperlink"/>
                  <w:rFonts w:cs="Arial"/>
                </w:rPr>
                <w:t>S1-181057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DD0406" w14:textId="77777777" w:rsidR="00CC6653" w:rsidRPr="00A75C05" w:rsidRDefault="00CC6653" w:rsidP="00CC6653">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F01273" w14:textId="77777777" w:rsidR="00CC6653" w:rsidRPr="00A75C05" w:rsidRDefault="00CC6653" w:rsidP="00CC6653">
            <w:pPr>
              <w:snapToGrid w:val="0"/>
              <w:spacing w:after="0" w:line="240" w:lineRule="auto"/>
            </w:pPr>
            <w:r>
              <w:rPr>
                <w:noProof/>
              </w:rPr>
              <w:t xml:space="preserve">CR21.905v15.0.0: </w:t>
            </w:r>
            <w:r w:rsidRPr="00C9296D">
              <w:rPr>
                <w:b/>
                <w:noProof/>
              </w:rPr>
              <w:t>[DRAFT]</w:t>
            </w:r>
            <w:r>
              <w:rPr>
                <w:b/>
                <w:noProof/>
              </w:rPr>
              <w:t xml:space="preserve"> </w:t>
            </w:r>
            <w:r>
              <w:rPr>
                <w:noProof/>
              </w:rPr>
              <w:t>Update of the definition of Public Land Mobile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900AF6D"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A56C6C8"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TEI-16</w:t>
            </w:r>
            <w:r w:rsidRPr="001C7424">
              <w:rPr>
                <w:rFonts w:eastAsia="Times New Roman" w:cs="Arial"/>
                <w:szCs w:val="18"/>
                <w:lang w:val="en-US" w:eastAsia="ar-SA"/>
              </w:rPr>
              <w:t xml:space="preserve"> Rel-16 CR </w:t>
            </w:r>
            <w:r>
              <w:rPr>
                <w:rFonts w:eastAsia="Times New Roman" w:cs="Arial"/>
                <w:szCs w:val="18"/>
                <w:lang w:val="en-US" w:eastAsia="ar-SA"/>
              </w:rPr>
              <w:t>XXXX</w:t>
            </w:r>
            <w:r w:rsidRPr="001C7424">
              <w:rPr>
                <w:rFonts w:eastAsia="Times New Roman" w:cs="Arial"/>
                <w:szCs w:val="18"/>
                <w:lang w:val="en-US" w:eastAsia="ar-SA"/>
              </w:rPr>
              <w:t xml:space="preserve"> R- Cat </w:t>
            </w:r>
            <w:r>
              <w:rPr>
                <w:rFonts w:eastAsia="Times New Roman" w:cs="Arial"/>
                <w:szCs w:val="18"/>
                <w:lang w:val="en-US" w:eastAsia="ar-SA"/>
              </w:rPr>
              <w:t>C</w:t>
            </w:r>
          </w:p>
        </w:tc>
      </w:tr>
      <w:tr w:rsidR="00CC6653" w:rsidRPr="00A75C05" w14:paraId="24802B56"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A2E7C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A39F08" w14:textId="2EEA5562" w:rsidR="00CC6653" w:rsidRPr="00170325" w:rsidRDefault="003A02AE" w:rsidP="00CC6653">
            <w:pPr>
              <w:snapToGrid w:val="0"/>
              <w:spacing w:after="0" w:line="240" w:lineRule="auto"/>
              <w:rPr>
                <w:rStyle w:val="Hyperlink"/>
                <w:rFonts w:cs="Arial"/>
              </w:rPr>
            </w:pPr>
            <w:hyperlink r:id="rId196" w:history="1">
              <w:r w:rsidR="00CC6653" w:rsidRPr="003A02AE">
                <w:rPr>
                  <w:rStyle w:val="Hyperlink"/>
                  <w:rFonts w:cs="Arial"/>
                </w:rPr>
                <w:t>S1-181058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18BD9D" w14:textId="77777777" w:rsidR="00CC6653" w:rsidRPr="00A75C05" w:rsidRDefault="00CC6653" w:rsidP="00CC6653">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2F035B" w14:textId="77777777" w:rsidR="00CC6653" w:rsidRPr="00A75C05" w:rsidRDefault="00CC6653" w:rsidP="00CC6653">
            <w:pPr>
              <w:snapToGrid w:val="0"/>
              <w:spacing w:after="0" w:line="240" w:lineRule="auto"/>
            </w:pPr>
            <w:r>
              <w:rPr>
                <w:noProof/>
              </w:rPr>
              <w:t>CR22.261v15.4.0: Removal of private network and related requirements in Release 15</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7A0934C"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63FB144"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rPr>
              <w:t>SMARTER</w:t>
            </w:r>
            <w:r w:rsidRPr="001C7424">
              <w:rPr>
                <w:rFonts w:eastAsia="Times New Roman" w:cs="Arial"/>
                <w:szCs w:val="18"/>
                <w:lang w:val="en-US" w:eastAsia="ar-SA"/>
              </w:rPr>
              <w:t xml:space="preserve"> Rel-16 CR </w:t>
            </w:r>
            <w:r>
              <w:rPr>
                <w:rFonts w:eastAsia="Times New Roman" w:cs="Arial"/>
                <w:szCs w:val="18"/>
                <w:lang w:val="en-US" w:eastAsia="ar-SA"/>
              </w:rPr>
              <w:t>0092</w:t>
            </w:r>
            <w:r w:rsidRPr="001C7424">
              <w:rPr>
                <w:rFonts w:eastAsia="Times New Roman" w:cs="Arial"/>
                <w:szCs w:val="18"/>
                <w:lang w:val="en-US" w:eastAsia="ar-SA"/>
              </w:rPr>
              <w:t xml:space="preserve"> R- Cat </w:t>
            </w:r>
            <w:r>
              <w:rPr>
                <w:rFonts w:eastAsia="Times New Roman" w:cs="Arial"/>
                <w:szCs w:val="18"/>
                <w:lang w:val="en-US" w:eastAsia="ar-SA"/>
              </w:rPr>
              <w:t>F</w:t>
            </w:r>
          </w:p>
        </w:tc>
      </w:tr>
      <w:tr w:rsidR="00CC6653" w:rsidRPr="00A75C05" w14:paraId="7DDAB82C"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0B4D7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A7DC86" w14:textId="49F8CF2B" w:rsidR="00CC6653" w:rsidRPr="00170325" w:rsidRDefault="003A02AE" w:rsidP="00CC6653">
            <w:pPr>
              <w:snapToGrid w:val="0"/>
              <w:spacing w:after="0" w:line="240" w:lineRule="auto"/>
              <w:rPr>
                <w:rStyle w:val="Hyperlink"/>
                <w:rFonts w:cs="Arial"/>
              </w:rPr>
            </w:pPr>
            <w:hyperlink r:id="rId197" w:history="1">
              <w:r w:rsidR="00CC6653" w:rsidRPr="003A02AE">
                <w:rPr>
                  <w:rStyle w:val="Hyperlink"/>
                  <w:rFonts w:cs="Arial"/>
                </w:rPr>
                <w:t>S1-181059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C3B1AE" w14:textId="77777777" w:rsidR="00CC6653" w:rsidRPr="00A75C05" w:rsidRDefault="00CC6653" w:rsidP="00CC6653">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845879" w14:textId="77777777" w:rsidR="00CC6653" w:rsidRPr="00A75C05" w:rsidRDefault="00CC6653" w:rsidP="00CC6653">
            <w:pPr>
              <w:snapToGrid w:val="0"/>
              <w:spacing w:after="0" w:line="240" w:lineRule="auto"/>
            </w:pPr>
            <w:r>
              <w:rPr>
                <w:noProof/>
              </w:rPr>
              <w:t>CR22.261v16.3.0: New definitions for Private Network and Exclusive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842E1E3"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8E0A9B1" w14:textId="77777777" w:rsidR="00CC6653" w:rsidRPr="00A75C05" w:rsidRDefault="00CC6653" w:rsidP="00CC6653">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sidRPr="004F075D">
              <w:rPr>
                <w:noProof/>
                <w:highlight w:val="yellow"/>
              </w:rPr>
              <w:t>CAV</w:t>
            </w:r>
            <w:r w:rsidRPr="001C7424">
              <w:rPr>
                <w:rFonts w:eastAsia="Times New Roman" w:cs="Arial"/>
                <w:szCs w:val="18"/>
                <w:lang w:val="en-US" w:eastAsia="ar-SA"/>
              </w:rPr>
              <w:t xml:space="preserve"> Rel-16 CR </w:t>
            </w:r>
            <w:r>
              <w:rPr>
                <w:rFonts w:eastAsia="Times New Roman" w:cs="Arial"/>
                <w:szCs w:val="18"/>
                <w:lang w:val="en-US" w:eastAsia="ar-SA"/>
              </w:rPr>
              <w:t>0093</w:t>
            </w:r>
            <w:r w:rsidRPr="001C7424">
              <w:rPr>
                <w:rFonts w:eastAsia="Times New Roman" w:cs="Arial"/>
                <w:szCs w:val="18"/>
                <w:lang w:val="en-US" w:eastAsia="ar-SA"/>
              </w:rPr>
              <w:t xml:space="preserve"> R- Cat </w:t>
            </w:r>
            <w:r>
              <w:rPr>
                <w:rFonts w:eastAsia="Times New Roman" w:cs="Arial"/>
                <w:szCs w:val="18"/>
                <w:lang w:val="en-US" w:eastAsia="ar-SA"/>
              </w:rPr>
              <w:t>C</w:t>
            </w:r>
          </w:p>
        </w:tc>
      </w:tr>
      <w:tr w:rsidR="00CC6653" w:rsidRPr="00A75C05" w14:paraId="187E720D"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441C5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FFEC9A" w14:textId="21455FF4" w:rsidR="00CC6653" w:rsidRPr="00170325" w:rsidRDefault="007A4274" w:rsidP="00CC6653">
            <w:pPr>
              <w:snapToGrid w:val="0"/>
              <w:spacing w:after="0" w:line="240" w:lineRule="auto"/>
              <w:rPr>
                <w:rStyle w:val="Hyperlink"/>
                <w:rFonts w:cs="Arial"/>
              </w:rPr>
            </w:pPr>
            <w:hyperlink r:id="rId198" w:history="1">
              <w:r w:rsidR="00CC6653" w:rsidRPr="007A4274">
                <w:rPr>
                  <w:rStyle w:val="Hyperlink"/>
                  <w:rFonts w:cs="Arial"/>
                </w:rPr>
                <w:t>S1-1811</w:t>
              </w:r>
              <w:r w:rsidR="00CC6653" w:rsidRPr="007A4274">
                <w:rPr>
                  <w:rStyle w:val="Hyperlink"/>
                  <w:rFonts w:cs="Arial"/>
                </w:rPr>
                <w:t>6</w:t>
              </w:r>
              <w:r w:rsidR="00CC6653" w:rsidRPr="007A4274">
                <w:rPr>
                  <w:rStyle w:val="Hyperlink"/>
                  <w:rFonts w:cs="Arial"/>
                </w:rPr>
                <w:t>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824B639" w14:textId="77777777" w:rsidR="00CC6653" w:rsidRPr="00A75C05" w:rsidRDefault="00CC6653" w:rsidP="00CC6653">
            <w:pPr>
              <w:snapToGrid w:val="0"/>
              <w:spacing w:after="0" w:line="240" w:lineRule="auto"/>
            </w:pPr>
            <w:r w:rsidRPr="00871B84">
              <w:rPr>
                <w:rFonts w:eastAsia="SimSun"/>
                <w:lang w:eastAsia="en-GB"/>
              </w:rP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6F803A" w14:textId="77777777" w:rsidR="00CC6653" w:rsidRPr="00A75C05" w:rsidRDefault="00CC6653" w:rsidP="00CC6653">
            <w:pPr>
              <w:snapToGrid w:val="0"/>
              <w:spacing w:after="0" w:line="240" w:lineRule="auto"/>
            </w:pPr>
            <w:r>
              <w:rPr>
                <w:rFonts w:eastAsia="SimSun"/>
                <w:lang w:eastAsia="en-GB"/>
              </w:rPr>
              <w:t>Discussion on the remaining issues in CAV study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796EA8B"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3B09630"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380D1E1"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9B9561" w14:textId="77777777" w:rsidR="00CC6653" w:rsidRPr="00275529" w:rsidRDefault="00CC6653" w:rsidP="00CC6653">
            <w:pPr>
              <w:snapToGrid w:val="0"/>
              <w:spacing w:after="0" w:line="240" w:lineRule="auto"/>
              <w:rPr>
                <w:rFonts w:eastAsia="Times New Roman" w:cs="Arial"/>
                <w:szCs w:val="18"/>
                <w:lang w:eastAsia="ar-SA"/>
              </w:rPr>
            </w:pPr>
            <w:r w:rsidRPr="0027552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BE9FA7" w14:textId="72A6206B" w:rsidR="00CC6653" w:rsidRPr="00275529" w:rsidRDefault="007A4274" w:rsidP="00CC6653">
            <w:pPr>
              <w:snapToGrid w:val="0"/>
              <w:spacing w:after="0" w:line="240" w:lineRule="auto"/>
              <w:rPr>
                <w:rStyle w:val="Hyperlink"/>
                <w:rFonts w:cs="Arial"/>
                <w:color w:val="auto"/>
              </w:rPr>
            </w:pPr>
            <w:hyperlink r:id="rId199" w:history="1">
              <w:r w:rsidR="00CC6653" w:rsidRPr="007A4274">
                <w:rPr>
                  <w:rStyle w:val="Hyperlink"/>
                  <w:rFonts w:cs="Arial"/>
                </w:rPr>
                <w:t>S1-181</w:t>
              </w:r>
              <w:r w:rsidR="00CC6653" w:rsidRPr="007A4274">
                <w:rPr>
                  <w:rStyle w:val="Hyperlink"/>
                  <w:rFonts w:cs="Arial"/>
                </w:rPr>
                <w:t>2</w:t>
              </w:r>
              <w:r w:rsidR="00CC6653" w:rsidRPr="007A4274">
                <w:rPr>
                  <w:rStyle w:val="Hyperlink"/>
                  <w:rFonts w:cs="Arial"/>
                </w:rPr>
                <w:t>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8FF956B" w14:textId="77777777" w:rsidR="00CC6653" w:rsidRPr="00275529" w:rsidRDefault="00CC6653" w:rsidP="00CC6653">
            <w:pPr>
              <w:snapToGrid w:val="0"/>
              <w:spacing w:after="0" w:line="240" w:lineRule="auto"/>
            </w:pPr>
            <w:r w:rsidRPr="00275529">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141C37" w14:textId="77777777" w:rsidR="00CC6653" w:rsidRPr="00275529" w:rsidRDefault="00CC6653" w:rsidP="00CC6653">
            <w:pPr>
              <w:snapToGrid w:val="0"/>
              <w:spacing w:after="0" w:line="240" w:lineRule="auto"/>
            </w:pPr>
            <w:r w:rsidRPr="00275529">
              <w:t xml:space="preserve">CR22.821v16.0.0: </w:t>
            </w:r>
            <w:r w:rsidRPr="00275529">
              <w:rPr>
                <w:rFonts w:eastAsia="SimSun"/>
                <w:lang w:eastAsia="en-GB"/>
              </w:rPr>
              <w:t>Proposed terminology changes for 5GLAN TR22.821</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E8B24A7" w14:textId="77777777" w:rsidR="00CC6653" w:rsidRPr="00275529"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B09D6C3" w14:textId="77777777" w:rsidR="00CC6653" w:rsidRPr="00275529" w:rsidRDefault="00CC6653" w:rsidP="00CC6653">
            <w:pPr>
              <w:spacing w:after="0" w:line="240" w:lineRule="auto"/>
              <w:rPr>
                <w:rFonts w:eastAsia="Arial Unicode MS" w:cs="Arial"/>
                <w:szCs w:val="18"/>
                <w:lang w:val="en-US" w:eastAsia="ar-SA"/>
              </w:rPr>
            </w:pPr>
            <w:r w:rsidRPr="00275529">
              <w:rPr>
                <w:rFonts w:eastAsia="Times New Roman" w:cs="Arial"/>
                <w:szCs w:val="18"/>
                <w:lang w:val="en-US" w:eastAsia="ar-SA"/>
              </w:rPr>
              <w:t xml:space="preserve">WI code </w:t>
            </w:r>
            <w:r w:rsidRPr="00275529">
              <w:rPr>
                <w:noProof/>
              </w:rPr>
              <w:t>FS_5GLAN</w:t>
            </w:r>
            <w:r w:rsidRPr="00275529">
              <w:rPr>
                <w:rFonts w:eastAsia="Times New Roman" w:cs="Arial"/>
                <w:szCs w:val="18"/>
                <w:lang w:val="en-US" w:eastAsia="ar-SA"/>
              </w:rPr>
              <w:t xml:space="preserve"> Rel-16 CR 0001 R- Cat F.</w:t>
            </w:r>
          </w:p>
        </w:tc>
      </w:tr>
      <w:tr w:rsidR="00CC6653" w:rsidRPr="00A75C05" w14:paraId="69E1CC72" w14:textId="77777777" w:rsidTr="002777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00072D1" w14:textId="77777777" w:rsidR="00CC6653" w:rsidRPr="00382960" w:rsidRDefault="00CC6653" w:rsidP="00CC6653">
            <w:pPr>
              <w:snapToGrid w:val="0"/>
              <w:spacing w:after="0" w:line="240" w:lineRule="auto"/>
              <w:rPr>
                <w:rFonts w:eastAsia="Times New Roman" w:cs="Arial"/>
                <w:szCs w:val="18"/>
                <w:lang w:eastAsia="ar-SA"/>
              </w:rPr>
            </w:pPr>
            <w:r w:rsidRPr="00382960">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C4179BE" w14:textId="36BF361C" w:rsidR="00CC6653" w:rsidRPr="00382960" w:rsidRDefault="003A02AE" w:rsidP="00CC6653">
            <w:pPr>
              <w:snapToGrid w:val="0"/>
              <w:spacing w:after="0" w:line="240" w:lineRule="auto"/>
              <w:rPr>
                <w:rStyle w:val="Hyperlink"/>
                <w:rFonts w:cs="Arial"/>
                <w:color w:val="auto"/>
              </w:rPr>
            </w:pPr>
            <w:hyperlink r:id="rId200" w:history="1">
              <w:r w:rsidR="00CC6653" w:rsidRPr="003A02AE">
                <w:rPr>
                  <w:rStyle w:val="Hyperlink"/>
                  <w:rFonts w:cs="Arial"/>
                </w:rPr>
                <w:t>S1-181209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06E8423F" w14:textId="77777777" w:rsidR="00CC6653" w:rsidRPr="00382960" w:rsidRDefault="00CC6653" w:rsidP="00CC6653">
            <w:pPr>
              <w:snapToGrid w:val="0"/>
              <w:spacing w:after="0" w:line="240" w:lineRule="auto"/>
            </w:pPr>
            <w:r w:rsidRPr="00382960">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74224A9" w14:textId="77777777" w:rsidR="00CC6653" w:rsidRPr="00382960" w:rsidRDefault="00CC6653" w:rsidP="00CC6653">
            <w:pPr>
              <w:snapToGrid w:val="0"/>
              <w:spacing w:after="0" w:line="240" w:lineRule="auto"/>
            </w:pPr>
            <w:r w:rsidRPr="00382960">
              <w:t xml:space="preserve">CR22.821v16.0.0: </w:t>
            </w:r>
            <w:r w:rsidRPr="00382960">
              <w:rPr>
                <w:rFonts w:eastAsia="SimSun"/>
                <w:lang w:eastAsia="en-GB"/>
              </w:rPr>
              <w:t>Section 4.1 of 5GLAN TR22.821</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5F851C98" w14:textId="77777777" w:rsidR="00CC6653" w:rsidRPr="00382960" w:rsidRDefault="00CC6653" w:rsidP="00CC6653">
            <w:pPr>
              <w:snapToGrid w:val="0"/>
              <w:spacing w:after="0" w:line="240" w:lineRule="auto"/>
              <w:rPr>
                <w:rFonts w:eastAsia="Times New Roman" w:cs="Arial"/>
                <w:szCs w:val="18"/>
                <w:lang w:eastAsia="ar-SA"/>
              </w:rPr>
            </w:pPr>
            <w:r w:rsidRPr="00382960">
              <w:rPr>
                <w:rFonts w:eastAsia="Times New Roman" w:cs="Arial"/>
                <w:szCs w:val="18"/>
                <w:lang w:eastAsia="ar-SA"/>
              </w:rPr>
              <w:t xml:space="preserve">Moved to </w:t>
            </w:r>
            <w:r>
              <w:rPr>
                <w:rFonts w:eastAsia="Times New Roman" w:cs="Arial"/>
                <w:szCs w:val="18"/>
                <w:lang w:eastAsia="ar-SA"/>
              </w:rPr>
              <w:t>7.12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10A6CBB6" w14:textId="77777777" w:rsidR="00CC6653" w:rsidRPr="00382960" w:rsidRDefault="00CC6653" w:rsidP="00CC6653">
            <w:pPr>
              <w:spacing w:after="0" w:line="240" w:lineRule="auto"/>
              <w:rPr>
                <w:rFonts w:eastAsia="Arial Unicode MS" w:cs="Arial"/>
                <w:szCs w:val="18"/>
                <w:lang w:eastAsia="ar-SA"/>
              </w:rPr>
            </w:pPr>
            <w:r w:rsidRPr="00382960">
              <w:rPr>
                <w:rFonts w:eastAsia="Times New Roman" w:cs="Arial"/>
                <w:szCs w:val="18"/>
                <w:lang w:val="en-US" w:eastAsia="ar-SA"/>
              </w:rPr>
              <w:t xml:space="preserve">WI code </w:t>
            </w:r>
            <w:r w:rsidRPr="00382960">
              <w:rPr>
                <w:noProof/>
              </w:rPr>
              <w:t>FS_5GLAN</w:t>
            </w:r>
            <w:r w:rsidRPr="00382960">
              <w:rPr>
                <w:rFonts w:eastAsia="Times New Roman" w:cs="Arial"/>
                <w:szCs w:val="18"/>
                <w:lang w:val="en-US" w:eastAsia="ar-SA"/>
              </w:rPr>
              <w:t xml:space="preserve"> Rel-16 CR 0002 R- Cat D</w:t>
            </w:r>
          </w:p>
        </w:tc>
      </w:tr>
      <w:tr w:rsidR="00CC6653" w:rsidRPr="00B04844" w14:paraId="4028D8B0" w14:textId="77777777" w:rsidTr="000345AB">
        <w:trPr>
          <w:trHeight w:val="293"/>
        </w:trPr>
        <w:tc>
          <w:tcPr>
            <w:tcW w:w="14494" w:type="dxa"/>
            <w:gridSpan w:val="8"/>
            <w:tcBorders>
              <w:bottom w:val="single" w:sz="4" w:space="0" w:color="auto"/>
            </w:tcBorders>
            <w:shd w:val="clear" w:color="auto" w:fill="F2F2F2"/>
          </w:tcPr>
          <w:p w14:paraId="1BAC6845" w14:textId="77777777"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Merged requirements</w:t>
            </w:r>
          </w:p>
        </w:tc>
      </w:tr>
      <w:tr w:rsidR="00CC6653" w:rsidRPr="00A75C05" w14:paraId="502E3788"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BE236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611FF3" w14:textId="0D3A8D79" w:rsidR="00CC6653" w:rsidRPr="00170325" w:rsidRDefault="003A02AE" w:rsidP="00CC6653">
            <w:pPr>
              <w:snapToGrid w:val="0"/>
              <w:spacing w:after="0" w:line="240" w:lineRule="auto"/>
              <w:rPr>
                <w:rStyle w:val="Hyperlink"/>
                <w:rFonts w:cs="Arial"/>
              </w:rPr>
            </w:pPr>
            <w:hyperlink r:id="rId201" w:history="1">
              <w:r w:rsidR="00CC6653" w:rsidRPr="003A02AE">
                <w:rPr>
                  <w:rStyle w:val="Hyperlink"/>
                  <w:rFonts w:cs="Arial"/>
                </w:rPr>
                <w:t>S1-181050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6139EF1" w14:textId="77777777" w:rsidR="00CC6653" w:rsidRPr="00A75C05" w:rsidRDefault="00CC6653" w:rsidP="00CC6653">
            <w:pPr>
              <w:snapToGrid w:val="0"/>
              <w:spacing w:after="0" w:line="240" w:lineRule="auto"/>
            </w:pPr>
            <w:r>
              <w:rPr>
                <w:rFonts w:eastAsia="SimSun"/>
                <w:lang w:val="en-US" w:eastAsia="en-GB"/>
              </w:rPr>
              <w:t>Siemens, Huawei, Nokia, Qualcomm,</w:t>
            </w:r>
            <w:r w:rsidRPr="00A614E0">
              <w:rPr>
                <w:rFonts w:eastAsia="SimSun"/>
                <w:lang w:val="en-US" w:eastAsia="en-GB"/>
              </w:rPr>
              <w:t xml:space="preserve"> </w:t>
            </w:r>
            <w:r>
              <w:rPr>
                <w:rFonts w:eastAsia="SimSun"/>
                <w:lang w:val="en-US"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C57273" w14:textId="77777777" w:rsidR="00CC6653" w:rsidRPr="00A75C05" w:rsidRDefault="00CC6653" w:rsidP="00CC6653">
            <w:pPr>
              <w:snapToGrid w:val="0"/>
              <w:spacing w:after="0" w:line="240" w:lineRule="auto"/>
            </w:pPr>
            <w:r w:rsidRPr="00ED46A6">
              <w:rPr>
                <w:rFonts w:eastAsia="SimSun"/>
                <w:lang w:eastAsia="en-GB"/>
              </w:rPr>
              <w:t>FS_</w:t>
            </w:r>
            <w:r>
              <w:rPr>
                <w:rFonts w:eastAsia="SimSun"/>
                <w:lang w:eastAsia="en-GB"/>
              </w:rPr>
              <w:t>CAV section 8 skeleton and annex for mapping table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6C452A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4A3EFAA"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C451168"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D5A21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B86821" w14:textId="3BC6BF3F" w:rsidR="00CC6653" w:rsidRPr="00170325" w:rsidRDefault="003A02AE" w:rsidP="00CC6653">
            <w:pPr>
              <w:snapToGrid w:val="0"/>
              <w:spacing w:after="0" w:line="240" w:lineRule="auto"/>
              <w:rPr>
                <w:rStyle w:val="Hyperlink"/>
                <w:rFonts w:cs="Arial"/>
              </w:rPr>
            </w:pPr>
            <w:hyperlink r:id="rId202" w:history="1">
              <w:r w:rsidR="00CC6653" w:rsidRPr="003A02AE">
                <w:rPr>
                  <w:rStyle w:val="Hyperlink"/>
                  <w:rFonts w:cs="Arial"/>
                </w:rPr>
                <w:t>S1-181184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97FAC07" w14:textId="77777777" w:rsidR="00CC6653" w:rsidRPr="00A75C05" w:rsidRDefault="00CC6653" w:rsidP="00CC6653">
            <w:pPr>
              <w:snapToGrid w:val="0"/>
              <w:spacing w:after="0" w:line="240" w:lineRule="auto"/>
            </w:pPr>
            <w:r>
              <w:rPr>
                <w:rFonts w:eastAsia="SimSun"/>
                <w:lang w:eastAsia="en-GB"/>
              </w:rPr>
              <w:t>Siemens, Huawei, Nokia,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F77411" w14:textId="77777777" w:rsidR="00CC6653" w:rsidRPr="00A75C05" w:rsidRDefault="00CC6653" w:rsidP="00CC6653">
            <w:pPr>
              <w:snapToGrid w:val="0"/>
              <w:spacing w:after="0" w:line="240" w:lineRule="auto"/>
            </w:pPr>
            <w:r w:rsidRPr="003A7588">
              <w:rPr>
                <w:rFonts w:eastAsia="SimSun"/>
                <w:lang w:eastAsia="en-GB"/>
              </w:rPr>
              <w:t xml:space="preserve">CAV – </w:t>
            </w:r>
            <w:r>
              <w:rPr>
                <w:rFonts w:eastAsia="SimSun"/>
                <w:lang w:eastAsia="en-GB"/>
              </w:rPr>
              <w:t xml:space="preserve">8.1 – </w:t>
            </w:r>
            <w:r w:rsidRPr="003A7588">
              <w:rPr>
                <w:rFonts w:eastAsia="SimSun"/>
                <w:lang w:eastAsia="en-GB"/>
              </w:rPr>
              <w:t>merge</w:t>
            </w:r>
            <w:r>
              <w:rPr>
                <w:rFonts w:eastAsia="SimSun"/>
                <w:lang w:eastAsia="en-GB"/>
              </w:rPr>
              <w:t>d potential communication service performance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D2C7CD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EBDA3E3"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7B6AD44"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72100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DD85E7" w14:textId="4DFE726A" w:rsidR="00CC6653" w:rsidRPr="00170325" w:rsidRDefault="003A02AE" w:rsidP="00CC6653">
            <w:pPr>
              <w:snapToGrid w:val="0"/>
              <w:spacing w:after="0" w:line="240" w:lineRule="auto"/>
              <w:rPr>
                <w:rStyle w:val="Hyperlink"/>
                <w:rFonts w:cs="Arial"/>
              </w:rPr>
            </w:pPr>
            <w:hyperlink r:id="rId203" w:history="1">
              <w:r w:rsidR="00CC6653" w:rsidRPr="003A02AE">
                <w:rPr>
                  <w:rStyle w:val="Hyperlink"/>
                  <w:rFonts w:cs="Arial"/>
                </w:rPr>
                <w:t>S1-181051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66D2F3" w14:textId="77777777" w:rsidR="00CC6653" w:rsidRPr="00A75C05" w:rsidRDefault="00CC6653" w:rsidP="00CC6653">
            <w:pPr>
              <w:snapToGrid w:val="0"/>
              <w:spacing w:after="0" w:line="240" w:lineRule="auto"/>
            </w:pPr>
            <w:r>
              <w:rPr>
                <w:rFonts w:eastAsia="SimSun"/>
                <w:lang w:val="en-US" w:eastAsia="en-GB"/>
              </w:rPr>
              <w:t>Siemens, Huawei, Nokia, Qualcomm,</w:t>
            </w:r>
            <w:r w:rsidRPr="00A614E0">
              <w:rPr>
                <w:rFonts w:eastAsia="SimSun"/>
                <w:lang w:val="en-US" w:eastAsia="en-GB"/>
              </w:rPr>
              <w:t xml:space="preserve"> </w:t>
            </w:r>
            <w:r>
              <w:rPr>
                <w:rFonts w:eastAsia="SimSun"/>
                <w:lang w:val="en-US"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B77A90" w14:textId="77777777" w:rsidR="00CC6653" w:rsidRPr="00A75C05" w:rsidRDefault="00CC6653" w:rsidP="00CC6653">
            <w:pPr>
              <w:snapToGrid w:val="0"/>
              <w:spacing w:after="0" w:line="240" w:lineRule="auto"/>
            </w:pPr>
            <w:r w:rsidRPr="003A7588">
              <w:rPr>
                <w:rFonts w:eastAsia="SimSun"/>
                <w:lang w:eastAsia="en-GB"/>
              </w:rPr>
              <w:t xml:space="preserve">CAV – </w:t>
            </w:r>
            <w:r>
              <w:rPr>
                <w:rFonts w:eastAsia="SimSun"/>
                <w:lang w:eastAsia="en-GB"/>
              </w:rPr>
              <w:t>potential communication service performance requirements on clock synchronization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AE5A85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77752F8"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4032D62"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3063A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6C2B94" w14:textId="2C8648A3" w:rsidR="00CC6653" w:rsidRPr="00170325" w:rsidRDefault="003A02AE" w:rsidP="00CC6653">
            <w:pPr>
              <w:snapToGrid w:val="0"/>
              <w:spacing w:after="0" w:line="240" w:lineRule="auto"/>
              <w:rPr>
                <w:rStyle w:val="Hyperlink"/>
                <w:rFonts w:cs="Arial"/>
              </w:rPr>
            </w:pPr>
            <w:hyperlink r:id="rId204" w:history="1">
              <w:r w:rsidR="00CC6653" w:rsidRPr="003A02AE">
                <w:rPr>
                  <w:rStyle w:val="Hyperlink"/>
                  <w:rFonts w:cs="Arial"/>
                </w:rPr>
                <w:t>S1-1812</w:t>
              </w:r>
              <w:r w:rsidR="00CC6653" w:rsidRPr="003A02AE">
                <w:rPr>
                  <w:rStyle w:val="Hyperlink"/>
                  <w:rFonts w:cs="Arial"/>
                </w:rPr>
                <w:t>3</w:t>
              </w:r>
              <w:r w:rsidR="00CC6653" w:rsidRPr="003A02AE">
                <w:rPr>
                  <w:rStyle w:val="Hyperlink"/>
                  <w:rFonts w:cs="Arial"/>
                </w:rPr>
                <w:t>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4D096CC" w14:textId="77777777" w:rsidR="00CC6653" w:rsidRPr="00A75C05" w:rsidRDefault="00CC6653" w:rsidP="00CC6653">
            <w:pPr>
              <w:snapToGrid w:val="0"/>
              <w:spacing w:after="0" w:line="240" w:lineRule="auto"/>
            </w:pPr>
            <w:r>
              <w:rPr>
                <w:rFonts w:eastAsia="SimSun"/>
                <w:lang w:eastAsia="en-GB"/>
              </w:rPr>
              <w:t>Siemens, Nokia, Huawei,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35D545"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CAV - section 8.2.1 - network service access</w:t>
            </w:r>
            <w:r w:rsidRPr="00A074C3">
              <w:rPr>
                <w:rFonts w:cs="Arial"/>
                <w:color w:val="000000"/>
              </w:rPr>
              <w:t xml:space="preserve">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94384A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E4479D9"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97A30ED"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18D0E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1328BA" w14:textId="1948554A" w:rsidR="00CC6653" w:rsidRPr="00170325" w:rsidRDefault="003A02AE" w:rsidP="00CC6653">
            <w:pPr>
              <w:snapToGrid w:val="0"/>
              <w:spacing w:after="0" w:line="240" w:lineRule="auto"/>
              <w:rPr>
                <w:rStyle w:val="Hyperlink"/>
                <w:rFonts w:cs="Arial"/>
              </w:rPr>
            </w:pPr>
            <w:hyperlink r:id="rId205" w:history="1">
              <w:r w:rsidR="00CC6653" w:rsidRPr="003A02AE">
                <w:rPr>
                  <w:rStyle w:val="Hyperlink"/>
                  <w:rFonts w:cs="Arial"/>
                </w:rPr>
                <w:t>S1-1812</w:t>
              </w:r>
              <w:r w:rsidR="00CC6653" w:rsidRPr="003A02AE">
                <w:rPr>
                  <w:rStyle w:val="Hyperlink"/>
                  <w:rFonts w:cs="Arial"/>
                </w:rPr>
                <w:t>2</w:t>
              </w:r>
              <w:r w:rsidR="00CC6653" w:rsidRPr="003A02AE">
                <w:rPr>
                  <w:rStyle w:val="Hyperlink"/>
                  <w:rFonts w:cs="Arial"/>
                </w:rPr>
                <w:t>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D0E4D3F" w14:textId="77777777" w:rsidR="00CC6653" w:rsidRPr="00A75C05" w:rsidRDefault="00CC6653" w:rsidP="00CC6653">
            <w:pPr>
              <w:snapToGrid w:val="0"/>
              <w:spacing w:after="0" w:line="240" w:lineRule="auto"/>
            </w:pPr>
            <w:r>
              <w:rPr>
                <w:rFonts w:eastAsia="SimSun"/>
                <w:lang w:eastAsia="en-GB"/>
              </w:rPr>
              <w:t>Siemens, Nokia, Huawei,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8B65675"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CAV exclusive/private network deployment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61FA7E9"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7797494"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0EEAAFE"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51B48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885D1D" w14:textId="6DCC89B0" w:rsidR="00CC6653" w:rsidRPr="00170325" w:rsidRDefault="003A02AE" w:rsidP="00CC6653">
            <w:pPr>
              <w:snapToGrid w:val="0"/>
              <w:spacing w:after="0" w:line="240" w:lineRule="auto"/>
              <w:rPr>
                <w:rStyle w:val="Hyperlink"/>
                <w:rFonts w:cs="Arial"/>
              </w:rPr>
            </w:pPr>
            <w:hyperlink r:id="rId206" w:history="1">
              <w:r w:rsidR="00CC6653" w:rsidRPr="003A02AE">
                <w:rPr>
                  <w:rStyle w:val="Hyperlink"/>
                  <w:rFonts w:cs="Arial"/>
                </w:rPr>
                <w:t>S1-181206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768FDD9" w14:textId="77777777" w:rsidR="00CC6653" w:rsidRPr="00A75C05" w:rsidRDefault="00CC6653" w:rsidP="00CC6653">
            <w:pPr>
              <w:snapToGrid w:val="0"/>
              <w:spacing w:after="0" w:line="240" w:lineRule="auto"/>
            </w:pPr>
            <w:r>
              <w:rPr>
                <w:rFonts w:eastAsia="SimSun"/>
                <w:lang w:eastAsia="en-GB"/>
              </w:rPr>
              <w:t>Qualcomm, Huawei, Siemens,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DF3F47"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 xml:space="preserve">CAV </w:t>
            </w:r>
            <w:r w:rsidRPr="00D968F8">
              <w:rPr>
                <w:rFonts w:cs="Arial"/>
                <w:color w:val="000000"/>
              </w:rPr>
              <w:t>Ethernet support deployment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C8B71A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8.2.2.2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C937B51"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7F94656"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9AEFD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F0EA98" w14:textId="7ADD586C" w:rsidR="00CC6653" w:rsidRPr="00170325" w:rsidRDefault="003A02AE" w:rsidP="00CC6653">
            <w:pPr>
              <w:snapToGrid w:val="0"/>
              <w:spacing w:after="0" w:line="240" w:lineRule="auto"/>
              <w:rPr>
                <w:rStyle w:val="Hyperlink"/>
                <w:rFonts w:cs="Arial"/>
              </w:rPr>
            </w:pPr>
            <w:hyperlink r:id="rId207" w:history="1">
              <w:r w:rsidR="00CC6653" w:rsidRPr="003A02AE">
                <w:rPr>
                  <w:rStyle w:val="Hyperlink"/>
                  <w:rFonts w:cs="Arial"/>
                </w:rPr>
                <w:t>S1-181229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464A5FB" w14:textId="77777777" w:rsidR="00CC6653" w:rsidRPr="00A75C05" w:rsidRDefault="00CC6653" w:rsidP="00CC6653">
            <w:pPr>
              <w:snapToGrid w:val="0"/>
              <w:spacing w:after="0" w:line="240" w:lineRule="auto"/>
            </w:pPr>
            <w:r>
              <w:rPr>
                <w:rFonts w:eastAsia="SimSun"/>
                <w:lang w:eastAsia="en-GB"/>
              </w:rPr>
              <w:t>Siemens, Nokia, Huawei,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406313"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CAV Network service differentiation and isolation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525C86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8.2.2.1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5855ACD"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0005AB8"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0E775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05A073" w14:textId="779EBE73" w:rsidR="00CC6653" w:rsidRPr="00170325" w:rsidRDefault="003A02AE" w:rsidP="00CC6653">
            <w:pPr>
              <w:snapToGrid w:val="0"/>
              <w:spacing w:after="0" w:line="240" w:lineRule="auto"/>
              <w:rPr>
                <w:rStyle w:val="Hyperlink"/>
                <w:rFonts w:cs="Arial"/>
              </w:rPr>
            </w:pPr>
            <w:hyperlink r:id="rId208" w:history="1">
              <w:r w:rsidR="00CC6653" w:rsidRPr="003A02AE">
                <w:rPr>
                  <w:rStyle w:val="Hyperlink"/>
                  <w:rFonts w:cs="Arial"/>
                </w:rPr>
                <w:t>S1-181046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DE90CB4" w14:textId="77777777" w:rsidR="00CC6653" w:rsidRPr="00A75C05" w:rsidRDefault="00CC6653" w:rsidP="00CC6653">
            <w:pPr>
              <w:snapToGrid w:val="0"/>
              <w:spacing w:after="0" w:line="240" w:lineRule="auto"/>
            </w:pPr>
            <w:r>
              <w:rPr>
                <w:rFonts w:eastAsia="SimSun"/>
                <w:lang w:eastAsia="en-GB"/>
              </w:rPr>
              <w:t>Siemens, Huawei, Nokia,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9946B0"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 xml:space="preserve">CAV section 8 potential </w:t>
            </w:r>
            <w:r w:rsidRPr="008562F9">
              <w:rPr>
                <w:rFonts w:eastAsia="SimSun"/>
                <w:lang w:val="en-US" w:eastAsia="en-GB"/>
              </w:rPr>
              <w:t>Energy Consideration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33973A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8.2.2.4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E15A8FB"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55E4F0D"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1F033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CBDB4E" w14:textId="55E6B319" w:rsidR="00CC6653" w:rsidRPr="00170325" w:rsidRDefault="003A02AE" w:rsidP="00CC6653">
            <w:pPr>
              <w:snapToGrid w:val="0"/>
              <w:spacing w:after="0" w:line="240" w:lineRule="auto"/>
              <w:rPr>
                <w:rStyle w:val="Hyperlink"/>
                <w:rFonts w:cs="Arial"/>
              </w:rPr>
            </w:pPr>
            <w:hyperlink r:id="rId209" w:history="1">
              <w:r w:rsidR="00CC6653" w:rsidRPr="003A02AE">
                <w:rPr>
                  <w:rStyle w:val="Hyperlink"/>
                  <w:rFonts w:cs="Arial"/>
                </w:rPr>
                <w:t>S1-181047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7A91641" w14:textId="77777777" w:rsidR="00CC6653" w:rsidRPr="00A75C05" w:rsidRDefault="00CC6653" w:rsidP="00CC6653">
            <w:pPr>
              <w:snapToGrid w:val="0"/>
              <w:spacing w:after="0" w:line="240" w:lineRule="auto"/>
            </w:pPr>
            <w:r>
              <w:rPr>
                <w:rFonts w:eastAsia="SimSun"/>
                <w:lang w:val="en-US" w:eastAsia="en-GB"/>
              </w:rPr>
              <w:t>Siemens, Huawei, Nokia, Qualcomm,</w:t>
            </w:r>
            <w:r w:rsidRPr="00D85DC5">
              <w:rPr>
                <w:rFonts w:eastAsia="SimSun"/>
                <w:lang w:val="en-US" w:eastAsia="en-GB"/>
              </w:rPr>
              <w:t xml:space="preserve"> </w:t>
            </w:r>
            <w:r>
              <w:rPr>
                <w:rFonts w:eastAsia="SimSun"/>
                <w:lang w:val="en-US"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C79873"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CAV section 8.2.2.5 potential legacy and backward compatibility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0304FA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8.2.2.5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86C1495"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7F31FF3"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0B850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FB5F8C" w14:textId="56E14AE5" w:rsidR="00CC6653" w:rsidRPr="00170325" w:rsidRDefault="003A02AE" w:rsidP="00CC6653">
            <w:pPr>
              <w:snapToGrid w:val="0"/>
              <w:spacing w:after="0" w:line="240" w:lineRule="auto"/>
              <w:rPr>
                <w:rStyle w:val="Hyperlink"/>
                <w:rFonts w:cs="Arial"/>
              </w:rPr>
            </w:pPr>
            <w:hyperlink r:id="rId210" w:history="1">
              <w:r w:rsidR="00CC6653" w:rsidRPr="003A02AE">
                <w:rPr>
                  <w:rStyle w:val="Hyperlink"/>
                  <w:rFonts w:cs="Arial"/>
                </w:rPr>
                <w:t>S1-181048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88D3708" w14:textId="77777777" w:rsidR="00CC6653" w:rsidRPr="00A75C05" w:rsidRDefault="00CC6653" w:rsidP="00CC6653">
            <w:pPr>
              <w:snapToGrid w:val="0"/>
              <w:spacing w:after="0" w:line="240" w:lineRule="auto"/>
            </w:pPr>
            <w:r>
              <w:rPr>
                <w:rFonts w:eastAsia="SimSun"/>
                <w:lang w:val="en-US" w:eastAsia="en-GB"/>
              </w:rPr>
              <w:t>Siemens, Huawei, Nokia, Qualcomm,</w:t>
            </w:r>
            <w:r w:rsidRPr="00A614E0">
              <w:rPr>
                <w:rFonts w:eastAsia="SimSun"/>
                <w:lang w:val="en-US" w:eastAsia="en-GB"/>
              </w:rPr>
              <w:t xml:space="preserve"> </w:t>
            </w:r>
            <w:r>
              <w:rPr>
                <w:rFonts w:eastAsia="SimSun"/>
                <w:lang w:val="en-US"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84F816"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 xml:space="preserve">CAV section 8 potential </w:t>
            </w:r>
            <w:r w:rsidRPr="00B23415">
              <w:rPr>
                <w:rFonts w:cs="Arial"/>
                <w:color w:val="000000"/>
              </w:rPr>
              <w:t>Clock synchronization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42E3717"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8.2.2.6</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C0431B0"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589C4A11"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DAF8B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84BE4E" w14:textId="77360882" w:rsidR="00CC6653" w:rsidRPr="00170325" w:rsidRDefault="003A02AE" w:rsidP="00CC6653">
            <w:pPr>
              <w:snapToGrid w:val="0"/>
              <w:spacing w:after="0" w:line="240" w:lineRule="auto"/>
              <w:rPr>
                <w:rStyle w:val="Hyperlink"/>
                <w:rFonts w:cs="Arial"/>
              </w:rPr>
            </w:pPr>
            <w:hyperlink r:id="rId211" w:history="1">
              <w:r w:rsidR="00CC6653" w:rsidRPr="003A02AE">
                <w:rPr>
                  <w:rStyle w:val="Hyperlink"/>
                  <w:rFonts w:cs="Arial"/>
                </w:rPr>
                <w:t>S1-181</w:t>
              </w:r>
              <w:r w:rsidR="00CC6653" w:rsidRPr="003A02AE">
                <w:rPr>
                  <w:rStyle w:val="Hyperlink"/>
                  <w:rFonts w:cs="Arial"/>
                </w:rPr>
                <w:t>2</w:t>
              </w:r>
              <w:r w:rsidR="00CC6653" w:rsidRPr="003A02AE">
                <w:rPr>
                  <w:rStyle w:val="Hyperlink"/>
                  <w:rFonts w:cs="Arial"/>
                </w:rPr>
                <w:t>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857BCC" w14:textId="77777777" w:rsidR="00CC6653" w:rsidRPr="00A75C05" w:rsidRDefault="00CC6653" w:rsidP="00CC6653">
            <w:pPr>
              <w:snapToGrid w:val="0"/>
              <w:spacing w:after="0" w:line="240" w:lineRule="auto"/>
            </w:pPr>
            <w:r>
              <w:rPr>
                <w:rFonts w:eastAsia="SimSun"/>
                <w:lang w:eastAsia="en-GB"/>
              </w:rPr>
              <w:t>Siemens, Nokia, Huawei,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EB0332"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 xml:space="preserve">CAV </w:t>
            </w:r>
            <w:r w:rsidRPr="00A074C3">
              <w:rPr>
                <w:rFonts w:cs="Arial"/>
                <w:color w:val="000000"/>
              </w:rPr>
              <w:t>network interaction 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EE676F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A6DFD54"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84478E3"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DBB7B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23446A" w14:textId="57B82C07" w:rsidR="00CC6653" w:rsidRPr="00170325" w:rsidRDefault="003A02AE" w:rsidP="00CC6653">
            <w:pPr>
              <w:snapToGrid w:val="0"/>
              <w:spacing w:after="0" w:line="240" w:lineRule="auto"/>
              <w:rPr>
                <w:rStyle w:val="Hyperlink"/>
                <w:rFonts w:cs="Arial"/>
              </w:rPr>
            </w:pPr>
            <w:hyperlink r:id="rId212" w:history="1">
              <w:r w:rsidR="00CC6653" w:rsidRPr="003A02AE">
                <w:rPr>
                  <w:rStyle w:val="Hyperlink"/>
                  <w:rFonts w:cs="Arial"/>
                </w:rPr>
                <w:t>S1-181098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04700C" w14:textId="77777777" w:rsidR="00CC6653" w:rsidRPr="00A75C05" w:rsidRDefault="00CC6653" w:rsidP="00CC6653">
            <w:pPr>
              <w:snapToGrid w:val="0"/>
              <w:spacing w:after="0" w:line="240" w:lineRule="auto"/>
            </w:pPr>
            <w:r>
              <w:rPr>
                <w:rFonts w:eastAsia="SimSun"/>
                <w:lang w:val="en-US" w:eastAsia="en-GB"/>
              </w:rPr>
              <w:t>Siemens, Huawei, Nokia, Qualcomm,</w:t>
            </w:r>
            <w:r w:rsidRPr="00A614E0">
              <w:rPr>
                <w:rFonts w:eastAsia="SimSun"/>
                <w:lang w:val="en-US" w:eastAsia="en-GB"/>
              </w:rPr>
              <w:t xml:space="preserve"> </w:t>
            </w:r>
            <w:r>
              <w:rPr>
                <w:rFonts w:eastAsia="SimSun"/>
                <w:lang w:val="en-US"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4B5886"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 xml:space="preserve">CAV Service QoS monitoring and reporting </w:t>
            </w:r>
            <w:r w:rsidRPr="00A074C3">
              <w:rPr>
                <w:rFonts w:cs="Arial"/>
                <w:color w:val="000000"/>
              </w:rPr>
              <w:t>requirements</w:t>
            </w:r>
            <w:r>
              <w:rPr>
                <w:rFonts w:cs="Arial"/>
                <w:color w:val="000000"/>
              </w:rPr>
              <w:t xml:space="preserve"> consolidation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C8FD030"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432B487"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2EC6CB8"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AB7A8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89A209" w14:textId="7804C5A7" w:rsidR="00CC6653" w:rsidRPr="00170325" w:rsidRDefault="003A02AE" w:rsidP="00CC6653">
            <w:pPr>
              <w:snapToGrid w:val="0"/>
              <w:spacing w:after="0" w:line="240" w:lineRule="auto"/>
              <w:rPr>
                <w:rStyle w:val="Hyperlink"/>
                <w:rFonts w:cs="Arial"/>
              </w:rPr>
            </w:pPr>
            <w:hyperlink r:id="rId213" w:history="1">
              <w:r w:rsidR="00CC6653" w:rsidRPr="003A02AE">
                <w:rPr>
                  <w:rStyle w:val="Hyperlink"/>
                  <w:rFonts w:cs="Arial"/>
                </w:rPr>
                <w:t>S1-181</w:t>
              </w:r>
              <w:r w:rsidR="00CC6653" w:rsidRPr="003A02AE">
                <w:rPr>
                  <w:rStyle w:val="Hyperlink"/>
                  <w:rFonts w:cs="Arial"/>
                </w:rPr>
                <w:t>2</w:t>
              </w:r>
              <w:r w:rsidR="00CC6653" w:rsidRPr="003A02AE">
                <w:rPr>
                  <w:rStyle w:val="Hyperlink"/>
                  <w:rFonts w:cs="Arial"/>
                </w:rPr>
                <w:t>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19DDD5" w14:textId="77777777" w:rsidR="00CC6653" w:rsidRPr="00A75C05" w:rsidRDefault="00CC6653" w:rsidP="00CC6653">
            <w:pPr>
              <w:snapToGrid w:val="0"/>
              <w:spacing w:after="0" w:line="240" w:lineRule="auto"/>
            </w:pPr>
            <w:r>
              <w:rPr>
                <w:rFonts w:eastAsia="SimSun"/>
                <w:lang w:eastAsia="en-GB"/>
              </w:rPr>
              <w:t>Siemens, Nokia, Huawei,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65FEE73"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 xml:space="preserve">CAV </w:t>
            </w:r>
            <w:r w:rsidRPr="00486B47">
              <w:rPr>
                <w:rFonts w:cs="Arial"/>
                <w:color w:val="000000"/>
              </w:rPr>
              <w:t>Network service exposure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94B82D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0E7AD34"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4629CD8"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F9DDF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C5DE26" w14:textId="74241949" w:rsidR="00CC6653" w:rsidRPr="00170325" w:rsidRDefault="003A02AE" w:rsidP="00CC6653">
            <w:pPr>
              <w:snapToGrid w:val="0"/>
              <w:spacing w:after="0" w:line="240" w:lineRule="auto"/>
              <w:rPr>
                <w:rStyle w:val="Hyperlink"/>
                <w:rFonts w:cs="Arial"/>
              </w:rPr>
            </w:pPr>
            <w:hyperlink r:id="rId214" w:history="1">
              <w:r w:rsidR="00CC6653" w:rsidRPr="003A02AE">
                <w:rPr>
                  <w:rStyle w:val="Hyperlink"/>
                  <w:rFonts w:cs="Arial"/>
                </w:rPr>
                <w:t>S1-1812</w:t>
              </w:r>
              <w:r w:rsidR="00CC6653" w:rsidRPr="003A02AE">
                <w:rPr>
                  <w:rStyle w:val="Hyperlink"/>
                  <w:rFonts w:cs="Arial"/>
                </w:rPr>
                <w:t>3</w:t>
              </w:r>
              <w:r w:rsidR="00CC6653" w:rsidRPr="003A02AE">
                <w:rPr>
                  <w:rStyle w:val="Hyperlink"/>
                  <w:rFonts w:cs="Arial"/>
                </w:rPr>
                <w:t>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E803DC" w14:textId="77777777" w:rsidR="00CC6653" w:rsidRPr="00A75C05" w:rsidRDefault="00CC6653" w:rsidP="00CC6653">
            <w:pPr>
              <w:snapToGrid w:val="0"/>
              <w:spacing w:after="0" w:line="240" w:lineRule="auto"/>
            </w:pPr>
            <w:r>
              <w:rPr>
                <w:rFonts w:eastAsia="SimSun"/>
                <w:lang w:eastAsia="en-GB"/>
              </w:rPr>
              <w:t>Siemens, Nokia, Huawei, Qualcomm,</w:t>
            </w:r>
            <w:r w:rsidRPr="001D7AA4">
              <w:rPr>
                <w:rFonts w:eastAsia="SimSun"/>
                <w:lang w:eastAsia="en-GB"/>
              </w:rPr>
              <w:t xml:space="preserve"> </w:t>
            </w:r>
            <w:r>
              <w:rPr>
                <w:rFonts w:eastAsia="SimSun"/>
                <w:lang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E907A2"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CAV section 8.2.6 security</w:t>
            </w:r>
            <w:r w:rsidRPr="00A074C3">
              <w:rPr>
                <w:rFonts w:cs="Arial"/>
                <w:color w:val="000000"/>
              </w:rPr>
              <w:t xml:space="preserve"> </w:t>
            </w:r>
            <w:r>
              <w:rPr>
                <w:rFonts w:cs="Arial"/>
                <w:color w:val="000000"/>
              </w:rPr>
              <w:t xml:space="preserve">and privacy </w:t>
            </w:r>
            <w:r w:rsidRPr="00A074C3">
              <w:rPr>
                <w:rFonts w:cs="Arial"/>
                <w:color w:val="000000"/>
              </w:rPr>
              <w:t>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0D69D4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8.2.6</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45D8FCE"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7C78ADD"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3E06A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91A130" w14:textId="2C494E02" w:rsidR="00CC6653" w:rsidRPr="00170325" w:rsidRDefault="003A02AE" w:rsidP="00CC6653">
            <w:pPr>
              <w:snapToGrid w:val="0"/>
              <w:spacing w:after="0" w:line="240" w:lineRule="auto"/>
              <w:rPr>
                <w:rStyle w:val="Hyperlink"/>
                <w:rFonts w:cs="Arial"/>
              </w:rPr>
            </w:pPr>
            <w:hyperlink r:id="rId215" w:history="1">
              <w:r w:rsidR="00CC6653" w:rsidRPr="003A02AE">
                <w:rPr>
                  <w:rStyle w:val="Hyperlink"/>
                  <w:rFonts w:cs="Arial"/>
                </w:rPr>
                <w:t>S1-181049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E17F96" w14:textId="77777777" w:rsidR="00CC6653" w:rsidRPr="00A75C05" w:rsidRDefault="00CC6653" w:rsidP="00CC6653">
            <w:pPr>
              <w:snapToGrid w:val="0"/>
              <w:spacing w:after="0" w:line="240" w:lineRule="auto"/>
            </w:pPr>
            <w:r>
              <w:rPr>
                <w:rFonts w:eastAsia="SimSun"/>
                <w:lang w:val="en-US" w:eastAsia="en-GB"/>
              </w:rPr>
              <w:t>Siemens, Huawei, Nokia, Qualcomm,</w:t>
            </w:r>
            <w:r w:rsidRPr="00A614E0">
              <w:rPr>
                <w:rFonts w:eastAsia="SimSun"/>
                <w:lang w:val="en-US" w:eastAsia="en-GB"/>
              </w:rPr>
              <w:t xml:space="preserve"> </w:t>
            </w:r>
            <w:r>
              <w:rPr>
                <w:rFonts w:eastAsia="SimSun"/>
                <w:lang w:val="en-US" w:eastAsia="en-GB"/>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E86C78" w14:textId="77777777" w:rsidR="00CC6653" w:rsidRPr="00A75C05" w:rsidRDefault="00CC6653" w:rsidP="00CC6653">
            <w:pPr>
              <w:snapToGrid w:val="0"/>
              <w:spacing w:after="0" w:line="240" w:lineRule="auto"/>
            </w:pPr>
            <w:r w:rsidRPr="00ED46A6">
              <w:rPr>
                <w:rFonts w:eastAsia="SimSun"/>
                <w:lang w:val="en-US" w:eastAsia="en-GB"/>
              </w:rPr>
              <w:t>FS_</w:t>
            </w:r>
            <w:r>
              <w:rPr>
                <w:rFonts w:eastAsia="SimSun"/>
                <w:lang w:val="en-US" w:eastAsia="en-GB"/>
              </w:rPr>
              <w:t>CAV section 8.2.7 potential other general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95FC4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8.2.7</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AFD0577" w14:textId="77777777" w:rsidR="00CC6653" w:rsidRPr="00A75C05" w:rsidRDefault="00CC6653" w:rsidP="00CC6653">
            <w:pPr>
              <w:spacing w:after="0" w:line="240" w:lineRule="auto"/>
              <w:rPr>
                <w:rFonts w:eastAsia="Arial Unicode MS" w:cs="Arial"/>
                <w:szCs w:val="18"/>
                <w:lang w:eastAsia="ar-SA"/>
              </w:rPr>
            </w:pPr>
          </w:p>
        </w:tc>
      </w:tr>
      <w:tr w:rsidR="00CC6653" w:rsidRPr="00B04844" w14:paraId="7895660B" w14:textId="77777777" w:rsidTr="000345AB">
        <w:trPr>
          <w:trHeight w:val="293"/>
        </w:trPr>
        <w:tc>
          <w:tcPr>
            <w:tcW w:w="14494" w:type="dxa"/>
            <w:gridSpan w:val="8"/>
            <w:tcBorders>
              <w:bottom w:val="single" w:sz="4" w:space="0" w:color="auto"/>
            </w:tcBorders>
            <w:shd w:val="clear" w:color="auto" w:fill="F2F2F2"/>
          </w:tcPr>
          <w:p w14:paraId="7A0DA58F" w14:textId="04BE0743"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 new (sub)causes</w:t>
            </w:r>
          </w:p>
        </w:tc>
      </w:tr>
      <w:tr w:rsidR="00CC6653" w:rsidRPr="00A75C05" w14:paraId="11E6A890"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6112D6"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1C694C" w14:textId="2E97B2DE" w:rsidR="00CC6653" w:rsidRPr="00170325" w:rsidRDefault="003A02AE" w:rsidP="00CC6653">
            <w:pPr>
              <w:snapToGrid w:val="0"/>
              <w:spacing w:after="0" w:line="240" w:lineRule="auto"/>
              <w:rPr>
                <w:rStyle w:val="Hyperlink"/>
                <w:rFonts w:cs="Arial"/>
              </w:rPr>
            </w:pPr>
            <w:hyperlink r:id="rId216" w:history="1">
              <w:r w:rsidR="00CC6653" w:rsidRPr="003A02AE">
                <w:rPr>
                  <w:rStyle w:val="Hyperlink"/>
                  <w:rFonts w:cs="Arial"/>
                </w:rPr>
                <w:t>S1-181186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A003C03" w14:textId="77777777" w:rsidR="00CC6653" w:rsidRPr="00A75C05" w:rsidRDefault="00CC6653" w:rsidP="00CC6653">
            <w:pPr>
              <w:snapToGrid w:val="0"/>
              <w:spacing w:after="0" w:line="240" w:lineRule="auto"/>
            </w:pPr>
            <w:r>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0B09CC" w14:textId="77777777" w:rsidR="00CC6653" w:rsidRPr="00A75C05" w:rsidRDefault="00CC6653" w:rsidP="00CC6653">
            <w:pPr>
              <w:snapToGrid w:val="0"/>
              <w:spacing w:after="0" w:line="240" w:lineRule="auto"/>
            </w:pPr>
            <w:r>
              <w:rPr>
                <w:rFonts w:eastAsia="SimSun"/>
                <w:lang w:eastAsia="en-GB"/>
              </w:rPr>
              <w:t>CAV – conclusions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08399B8"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3AD140B"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CDCE710"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B7BF9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3E4731" w14:textId="56A67403" w:rsidR="00CC6653" w:rsidRPr="00170325" w:rsidRDefault="003A02AE" w:rsidP="00CC6653">
            <w:pPr>
              <w:snapToGrid w:val="0"/>
              <w:spacing w:after="0" w:line="240" w:lineRule="auto"/>
              <w:rPr>
                <w:rStyle w:val="Hyperlink"/>
                <w:rFonts w:cs="Arial"/>
              </w:rPr>
            </w:pPr>
            <w:hyperlink r:id="rId217" w:history="1">
              <w:r w:rsidR="00CC6653" w:rsidRPr="003A02AE">
                <w:rPr>
                  <w:rStyle w:val="Hyperlink"/>
                  <w:rFonts w:cs="Arial"/>
                </w:rPr>
                <w:t>S1-181088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43E113F" w14:textId="77777777" w:rsidR="00CC6653" w:rsidRPr="00A75C05" w:rsidRDefault="00CC6653" w:rsidP="00CC6653">
            <w:pPr>
              <w:snapToGrid w:val="0"/>
              <w:spacing w:after="0" w:line="240" w:lineRule="auto"/>
            </w:pPr>
            <w:r w:rsidRPr="004F075D">
              <w:t>China Telecom,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C286DB0" w14:textId="77777777" w:rsidR="00CC6653" w:rsidRPr="00A75C05" w:rsidRDefault="00CC6653" w:rsidP="00CC6653">
            <w:pPr>
              <w:snapToGrid w:val="0"/>
              <w:spacing w:after="0" w:line="240" w:lineRule="auto"/>
            </w:pPr>
            <w:r w:rsidRPr="004F075D">
              <w:t>Use Case for Millisecond-Level Precise Load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604BD9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5.6.x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EE97291" w14:textId="77777777" w:rsidR="00CC6653" w:rsidRPr="00A75C05" w:rsidRDefault="00CC6653" w:rsidP="00CC6653">
            <w:pPr>
              <w:spacing w:after="0" w:line="240" w:lineRule="auto"/>
              <w:rPr>
                <w:rFonts w:eastAsia="Arial Unicode MS" w:cs="Arial"/>
                <w:szCs w:val="18"/>
                <w:lang w:eastAsia="ar-SA"/>
              </w:rPr>
            </w:pPr>
          </w:p>
        </w:tc>
      </w:tr>
      <w:tr w:rsidR="00CC6653" w:rsidRPr="00B04844" w14:paraId="0FC9BF18" w14:textId="77777777" w:rsidTr="000345AB">
        <w:trPr>
          <w:trHeight w:val="293"/>
        </w:trPr>
        <w:tc>
          <w:tcPr>
            <w:tcW w:w="14494" w:type="dxa"/>
            <w:gridSpan w:val="8"/>
            <w:tcBorders>
              <w:bottom w:val="single" w:sz="4" w:space="0" w:color="auto"/>
            </w:tcBorders>
            <w:shd w:val="clear" w:color="auto" w:fill="F2F2F2"/>
          </w:tcPr>
          <w:p w14:paraId="27D775AA" w14:textId="29DF4DC8"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Significant revision of (sub)causes</w:t>
            </w:r>
          </w:p>
        </w:tc>
      </w:tr>
      <w:tr w:rsidR="00CC6653" w:rsidRPr="00A75C05" w14:paraId="10892CDF"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87B70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84F6C2" w14:textId="0EA24A2F" w:rsidR="00CC6653" w:rsidRPr="00170325" w:rsidRDefault="003A02AE" w:rsidP="00CC6653">
            <w:pPr>
              <w:snapToGrid w:val="0"/>
              <w:spacing w:after="0" w:line="240" w:lineRule="auto"/>
              <w:rPr>
                <w:rStyle w:val="Hyperlink"/>
                <w:rFonts w:cs="Arial"/>
              </w:rPr>
            </w:pPr>
            <w:hyperlink r:id="rId218" w:history="1">
              <w:r w:rsidR="00CC6653" w:rsidRPr="003A02AE">
                <w:rPr>
                  <w:rStyle w:val="Hyperlink"/>
                  <w:rFonts w:cs="Arial"/>
                </w:rPr>
                <w:t>S1-181188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9FB564F" w14:textId="77777777" w:rsidR="00CC6653" w:rsidRPr="00A75C05" w:rsidRDefault="00CC6653" w:rsidP="00CC6653">
            <w:pPr>
              <w:snapToGrid w:val="0"/>
              <w:spacing w:after="0" w:line="240" w:lineRule="auto"/>
            </w:pPr>
            <w:r w:rsidRPr="00F7033C">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2AC269" w14:textId="77777777" w:rsidR="00CC6653" w:rsidRPr="00A75C05" w:rsidRDefault="00CC6653" w:rsidP="00CC6653">
            <w:pPr>
              <w:snapToGrid w:val="0"/>
              <w:spacing w:after="0" w:line="240" w:lineRule="auto"/>
            </w:pPr>
            <w:r w:rsidRPr="00F7033C">
              <w:rPr>
                <w:lang w:eastAsia="en-GB"/>
              </w:rPr>
              <w:t>CAV - cleanup of Annexe D</w:t>
            </w:r>
            <w:r>
              <w:rPr>
                <w:lang w:eastAsia="en-GB"/>
              </w:rPr>
              <w:t>,</w:t>
            </w:r>
            <w:r w:rsidRPr="00F7033C">
              <w:rPr>
                <w:lang w:eastAsia="en-GB"/>
              </w:rPr>
              <w:t xml:space="preserve"> TR 22.804, V1.1.0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570E1FB"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69A179F"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ED1F879"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00977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BF0C7D" w14:textId="250E710F" w:rsidR="00CC6653" w:rsidRPr="00170325" w:rsidRDefault="003A02AE" w:rsidP="00CC6653">
            <w:pPr>
              <w:snapToGrid w:val="0"/>
              <w:spacing w:after="0" w:line="240" w:lineRule="auto"/>
              <w:rPr>
                <w:rStyle w:val="Hyperlink"/>
                <w:rFonts w:cs="Arial"/>
              </w:rPr>
            </w:pPr>
            <w:hyperlink r:id="rId219" w:history="1">
              <w:r w:rsidR="00CC6653" w:rsidRPr="003A02AE">
                <w:rPr>
                  <w:rStyle w:val="Hyperlink"/>
                  <w:rFonts w:cs="Arial"/>
                </w:rPr>
                <w:t>S1-181187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64EFEF6" w14:textId="77777777"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97FE42" w14:textId="77777777" w:rsidR="00CC6653" w:rsidRPr="00A75C05" w:rsidRDefault="00CC6653" w:rsidP="00CC6653">
            <w:pPr>
              <w:snapToGrid w:val="0"/>
              <w:spacing w:after="0" w:line="240" w:lineRule="auto"/>
            </w:pPr>
            <w:r>
              <w:rPr>
                <w:lang w:eastAsia="en-GB"/>
              </w:rPr>
              <w:t>CAV -cleanup of annexes A to C</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501EA1D"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57F46F5"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405E92EE" w14:textId="77777777" w:rsidTr="00BE518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02D4D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AB62A5" w14:textId="537752BA" w:rsidR="00CC6653" w:rsidRPr="00170325" w:rsidRDefault="003A02AE" w:rsidP="00CC6653">
            <w:pPr>
              <w:snapToGrid w:val="0"/>
              <w:spacing w:after="0" w:line="240" w:lineRule="auto"/>
              <w:rPr>
                <w:rStyle w:val="Hyperlink"/>
                <w:rFonts w:cs="Arial"/>
              </w:rPr>
            </w:pPr>
            <w:hyperlink r:id="rId220" w:history="1">
              <w:r w:rsidR="00CC6653" w:rsidRPr="003A02AE">
                <w:rPr>
                  <w:rStyle w:val="Hyperlink"/>
                  <w:rFonts w:cs="Arial"/>
                </w:rPr>
                <w:t>S1-181175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F40C11" w14:textId="77777777"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7F9D86" w14:textId="77777777" w:rsidR="00CC6653" w:rsidRPr="00A75C05" w:rsidRDefault="00CC6653" w:rsidP="00CC6653">
            <w:pPr>
              <w:snapToGrid w:val="0"/>
              <w:spacing w:after="0" w:line="240" w:lineRule="auto"/>
            </w:pPr>
            <w:r>
              <w:rPr>
                <w:lang w:eastAsia="en-GB"/>
              </w:rPr>
              <w:t>Cleanup to clause 6</w:t>
            </w:r>
            <w:r w:rsidRPr="00B42748">
              <w:rPr>
                <w:lang w:eastAsia="en-GB"/>
              </w:rPr>
              <w:t xml:space="preserve"> </w:t>
            </w:r>
            <w:r>
              <w:rPr>
                <w:lang w:eastAsia="en-GB"/>
              </w:rPr>
              <w:t>in TR 22.804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7CB041B"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2696543"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61F49240" w14:textId="77777777" w:rsidTr="00BE518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7B4C57" w14:textId="77777777" w:rsidR="00CC6653" w:rsidRPr="00BE518B" w:rsidRDefault="00CC6653" w:rsidP="00CC6653">
            <w:pPr>
              <w:snapToGrid w:val="0"/>
              <w:spacing w:after="0" w:line="240" w:lineRule="auto"/>
              <w:rPr>
                <w:rFonts w:eastAsia="Times New Roman" w:cs="Arial"/>
                <w:szCs w:val="18"/>
                <w:lang w:eastAsia="ar-SA"/>
              </w:rPr>
            </w:pPr>
            <w:r w:rsidRPr="00BE518B">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72C818B" w14:textId="2DED7985" w:rsidR="00CC6653" w:rsidRPr="00BE518B" w:rsidRDefault="003A02AE" w:rsidP="00CC6653">
            <w:pPr>
              <w:snapToGrid w:val="0"/>
              <w:spacing w:after="0" w:line="240" w:lineRule="auto"/>
              <w:rPr>
                <w:rStyle w:val="Hyperlink"/>
                <w:rFonts w:cs="Arial"/>
                <w:color w:val="auto"/>
              </w:rPr>
            </w:pPr>
            <w:hyperlink r:id="rId221" w:history="1">
              <w:r w:rsidR="00CC6653" w:rsidRPr="00BE518B">
                <w:rPr>
                  <w:rStyle w:val="Hyperlink"/>
                  <w:rFonts w:cs="Arial"/>
                  <w:color w:val="auto"/>
                </w:rPr>
                <w:t>S1-1812</w:t>
              </w:r>
              <w:r w:rsidR="00CC6653" w:rsidRPr="00BE518B">
                <w:rPr>
                  <w:rStyle w:val="Hyperlink"/>
                  <w:rFonts w:cs="Arial"/>
                  <w:color w:val="auto"/>
                </w:rPr>
                <w:t>1</w:t>
              </w:r>
              <w:r w:rsidR="00CC6653" w:rsidRPr="00BE518B">
                <w:rPr>
                  <w:rStyle w:val="Hyperlink"/>
                  <w:rFonts w:cs="Arial"/>
                  <w:color w:val="auto"/>
                </w:rPr>
                <w:t>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117291EF" w14:textId="77777777" w:rsidR="00CC6653" w:rsidRPr="00BE518B" w:rsidRDefault="00CC6653" w:rsidP="00CC6653">
            <w:pPr>
              <w:snapToGrid w:val="0"/>
              <w:spacing w:after="0" w:line="240" w:lineRule="auto"/>
            </w:pPr>
            <w:r w:rsidRPr="00BE518B">
              <w:rPr>
                <w:noProof/>
              </w:rPr>
              <w:t>Fujitsu, KPN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3552888" w14:textId="77777777" w:rsidR="00CC6653" w:rsidRPr="00BE518B" w:rsidRDefault="00CC6653" w:rsidP="00CC6653">
            <w:pPr>
              <w:snapToGrid w:val="0"/>
              <w:spacing w:after="0" w:line="240" w:lineRule="auto"/>
            </w:pPr>
            <w:r w:rsidRPr="00BE518B">
              <w:rPr>
                <w:noProof/>
              </w:rPr>
              <w:t>Editorial correction to Smart Farming use cases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2500D7C7" w14:textId="4944F9FF" w:rsidR="00CC6653" w:rsidRPr="00BE518B" w:rsidRDefault="00BE518B" w:rsidP="00CC6653">
            <w:pPr>
              <w:snapToGrid w:val="0"/>
              <w:spacing w:after="0" w:line="240" w:lineRule="auto"/>
              <w:rPr>
                <w:rFonts w:eastAsia="Times New Roman" w:cs="Arial"/>
                <w:szCs w:val="18"/>
                <w:lang w:eastAsia="ar-SA"/>
              </w:rPr>
            </w:pPr>
            <w:r w:rsidRPr="00BE518B">
              <w:rPr>
                <w:rFonts w:eastAsia="Times New Roman" w:cs="Arial"/>
                <w:szCs w:val="18"/>
                <w:lang w:eastAsia="ar-SA"/>
              </w:rPr>
              <w:t>Revised to S1-180321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2C62B633" w14:textId="77777777" w:rsidR="00CC6653" w:rsidRPr="00BE518B" w:rsidRDefault="00CC6653" w:rsidP="00CC6653">
            <w:pPr>
              <w:spacing w:after="0" w:line="240" w:lineRule="auto"/>
              <w:rPr>
                <w:rFonts w:eastAsia="Arial Unicode MS" w:cs="Arial"/>
                <w:szCs w:val="18"/>
                <w:lang w:eastAsia="ar-SA"/>
              </w:rPr>
            </w:pPr>
          </w:p>
        </w:tc>
      </w:tr>
      <w:tr w:rsidR="00BE518B" w:rsidRPr="00A75C05" w14:paraId="05D37F8E" w14:textId="77777777" w:rsidTr="00BE518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DEC320" w14:textId="27D24F0B" w:rsidR="00BE518B" w:rsidRPr="00BE518B" w:rsidRDefault="00BE518B" w:rsidP="00CC6653">
            <w:pPr>
              <w:snapToGrid w:val="0"/>
              <w:spacing w:after="0" w:line="240" w:lineRule="auto"/>
              <w:rPr>
                <w:rFonts w:eastAsia="Times New Roman" w:cs="Arial"/>
                <w:szCs w:val="18"/>
                <w:lang w:eastAsia="ar-SA"/>
              </w:rPr>
            </w:pPr>
            <w:r w:rsidRPr="00BE518B">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F06502" w14:textId="50420CBD" w:rsidR="00BE518B" w:rsidRPr="00BE518B" w:rsidRDefault="00BE518B" w:rsidP="00CC6653">
            <w:pPr>
              <w:snapToGrid w:val="0"/>
              <w:spacing w:after="0" w:line="240" w:lineRule="auto"/>
              <w:rPr>
                <w:rFonts w:cs="Arial"/>
              </w:rPr>
            </w:pPr>
            <w:hyperlink r:id="rId222" w:history="1">
              <w:r w:rsidRPr="00BE518B">
                <w:rPr>
                  <w:rStyle w:val="Hyperlink"/>
                  <w:rFonts w:cs="Arial"/>
                  <w:color w:val="auto"/>
                </w:rPr>
                <w:t>S1-180321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35FFB61" w14:textId="796FC982" w:rsidR="00BE518B" w:rsidRPr="00BE518B" w:rsidRDefault="00BE518B" w:rsidP="00CC6653">
            <w:pPr>
              <w:snapToGrid w:val="0"/>
              <w:spacing w:after="0" w:line="240" w:lineRule="auto"/>
              <w:rPr>
                <w:noProof/>
              </w:rPr>
            </w:pPr>
            <w:r w:rsidRPr="00BE518B">
              <w:rPr>
                <w:noProof/>
              </w:rPr>
              <w:t>Fujitsu,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3BA99B" w14:textId="50927F9B" w:rsidR="00BE518B" w:rsidRPr="00BE518B" w:rsidRDefault="00BE518B" w:rsidP="00CC6653">
            <w:pPr>
              <w:snapToGrid w:val="0"/>
              <w:spacing w:after="0" w:line="240" w:lineRule="auto"/>
              <w:rPr>
                <w:noProof/>
              </w:rPr>
            </w:pPr>
            <w:r w:rsidRPr="00BE518B">
              <w:rPr>
                <w:noProof/>
              </w:rPr>
              <w:t>Editorial correction to Smart Farming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E67268" w14:textId="77777777" w:rsidR="00BE518B" w:rsidRPr="00BE518B" w:rsidRDefault="00BE518B"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6BFC41F" w14:textId="1DD11719" w:rsidR="00BE518B" w:rsidRPr="00BE518B" w:rsidRDefault="00BE518B" w:rsidP="00CC6653">
            <w:pPr>
              <w:spacing w:after="0" w:line="240" w:lineRule="auto"/>
              <w:rPr>
                <w:rFonts w:eastAsia="Arial Unicode MS" w:cs="Arial"/>
                <w:szCs w:val="18"/>
                <w:lang w:eastAsia="ar-SA"/>
              </w:rPr>
            </w:pPr>
            <w:r w:rsidRPr="00BE518B">
              <w:rPr>
                <w:rFonts w:eastAsia="Arial Unicode MS" w:cs="Arial"/>
                <w:szCs w:val="18"/>
                <w:lang w:eastAsia="ar-SA"/>
              </w:rPr>
              <w:t>Revision of S1-181215.</w:t>
            </w:r>
          </w:p>
        </w:tc>
      </w:tr>
      <w:tr w:rsidR="00CC6653" w:rsidRPr="00A75C05" w14:paraId="260B38DD"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4DC2A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312AB4" w14:textId="513E8227" w:rsidR="00CC6653" w:rsidRPr="00170325" w:rsidRDefault="003A02AE" w:rsidP="00CC6653">
            <w:pPr>
              <w:snapToGrid w:val="0"/>
              <w:spacing w:after="0" w:line="240" w:lineRule="auto"/>
              <w:rPr>
                <w:rStyle w:val="Hyperlink"/>
                <w:rFonts w:cs="Arial"/>
              </w:rPr>
            </w:pPr>
            <w:hyperlink r:id="rId223" w:history="1">
              <w:r w:rsidR="00CC6653" w:rsidRPr="003A02AE">
                <w:rPr>
                  <w:rStyle w:val="Hyperlink"/>
                  <w:rFonts w:cs="Arial"/>
                </w:rPr>
                <w:t>S1-181</w:t>
              </w:r>
              <w:r w:rsidR="00CC6653" w:rsidRPr="003A02AE">
                <w:rPr>
                  <w:rStyle w:val="Hyperlink"/>
                  <w:rFonts w:cs="Arial"/>
                </w:rPr>
                <w:t>2</w:t>
              </w:r>
              <w:r w:rsidR="00CC6653" w:rsidRPr="003A02AE">
                <w:rPr>
                  <w:rStyle w:val="Hyperlink"/>
                  <w:rFonts w:cs="Arial"/>
                </w:rPr>
                <w:t>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E401169" w14:textId="77777777"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E8B0B3" w14:textId="77777777" w:rsidR="00CC6653" w:rsidRPr="00A75C05" w:rsidRDefault="00CC6653" w:rsidP="00CC6653">
            <w:pPr>
              <w:snapToGrid w:val="0"/>
              <w:spacing w:after="0" w:line="240" w:lineRule="auto"/>
            </w:pPr>
            <w:r>
              <w:rPr>
                <w:lang w:eastAsia="en-GB"/>
              </w:rPr>
              <w:t>Cleanup of subclause 5.6.1</w:t>
            </w:r>
            <w:r w:rsidRPr="00B42748">
              <w:rPr>
                <w:lang w:eastAsia="en-GB"/>
              </w:rPr>
              <w:t xml:space="preserve"> </w:t>
            </w:r>
            <w:r>
              <w:rPr>
                <w:lang w:eastAsia="en-GB"/>
              </w:rPr>
              <w:t>in TR 22.804, V1.1.0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BCFAEC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5.6.1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970C38F"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F69062E"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85F31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CC42BF" w14:textId="31D1D80D" w:rsidR="00CC6653" w:rsidRPr="00170325" w:rsidRDefault="003A02AE" w:rsidP="00CC6653">
            <w:pPr>
              <w:snapToGrid w:val="0"/>
              <w:spacing w:after="0" w:line="240" w:lineRule="auto"/>
              <w:rPr>
                <w:rStyle w:val="Hyperlink"/>
                <w:rFonts w:cs="Arial"/>
              </w:rPr>
            </w:pPr>
            <w:hyperlink r:id="rId224" w:history="1">
              <w:r w:rsidR="00CC6653" w:rsidRPr="003A02AE">
                <w:rPr>
                  <w:rStyle w:val="Hyperlink"/>
                  <w:rFonts w:cs="Arial"/>
                </w:rPr>
                <w:t>S1-181062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29A7D2" w14:textId="77777777" w:rsidR="00CC6653" w:rsidRPr="00A75C05" w:rsidRDefault="00CC6653" w:rsidP="00CC6653">
            <w:pPr>
              <w:snapToGrid w:val="0"/>
              <w:spacing w:after="0" w:line="240" w:lineRule="auto"/>
            </w:pPr>
            <w:r w:rsidRPr="004F075D">
              <w:t>Fraunhofer IIS, Sony, 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182F08" w14:textId="77777777" w:rsidR="00CC6653" w:rsidRPr="004F075D" w:rsidRDefault="00CC6653" w:rsidP="00CC6653">
            <w:pPr>
              <w:snapToGrid w:val="0"/>
              <w:spacing w:after="0" w:line="240" w:lineRule="auto"/>
            </w:pPr>
            <w:r w:rsidRPr="004F075D">
              <w:rPr>
                <w:lang w:val="en-US"/>
              </w:rPr>
              <w:t>Positioning Requirements for Use Cases under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4D1169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5.3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45D03D6"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71D1DB4"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7B326D"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4A6641" w14:textId="10EFEC53" w:rsidR="00CC6653" w:rsidRPr="00170325" w:rsidRDefault="003A02AE" w:rsidP="00CC6653">
            <w:pPr>
              <w:snapToGrid w:val="0"/>
              <w:spacing w:after="0" w:line="240" w:lineRule="auto"/>
              <w:rPr>
                <w:rStyle w:val="Hyperlink"/>
                <w:rFonts w:cs="Arial"/>
              </w:rPr>
            </w:pPr>
            <w:hyperlink r:id="rId225" w:history="1">
              <w:r w:rsidR="00CC6653" w:rsidRPr="003A02AE">
                <w:rPr>
                  <w:rStyle w:val="Hyperlink"/>
                  <w:rFonts w:cs="Arial"/>
                </w:rPr>
                <w:t>S1-181165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41793F" w14:textId="77777777" w:rsidR="00CC6653" w:rsidRPr="00A75C05" w:rsidRDefault="00CC6653" w:rsidP="00CC6653">
            <w:pPr>
              <w:snapToGrid w:val="0"/>
              <w:spacing w:after="0" w:line="240" w:lineRule="auto"/>
            </w:pPr>
            <w: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D5311F" w14:textId="77777777" w:rsidR="00CC6653" w:rsidRPr="00A75C05" w:rsidRDefault="00CC6653" w:rsidP="00CC6653">
            <w:pPr>
              <w:snapToGrid w:val="0"/>
              <w:spacing w:after="0" w:line="240" w:lineRule="auto"/>
            </w:pPr>
            <w:r>
              <w:rPr>
                <w:rFonts w:eastAsia="SimSun"/>
                <w:lang w:eastAsia="en-GB"/>
              </w:rPr>
              <w:t>CAV – update of subclause 4.1 and 4.2</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8CA1BD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4.1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C9B2668"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FC59CB5"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FF8DD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F0CD10" w14:textId="4A9AE3B6" w:rsidR="00CC6653" w:rsidRPr="00170325" w:rsidRDefault="003A02AE" w:rsidP="00CC6653">
            <w:pPr>
              <w:snapToGrid w:val="0"/>
              <w:spacing w:after="0" w:line="240" w:lineRule="auto"/>
              <w:rPr>
                <w:rStyle w:val="Hyperlink"/>
                <w:rFonts w:cs="Arial"/>
              </w:rPr>
            </w:pPr>
            <w:hyperlink r:id="rId226" w:history="1">
              <w:r w:rsidR="00CC6653" w:rsidRPr="003A02AE">
                <w:rPr>
                  <w:rStyle w:val="Hyperlink"/>
                  <w:rFonts w:cs="Arial"/>
                </w:rPr>
                <w:t>S1-181159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6F7D0DB" w14:textId="77777777" w:rsidR="00CC6653" w:rsidRPr="00A75C05" w:rsidRDefault="00CC6653" w:rsidP="00CC6653">
            <w:pPr>
              <w:snapToGrid w:val="0"/>
              <w:spacing w:after="0" w:line="240" w:lineRule="auto"/>
            </w:pPr>
            <w:r>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1426B9" w14:textId="77777777" w:rsidR="00CC6653" w:rsidRPr="00A75C05" w:rsidRDefault="00CC6653" w:rsidP="00CC6653">
            <w:pPr>
              <w:snapToGrid w:val="0"/>
              <w:spacing w:after="0" w:line="240" w:lineRule="auto"/>
            </w:pPr>
            <w:r>
              <w:rPr>
                <w:rFonts w:eastAsia="SimSun"/>
                <w:lang w:eastAsia="en-GB"/>
              </w:rPr>
              <w:t>CAV – update of subclause 4.3.4.4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C1E2D6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4.3.4.4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CC15423"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5BA9A431"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81D55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E1AEF6" w14:textId="244EC9AB" w:rsidR="00CC6653" w:rsidRPr="00170325" w:rsidRDefault="003A02AE" w:rsidP="00CC6653">
            <w:pPr>
              <w:snapToGrid w:val="0"/>
              <w:spacing w:after="0" w:line="240" w:lineRule="auto"/>
              <w:rPr>
                <w:rStyle w:val="Hyperlink"/>
                <w:rFonts w:cs="Arial"/>
              </w:rPr>
            </w:pPr>
            <w:hyperlink r:id="rId227" w:history="1">
              <w:r w:rsidR="00CC6653" w:rsidRPr="003A02AE">
                <w:rPr>
                  <w:rStyle w:val="Hyperlink"/>
                  <w:rFonts w:cs="Arial"/>
                </w:rPr>
                <w:t>S1-181151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D01FD18" w14:textId="77777777" w:rsidR="00CC6653" w:rsidRPr="00A75C05" w:rsidRDefault="00CC6653" w:rsidP="00CC6653">
            <w:pPr>
              <w:snapToGrid w:val="0"/>
              <w:spacing w:after="0" w:line="240" w:lineRule="auto"/>
            </w:pPr>
            <w:r>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574082" w14:textId="77777777" w:rsidR="00CC6653" w:rsidRPr="00A75C05" w:rsidRDefault="00CC6653" w:rsidP="00CC6653">
            <w:pPr>
              <w:snapToGrid w:val="0"/>
              <w:spacing w:after="0" w:line="240" w:lineRule="auto"/>
            </w:pPr>
            <w:r>
              <w:rPr>
                <w:rFonts w:eastAsia="SimSun"/>
                <w:lang w:eastAsia="en-GB"/>
              </w:rPr>
              <w:t>CAV – update of definitions subclause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E529D4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3.1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269B09E"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6CFC4E8"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82C72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1FA2C0" w14:textId="3F99A067" w:rsidR="00CC6653" w:rsidRPr="00170325" w:rsidRDefault="003A02AE" w:rsidP="00CC6653">
            <w:pPr>
              <w:snapToGrid w:val="0"/>
              <w:spacing w:after="0" w:line="240" w:lineRule="auto"/>
              <w:rPr>
                <w:rStyle w:val="Hyperlink"/>
                <w:rFonts w:cs="Arial"/>
              </w:rPr>
            </w:pPr>
            <w:hyperlink r:id="rId228" w:history="1">
              <w:r w:rsidR="00CC6653" w:rsidRPr="003A02AE">
                <w:rPr>
                  <w:rStyle w:val="Hyperlink"/>
                  <w:rFonts w:cs="Arial"/>
                </w:rPr>
                <w:t>S1-181109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B36954" w14:textId="77777777" w:rsidR="00CC6653" w:rsidRPr="00A75C05" w:rsidRDefault="00CC6653" w:rsidP="00CC6653">
            <w:pPr>
              <w:snapToGrid w:val="0"/>
              <w:spacing w:after="0" w:line="240" w:lineRule="auto"/>
            </w:pPr>
            <w:r>
              <w:rPr>
                <w:rFonts w:eastAsia="SimSun"/>
                <w:lang w:eastAsia="en-GB"/>
              </w:rPr>
              <w:t>Sennheiser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DCA397" w14:textId="77777777" w:rsidR="00CC6653" w:rsidRPr="00A75C05" w:rsidRDefault="00CC6653" w:rsidP="00CC6653">
            <w:pPr>
              <w:snapToGrid w:val="0"/>
              <w:spacing w:after="0" w:line="240" w:lineRule="auto"/>
            </w:pPr>
            <w:r>
              <w:rPr>
                <w:rFonts w:eastAsia="SimSun"/>
                <w:lang w:eastAsia="en-GB"/>
              </w:rPr>
              <w:t>CAV – update of definitions subclause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A7CBD2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3.1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E71978C"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5E9AF9F2"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F96E5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0C1100" w14:textId="3BEEC249" w:rsidR="00CC6653" w:rsidRPr="00170325" w:rsidRDefault="003A02AE" w:rsidP="00CC6653">
            <w:pPr>
              <w:snapToGrid w:val="0"/>
              <w:spacing w:after="0" w:line="240" w:lineRule="auto"/>
              <w:rPr>
                <w:rStyle w:val="Hyperlink"/>
                <w:rFonts w:cs="Arial"/>
              </w:rPr>
            </w:pPr>
            <w:hyperlink r:id="rId229" w:history="1">
              <w:r w:rsidR="00CC6653" w:rsidRPr="003A02AE">
                <w:rPr>
                  <w:rStyle w:val="Hyperlink"/>
                  <w:rFonts w:cs="Arial"/>
                </w:rPr>
                <w:t>S1-181153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F4E259" w14:textId="77777777" w:rsidR="00CC6653" w:rsidRPr="00A75C05" w:rsidRDefault="00CC6653" w:rsidP="00CC6653">
            <w:pPr>
              <w:snapToGrid w:val="0"/>
              <w:spacing w:after="0" w:line="240" w:lineRule="auto"/>
            </w:pPr>
            <w:r>
              <w:rPr>
                <w:rFonts w:eastAsia="SimSun"/>
                <w:lang w:eastAsia="en-GB"/>
              </w:rPr>
              <w:t>Siemens AG, Nokia,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9C56C3" w14:textId="77777777" w:rsidR="00CC6653" w:rsidRPr="00A75C05" w:rsidRDefault="00CC6653" w:rsidP="00CC6653">
            <w:pPr>
              <w:snapToGrid w:val="0"/>
              <w:spacing w:after="0" w:line="240" w:lineRule="auto"/>
            </w:pPr>
            <w:r>
              <w:rPr>
                <w:rFonts w:eastAsia="SimSun"/>
                <w:lang w:eastAsia="en-GB"/>
              </w:rPr>
              <w:t>CAV – update of network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7B94164"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3.1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90E8F45"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15DB8CB4"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06175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BA6329" w14:textId="7F3053F3" w:rsidR="00CC6653" w:rsidRPr="00170325" w:rsidRDefault="003A02AE" w:rsidP="00CC6653">
            <w:pPr>
              <w:snapToGrid w:val="0"/>
              <w:spacing w:after="0" w:line="240" w:lineRule="auto"/>
              <w:rPr>
                <w:rStyle w:val="Hyperlink"/>
                <w:rFonts w:cs="Arial"/>
              </w:rPr>
            </w:pPr>
            <w:hyperlink r:id="rId230" w:history="1">
              <w:r w:rsidR="00CC6653" w:rsidRPr="003A02AE">
                <w:rPr>
                  <w:rStyle w:val="Hyperlink"/>
                  <w:rFonts w:cs="Arial"/>
                </w:rPr>
                <w:t>S1-181145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87AEDB8" w14:textId="77777777"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FE6CCF" w14:textId="77777777" w:rsidR="00CC6653" w:rsidRPr="00A75C05" w:rsidRDefault="00CC6653" w:rsidP="00CC6653">
            <w:pPr>
              <w:snapToGrid w:val="0"/>
              <w:spacing w:after="0" w:line="240" w:lineRule="auto"/>
            </w:pPr>
            <w:r>
              <w:rPr>
                <w:lang w:eastAsia="en-GB"/>
              </w:rPr>
              <w:t>CAV - cleanup of clause 2</w:t>
            </w:r>
            <w:r w:rsidRPr="00B42748">
              <w:rPr>
                <w:lang w:eastAsia="en-GB"/>
              </w:rPr>
              <w:t xml:space="preserve"> </w:t>
            </w:r>
            <w:r>
              <w:rPr>
                <w:lang w:eastAsia="en-GB"/>
              </w:rPr>
              <w:t>in TR 22.804, V1.1.0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1A1072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99D6294"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35A819D0"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2ABD4F"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AD6CB8" w14:textId="24C8601B" w:rsidR="00CC6653" w:rsidRPr="00170325" w:rsidRDefault="003A02AE" w:rsidP="00CC6653">
            <w:pPr>
              <w:snapToGrid w:val="0"/>
              <w:spacing w:after="0" w:line="240" w:lineRule="auto"/>
              <w:rPr>
                <w:rStyle w:val="Hyperlink"/>
                <w:rFonts w:cs="Arial"/>
              </w:rPr>
            </w:pPr>
            <w:hyperlink r:id="rId231" w:history="1">
              <w:r w:rsidR="00CC6653" w:rsidRPr="003A02AE">
                <w:rPr>
                  <w:rStyle w:val="Hyperlink"/>
                  <w:rFonts w:cs="Arial"/>
                </w:rPr>
                <w:t>S1-181150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30B3B2" w14:textId="77777777" w:rsidR="00CC6653" w:rsidRPr="00A75C05" w:rsidRDefault="00CC6653" w:rsidP="00CC6653">
            <w:pPr>
              <w:snapToGrid w:val="0"/>
              <w:spacing w:after="0" w:line="240" w:lineRule="auto"/>
            </w:pPr>
            <w:r>
              <w:rPr>
                <w:lang w:eastAsia="en-GB"/>
              </w:rPr>
              <w:t>Siemens, Nokia,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6AA03D" w14:textId="77777777" w:rsidR="00CC6653" w:rsidRPr="00A75C05" w:rsidRDefault="00CC6653" w:rsidP="00CC6653">
            <w:pPr>
              <w:snapToGrid w:val="0"/>
              <w:spacing w:after="0" w:line="240" w:lineRule="auto"/>
            </w:pPr>
            <w:r>
              <w:rPr>
                <w:lang w:eastAsia="en-GB"/>
              </w:rPr>
              <w:t>Editorial cleanup to apply exclusive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691FF35" w14:textId="77777777"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9F84CD4" w14:textId="77777777" w:rsidR="00CC6653" w:rsidRPr="00A75C05" w:rsidRDefault="00CC6653" w:rsidP="00CC6653">
            <w:pPr>
              <w:spacing w:after="0" w:line="240" w:lineRule="auto"/>
              <w:rPr>
                <w:rFonts w:eastAsia="Arial Unicode MS" w:cs="Arial"/>
                <w:szCs w:val="18"/>
                <w:lang w:eastAsia="ar-SA"/>
              </w:rPr>
            </w:pPr>
          </w:p>
        </w:tc>
      </w:tr>
      <w:tr w:rsidR="00CC6653" w:rsidRPr="00B04844" w14:paraId="09CB3DA7" w14:textId="77777777" w:rsidTr="000345AB">
        <w:trPr>
          <w:trHeight w:val="293"/>
        </w:trPr>
        <w:tc>
          <w:tcPr>
            <w:tcW w:w="14494" w:type="dxa"/>
            <w:gridSpan w:val="8"/>
            <w:tcBorders>
              <w:bottom w:val="single" w:sz="4" w:space="0" w:color="auto"/>
            </w:tcBorders>
            <w:shd w:val="clear" w:color="auto" w:fill="F2F2F2"/>
          </w:tcPr>
          <w:p w14:paraId="26E3BCB5" w14:textId="5DE145C9"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Editorial clean up</w:t>
            </w:r>
          </w:p>
        </w:tc>
      </w:tr>
      <w:tr w:rsidR="00CC6653" w:rsidRPr="00A75C05" w14:paraId="1B427C56"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72E6C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0C33D8" w14:textId="70CB593D" w:rsidR="00CC6653" w:rsidRPr="00170325" w:rsidRDefault="003A02AE" w:rsidP="00CC6653">
            <w:pPr>
              <w:snapToGrid w:val="0"/>
              <w:spacing w:after="0" w:line="240" w:lineRule="auto"/>
              <w:rPr>
                <w:rStyle w:val="Hyperlink"/>
                <w:rFonts w:cs="Arial"/>
              </w:rPr>
            </w:pPr>
            <w:hyperlink r:id="rId232" w:history="1">
              <w:r w:rsidR="00CC6653" w:rsidRPr="003A02AE">
                <w:rPr>
                  <w:rStyle w:val="Hyperlink"/>
                  <w:rFonts w:cs="Arial"/>
                </w:rPr>
                <w:t>S1-181148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2D86E2" w14:textId="77777777"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9C8CC1" w14:textId="77777777" w:rsidR="00CC6653" w:rsidRPr="00A75C05" w:rsidRDefault="00CC6653" w:rsidP="00CC6653">
            <w:pPr>
              <w:snapToGrid w:val="0"/>
              <w:spacing w:after="0" w:line="240" w:lineRule="auto"/>
            </w:pPr>
            <w:r>
              <w:rPr>
                <w:lang w:eastAsia="en-GB"/>
              </w:rPr>
              <w:t>Editorial cleanup to Annexe E</w:t>
            </w:r>
            <w:r w:rsidRPr="00B42748">
              <w:rPr>
                <w:lang w:eastAsia="en-GB"/>
              </w:rPr>
              <w:t xml:space="preserve"> </w:t>
            </w:r>
            <w:r>
              <w:rPr>
                <w:lang w:eastAsia="en-GB"/>
              </w:rPr>
              <w:t>in TR 22.804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0D0AAF1"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Annex E</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03ACFCA"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D5CDB92"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83B04A"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0EF481" w14:textId="3F2F48DF" w:rsidR="00CC6653" w:rsidRPr="00170325" w:rsidRDefault="003A02AE" w:rsidP="00CC6653">
            <w:pPr>
              <w:snapToGrid w:val="0"/>
              <w:spacing w:after="0" w:line="240" w:lineRule="auto"/>
              <w:rPr>
                <w:rStyle w:val="Hyperlink"/>
                <w:rFonts w:cs="Arial"/>
              </w:rPr>
            </w:pPr>
            <w:hyperlink r:id="rId233" w:history="1">
              <w:r w:rsidR="00CC6653" w:rsidRPr="003A02AE">
                <w:rPr>
                  <w:rStyle w:val="Hyperlink"/>
                  <w:rFonts w:cs="Arial"/>
                </w:rPr>
                <w:t>S1-181147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C6C8BD" w14:textId="77777777"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0FC644" w14:textId="77777777" w:rsidR="00CC6653" w:rsidRPr="00A75C05" w:rsidRDefault="00CC6653" w:rsidP="00CC6653">
            <w:pPr>
              <w:snapToGrid w:val="0"/>
              <w:spacing w:after="0" w:line="240" w:lineRule="auto"/>
            </w:pPr>
            <w:r>
              <w:rPr>
                <w:lang w:eastAsia="en-GB"/>
              </w:rPr>
              <w:t>Editorial cleanup to clause 7</w:t>
            </w:r>
            <w:r w:rsidRPr="00B42748">
              <w:rPr>
                <w:lang w:eastAsia="en-GB"/>
              </w:rPr>
              <w:t xml:space="preserve"> </w:t>
            </w:r>
            <w:r>
              <w:rPr>
                <w:lang w:eastAsia="en-GB"/>
              </w:rPr>
              <w:t>in TR 22.804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35DCB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7</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3624E26"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2D2068B3"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894B9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265398" w14:textId="2D94EEBA" w:rsidR="00CC6653" w:rsidRPr="00170325" w:rsidRDefault="003A02AE" w:rsidP="00CC6653">
            <w:pPr>
              <w:snapToGrid w:val="0"/>
              <w:spacing w:after="0" w:line="240" w:lineRule="auto"/>
              <w:rPr>
                <w:rStyle w:val="Hyperlink"/>
                <w:rFonts w:cs="Arial"/>
              </w:rPr>
            </w:pPr>
            <w:hyperlink r:id="rId234" w:history="1">
              <w:r w:rsidR="00CC6653" w:rsidRPr="003A02AE">
                <w:rPr>
                  <w:rStyle w:val="Hyperlink"/>
                  <w:rFonts w:cs="Arial"/>
                </w:rPr>
                <w:t>S1-181173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461E9B4" w14:textId="77777777" w:rsidR="00CC6653" w:rsidRPr="00A75C05" w:rsidRDefault="00CC6653" w:rsidP="00CC6653">
            <w:pPr>
              <w:snapToGrid w:val="0"/>
              <w:spacing w:after="0" w:line="240" w:lineRule="auto"/>
            </w:pPr>
            <w:r>
              <w:rPr>
                <w:lang w:eastAsia="en-GB"/>
              </w:rPr>
              <w:t>Siemens, Nokia, Huawei,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4F5F0F" w14:textId="77777777" w:rsidR="00CC6653" w:rsidRPr="00A75C05" w:rsidRDefault="00CC6653" w:rsidP="00CC6653">
            <w:pPr>
              <w:snapToGrid w:val="0"/>
              <w:spacing w:after="0" w:line="240" w:lineRule="auto"/>
            </w:pPr>
            <w:r>
              <w:rPr>
                <w:lang w:eastAsia="en-GB"/>
              </w:rPr>
              <w:t>Editorial cleanup to clause 5</w:t>
            </w:r>
            <w:r w:rsidRPr="00B42748">
              <w:rPr>
                <w:lang w:eastAsia="en-GB"/>
              </w:rPr>
              <w:t xml:space="preserve"> </w:t>
            </w:r>
            <w:r>
              <w:rPr>
                <w:lang w:eastAsia="en-GB"/>
              </w:rPr>
              <w:t>in TR 22.804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EFE6C8E"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19786F0"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72CC0D99"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B8D5C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ED2F6B" w14:textId="1179251E" w:rsidR="00CC6653" w:rsidRPr="00170325" w:rsidRDefault="003A02AE" w:rsidP="00CC6653">
            <w:pPr>
              <w:snapToGrid w:val="0"/>
              <w:spacing w:after="0" w:line="240" w:lineRule="auto"/>
              <w:rPr>
                <w:rStyle w:val="Hyperlink"/>
                <w:rFonts w:cs="Arial"/>
              </w:rPr>
            </w:pPr>
            <w:hyperlink r:id="rId235" w:history="1">
              <w:r w:rsidR="00CC6653" w:rsidRPr="003A02AE">
                <w:rPr>
                  <w:rStyle w:val="Hyperlink"/>
                  <w:rFonts w:cs="Arial"/>
                </w:rPr>
                <w:t>S1-181162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4101B2" w14:textId="77777777" w:rsidR="00CC6653" w:rsidRPr="00A75C05" w:rsidRDefault="00CC6653" w:rsidP="00CC6653">
            <w:pPr>
              <w:snapToGrid w:val="0"/>
              <w:spacing w:after="0" w:line="240" w:lineRule="auto"/>
            </w:pPr>
            <w:r>
              <w:rPr>
                <w:lang w:eastAsia="en-GB"/>
              </w:rPr>
              <w:t>Siemens,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EB042D" w14:textId="77777777" w:rsidR="00CC6653" w:rsidRPr="00A75C05" w:rsidRDefault="00CC6653" w:rsidP="00CC6653">
            <w:pPr>
              <w:snapToGrid w:val="0"/>
              <w:spacing w:after="0" w:line="240" w:lineRule="auto"/>
            </w:pPr>
            <w:r>
              <w:rPr>
                <w:rFonts w:eastAsia="SimSun"/>
                <w:lang w:eastAsia="en-GB"/>
              </w:rPr>
              <w:t>CAV – editorial cleanup of clause 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40BE52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762C27E"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0007AD0B" w14:textId="77777777" w:rsidTr="000345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5B8B5C"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FE1632" w14:textId="2AA66724" w:rsidR="00CC6653" w:rsidRPr="00170325" w:rsidRDefault="003A02AE" w:rsidP="00CC6653">
            <w:pPr>
              <w:snapToGrid w:val="0"/>
              <w:spacing w:after="0" w:line="240" w:lineRule="auto"/>
              <w:rPr>
                <w:rStyle w:val="Hyperlink"/>
                <w:rFonts w:cs="Arial"/>
              </w:rPr>
            </w:pPr>
            <w:hyperlink r:id="rId236" w:history="1">
              <w:r w:rsidR="00CC6653" w:rsidRPr="003A02AE">
                <w:rPr>
                  <w:rStyle w:val="Hyperlink"/>
                  <w:rFonts w:cs="Arial"/>
                </w:rPr>
                <w:t>S1-181146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A66AD5" w14:textId="77777777"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5D5215" w14:textId="77777777" w:rsidR="00CC6653" w:rsidRPr="00A75C05" w:rsidRDefault="00CC6653" w:rsidP="00CC6653">
            <w:pPr>
              <w:snapToGrid w:val="0"/>
              <w:spacing w:after="0" w:line="240" w:lineRule="auto"/>
            </w:pPr>
            <w:r>
              <w:rPr>
                <w:lang w:eastAsia="en-GB"/>
              </w:rPr>
              <w:t>Editorial cleanup to clause 3.3</w:t>
            </w:r>
            <w:r w:rsidRPr="00B42748">
              <w:rPr>
                <w:lang w:eastAsia="en-GB"/>
              </w:rPr>
              <w:t xml:space="preserve"> </w:t>
            </w:r>
            <w:r>
              <w:rPr>
                <w:lang w:eastAsia="en-GB"/>
              </w:rPr>
              <w:t>in TR 22.804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622CE43"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3.3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04FCA11" w14:textId="77777777" w:rsidR="00CC6653" w:rsidRPr="00A75C05" w:rsidRDefault="00CC6653" w:rsidP="00CC6653">
            <w:pPr>
              <w:spacing w:after="0" w:line="240" w:lineRule="auto"/>
              <w:rPr>
                <w:rFonts w:eastAsia="Arial Unicode MS" w:cs="Arial"/>
                <w:szCs w:val="18"/>
                <w:lang w:eastAsia="ar-SA"/>
              </w:rPr>
            </w:pPr>
          </w:p>
        </w:tc>
      </w:tr>
      <w:tr w:rsidR="00CC6653" w:rsidRPr="00A75C05" w14:paraId="6F85139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CBE9D5"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D66B45" w14:textId="6C7596F5" w:rsidR="00CC6653" w:rsidRPr="00170325" w:rsidRDefault="003A02AE" w:rsidP="00CC6653">
            <w:pPr>
              <w:snapToGrid w:val="0"/>
              <w:spacing w:after="0" w:line="240" w:lineRule="auto"/>
              <w:rPr>
                <w:rStyle w:val="Hyperlink"/>
                <w:rFonts w:cs="Arial"/>
              </w:rPr>
            </w:pPr>
            <w:hyperlink r:id="rId237" w:history="1">
              <w:r w:rsidR="00CC6653" w:rsidRPr="003A02AE">
                <w:rPr>
                  <w:rStyle w:val="Hyperlink"/>
                  <w:rFonts w:cs="Arial"/>
                </w:rPr>
                <w:t>S1-181144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2DDF634" w14:textId="482FBFAE" w:rsidR="00CC6653" w:rsidRPr="00A75C05" w:rsidRDefault="00CC6653" w:rsidP="00CC6653">
            <w:pPr>
              <w:snapToGrid w:val="0"/>
              <w:spacing w:after="0" w:line="240" w:lineRule="auto"/>
            </w:pPr>
            <w:r>
              <w:rPr>
                <w:lang w:eastAsia="en-GB"/>
              </w:rPr>
              <w:t>Siemens, Nokia,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3B1550" w14:textId="404FC82D" w:rsidR="00CC6653" w:rsidRPr="00A75C05" w:rsidRDefault="00CC6653" w:rsidP="00CC6653">
            <w:pPr>
              <w:snapToGrid w:val="0"/>
              <w:spacing w:after="0" w:line="240" w:lineRule="auto"/>
            </w:pPr>
            <w:r>
              <w:rPr>
                <w:lang w:eastAsia="en-GB"/>
              </w:rPr>
              <w:t>CAV - editorial cleanup to clause 1</w:t>
            </w:r>
            <w:r w:rsidRPr="00B42748">
              <w:rPr>
                <w:lang w:eastAsia="en-GB"/>
              </w:rPr>
              <w:t xml:space="preserve"> </w:t>
            </w:r>
            <w:r>
              <w:rPr>
                <w:lang w:eastAsia="en-GB"/>
              </w:rPr>
              <w:t>in TR 22.804, V1.1.0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DAD7187" w14:textId="6AD9644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1E95596" w14:textId="77777777" w:rsidR="00CC6653" w:rsidRPr="00A75C05" w:rsidRDefault="00CC6653" w:rsidP="00CC6653">
            <w:pPr>
              <w:spacing w:after="0" w:line="240" w:lineRule="auto"/>
              <w:rPr>
                <w:rFonts w:eastAsia="Arial Unicode MS" w:cs="Arial"/>
                <w:szCs w:val="18"/>
                <w:lang w:eastAsia="ar-SA"/>
              </w:rPr>
            </w:pPr>
          </w:p>
        </w:tc>
      </w:tr>
      <w:tr w:rsidR="00CC6653" w:rsidRPr="00B04844" w14:paraId="5A848196" w14:textId="77777777" w:rsidTr="000345AB">
        <w:trPr>
          <w:trHeight w:val="293"/>
        </w:trPr>
        <w:tc>
          <w:tcPr>
            <w:tcW w:w="14494" w:type="dxa"/>
            <w:gridSpan w:val="8"/>
            <w:tcBorders>
              <w:bottom w:val="single" w:sz="4" w:space="0" w:color="auto"/>
            </w:tcBorders>
            <w:shd w:val="clear" w:color="auto" w:fill="F2F2F2"/>
          </w:tcPr>
          <w:p w14:paraId="52928852" w14:textId="3868D955" w:rsidR="00CC6653" w:rsidRPr="00F45489" w:rsidRDefault="00CC6653" w:rsidP="00CC665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Normative WID</w:t>
            </w:r>
          </w:p>
        </w:tc>
      </w:tr>
      <w:tr w:rsidR="00CC6653" w:rsidRPr="00A75C05" w14:paraId="2E154492"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6E3198" w14:textId="77777777"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7144FE" w14:textId="3F6A2FEB" w:rsidR="00CC6653" w:rsidRPr="009F135F" w:rsidRDefault="003A02AE" w:rsidP="00CC6653">
            <w:pPr>
              <w:snapToGrid w:val="0"/>
              <w:spacing w:after="0" w:line="240" w:lineRule="auto"/>
              <w:rPr>
                <w:rStyle w:val="Hyperlink"/>
                <w:color w:val="auto"/>
              </w:rPr>
            </w:pPr>
            <w:hyperlink r:id="rId238" w:history="1">
              <w:r w:rsidR="00CC6653" w:rsidRPr="003A02AE">
                <w:rPr>
                  <w:rStyle w:val="Hyperlink"/>
                  <w:rFonts w:cs="Arial"/>
                </w:rPr>
                <w:t>S1-181223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670CDFD" w14:textId="77777777" w:rsidR="00CC6653" w:rsidRPr="009F135F" w:rsidRDefault="00CC6653" w:rsidP="00CC6653">
            <w:pPr>
              <w:snapToGrid w:val="0"/>
              <w:spacing w:after="0" w:line="240" w:lineRule="auto"/>
            </w:pPr>
            <w:r w:rsidRPr="009F135F">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9B5DB9" w14:textId="77777777" w:rsidR="00CC6653" w:rsidRPr="009F135F" w:rsidRDefault="00CC6653" w:rsidP="00CC6653">
            <w:pPr>
              <w:snapToGrid w:val="0"/>
              <w:spacing w:after="0" w:line="240" w:lineRule="auto"/>
            </w:pPr>
            <w:r w:rsidRPr="009F135F">
              <w:t>Making the Case (again) for a Work Item on service requirements for enabling cyber-physical control applications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3672A85" w14:textId="43D7BA12" w:rsidR="00CC6653" w:rsidRPr="009F135F"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7D6FF85" w14:textId="572A2385" w:rsidR="00CC6653" w:rsidRPr="009F135F" w:rsidRDefault="00CC6653" w:rsidP="00CC6653">
            <w:pPr>
              <w:spacing w:after="0" w:line="240" w:lineRule="auto"/>
              <w:rPr>
                <w:rFonts w:eastAsia="Arial Unicode MS" w:cs="Arial"/>
                <w:szCs w:val="18"/>
                <w:lang w:eastAsia="ar-SA"/>
              </w:rPr>
            </w:pPr>
            <w:r>
              <w:rPr>
                <w:rFonts w:eastAsia="Arial Unicode MS" w:cs="Arial"/>
                <w:szCs w:val="18"/>
                <w:lang w:eastAsia="ar-SA"/>
              </w:rPr>
              <w:t>Moved from 4</w:t>
            </w:r>
          </w:p>
        </w:tc>
      </w:tr>
      <w:tr w:rsidR="00CC6653" w:rsidRPr="00A75C05" w14:paraId="31D65F50"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F451CF" w14:textId="77777777"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F33197" w14:textId="43303D00" w:rsidR="00CC6653" w:rsidRPr="009F135F" w:rsidRDefault="003A02AE" w:rsidP="00CC6653">
            <w:pPr>
              <w:snapToGrid w:val="0"/>
              <w:spacing w:after="0" w:line="240" w:lineRule="auto"/>
              <w:rPr>
                <w:rStyle w:val="Hyperlink"/>
                <w:color w:val="auto"/>
              </w:rPr>
            </w:pPr>
            <w:hyperlink r:id="rId239" w:history="1">
              <w:r w:rsidR="00CC6653" w:rsidRPr="003A02AE">
                <w:rPr>
                  <w:rStyle w:val="Hyperlink"/>
                  <w:rFonts w:cs="Arial"/>
                </w:rPr>
                <w:t>S1-181190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C23AF6" w14:textId="77777777" w:rsidR="00CC6653" w:rsidRPr="009F135F" w:rsidRDefault="00CC6653" w:rsidP="00CC6653">
            <w:pPr>
              <w:snapToGrid w:val="0"/>
              <w:spacing w:after="0" w:line="240" w:lineRule="auto"/>
            </w:pPr>
            <w:r w:rsidRPr="009F135F">
              <w:t>Siemens AG, China Southern Power Grid Co.,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5CAAC9" w14:textId="77777777" w:rsidR="00CC6653" w:rsidRPr="009F135F" w:rsidRDefault="00CC6653" w:rsidP="00CC6653">
            <w:pPr>
              <w:snapToGrid w:val="0"/>
              <w:spacing w:after="0" w:line="240" w:lineRule="auto"/>
            </w:pPr>
            <w:r w:rsidRPr="009F135F">
              <w:t>New WID on Service Requirements for Cyber-Physical Control Applications in Vertical Domains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B10BC6F" w14:textId="460A0FC4" w:rsidR="00CC6653" w:rsidRPr="009F135F"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C19B8E0" w14:textId="3208F3E2" w:rsidR="00CC6653" w:rsidRPr="009F135F" w:rsidRDefault="00CC6653" w:rsidP="00CC6653">
            <w:pPr>
              <w:spacing w:after="0" w:line="240" w:lineRule="auto"/>
              <w:rPr>
                <w:rFonts w:eastAsia="Arial Unicode MS" w:cs="Arial"/>
                <w:szCs w:val="18"/>
                <w:lang w:eastAsia="ar-SA"/>
              </w:rPr>
            </w:pPr>
            <w:r>
              <w:rPr>
                <w:rFonts w:eastAsia="Arial Unicode MS" w:cs="Arial"/>
                <w:szCs w:val="18"/>
                <w:lang w:eastAsia="ar-SA"/>
              </w:rPr>
              <w:t>Moved from 4</w:t>
            </w:r>
          </w:p>
        </w:tc>
      </w:tr>
      <w:tr w:rsidR="00CC6653" w:rsidRPr="00A75C05" w14:paraId="63E45842"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13564F" w14:textId="77777777" w:rsidR="00CC6653" w:rsidRPr="009F135F" w:rsidRDefault="00CC6653" w:rsidP="00CC6653">
            <w:pPr>
              <w:snapToGrid w:val="0"/>
              <w:spacing w:after="0" w:line="240" w:lineRule="auto"/>
              <w:rPr>
                <w:rFonts w:eastAsia="Times New Roman" w:cs="Arial"/>
                <w:szCs w:val="18"/>
                <w:lang w:eastAsia="ar-SA"/>
              </w:rPr>
            </w:pPr>
            <w:r w:rsidRPr="009F135F">
              <w:rPr>
                <w:rFonts w:eastAsia="Times New Roman" w:cs="Arial"/>
                <w:szCs w:val="18"/>
                <w:lang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E2CACC" w14:textId="134692E9" w:rsidR="00CC6653" w:rsidRPr="009F135F" w:rsidRDefault="003A02AE" w:rsidP="00CC6653">
            <w:pPr>
              <w:snapToGrid w:val="0"/>
              <w:spacing w:after="0" w:line="240" w:lineRule="auto"/>
              <w:rPr>
                <w:rStyle w:val="Hyperlink"/>
                <w:color w:val="auto"/>
              </w:rPr>
            </w:pPr>
            <w:hyperlink r:id="rId240" w:history="1">
              <w:r w:rsidR="00CC6653" w:rsidRPr="003A02AE">
                <w:rPr>
                  <w:rStyle w:val="Hyperlink"/>
                  <w:rFonts w:cs="Arial"/>
                </w:rPr>
                <w:t>S1-181236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8AD37E" w14:textId="77777777" w:rsidR="00CC6653" w:rsidRPr="009F135F" w:rsidRDefault="00CC6653" w:rsidP="00CC6653">
            <w:pPr>
              <w:snapToGrid w:val="0"/>
              <w:spacing w:after="0" w:line="240" w:lineRule="auto"/>
            </w:pPr>
            <w:r w:rsidRPr="009F135F">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E06B60" w14:textId="77777777" w:rsidR="00CC6653" w:rsidRPr="009F135F" w:rsidRDefault="00CC6653" w:rsidP="00CC6653">
            <w:pPr>
              <w:snapToGrid w:val="0"/>
              <w:spacing w:after="0" w:line="240" w:lineRule="auto"/>
            </w:pPr>
            <w:r w:rsidRPr="009F135F">
              <w:rPr>
                <w:lang w:eastAsia="en-GB"/>
              </w:rPr>
              <w:t>cyberCAV TS skeleton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B844394" w14:textId="0B0BBA22" w:rsidR="00CC6653" w:rsidRPr="009F135F"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C21486D" w14:textId="1E79ED13" w:rsidR="00CC6653" w:rsidRPr="009F135F" w:rsidRDefault="00CC6653" w:rsidP="00CC6653">
            <w:pPr>
              <w:spacing w:after="0" w:line="240" w:lineRule="auto"/>
              <w:rPr>
                <w:rFonts w:eastAsia="Arial Unicode MS" w:cs="Arial"/>
                <w:szCs w:val="18"/>
                <w:lang w:eastAsia="ar-SA"/>
              </w:rPr>
            </w:pPr>
            <w:r>
              <w:rPr>
                <w:rFonts w:eastAsia="Arial Unicode MS" w:cs="Arial"/>
                <w:szCs w:val="18"/>
                <w:lang w:eastAsia="ar-SA"/>
              </w:rPr>
              <w:t>Moved from 4</w:t>
            </w:r>
          </w:p>
        </w:tc>
      </w:tr>
      <w:tr w:rsidR="00CC6653" w:rsidRPr="00B81C05" w14:paraId="72721AB1" w14:textId="77777777" w:rsidTr="00A87B48">
        <w:trPr>
          <w:trHeight w:val="141"/>
        </w:trPr>
        <w:tc>
          <w:tcPr>
            <w:tcW w:w="14494" w:type="dxa"/>
            <w:gridSpan w:val="8"/>
            <w:tcBorders>
              <w:top w:val="nil"/>
              <w:bottom w:val="single" w:sz="4" w:space="0" w:color="auto"/>
            </w:tcBorders>
            <w:shd w:val="clear" w:color="auto" w:fill="F2F2F2"/>
          </w:tcPr>
          <w:p w14:paraId="576901AC" w14:textId="27812737" w:rsidR="00CC6653" w:rsidRPr="00B81C05" w:rsidRDefault="00CC6653" w:rsidP="00CC6653">
            <w:pPr>
              <w:pStyle w:val="Heading3"/>
            </w:pPr>
            <w:r>
              <w:t>CAV drafting session information and FS_CAV output (45)</w:t>
            </w:r>
          </w:p>
        </w:tc>
      </w:tr>
      <w:tr w:rsidR="00CC6653" w:rsidRPr="00A75C05" w14:paraId="5FC3E1E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76F821" w14:textId="77777777"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19DF55" w14:textId="00325008" w:rsidR="00CC6653" w:rsidRPr="005A6C82" w:rsidRDefault="003A02AE" w:rsidP="00CC6653">
            <w:pPr>
              <w:snapToGrid w:val="0"/>
              <w:spacing w:after="0" w:line="240" w:lineRule="auto"/>
              <w:rPr>
                <w:rStyle w:val="Hyperlink"/>
                <w:rFonts w:eastAsia="Times New Roman" w:cs="Arial"/>
                <w:color w:val="auto"/>
                <w:szCs w:val="18"/>
                <w:lang w:eastAsia="ar-SA"/>
              </w:rPr>
            </w:pPr>
            <w:hyperlink r:id="rId241" w:history="1">
              <w:r w:rsidR="00CC6653" w:rsidRPr="003A02AE">
                <w:rPr>
                  <w:rStyle w:val="Hyperlink"/>
                  <w:rFonts w:cs="Arial"/>
                </w:rPr>
                <w:t>S1-181284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999572" w14:textId="07EAD431"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Siemens</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0720E4" w14:textId="327AE34E" w:rsidR="00CC6653" w:rsidRPr="00156AC9" w:rsidRDefault="00CC6653" w:rsidP="00CC6653">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804</w:t>
            </w:r>
            <w:r w:rsidRPr="00156AC9">
              <w:rPr>
                <w:rFonts w:eastAsia="Times New Roman" w:cs="Arial"/>
                <w:szCs w:val="18"/>
                <w:lang w:eastAsia="ar-SA"/>
              </w:rPr>
              <w:t>v</w:t>
            </w:r>
            <w:r>
              <w:rPr>
                <w:rFonts w:eastAsia="Times New Roman" w:cs="Arial"/>
                <w:szCs w:val="18"/>
                <w:lang w:eastAsia="ar-SA"/>
              </w:rPr>
              <w:t>1</w:t>
            </w:r>
            <w:r w:rsidRPr="00156AC9">
              <w:rPr>
                <w:rFonts w:eastAsia="Times New Roman" w:cs="Arial"/>
                <w:szCs w:val="18"/>
                <w:lang w:eastAsia="ar-SA"/>
              </w:rPr>
              <w:t>.</w:t>
            </w:r>
            <w:r>
              <w:rPr>
                <w:rFonts w:eastAsia="Times New Roman" w:cs="Arial"/>
                <w:szCs w:val="18"/>
                <w:lang w:eastAsia="ar-SA"/>
              </w:rPr>
              <w:t>2</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B858294" w14:textId="77777777" w:rsidR="00CC6653" w:rsidRPr="00156AC9"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BEF20A3" w14:textId="77777777" w:rsidR="00CC6653" w:rsidRPr="00156AC9" w:rsidRDefault="00CC6653" w:rsidP="00CC6653">
            <w:pPr>
              <w:snapToGrid w:val="0"/>
              <w:spacing w:after="0" w:line="240" w:lineRule="auto"/>
              <w:rPr>
                <w:rFonts w:eastAsia="Arial Unicode MS" w:cs="Arial"/>
                <w:szCs w:val="18"/>
                <w:lang w:eastAsia="ar-SA"/>
              </w:rPr>
            </w:pPr>
          </w:p>
        </w:tc>
      </w:tr>
      <w:tr w:rsidR="00CC6653" w:rsidRPr="00A75C05" w14:paraId="0FA2ABC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BD7EAE" w14:textId="77777777" w:rsidR="00CC6653" w:rsidRPr="00003002" w:rsidRDefault="00CC6653" w:rsidP="00CC6653">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B1C26A" w14:textId="65CB7ED4" w:rsidR="00CC6653" w:rsidRPr="005A6C82" w:rsidRDefault="003A02AE" w:rsidP="00CC6653">
            <w:pPr>
              <w:snapToGrid w:val="0"/>
              <w:spacing w:after="0" w:line="240" w:lineRule="auto"/>
              <w:rPr>
                <w:rStyle w:val="Hyperlink"/>
                <w:rFonts w:eastAsia="Times New Roman" w:cs="Arial"/>
                <w:color w:val="auto"/>
                <w:szCs w:val="18"/>
                <w:lang w:eastAsia="ar-SA"/>
              </w:rPr>
            </w:pPr>
            <w:hyperlink r:id="rId242" w:history="1">
              <w:r w:rsidR="00CC6653" w:rsidRPr="003A02AE">
                <w:rPr>
                  <w:rStyle w:val="Hyperlink"/>
                  <w:rFonts w:cs="Arial"/>
                </w:rPr>
                <w:t>S1-181234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7C10E1" w14:textId="26ABF5C4" w:rsidR="00CC6653" w:rsidRPr="00003002" w:rsidRDefault="00CC6653" w:rsidP="00CC6653">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Siemens</w:t>
            </w:r>
            <w:r w:rsidRPr="00003002">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A086AC" w14:textId="5DC23B79" w:rsidR="00CC6653" w:rsidRPr="00003002" w:rsidRDefault="00CC6653" w:rsidP="00CC6653">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804</w:t>
            </w:r>
            <w:r w:rsidRPr="00003002">
              <w:rPr>
                <w:rFonts w:eastAsia="Times New Roman" w:cs="Arial"/>
                <w:szCs w:val="18"/>
                <w:lang w:eastAsia="ar-SA"/>
              </w:rPr>
              <w:t>v</w:t>
            </w:r>
            <w:r>
              <w:rPr>
                <w:rFonts w:eastAsia="Times New Roman" w:cs="Arial"/>
                <w:szCs w:val="18"/>
                <w:lang w:eastAsia="ar-SA"/>
              </w:rPr>
              <w:t>1</w:t>
            </w:r>
            <w:r w:rsidRPr="00003002">
              <w:rPr>
                <w:rFonts w:eastAsia="Times New Roman" w:cs="Arial"/>
                <w:szCs w:val="18"/>
                <w:lang w:eastAsia="ar-SA"/>
              </w:rPr>
              <w:t>.</w:t>
            </w:r>
            <w:r>
              <w:rPr>
                <w:rFonts w:eastAsia="Times New Roman" w:cs="Arial"/>
                <w:szCs w:val="18"/>
                <w:lang w:eastAsia="ar-SA"/>
              </w:rPr>
              <w:t>2</w:t>
            </w:r>
            <w:r w:rsidRPr="00003002">
              <w:rPr>
                <w:rFonts w:eastAsia="Times New Roman" w:cs="Arial"/>
                <w:szCs w:val="18"/>
                <w:lang w:eastAsia="ar-SA"/>
              </w:rPr>
              <w:t xml:space="preserve">.0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95B1C91" w14:textId="77777777" w:rsidR="00CC6653" w:rsidRPr="00003002"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763EDB3" w14:textId="77777777" w:rsidR="00CC6653" w:rsidRPr="00003002" w:rsidRDefault="00CC6653" w:rsidP="00CC6653">
            <w:pPr>
              <w:snapToGrid w:val="0"/>
              <w:spacing w:after="0" w:line="240" w:lineRule="auto"/>
              <w:rPr>
                <w:rFonts w:eastAsia="Arial Unicode MS" w:cs="Arial"/>
                <w:szCs w:val="18"/>
                <w:lang w:eastAsia="ar-SA"/>
              </w:rPr>
            </w:pPr>
          </w:p>
        </w:tc>
      </w:tr>
      <w:tr w:rsidR="00CC6653" w:rsidRPr="00A75C05" w14:paraId="3C81B15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F4989B"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8F2DCC" w14:textId="04C148B2" w:rsidR="00CC6653" w:rsidRPr="005A6C82" w:rsidRDefault="003A02AE" w:rsidP="00CC6653">
            <w:pPr>
              <w:snapToGrid w:val="0"/>
              <w:spacing w:after="0" w:line="240" w:lineRule="auto"/>
              <w:rPr>
                <w:rStyle w:val="Hyperlink"/>
                <w:rFonts w:eastAsia="Times New Roman" w:cs="Arial"/>
                <w:color w:val="auto"/>
                <w:szCs w:val="18"/>
                <w:lang w:eastAsia="ar-SA"/>
              </w:rPr>
            </w:pPr>
            <w:hyperlink r:id="rId243" w:history="1">
              <w:r w:rsidR="00CC6653" w:rsidRPr="003A02AE">
                <w:rPr>
                  <w:rStyle w:val="Hyperlink"/>
                  <w:rFonts w:cs="Arial"/>
                </w:rPr>
                <w:t>S1-181285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BDCF3DC"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83F5FF" w14:textId="4D7023FD" w:rsidR="00CC6653" w:rsidRPr="00D66E9C"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CAV</w:t>
            </w:r>
            <w:r w:rsidRPr="00D66E9C">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F80FE86" w14:textId="5E4DA8FA"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2B107B6"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A75C05" w14:paraId="780938F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7C9FAF"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06D0F3" w14:textId="1DB6C519" w:rsidR="00CC6653" w:rsidRPr="005A6C82" w:rsidRDefault="003A02AE" w:rsidP="00CC6653">
            <w:pPr>
              <w:snapToGrid w:val="0"/>
              <w:spacing w:after="0" w:line="240" w:lineRule="auto"/>
              <w:rPr>
                <w:rStyle w:val="Hyperlink"/>
                <w:rFonts w:eastAsia="Times New Roman" w:cs="Arial"/>
                <w:color w:val="auto"/>
                <w:szCs w:val="18"/>
                <w:lang w:eastAsia="ar-SA"/>
              </w:rPr>
            </w:pPr>
            <w:hyperlink r:id="rId244" w:history="1">
              <w:r w:rsidR="00CC6653" w:rsidRPr="003A02AE">
                <w:rPr>
                  <w:rStyle w:val="Hyperlink"/>
                  <w:rFonts w:cs="Arial"/>
                </w:rPr>
                <w:t>S1-181286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8A9B9F" w14:textId="77777777" w:rsidR="00CC6653" w:rsidRPr="00D66E9C" w:rsidRDefault="00CC6653" w:rsidP="00CC6653">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680F615" w14:textId="5B5D3373" w:rsidR="00CC6653" w:rsidRPr="00D66E9C"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CAV</w:t>
            </w:r>
            <w:r w:rsidRPr="00D66E9C">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C6D5CDF" w14:textId="64586B77" w:rsidR="00CC6653" w:rsidRPr="00D66E9C"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A90974D" w14:textId="77777777" w:rsidR="00CC6653" w:rsidRPr="00D66E9C" w:rsidRDefault="00CC6653" w:rsidP="00CC6653">
            <w:pPr>
              <w:snapToGrid w:val="0"/>
              <w:spacing w:after="0" w:line="240" w:lineRule="auto"/>
              <w:rPr>
                <w:rFonts w:eastAsia="Arial Unicode MS" w:cs="Arial"/>
                <w:szCs w:val="18"/>
                <w:lang w:eastAsia="ar-SA"/>
              </w:rPr>
            </w:pPr>
          </w:p>
        </w:tc>
      </w:tr>
      <w:tr w:rsidR="00CC6653" w:rsidRPr="00B04844" w14:paraId="595FD3BB" w14:textId="77777777" w:rsidTr="00A87B48">
        <w:trPr>
          <w:trHeight w:val="141"/>
        </w:trPr>
        <w:tc>
          <w:tcPr>
            <w:tcW w:w="14494" w:type="dxa"/>
            <w:gridSpan w:val="8"/>
            <w:tcBorders>
              <w:bottom w:val="nil"/>
            </w:tcBorders>
            <w:shd w:val="clear" w:color="auto" w:fill="F2F2F2"/>
          </w:tcPr>
          <w:p w14:paraId="595FD3BA" w14:textId="37A91504" w:rsidR="00CC6653" w:rsidRPr="009504CA" w:rsidRDefault="00CC6653" w:rsidP="00CC6653">
            <w:pPr>
              <w:pStyle w:val="Heading2"/>
              <w:rPr>
                <w:lang w:val="en-US"/>
              </w:rPr>
            </w:pPr>
            <w:r w:rsidRPr="009504CA">
              <w:t>FS_HYPOS</w:t>
            </w:r>
            <w:r>
              <w:t xml:space="preserve">: </w:t>
            </w:r>
            <w:r w:rsidRPr="009504CA">
              <w:rPr>
                <w:lang w:val="it-IT"/>
              </w:rPr>
              <w:t>Study on positioning use cases</w:t>
            </w:r>
            <w:r w:rsidRPr="004070E3">
              <w:t xml:space="preserve"> </w:t>
            </w:r>
            <w:r>
              <w:t>[</w:t>
            </w:r>
            <w:r w:rsidRPr="009504CA">
              <w:rPr>
                <w:bCs/>
              </w:rPr>
              <w:t>SP-170589]</w:t>
            </w:r>
          </w:p>
        </w:tc>
      </w:tr>
      <w:tr w:rsidR="00CC6653" w:rsidRPr="00B04844" w14:paraId="595FD3C2" w14:textId="77777777" w:rsidTr="00A87B48">
        <w:trPr>
          <w:trHeight w:val="141"/>
        </w:trPr>
        <w:tc>
          <w:tcPr>
            <w:tcW w:w="14494" w:type="dxa"/>
            <w:gridSpan w:val="8"/>
            <w:tcBorders>
              <w:bottom w:val="single" w:sz="4" w:space="0" w:color="auto"/>
            </w:tcBorders>
            <w:shd w:val="clear" w:color="auto" w:fill="auto"/>
          </w:tcPr>
          <w:p w14:paraId="595FD3BD" w14:textId="77777777" w:rsidR="00CC6653" w:rsidRPr="004067FF" w:rsidRDefault="00CC6653" w:rsidP="00CC665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3BE" w14:textId="2A35E38F"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TR22.872v1.0.0</w:t>
            </w:r>
          </w:p>
          <w:p w14:paraId="595FD3BF" w14:textId="5D55D9C5" w:rsidR="00CC6653" w:rsidRPr="00411066" w:rsidRDefault="00CC6653" w:rsidP="00CC665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lastRenderedPageBreak/>
              <w:t xml:space="preserve">Target completion date: </w:t>
            </w:r>
            <w:r>
              <w:rPr>
                <w:rFonts w:eastAsia="Arial Unicode MS" w:cs="Arial"/>
                <w:szCs w:val="18"/>
                <w:lang w:val="fr-FR" w:eastAsia="ar-SA"/>
              </w:rPr>
              <w:t>SA#80 (06/2018)</w:t>
            </w:r>
          </w:p>
          <w:p w14:paraId="595FD3C0" w14:textId="0142C3B4" w:rsidR="00CC6653" w:rsidRPr="004070E3" w:rsidRDefault="00CC6653" w:rsidP="00CC665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14:paraId="595FD3C1" w14:textId="77777777" w:rsidR="00CC6653" w:rsidRPr="004070E3" w:rsidRDefault="00CC6653" w:rsidP="00CC6653">
            <w:pPr>
              <w:suppressAutoHyphens/>
              <w:spacing w:after="0" w:line="240" w:lineRule="auto"/>
              <w:rPr>
                <w:rFonts w:eastAsia="Arial Unicode MS" w:cs="Arial"/>
                <w:i/>
                <w:szCs w:val="18"/>
                <w:lang w:eastAsia="ar-SA"/>
              </w:rPr>
            </w:pPr>
          </w:p>
        </w:tc>
      </w:tr>
      <w:tr w:rsidR="003434DA" w:rsidRPr="00A75C05" w14:paraId="70B8C1FC"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482DC8"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110EB8" w14:textId="703183DA" w:rsidR="003434DA" w:rsidRPr="00170325" w:rsidRDefault="003A02AE" w:rsidP="00D021DE">
            <w:pPr>
              <w:snapToGrid w:val="0"/>
              <w:spacing w:after="0" w:line="240" w:lineRule="auto"/>
              <w:rPr>
                <w:rStyle w:val="Hyperlink"/>
                <w:rFonts w:cs="Arial"/>
              </w:rPr>
            </w:pPr>
            <w:hyperlink r:id="rId245" w:history="1">
              <w:r w:rsidR="003434DA" w:rsidRPr="003A02AE">
                <w:rPr>
                  <w:rStyle w:val="Hyperlink"/>
                  <w:rFonts w:cs="Arial"/>
                </w:rPr>
                <w:t>S1-1810</w:t>
              </w:r>
              <w:r w:rsidR="003434DA" w:rsidRPr="003A02AE">
                <w:rPr>
                  <w:rStyle w:val="Hyperlink"/>
                  <w:rFonts w:cs="Arial"/>
                </w:rPr>
                <w:t>6</w:t>
              </w:r>
              <w:r w:rsidR="003434DA" w:rsidRPr="003A02AE">
                <w:rPr>
                  <w:rStyle w:val="Hyperlink"/>
                  <w:rFonts w:cs="Arial"/>
                </w:rPr>
                <w:t>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46EAA78"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ZTE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8EA0BA"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Supplement vertical positioning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EB8BEF5" w14:textId="05B6344B"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082B078" w14:textId="77777777" w:rsidR="003434DA" w:rsidRPr="009F4735" w:rsidRDefault="003434DA" w:rsidP="00D021DE">
            <w:pPr>
              <w:spacing w:after="0" w:line="240" w:lineRule="auto"/>
              <w:rPr>
                <w:rFonts w:eastAsia="Times New Roman" w:cs="Arial"/>
                <w:szCs w:val="18"/>
                <w:lang w:eastAsia="ar-SA"/>
              </w:rPr>
            </w:pPr>
          </w:p>
        </w:tc>
      </w:tr>
      <w:tr w:rsidR="003434DA" w:rsidRPr="00A75C05" w14:paraId="5A27B666"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4DBBFF"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3208EB" w14:textId="7286F9FF" w:rsidR="003434DA" w:rsidRPr="00170325" w:rsidRDefault="003A02AE" w:rsidP="00D021DE">
            <w:pPr>
              <w:snapToGrid w:val="0"/>
              <w:spacing w:after="0" w:line="240" w:lineRule="auto"/>
              <w:rPr>
                <w:rStyle w:val="Hyperlink"/>
                <w:rFonts w:cs="Arial"/>
              </w:rPr>
            </w:pPr>
            <w:hyperlink r:id="rId246" w:history="1">
              <w:r w:rsidR="003434DA" w:rsidRPr="003A02AE">
                <w:rPr>
                  <w:rStyle w:val="Hyperlink"/>
                  <w:rFonts w:cs="Arial"/>
                </w:rPr>
                <w:t>S1-181</w:t>
              </w:r>
              <w:r w:rsidR="003434DA" w:rsidRPr="003A02AE">
                <w:rPr>
                  <w:rStyle w:val="Hyperlink"/>
                  <w:rFonts w:cs="Arial"/>
                </w:rPr>
                <w:t>1</w:t>
              </w:r>
              <w:r w:rsidR="003434DA" w:rsidRPr="003A02AE">
                <w:rPr>
                  <w:rStyle w:val="Hyperlink"/>
                  <w:rFonts w:cs="Arial"/>
                </w:rPr>
                <w:t>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8CECC6"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Philips International B.V.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6433C1"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TR 22.872 use case clarifications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5226C6D" w14:textId="3A00C669"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4A64812" w14:textId="77777777" w:rsidR="003434DA" w:rsidRPr="009F4735" w:rsidRDefault="003434DA" w:rsidP="00D021DE">
            <w:pPr>
              <w:spacing w:after="0" w:line="240" w:lineRule="auto"/>
              <w:rPr>
                <w:rFonts w:eastAsia="Times New Roman" w:cs="Arial"/>
                <w:szCs w:val="18"/>
                <w:lang w:eastAsia="ar-SA"/>
              </w:rPr>
            </w:pPr>
          </w:p>
        </w:tc>
      </w:tr>
      <w:tr w:rsidR="003434DA" w:rsidRPr="00A75C05" w14:paraId="4BCCAA83"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072745"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7A6008" w14:textId="7D5FA1AF" w:rsidR="003434DA" w:rsidRPr="00170325" w:rsidRDefault="003A02AE" w:rsidP="00D021DE">
            <w:pPr>
              <w:snapToGrid w:val="0"/>
              <w:spacing w:after="0" w:line="240" w:lineRule="auto"/>
              <w:rPr>
                <w:rStyle w:val="Hyperlink"/>
                <w:rFonts w:cs="Arial"/>
              </w:rPr>
            </w:pPr>
            <w:hyperlink r:id="rId247" w:history="1">
              <w:r w:rsidR="003434DA" w:rsidRPr="003A02AE">
                <w:rPr>
                  <w:rStyle w:val="Hyperlink"/>
                  <w:rFonts w:cs="Arial"/>
                </w:rPr>
                <w:t>S1-1812</w:t>
              </w:r>
              <w:r w:rsidR="003434DA" w:rsidRPr="003A02AE">
                <w:rPr>
                  <w:rStyle w:val="Hyperlink"/>
                  <w:rFonts w:cs="Arial"/>
                </w:rPr>
                <w:t>2</w:t>
              </w:r>
              <w:r w:rsidR="003434DA" w:rsidRPr="003A02AE">
                <w:rPr>
                  <w:rStyle w:val="Hyperlink"/>
                  <w:rFonts w:cs="Arial"/>
                </w:rPr>
                <w:t>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5C2BDD7"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F9BE03"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Clause 5.5.1 – Editor’s note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9FB8248" w14:textId="4AC88794"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0C1F47A" w14:textId="77777777" w:rsidR="003434DA" w:rsidRPr="009F4735" w:rsidRDefault="003434DA" w:rsidP="00D021DE">
            <w:pPr>
              <w:spacing w:after="0" w:line="240" w:lineRule="auto"/>
              <w:rPr>
                <w:rFonts w:eastAsia="Times New Roman" w:cs="Arial"/>
                <w:szCs w:val="18"/>
                <w:lang w:eastAsia="ar-SA"/>
              </w:rPr>
            </w:pPr>
          </w:p>
        </w:tc>
      </w:tr>
      <w:tr w:rsidR="00CC6653" w:rsidRPr="00A75C05" w14:paraId="1664D5A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7628A2"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017D9C" w14:textId="05BAE916" w:rsidR="00CC6653" w:rsidRPr="00170325" w:rsidRDefault="003A02AE" w:rsidP="00CC6653">
            <w:pPr>
              <w:snapToGrid w:val="0"/>
              <w:spacing w:after="0" w:line="240" w:lineRule="auto"/>
              <w:rPr>
                <w:rStyle w:val="Hyperlink"/>
                <w:rFonts w:cs="Arial"/>
              </w:rPr>
            </w:pPr>
            <w:hyperlink r:id="rId248" w:history="1">
              <w:r w:rsidR="00CC6653" w:rsidRPr="003A02AE">
                <w:rPr>
                  <w:rStyle w:val="Hyperlink"/>
                  <w:rFonts w:cs="Arial"/>
                </w:rPr>
                <w:t>S1-1810</w:t>
              </w:r>
              <w:r w:rsidR="00CC6653" w:rsidRPr="003A02AE">
                <w:rPr>
                  <w:rStyle w:val="Hyperlink"/>
                  <w:rFonts w:cs="Arial"/>
                </w:rPr>
                <w:t>6</w:t>
              </w:r>
              <w:r w:rsidR="00CC6653" w:rsidRPr="003A02AE">
                <w:rPr>
                  <w:rStyle w:val="Hyperlink"/>
                  <w:rFonts w:cs="Arial"/>
                </w:rPr>
                <w:t>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83C8A56" w14:textId="4B0810B7" w:rsidR="00CC6653" w:rsidRPr="009F4735" w:rsidRDefault="002927D8" w:rsidP="00CC6653">
            <w:pPr>
              <w:snapToGrid w:val="0"/>
              <w:spacing w:after="0" w:line="240" w:lineRule="auto"/>
              <w:rPr>
                <w:rFonts w:eastAsia="Times New Roman" w:cs="Arial"/>
                <w:szCs w:val="18"/>
                <w:lang w:eastAsia="ar-SA"/>
              </w:rPr>
            </w:pPr>
            <w:r w:rsidRPr="009F4735">
              <w:rPr>
                <w:rFonts w:eastAsia="Times New Roman" w:cs="Arial"/>
                <w:szCs w:val="18"/>
                <w:lang w:eastAsia="ar-SA"/>
              </w:rPr>
              <w:t>ZTE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93D5B7" w14:textId="20A7E6FB" w:rsidR="00CC6653" w:rsidRPr="009F4735" w:rsidRDefault="002927D8" w:rsidP="00CC6653">
            <w:pPr>
              <w:snapToGrid w:val="0"/>
              <w:spacing w:after="0" w:line="240" w:lineRule="auto"/>
              <w:rPr>
                <w:rFonts w:eastAsia="Times New Roman" w:cs="Arial"/>
                <w:szCs w:val="18"/>
                <w:lang w:eastAsia="ar-SA"/>
              </w:rPr>
            </w:pPr>
            <w:r w:rsidRPr="009F4735">
              <w:rPr>
                <w:rFonts w:eastAsia="Times New Roman" w:cs="Arial"/>
                <w:szCs w:val="18"/>
                <w:lang w:eastAsia="ar-SA"/>
              </w:rPr>
              <w:t>Support of 3rd party to trigger location method negotiation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37AAA77" w14:textId="0A062604"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3EA8108" w14:textId="77777777" w:rsidR="00CC6653" w:rsidRPr="009F4735" w:rsidRDefault="00CC6653" w:rsidP="00CC6653">
            <w:pPr>
              <w:spacing w:after="0" w:line="240" w:lineRule="auto"/>
              <w:rPr>
                <w:rFonts w:eastAsia="Times New Roman" w:cs="Arial"/>
                <w:szCs w:val="18"/>
                <w:lang w:eastAsia="ar-SA"/>
              </w:rPr>
            </w:pPr>
          </w:p>
        </w:tc>
      </w:tr>
      <w:tr w:rsidR="00CC6653" w:rsidRPr="00A75C05" w14:paraId="367043A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65B8B8"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6C3C25" w14:textId="740B95E9" w:rsidR="00CC6653" w:rsidRPr="00170325" w:rsidRDefault="003A02AE" w:rsidP="00CC6653">
            <w:pPr>
              <w:snapToGrid w:val="0"/>
              <w:spacing w:after="0" w:line="240" w:lineRule="auto"/>
              <w:rPr>
                <w:rStyle w:val="Hyperlink"/>
                <w:rFonts w:cs="Arial"/>
              </w:rPr>
            </w:pPr>
            <w:hyperlink r:id="rId249" w:history="1">
              <w:r w:rsidR="00CC6653" w:rsidRPr="003A02AE">
                <w:rPr>
                  <w:rStyle w:val="Hyperlink"/>
                  <w:rFonts w:cs="Arial"/>
                </w:rPr>
                <w:t>S1-181</w:t>
              </w:r>
              <w:r w:rsidR="00CC6653" w:rsidRPr="003A02AE">
                <w:rPr>
                  <w:rStyle w:val="Hyperlink"/>
                  <w:rFonts w:cs="Arial"/>
                </w:rPr>
                <w:t>1</w:t>
              </w:r>
              <w:r w:rsidR="00CC6653" w:rsidRPr="003A02AE">
                <w:rPr>
                  <w:rStyle w:val="Hyperlink"/>
                  <w:rFonts w:cs="Arial"/>
                </w:rPr>
                <w:t>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4C0DFD" w14:textId="2AB9635A" w:rsidR="00CC6653" w:rsidRPr="009F4735" w:rsidRDefault="002927D8" w:rsidP="00CC6653">
            <w:pPr>
              <w:snapToGrid w:val="0"/>
              <w:spacing w:after="0" w:line="240" w:lineRule="auto"/>
              <w:rPr>
                <w:rFonts w:eastAsia="Times New Roman" w:cs="Arial"/>
                <w:szCs w:val="18"/>
                <w:lang w:eastAsia="ar-SA"/>
              </w:rPr>
            </w:pPr>
            <w:r w:rsidRPr="009F4735">
              <w:rPr>
                <w:rFonts w:eastAsia="Times New Roman" w:cs="Arial"/>
                <w:szCs w:val="18"/>
                <w:lang w:eastAsia="ar-SA"/>
              </w:rP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C185BE" w14:textId="4909C4E7" w:rsidR="00CC6653" w:rsidRPr="009F4735" w:rsidRDefault="002927D8" w:rsidP="00CC6653">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Clause 5 - Multiple editors notes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83493E7" w14:textId="28ED147D"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41AE281" w14:textId="77777777" w:rsidR="00CC6653" w:rsidRPr="009F4735" w:rsidRDefault="00CC6653" w:rsidP="00CC6653">
            <w:pPr>
              <w:spacing w:after="0" w:line="240" w:lineRule="auto"/>
              <w:rPr>
                <w:rFonts w:eastAsia="Times New Roman" w:cs="Arial"/>
                <w:szCs w:val="18"/>
                <w:lang w:eastAsia="ar-SA"/>
              </w:rPr>
            </w:pPr>
          </w:p>
        </w:tc>
      </w:tr>
      <w:tr w:rsidR="003434DA" w:rsidRPr="00A75C05" w14:paraId="30B18721"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0E7AEF"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8F1397" w14:textId="5220BEAE" w:rsidR="003434DA" w:rsidRPr="00170325" w:rsidRDefault="003A02AE" w:rsidP="00D021DE">
            <w:pPr>
              <w:snapToGrid w:val="0"/>
              <w:spacing w:after="0" w:line="240" w:lineRule="auto"/>
              <w:rPr>
                <w:rStyle w:val="Hyperlink"/>
                <w:rFonts w:cs="Arial"/>
              </w:rPr>
            </w:pPr>
            <w:hyperlink r:id="rId250" w:history="1">
              <w:r w:rsidR="003434DA" w:rsidRPr="003A02AE">
                <w:rPr>
                  <w:rStyle w:val="Hyperlink"/>
                  <w:rFonts w:cs="Arial"/>
                </w:rPr>
                <w:t>S1-181011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EF6FEF"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A5E2C4"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Container size in factories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4F942DC" w14:textId="2A37B942"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986BA9B" w14:textId="77777777" w:rsidR="003434DA" w:rsidRPr="00A75C05" w:rsidRDefault="003434DA" w:rsidP="00D021DE">
            <w:pPr>
              <w:spacing w:after="0" w:line="240" w:lineRule="auto"/>
              <w:rPr>
                <w:rFonts w:eastAsia="Arial Unicode MS" w:cs="Arial"/>
                <w:szCs w:val="18"/>
                <w:lang w:eastAsia="ar-SA"/>
              </w:rPr>
            </w:pPr>
          </w:p>
        </w:tc>
      </w:tr>
      <w:tr w:rsidR="003434DA" w:rsidRPr="00A75C05" w14:paraId="5EB54C3F"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99C705"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74CFFA" w14:textId="560DA720" w:rsidR="003434DA" w:rsidRPr="00170325" w:rsidRDefault="003A02AE" w:rsidP="00D021DE">
            <w:pPr>
              <w:snapToGrid w:val="0"/>
              <w:spacing w:after="0" w:line="240" w:lineRule="auto"/>
              <w:rPr>
                <w:rStyle w:val="Hyperlink"/>
                <w:rFonts w:cs="Arial"/>
              </w:rPr>
            </w:pPr>
            <w:hyperlink r:id="rId251" w:history="1">
              <w:r w:rsidR="003434DA" w:rsidRPr="003A02AE">
                <w:rPr>
                  <w:rStyle w:val="Hyperlink"/>
                  <w:rFonts w:cs="Arial"/>
                </w:rPr>
                <w:t>S1-181</w:t>
              </w:r>
              <w:r w:rsidR="003434DA" w:rsidRPr="003A02AE">
                <w:rPr>
                  <w:rStyle w:val="Hyperlink"/>
                  <w:rFonts w:cs="Arial"/>
                </w:rPr>
                <w:t>0</w:t>
              </w:r>
              <w:r w:rsidR="003434DA" w:rsidRPr="003A02AE">
                <w:rPr>
                  <w:rStyle w:val="Hyperlink"/>
                  <w:rFonts w:cs="Arial"/>
                </w:rPr>
                <w:t>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5B7665"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FirstNet, NextNav, BMWi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D9F2F6"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pCR on First Responder Location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64A7AFE" w14:textId="36CAD525"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25D41E2" w14:textId="77777777" w:rsidR="003434DA" w:rsidRPr="00A75C05" w:rsidRDefault="003434DA" w:rsidP="00D021DE">
            <w:pPr>
              <w:spacing w:after="0" w:line="240" w:lineRule="auto"/>
              <w:rPr>
                <w:rFonts w:eastAsia="Arial Unicode MS" w:cs="Arial"/>
                <w:szCs w:val="18"/>
                <w:lang w:eastAsia="ar-SA"/>
              </w:rPr>
            </w:pPr>
          </w:p>
        </w:tc>
      </w:tr>
      <w:tr w:rsidR="003434DA" w:rsidRPr="00A75C05" w14:paraId="0C016EB0"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5A84E5"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A933A3" w14:textId="24B16C50" w:rsidR="003434DA" w:rsidRPr="00170325" w:rsidRDefault="003A02AE" w:rsidP="00D021DE">
            <w:pPr>
              <w:snapToGrid w:val="0"/>
              <w:spacing w:after="0" w:line="240" w:lineRule="auto"/>
              <w:rPr>
                <w:rStyle w:val="Hyperlink"/>
                <w:rFonts w:cs="Arial"/>
              </w:rPr>
            </w:pPr>
            <w:hyperlink r:id="rId252" w:history="1">
              <w:r w:rsidR="003434DA" w:rsidRPr="003A02AE">
                <w:rPr>
                  <w:rStyle w:val="Hyperlink"/>
                  <w:rFonts w:cs="Arial"/>
                </w:rPr>
                <w:t>S1-181</w:t>
              </w:r>
              <w:r w:rsidR="003434DA" w:rsidRPr="003A02AE">
                <w:rPr>
                  <w:rStyle w:val="Hyperlink"/>
                  <w:rFonts w:cs="Arial"/>
                </w:rPr>
                <w:t>1</w:t>
              </w:r>
              <w:r w:rsidR="003434DA" w:rsidRPr="003A02AE">
                <w:rPr>
                  <w:rStyle w:val="Hyperlink"/>
                  <w:rFonts w:cs="Arial"/>
                </w:rPr>
                <w:t>3</w:t>
              </w:r>
              <w:r w:rsidR="003434DA" w:rsidRPr="003A02AE">
                <w:rPr>
                  <w:rStyle w:val="Hyperlink"/>
                  <w:rFonts w:cs="Arial"/>
                </w:rPr>
                <w:t>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02EC403"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Philips International B.V.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229217"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TR 22.872 additional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24B3E85" w14:textId="1E5FC0D0"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BAA36B4" w14:textId="77777777" w:rsidR="003434DA" w:rsidRPr="009F4735" w:rsidRDefault="003434DA" w:rsidP="00D021DE">
            <w:pPr>
              <w:spacing w:after="0" w:line="240" w:lineRule="auto"/>
              <w:rPr>
                <w:rFonts w:eastAsia="Times New Roman" w:cs="Arial"/>
                <w:szCs w:val="18"/>
                <w:lang w:eastAsia="ar-SA"/>
              </w:rPr>
            </w:pPr>
          </w:p>
        </w:tc>
      </w:tr>
      <w:tr w:rsidR="00CC6653" w:rsidRPr="00A75C05" w14:paraId="007B6E5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E15BBB" w14:textId="77777777" w:rsidR="00CC6653" w:rsidRPr="00A75C05" w:rsidRDefault="00CC6653" w:rsidP="00CC665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88CF87" w14:textId="660C08B9" w:rsidR="00CC6653" w:rsidRPr="00170325" w:rsidRDefault="003A02AE" w:rsidP="00CC6653">
            <w:pPr>
              <w:snapToGrid w:val="0"/>
              <w:spacing w:after="0" w:line="240" w:lineRule="auto"/>
              <w:rPr>
                <w:rStyle w:val="Hyperlink"/>
                <w:rFonts w:cs="Arial"/>
              </w:rPr>
            </w:pPr>
            <w:hyperlink r:id="rId253" w:history="1">
              <w:r w:rsidR="00CC6653" w:rsidRPr="003A02AE">
                <w:rPr>
                  <w:rStyle w:val="Hyperlink"/>
                  <w:rFonts w:cs="Arial"/>
                </w:rPr>
                <w:t>S1-18</w:t>
              </w:r>
              <w:r w:rsidR="00CC6653" w:rsidRPr="003A02AE">
                <w:rPr>
                  <w:rStyle w:val="Hyperlink"/>
                  <w:rFonts w:cs="Arial"/>
                </w:rPr>
                <w:t>1</w:t>
              </w:r>
              <w:r w:rsidR="00CC6653" w:rsidRPr="003A02AE">
                <w:rPr>
                  <w:rStyle w:val="Hyperlink"/>
                  <w:rFonts w:cs="Arial"/>
                </w:rPr>
                <w:t>1</w:t>
              </w:r>
              <w:r w:rsidR="00CC6653" w:rsidRPr="003A02AE">
                <w:rPr>
                  <w:rStyle w:val="Hyperlink"/>
                  <w:rFonts w:cs="Arial"/>
                </w:rPr>
                <w:t>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E8E4988" w14:textId="31778BDE" w:rsidR="00CC6653" w:rsidRPr="009F4735" w:rsidRDefault="002927D8" w:rsidP="00CC6653">
            <w:pPr>
              <w:snapToGrid w:val="0"/>
              <w:spacing w:after="0" w:line="240" w:lineRule="auto"/>
              <w:rPr>
                <w:rFonts w:eastAsia="Times New Roman" w:cs="Arial"/>
                <w:szCs w:val="18"/>
                <w:lang w:eastAsia="ar-SA"/>
              </w:rPr>
            </w:pPr>
            <w:r w:rsidRPr="009F4735">
              <w:rPr>
                <w:rFonts w:eastAsia="Times New Roman" w:cs="Arial"/>
                <w:szCs w:val="18"/>
                <w:lang w:eastAsia="ar-SA"/>
              </w:rPr>
              <w:t>ESA (European Space Agency)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3A7B7ED" w14:textId="607E615B" w:rsidR="00CC6653" w:rsidRPr="009F4735" w:rsidRDefault="002927D8" w:rsidP="00CC6653">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Clause 6 - Considerations on privacy and adaptability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447F0E9" w14:textId="5A74B345" w:rsidR="00CC6653" w:rsidRPr="00A75C05" w:rsidRDefault="00CC6653" w:rsidP="00CC665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6F2177A" w14:textId="77777777" w:rsidR="00CC6653" w:rsidRPr="009F4735" w:rsidRDefault="00CC6653" w:rsidP="00CC6653">
            <w:pPr>
              <w:spacing w:after="0" w:line="240" w:lineRule="auto"/>
              <w:rPr>
                <w:rFonts w:eastAsia="Times New Roman" w:cs="Arial"/>
                <w:szCs w:val="18"/>
                <w:lang w:eastAsia="ar-SA"/>
              </w:rPr>
            </w:pPr>
          </w:p>
        </w:tc>
      </w:tr>
      <w:tr w:rsidR="003434DA" w:rsidRPr="00A75C05" w14:paraId="29B28164"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C13FB7"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B64292" w14:textId="04AD8C65" w:rsidR="003434DA" w:rsidRPr="00170325" w:rsidRDefault="003A02AE" w:rsidP="00D021DE">
            <w:pPr>
              <w:snapToGrid w:val="0"/>
              <w:spacing w:after="0" w:line="240" w:lineRule="auto"/>
              <w:rPr>
                <w:rStyle w:val="Hyperlink"/>
                <w:rFonts w:cs="Arial"/>
              </w:rPr>
            </w:pPr>
            <w:hyperlink r:id="rId254" w:history="1">
              <w:r w:rsidR="003434DA" w:rsidRPr="003A02AE">
                <w:rPr>
                  <w:rStyle w:val="Hyperlink"/>
                  <w:rFonts w:cs="Arial"/>
                </w:rPr>
                <w:t>S1-18122</w:t>
              </w:r>
              <w:r w:rsidR="003434DA" w:rsidRPr="003A02AE">
                <w:rPr>
                  <w:rStyle w:val="Hyperlink"/>
                  <w:rFonts w:cs="Arial"/>
                </w:rPr>
                <w:t>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24B4E0"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3BED69"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Clause 7 - Considerations on the suitability of positioning technologies for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70FAE88" w14:textId="4A0E3163"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FA78BFF" w14:textId="77777777" w:rsidR="003434DA" w:rsidRPr="009F4735" w:rsidRDefault="003434DA" w:rsidP="00D021DE">
            <w:pPr>
              <w:spacing w:after="0" w:line="240" w:lineRule="auto"/>
              <w:rPr>
                <w:rFonts w:eastAsia="Times New Roman" w:cs="Arial"/>
                <w:szCs w:val="18"/>
                <w:lang w:eastAsia="ar-SA"/>
              </w:rPr>
            </w:pPr>
          </w:p>
        </w:tc>
      </w:tr>
      <w:tr w:rsidR="002927D8" w:rsidRPr="00A75C05" w14:paraId="4EDC550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44392D"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5230B7" w14:textId="56C8C0C2" w:rsidR="002927D8" w:rsidRPr="00170325" w:rsidRDefault="003A02AE" w:rsidP="002927D8">
            <w:pPr>
              <w:snapToGrid w:val="0"/>
              <w:spacing w:after="0" w:line="240" w:lineRule="auto"/>
              <w:rPr>
                <w:rStyle w:val="Hyperlink"/>
                <w:rFonts w:cs="Arial"/>
              </w:rPr>
            </w:pPr>
            <w:hyperlink r:id="rId255" w:history="1">
              <w:r w:rsidR="002927D8" w:rsidRPr="003A02AE">
                <w:rPr>
                  <w:rStyle w:val="Hyperlink"/>
                  <w:rFonts w:cs="Arial"/>
                </w:rPr>
                <w:t>S1-181</w:t>
              </w:r>
              <w:r w:rsidR="002927D8" w:rsidRPr="003A02AE">
                <w:rPr>
                  <w:rStyle w:val="Hyperlink"/>
                  <w:rFonts w:cs="Arial"/>
                </w:rPr>
                <w:t>1</w:t>
              </w:r>
              <w:r w:rsidR="002927D8" w:rsidRPr="003A02AE">
                <w:rPr>
                  <w:rStyle w:val="Hyperlink"/>
                  <w:rFonts w:cs="Arial"/>
                </w:rPr>
                <w:t>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A23B8C1" w14:textId="3E19A07D" w:rsidR="002927D8" w:rsidRPr="009F4735" w:rsidRDefault="002927D8" w:rsidP="002927D8">
            <w:pPr>
              <w:snapToGrid w:val="0"/>
              <w:spacing w:after="0" w:line="240" w:lineRule="auto"/>
              <w:rPr>
                <w:rFonts w:eastAsia="Times New Roman" w:cs="Arial"/>
                <w:szCs w:val="18"/>
                <w:lang w:eastAsia="ar-SA"/>
              </w:rPr>
            </w:pPr>
            <w:r w:rsidRPr="009F4735">
              <w:rPr>
                <w:rFonts w:eastAsia="Times New Roman" w:cs="Arial"/>
                <w:szCs w:val="18"/>
                <w:lang w:eastAsia="ar-SA"/>
              </w:rPr>
              <w:t>ESA (European Space Agency)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73A539" w14:textId="3E1CDE90" w:rsidR="002927D8" w:rsidRPr="009F4735" w:rsidRDefault="002927D8" w:rsidP="002927D8">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Clause 8 - Potential consolidated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A963EC5" w14:textId="1D897C35"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0F2D4D9" w14:textId="77777777" w:rsidR="002927D8" w:rsidRPr="009F4735" w:rsidRDefault="002927D8" w:rsidP="002927D8">
            <w:pPr>
              <w:spacing w:after="0" w:line="240" w:lineRule="auto"/>
              <w:rPr>
                <w:rFonts w:eastAsia="Times New Roman" w:cs="Arial"/>
                <w:szCs w:val="18"/>
                <w:lang w:eastAsia="ar-SA"/>
              </w:rPr>
            </w:pPr>
          </w:p>
        </w:tc>
      </w:tr>
      <w:tr w:rsidR="003434DA" w:rsidRPr="00A75C05" w14:paraId="00B9ED92"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4C5C91" w14:textId="77777777" w:rsidR="003434DA" w:rsidRPr="00A75C05" w:rsidRDefault="003434DA"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8805D6" w14:textId="54F17FAD" w:rsidR="003434DA" w:rsidRPr="00170325" w:rsidRDefault="003A02AE" w:rsidP="00D021DE">
            <w:pPr>
              <w:snapToGrid w:val="0"/>
              <w:spacing w:after="0" w:line="240" w:lineRule="auto"/>
              <w:rPr>
                <w:rStyle w:val="Hyperlink"/>
                <w:rFonts w:cs="Arial"/>
              </w:rPr>
            </w:pPr>
            <w:hyperlink r:id="rId256" w:history="1">
              <w:r w:rsidR="003434DA" w:rsidRPr="003A02AE">
                <w:rPr>
                  <w:rStyle w:val="Hyperlink"/>
                  <w:rFonts w:cs="Arial"/>
                </w:rPr>
                <w:t>S1-1</w:t>
              </w:r>
              <w:r w:rsidR="003434DA" w:rsidRPr="003A02AE">
                <w:rPr>
                  <w:rStyle w:val="Hyperlink"/>
                  <w:rFonts w:cs="Arial"/>
                </w:rPr>
                <w:t>8</w:t>
              </w:r>
              <w:r w:rsidR="003434DA" w:rsidRPr="003A02AE">
                <w:rPr>
                  <w:rStyle w:val="Hyperlink"/>
                  <w:rFonts w:cs="Arial"/>
                </w:rPr>
                <w:t>110</w:t>
              </w:r>
              <w:r w:rsidR="003434DA" w:rsidRPr="003A02AE">
                <w:rPr>
                  <w:rStyle w:val="Hyperlink"/>
                  <w:rFonts w:cs="Arial"/>
                </w:rPr>
                <w:t>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54B071"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ESA (European Space Agency)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01C6C1" w14:textId="77777777" w:rsidR="003434DA" w:rsidRPr="009F4735" w:rsidRDefault="003434DA" w:rsidP="00D021DE">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Annex A - Mapping matrices for potential consolidated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B329C93" w14:textId="77777777" w:rsidR="003434DA" w:rsidRPr="00A75C05" w:rsidRDefault="003434DA"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FAD91AA" w14:textId="77777777" w:rsidR="003434DA" w:rsidRPr="009F4735" w:rsidRDefault="003434DA" w:rsidP="00D021DE">
            <w:pPr>
              <w:spacing w:after="0" w:line="240" w:lineRule="auto"/>
              <w:rPr>
                <w:rFonts w:eastAsia="Times New Roman" w:cs="Arial"/>
                <w:szCs w:val="18"/>
                <w:lang w:eastAsia="ar-SA"/>
              </w:rPr>
            </w:pPr>
          </w:p>
        </w:tc>
      </w:tr>
      <w:tr w:rsidR="002927D8" w:rsidRPr="00A75C05" w14:paraId="5FF340E1"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B709B1"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FBB9D3" w14:textId="2F43CC7E" w:rsidR="002927D8" w:rsidRPr="00170325" w:rsidRDefault="003A02AE" w:rsidP="002927D8">
            <w:pPr>
              <w:snapToGrid w:val="0"/>
              <w:spacing w:after="0" w:line="240" w:lineRule="auto"/>
              <w:rPr>
                <w:rStyle w:val="Hyperlink"/>
                <w:rFonts w:cs="Arial"/>
              </w:rPr>
            </w:pPr>
            <w:hyperlink r:id="rId257" w:history="1">
              <w:r w:rsidR="002927D8" w:rsidRPr="003A02AE">
                <w:rPr>
                  <w:rStyle w:val="Hyperlink"/>
                  <w:rFonts w:cs="Arial"/>
                </w:rPr>
                <w:t>S1-18</w:t>
              </w:r>
              <w:r w:rsidR="002927D8" w:rsidRPr="003A02AE">
                <w:rPr>
                  <w:rStyle w:val="Hyperlink"/>
                  <w:rFonts w:cs="Arial"/>
                </w:rPr>
                <w:t>1</w:t>
              </w:r>
              <w:r w:rsidR="002927D8" w:rsidRPr="003A02AE">
                <w:rPr>
                  <w:rStyle w:val="Hyperlink"/>
                  <w:rFonts w:cs="Arial"/>
                </w:rPr>
                <w:t>107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9148422" w14:textId="5B8E0725" w:rsidR="002927D8" w:rsidRPr="009F4735" w:rsidRDefault="002927D8" w:rsidP="002927D8">
            <w:pPr>
              <w:snapToGrid w:val="0"/>
              <w:spacing w:after="0" w:line="240" w:lineRule="auto"/>
              <w:rPr>
                <w:rFonts w:eastAsia="Times New Roman" w:cs="Arial"/>
                <w:szCs w:val="18"/>
                <w:lang w:eastAsia="ar-SA"/>
              </w:rPr>
            </w:pPr>
            <w:r w:rsidRPr="009F4735">
              <w:rPr>
                <w:rFonts w:eastAsia="Times New Roman" w:cs="Arial"/>
                <w:szCs w:val="18"/>
                <w:lang w:eastAsia="ar-SA"/>
              </w:rPr>
              <w:t>ESA (European Space Agency)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1DD3D5" w14:textId="739973E2" w:rsidR="002927D8" w:rsidRPr="009F4735" w:rsidRDefault="002927D8" w:rsidP="002927D8">
            <w:pPr>
              <w:snapToGrid w:val="0"/>
              <w:spacing w:after="0" w:line="240" w:lineRule="auto"/>
              <w:rPr>
                <w:rFonts w:eastAsia="Times New Roman" w:cs="Arial"/>
                <w:szCs w:val="18"/>
                <w:lang w:eastAsia="ar-SA"/>
              </w:rPr>
            </w:pPr>
            <w:r w:rsidRPr="009F4735">
              <w:rPr>
                <w:rFonts w:eastAsia="Times New Roman" w:cs="Arial"/>
                <w:szCs w:val="18"/>
                <w:lang w:eastAsia="ar-SA"/>
              </w:rPr>
              <w:t>5G_HYPOS – TR 22.872 Clause 9 - Conclusions and recommendations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A547728" w14:textId="3E6EBD8B"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56C1F22" w14:textId="77777777" w:rsidR="002927D8" w:rsidRPr="009F4735" w:rsidRDefault="002927D8" w:rsidP="002927D8">
            <w:pPr>
              <w:spacing w:after="0" w:line="240" w:lineRule="auto"/>
              <w:rPr>
                <w:rFonts w:eastAsia="Times New Roman" w:cs="Arial"/>
                <w:szCs w:val="18"/>
                <w:lang w:eastAsia="ar-SA"/>
              </w:rPr>
            </w:pPr>
          </w:p>
        </w:tc>
      </w:tr>
      <w:tr w:rsidR="002927D8" w:rsidRPr="00A75C05" w14:paraId="0E6D328D"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8C2CBA"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9C9B69" w14:textId="18522757" w:rsidR="002927D8" w:rsidRPr="00170325" w:rsidRDefault="003A02AE" w:rsidP="002927D8">
            <w:pPr>
              <w:snapToGrid w:val="0"/>
              <w:spacing w:after="0" w:line="240" w:lineRule="auto"/>
              <w:rPr>
                <w:rStyle w:val="Hyperlink"/>
                <w:rFonts w:cs="Arial"/>
              </w:rPr>
            </w:pPr>
            <w:hyperlink r:id="rId258" w:history="1">
              <w:r w:rsidR="002927D8" w:rsidRPr="003A02AE">
                <w:rPr>
                  <w:rStyle w:val="Hyperlink"/>
                  <w:rFonts w:cs="Arial"/>
                </w:rPr>
                <w:t>S1-181</w:t>
              </w:r>
              <w:r w:rsidR="002927D8" w:rsidRPr="003A02AE">
                <w:rPr>
                  <w:rStyle w:val="Hyperlink"/>
                  <w:rFonts w:cs="Arial"/>
                </w:rPr>
                <w:t>2</w:t>
              </w:r>
              <w:r w:rsidR="002927D8" w:rsidRPr="003A02AE">
                <w:rPr>
                  <w:rStyle w:val="Hyperlink"/>
                  <w:rFonts w:cs="Arial"/>
                </w:rPr>
                <w:t>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02DBB2" w14:textId="50D78979" w:rsidR="002927D8" w:rsidRPr="009F4735" w:rsidRDefault="009F4735" w:rsidP="002927D8">
            <w:pPr>
              <w:snapToGrid w:val="0"/>
              <w:spacing w:after="0" w:line="240" w:lineRule="auto"/>
              <w:rPr>
                <w:rFonts w:eastAsia="Times New Roman" w:cs="Arial"/>
                <w:szCs w:val="18"/>
                <w:lang w:eastAsia="ar-SA"/>
              </w:rPr>
            </w:pPr>
            <w:r w:rsidRPr="009F4735">
              <w:rPr>
                <w:rFonts w:eastAsia="Times New Roman" w:cs="Arial"/>
                <w:szCs w:val="18"/>
                <w:lang w:eastAsia="ar-SA"/>
              </w:rP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B2F940" w14:textId="54A1081F" w:rsidR="002927D8" w:rsidRPr="009F4735" w:rsidRDefault="009F4735" w:rsidP="009F4735">
            <w:pPr>
              <w:spacing w:after="0" w:line="240" w:lineRule="auto"/>
              <w:rPr>
                <w:rFonts w:eastAsia="Times New Roman" w:cs="Arial"/>
                <w:szCs w:val="18"/>
                <w:lang w:eastAsia="ar-SA"/>
              </w:rPr>
            </w:pPr>
            <w:r w:rsidRPr="009F4735">
              <w:rPr>
                <w:rFonts w:eastAsia="Times New Roman" w:cs="Arial"/>
                <w:szCs w:val="18"/>
                <w:lang w:eastAsia="ar-SA"/>
              </w:rPr>
              <w:t>5G_HYPOS - TR22.872 - Editorial cleanup and references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11184B"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DDDBB75" w14:textId="77777777" w:rsidR="002927D8" w:rsidRPr="009F4735" w:rsidRDefault="002927D8" w:rsidP="002927D8">
            <w:pPr>
              <w:spacing w:after="0" w:line="240" w:lineRule="auto"/>
              <w:rPr>
                <w:rFonts w:eastAsia="Times New Roman" w:cs="Arial"/>
                <w:szCs w:val="18"/>
                <w:lang w:eastAsia="ar-SA"/>
              </w:rPr>
            </w:pPr>
          </w:p>
        </w:tc>
      </w:tr>
      <w:tr w:rsidR="002927D8" w:rsidRPr="00A75C05" w14:paraId="3E3EEEAE" w14:textId="77777777" w:rsidTr="009F135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79D2E9" w14:textId="77777777" w:rsidR="002927D8" w:rsidRPr="009F135F" w:rsidRDefault="002927D8" w:rsidP="002927D8">
            <w:pPr>
              <w:snapToGrid w:val="0"/>
              <w:spacing w:after="0" w:line="240" w:lineRule="auto"/>
              <w:rPr>
                <w:rFonts w:eastAsia="Times New Roman" w:cs="Arial"/>
                <w:szCs w:val="18"/>
                <w:lang w:eastAsia="ar-SA"/>
              </w:rPr>
            </w:pPr>
            <w:r w:rsidRPr="009F135F">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9D02CD" w14:textId="2689CC77" w:rsidR="002927D8" w:rsidRPr="009F135F" w:rsidRDefault="003A02AE" w:rsidP="002927D8">
            <w:pPr>
              <w:snapToGrid w:val="0"/>
              <w:spacing w:after="0" w:line="240" w:lineRule="auto"/>
              <w:rPr>
                <w:rStyle w:val="Hyperlink"/>
                <w:color w:val="auto"/>
              </w:rPr>
            </w:pPr>
            <w:hyperlink r:id="rId259" w:history="1">
              <w:r w:rsidR="002927D8" w:rsidRPr="003A02AE">
                <w:rPr>
                  <w:rStyle w:val="Hyperlink"/>
                  <w:rFonts w:cs="Arial"/>
                </w:rPr>
                <w:t>S1-181226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8127E5" w14:textId="77777777" w:rsidR="002927D8" w:rsidRPr="009F135F" w:rsidRDefault="002927D8" w:rsidP="002927D8">
            <w:pPr>
              <w:snapToGrid w:val="0"/>
              <w:spacing w:after="0" w:line="240" w:lineRule="auto"/>
            </w:pPr>
            <w:r w:rsidRPr="009F135F">
              <w:t>ESA (European Space Agency)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E46996" w14:textId="77777777" w:rsidR="002927D8" w:rsidRPr="009F135F" w:rsidRDefault="002927D8" w:rsidP="002927D8">
            <w:pPr>
              <w:snapToGrid w:val="0"/>
              <w:spacing w:after="0" w:line="240" w:lineRule="auto"/>
            </w:pPr>
            <w:r w:rsidRPr="009F135F">
              <w:t>New WID on 5G positioning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8B380D3" w14:textId="1F9BE21E" w:rsidR="002927D8" w:rsidRPr="009F135F"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701CCF8" w14:textId="77777777" w:rsidR="002927D8"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Moved from 4</w:t>
            </w:r>
          </w:p>
          <w:p w14:paraId="7961F69D" w14:textId="77777777" w:rsidR="002927D8" w:rsidRPr="009F135F" w:rsidRDefault="002927D8" w:rsidP="002927D8">
            <w:pPr>
              <w:spacing w:after="0" w:line="240" w:lineRule="auto"/>
              <w:rPr>
                <w:rFonts w:eastAsia="Arial Unicode MS" w:cs="Arial"/>
                <w:szCs w:val="18"/>
                <w:lang w:eastAsia="ar-SA"/>
              </w:rPr>
            </w:pPr>
            <w:r w:rsidRPr="009F135F">
              <w:rPr>
                <w:rFonts w:eastAsia="Arial Unicode MS" w:cs="Arial"/>
                <w:szCs w:val="18"/>
                <w:highlight w:val="yellow"/>
                <w:lang w:eastAsia="ar-SA"/>
              </w:rPr>
              <w:t>4 supporting companies needed</w:t>
            </w:r>
          </w:p>
        </w:tc>
      </w:tr>
      <w:tr w:rsidR="002927D8" w:rsidRPr="00B81C05" w14:paraId="22B9261B" w14:textId="77777777" w:rsidTr="00A87B48">
        <w:trPr>
          <w:trHeight w:val="141"/>
        </w:trPr>
        <w:tc>
          <w:tcPr>
            <w:tcW w:w="14494" w:type="dxa"/>
            <w:gridSpan w:val="8"/>
            <w:tcBorders>
              <w:top w:val="nil"/>
              <w:bottom w:val="single" w:sz="4" w:space="0" w:color="auto"/>
            </w:tcBorders>
            <w:shd w:val="clear" w:color="auto" w:fill="F2F2F2"/>
          </w:tcPr>
          <w:p w14:paraId="7726B34A" w14:textId="2EB213EF" w:rsidR="002927D8" w:rsidRPr="00B81C05" w:rsidRDefault="002927D8" w:rsidP="002927D8">
            <w:pPr>
              <w:pStyle w:val="Heading3"/>
            </w:pPr>
            <w:r>
              <w:t>FS_HYPOS output</w:t>
            </w:r>
          </w:p>
        </w:tc>
      </w:tr>
      <w:tr w:rsidR="002927D8" w:rsidRPr="00A75C05" w14:paraId="3A1F364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F795FA"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416C31" w14:textId="74C87E34" w:rsidR="002927D8" w:rsidRPr="005A6C82" w:rsidRDefault="003A02AE" w:rsidP="002927D8">
            <w:pPr>
              <w:snapToGrid w:val="0"/>
              <w:spacing w:after="0" w:line="240" w:lineRule="auto"/>
              <w:rPr>
                <w:rStyle w:val="Hyperlink"/>
                <w:rFonts w:eastAsia="Times New Roman" w:cs="Arial"/>
                <w:color w:val="auto"/>
                <w:szCs w:val="18"/>
                <w:lang w:eastAsia="ar-SA"/>
              </w:rPr>
            </w:pPr>
            <w:hyperlink r:id="rId260" w:history="1">
              <w:r w:rsidR="002927D8" w:rsidRPr="003A02AE">
                <w:rPr>
                  <w:rStyle w:val="Hyperlink"/>
                  <w:rFonts w:cs="Arial"/>
                </w:rPr>
                <w:t>S1-181287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4E05B82" w14:textId="61728652"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ESA</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E235D8D" w14:textId="6873F9D8"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872</w:t>
            </w:r>
            <w:r w:rsidRPr="00156AC9">
              <w:rPr>
                <w:rFonts w:eastAsia="Times New Roman" w:cs="Arial"/>
                <w:szCs w:val="18"/>
                <w:lang w:eastAsia="ar-SA"/>
              </w:rPr>
              <w:t>v</w:t>
            </w:r>
            <w:r>
              <w:rPr>
                <w:rFonts w:eastAsia="Times New Roman" w:cs="Arial"/>
                <w:szCs w:val="18"/>
                <w:lang w:eastAsia="ar-SA"/>
              </w:rPr>
              <w:t>1</w:t>
            </w:r>
            <w:r w:rsidRPr="00156AC9">
              <w:rPr>
                <w:rFonts w:eastAsia="Times New Roman" w:cs="Arial"/>
                <w:szCs w:val="18"/>
                <w:lang w:eastAsia="ar-SA"/>
              </w:rPr>
              <w:t>.</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DC89D19" w14:textId="77777777"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43FAEBC" w14:textId="77777777" w:rsidR="002927D8" w:rsidRPr="00156AC9" w:rsidRDefault="002927D8" w:rsidP="002927D8">
            <w:pPr>
              <w:snapToGrid w:val="0"/>
              <w:spacing w:after="0" w:line="240" w:lineRule="auto"/>
              <w:rPr>
                <w:rFonts w:eastAsia="Arial Unicode MS" w:cs="Arial"/>
                <w:szCs w:val="18"/>
                <w:lang w:eastAsia="ar-SA"/>
              </w:rPr>
            </w:pPr>
          </w:p>
        </w:tc>
      </w:tr>
      <w:tr w:rsidR="002927D8" w:rsidRPr="00A75C05" w14:paraId="1666996D"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72A679" w14:textId="77777777"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6957E1" w14:textId="744A2BAC" w:rsidR="002927D8" w:rsidRPr="005A6C82" w:rsidRDefault="003A02AE" w:rsidP="002927D8">
            <w:pPr>
              <w:snapToGrid w:val="0"/>
              <w:spacing w:after="0" w:line="240" w:lineRule="auto"/>
              <w:rPr>
                <w:rStyle w:val="Hyperlink"/>
                <w:rFonts w:eastAsia="Times New Roman" w:cs="Arial"/>
                <w:color w:val="auto"/>
                <w:szCs w:val="18"/>
                <w:lang w:eastAsia="ar-SA"/>
              </w:rPr>
            </w:pPr>
            <w:hyperlink r:id="rId261" w:history="1">
              <w:r w:rsidR="002927D8" w:rsidRPr="003A02AE">
                <w:rPr>
                  <w:rStyle w:val="Hyperlink"/>
                  <w:rFonts w:cs="Arial"/>
                </w:rPr>
                <w:t>S1-181288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5D5079" w14:textId="2F22E4D0"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ESA</w:t>
            </w:r>
            <w:r w:rsidRPr="00003002">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E4DDA3" w14:textId="41468682"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872</w:t>
            </w:r>
            <w:r w:rsidRPr="00003002">
              <w:rPr>
                <w:rFonts w:eastAsia="Times New Roman" w:cs="Arial"/>
                <w:szCs w:val="18"/>
                <w:lang w:eastAsia="ar-SA"/>
              </w:rPr>
              <w:t>v</w:t>
            </w:r>
            <w:r>
              <w:rPr>
                <w:rFonts w:eastAsia="Times New Roman" w:cs="Arial"/>
                <w:szCs w:val="18"/>
                <w:lang w:eastAsia="ar-SA"/>
              </w:rPr>
              <w:t>1</w:t>
            </w:r>
            <w:r w:rsidRPr="00003002">
              <w:rPr>
                <w:rFonts w:eastAsia="Times New Roman" w:cs="Arial"/>
                <w:szCs w:val="18"/>
                <w:lang w:eastAsia="ar-SA"/>
              </w:rPr>
              <w:t>.</w:t>
            </w:r>
            <w:r>
              <w:rPr>
                <w:rFonts w:eastAsia="Times New Roman" w:cs="Arial"/>
                <w:szCs w:val="18"/>
                <w:lang w:eastAsia="ar-SA"/>
              </w:rPr>
              <w:t>1</w:t>
            </w:r>
            <w:r w:rsidRPr="00003002">
              <w:rPr>
                <w:rFonts w:eastAsia="Times New Roman" w:cs="Arial"/>
                <w:szCs w:val="18"/>
                <w:lang w:eastAsia="ar-SA"/>
              </w:rPr>
              <w:t xml:space="preserve">.0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017B272" w14:textId="77777777" w:rsidR="002927D8" w:rsidRPr="00003002"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8259F8C" w14:textId="77777777" w:rsidR="002927D8" w:rsidRPr="00003002" w:rsidRDefault="002927D8" w:rsidP="002927D8">
            <w:pPr>
              <w:snapToGrid w:val="0"/>
              <w:spacing w:after="0" w:line="240" w:lineRule="auto"/>
              <w:rPr>
                <w:rFonts w:eastAsia="Arial Unicode MS" w:cs="Arial"/>
                <w:szCs w:val="18"/>
                <w:lang w:eastAsia="ar-SA"/>
              </w:rPr>
            </w:pPr>
          </w:p>
        </w:tc>
      </w:tr>
      <w:tr w:rsidR="002927D8" w:rsidRPr="00B04844" w14:paraId="0DD46B15" w14:textId="77777777" w:rsidTr="00A87B48">
        <w:trPr>
          <w:trHeight w:val="141"/>
        </w:trPr>
        <w:tc>
          <w:tcPr>
            <w:tcW w:w="14494" w:type="dxa"/>
            <w:gridSpan w:val="8"/>
            <w:tcBorders>
              <w:bottom w:val="nil"/>
            </w:tcBorders>
            <w:shd w:val="clear" w:color="auto" w:fill="F2F2F2"/>
          </w:tcPr>
          <w:p w14:paraId="2AEAD404" w14:textId="77777777" w:rsidR="002927D8" w:rsidRPr="009504CA" w:rsidRDefault="002927D8" w:rsidP="002927D8">
            <w:pPr>
              <w:pStyle w:val="Heading2"/>
              <w:rPr>
                <w:lang w:val="en-US"/>
              </w:rPr>
            </w:pPr>
            <w:r w:rsidRPr="009504CA">
              <w:t>FS_</w:t>
            </w:r>
            <w:r>
              <w:t xml:space="preserve">5GSAT: </w:t>
            </w:r>
            <w:r w:rsidRPr="009504CA">
              <w:rPr>
                <w:lang w:val="it-IT"/>
              </w:rPr>
              <w:t xml:space="preserve">Study on </w:t>
            </w:r>
            <w:r>
              <w:rPr>
                <w:lang w:val="it-IT"/>
              </w:rPr>
              <w:t>using Satellite Access in 5G</w:t>
            </w:r>
            <w:r w:rsidRPr="004070E3">
              <w:t xml:space="preserve"> </w:t>
            </w:r>
            <w:r>
              <w:t>[</w:t>
            </w:r>
            <w:r w:rsidRPr="009504CA">
              <w:rPr>
                <w:bCs/>
              </w:rPr>
              <w:t>SP-170</w:t>
            </w:r>
            <w:r>
              <w:rPr>
                <w:bCs/>
              </w:rPr>
              <w:t>788</w:t>
            </w:r>
            <w:r w:rsidRPr="009504CA">
              <w:rPr>
                <w:bCs/>
              </w:rPr>
              <w:t>]</w:t>
            </w:r>
          </w:p>
        </w:tc>
      </w:tr>
      <w:tr w:rsidR="002927D8" w:rsidRPr="00B04844" w14:paraId="06404566" w14:textId="77777777" w:rsidTr="00A87B48">
        <w:trPr>
          <w:trHeight w:val="141"/>
        </w:trPr>
        <w:tc>
          <w:tcPr>
            <w:tcW w:w="14494" w:type="dxa"/>
            <w:gridSpan w:val="8"/>
            <w:tcBorders>
              <w:bottom w:val="single" w:sz="4" w:space="0" w:color="auto"/>
            </w:tcBorders>
            <w:shd w:val="clear" w:color="auto" w:fill="auto"/>
          </w:tcPr>
          <w:p w14:paraId="291CBF00"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ED82995" w14:textId="55887ACD"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TR22.822v0.2.0</w:t>
            </w:r>
          </w:p>
          <w:p w14:paraId="55C01703" w14:textId="51365262"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453FBEC8" w14:textId="19D26320"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70</w:t>
            </w:r>
            <w:r w:rsidRPr="004070E3">
              <w:rPr>
                <w:rFonts w:eastAsia="Arial Unicode MS" w:cs="Arial"/>
                <w:szCs w:val="18"/>
                <w:lang w:val="fr-FR" w:eastAsia="ar-SA"/>
              </w:rPr>
              <w:t>%</w:t>
            </w:r>
          </w:p>
          <w:p w14:paraId="3986DFB0" w14:textId="77777777" w:rsidR="002927D8" w:rsidRPr="004070E3" w:rsidRDefault="002927D8" w:rsidP="002927D8">
            <w:pPr>
              <w:suppressAutoHyphens/>
              <w:spacing w:after="0" w:line="240" w:lineRule="auto"/>
              <w:rPr>
                <w:rFonts w:eastAsia="Arial Unicode MS" w:cs="Arial"/>
                <w:i/>
                <w:szCs w:val="18"/>
                <w:lang w:eastAsia="ar-SA"/>
              </w:rPr>
            </w:pPr>
          </w:p>
        </w:tc>
      </w:tr>
      <w:tr w:rsidR="002927D8" w:rsidRPr="00A75C05" w14:paraId="6730DA7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663CD2"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37F0DE" w14:textId="1655D3CD" w:rsidR="002927D8" w:rsidRPr="00170325" w:rsidRDefault="003A02AE" w:rsidP="002927D8">
            <w:pPr>
              <w:snapToGrid w:val="0"/>
              <w:spacing w:after="0" w:line="240" w:lineRule="auto"/>
              <w:rPr>
                <w:rStyle w:val="Hyperlink"/>
                <w:rFonts w:cs="Arial"/>
              </w:rPr>
            </w:pPr>
            <w:hyperlink r:id="rId262" w:history="1">
              <w:r w:rsidR="002927D8" w:rsidRPr="003A02AE">
                <w:rPr>
                  <w:rStyle w:val="Hyperlink"/>
                  <w:rFonts w:cs="Arial"/>
                </w:rPr>
                <w:t>S1-181</w:t>
              </w:r>
              <w:r w:rsidR="002927D8" w:rsidRPr="003A02AE">
                <w:rPr>
                  <w:rStyle w:val="Hyperlink"/>
                  <w:rFonts w:cs="Arial"/>
                </w:rPr>
                <w:t>0</w:t>
              </w:r>
              <w:r w:rsidR="002927D8" w:rsidRPr="003A02AE">
                <w:rPr>
                  <w:rStyle w:val="Hyperlink"/>
                  <w:rFonts w:cs="Arial"/>
                </w:rPr>
                <w:t>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2077C6" w14:textId="6FA867AE"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THALES 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9FBBF9" w14:textId="403D94EB"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FS_5GSAT- TR 22.822 - Section 2 – References -  Clean up</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FB1F83" w14:textId="442635DD"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2F4DF8C" w14:textId="77777777" w:rsidR="002927D8" w:rsidRPr="00423ED6" w:rsidRDefault="002927D8" w:rsidP="002927D8">
            <w:pPr>
              <w:spacing w:after="0" w:line="240" w:lineRule="auto"/>
              <w:rPr>
                <w:rFonts w:eastAsia="Times New Roman" w:cs="Arial"/>
                <w:szCs w:val="18"/>
                <w:lang w:eastAsia="ar-SA"/>
              </w:rPr>
            </w:pPr>
          </w:p>
        </w:tc>
      </w:tr>
      <w:tr w:rsidR="002927D8" w:rsidRPr="00A75C05" w14:paraId="41461A3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3A1AEA"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275D5F" w14:textId="011FDF56" w:rsidR="002927D8" w:rsidRPr="00170325" w:rsidRDefault="003A02AE" w:rsidP="002927D8">
            <w:pPr>
              <w:snapToGrid w:val="0"/>
              <w:spacing w:after="0" w:line="240" w:lineRule="auto"/>
              <w:rPr>
                <w:rStyle w:val="Hyperlink"/>
                <w:rFonts w:cs="Arial"/>
              </w:rPr>
            </w:pPr>
            <w:hyperlink r:id="rId263" w:history="1">
              <w:r w:rsidR="002927D8" w:rsidRPr="003A02AE">
                <w:rPr>
                  <w:rStyle w:val="Hyperlink"/>
                  <w:rFonts w:cs="Arial"/>
                </w:rPr>
                <w:t>S1-181</w:t>
              </w:r>
              <w:r w:rsidR="002927D8" w:rsidRPr="003A02AE">
                <w:rPr>
                  <w:rStyle w:val="Hyperlink"/>
                  <w:rFonts w:cs="Arial"/>
                </w:rPr>
                <w:t>0</w:t>
              </w:r>
              <w:r w:rsidR="002927D8" w:rsidRPr="003A02AE">
                <w:rPr>
                  <w:rStyle w:val="Hyperlink"/>
                  <w:rFonts w:cs="Arial"/>
                </w:rPr>
                <w:t>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35E19A" w14:textId="7F7B9FE5"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THALES S.A., SES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1C8D7E" w14:textId="683DA56C"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FS_5GSAT- TR 22.822 - Section 3.2 – Abbreviations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96CC542"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CD84E70" w14:textId="77777777" w:rsidR="002927D8" w:rsidRPr="00423ED6" w:rsidRDefault="002927D8" w:rsidP="002927D8">
            <w:pPr>
              <w:spacing w:after="0" w:line="240" w:lineRule="auto"/>
              <w:rPr>
                <w:rFonts w:eastAsia="Times New Roman" w:cs="Arial"/>
                <w:szCs w:val="18"/>
                <w:lang w:eastAsia="ar-SA"/>
              </w:rPr>
            </w:pPr>
          </w:p>
        </w:tc>
      </w:tr>
      <w:tr w:rsidR="00423ED6" w:rsidRPr="00A75C05" w14:paraId="3E01DAAF"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3F22A9" w14:textId="77777777" w:rsidR="00423ED6" w:rsidRPr="00A75C05" w:rsidRDefault="00423ED6"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217089" w14:textId="5FEA06C7" w:rsidR="00423ED6" w:rsidRPr="00170325" w:rsidRDefault="003A02AE" w:rsidP="00D021DE">
            <w:pPr>
              <w:snapToGrid w:val="0"/>
              <w:spacing w:after="0" w:line="240" w:lineRule="auto"/>
              <w:rPr>
                <w:rStyle w:val="Hyperlink"/>
                <w:rFonts w:cs="Arial"/>
              </w:rPr>
            </w:pPr>
            <w:hyperlink r:id="rId264" w:history="1">
              <w:r w:rsidR="00423ED6" w:rsidRPr="003A02AE">
                <w:rPr>
                  <w:rStyle w:val="Hyperlink"/>
                  <w:rFonts w:cs="Arial"/>
                </w:rPr>
                <w:t>S1-181</w:t>
              </w:r>
              <w:r w:rsidR="00423ED6" w:rsidRPr="003A02AE">
                <w:rPr>
                  <w:rStyle w:val="Hyperlink"/>
                  <w:rFonts w:cs="Arial"/>
                </w:rPr>
                <w:t>0</w:t>
              </w:r>
              <w:r w:rsidR="00423ED6" w:rsidRPr="003A02AE">
                <w:rPr>
                  <w:rStyle w:val="Hyperlink"/>
                  <w:rFonts w:cs="Arial"/>
                </w:rPr>
                <w:t>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E6E1A7" w14:textId="77777777" w:rsidR="00423ED6" w:rsidRPr="00423ED6" w:rsidRDefault="00423ED6" w:rsidP="00D021DE">
            <w:pPr>
              <w:snapToGrid w:val="0"/>
              <w:spacing w:after="0" w:line="240" w:lineRule="auto"/>
              <w:rPr>
                <w:rFonts w:eastAsia="Times New Roman" w:cs="Arial"/>
                <w:szCs w:val="18"/>
                <w:lang w:eastAsia="ar-SA"/>
              </w:rPr>
            </w:pPr>
            <w:r w:rsidRPr="00423ED6">
              <w:rPr>
                <w:rFonts w:eastAsia="Times New Roman" w:cs="Arial"/>
                <w:szCs w:val="18"/>
                <w:lang w:eastAsia="ar-SA"/>
              </w:rPr>
              <w:t>THALES 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6BB21D" w14:textId="77777777" w:rsidR="00423ED6" w:rsidRPr="00423ED6" w:rsidRDefault="00423ED6" w:rsidP="00D021DE">
            <w:pPr>
              <w:snapToGrid w:val="0"/>
              <w:spacing w:after="0" w:line="240" w:lineRule="auto"/>
              <w:rPr>
                <w:rFonts w:eastAsia="Times New Roman" w:cs="Arial"/>
                <w:szCs w:val="18"/>
                <w:lang w:eastAsia="ar-SA"/>
              </w:rPr>
            </w:pPr>
            <w:r w:rsidRPr="00423ED6">
              <w:rPr>
                <w:rFonts w:eastAsia="Times New Roman" w:cs="Arial"/>
                <w:szCs w:val="18"/>
                <w:lang w:eastAsia="ar-SA"/>
              </w:rPr>
              <w:t>FS_5GSAT- TR 22.822 -–Clean-up of Section 5 –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79CD27C" w14:textId="77777777" w:rsidR="00423ED6" w:rsidRPr="00A75C05" w:rsidRDefault="00423ED6"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643B19F" w14:textId="77777777" w:rsidR="00423ED6" w:rsidRPr="00423ED6" w:rsidRDefault="00423ED6" w:rsidP="00D021DE">
            <w:pPr>
              <w:spacing w:after="0" w:line="240" w:lineRule="auto"/>
              <w:rPr>
                <w:rFonts w:eastAsia="Times New Roman" w:cs="Arial"/>
                <w:szCs w:val="18"/>
                <w:lang w:eastAsia="ar-SA"/>
              </w:rPr>
            </w:pPr>
          </w:p>
        </w:tc>
      </w:tr>
      <w:tr w:rsidR="00423ED6" w:rsidRPr="00A75C05" w14:paraId="5E3F7988"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FF9228" w14:textId="77777777" w:rsidR="00423ED6" w:rsidRPr="00A75C05" w:rsidRDefault="00423ED6"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96E392" w14:textId="02182F41" w:rsidR="00423ED6" w:rsidRPr="00170325" w:rsidRDefault="003A02AE" w:rsidP="00D021DE">
            <w:pPr>
              <w:snapToGrid w:val="0"/>
              <w:spacing w:after="0" w:line="240" w:lineRule="auto"/>
              <w:rPr>
                <w:rStyle w:val="Hyperlink"/>
                <w:rFonts w:cs="Arial"/>
              </w:rPr>
            </w:pPr>
            <w:hyperlink r:id="rId265" w:history="1">
              <w:r w:rsidR="00423ED6" w:rsidRPr="003A02AE">
                <w:rPr>
                  <w:rStyle w:val="Hyperlink"/>
                  <w:rFonts w:cs="Arial"/>
                </w:rPr>
                <w:t>S1-1811</w:t>
              </w:r>
              <w:r w:rsidR="00423ED6" w:rsidRPr="003A02AE">
                <w:rPr>
                  <w:rStyle w:val="Hyperlink"/>
                  <w:rFonts w:cs="Arial"/>
                </w:rPr>
                <w:t>2</w:t>
              </w:r>
              <w:r w:rsidR="00423ED6" w:rsidRPr="003A02AE">
                <w:rPr>
                  <w:rStyle w:val="Hyperlink"/>
                  <w:rFonts w:cs="Arial"/>
                </w:rPr>
                <w:t>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CA5261D" w14:textId="77777777" w:rsidR="00423ED6" w:rsidRPr="00423ED6" w:rsidRDefault="00423ED6" w:rsidP="00D021DE">
            <w:pPr>
              <w:snapToGrid w:val="0"/>
              <w:spacing w:after="0" w:line="240" w:lineRule="auto"/>
              <w:rPr>
                <w:rFonts w:eastAsia="Times New Roman" w:cs="Arial"/>
                <w:szCs w:val="18"/>
                <w:lang w:eastAsia="ar-SA"/>
              </w:rPr>
            </w:pPr>
            <w:r w:rsidRPr="00423ED6">
              <w:rPr>
                <w:rFonts w:eastAsia="Times New Roman" w:cs="Arial"/>
                <w:szCs w:val="18"/>
                <w:lang w:eastAsia="ar-SA"/>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B40AB6" w14:textId="77777777" w:rsidR="00423ED6" w:rsidRPr="00423ED6" w:rsidRDefault="00423ED6" w:rsidP="00D021DE">
            <w:pPr>
              <w:snapToGrid w:val="0"/>
              <w:spacing w:after="0" w:line="240" w:lineRule="auto"/>
              <w:rPr>
                <w:rFonts w:eastAsia="Times New Roman" w:cs="Arial"/>
                <w:szCs w:val="18"/>
                <w:lang w:eastAsia="ar-SA"/>
              </w:rPr>
            </w:pPr>
            <w:r w:rsidRPr="00423ED6">
              <w:rPr>
                <w:rFonts w:eastAsia="Times New Roman" w:cs="Arial"/>
                <w:szCs w:val="18"/>
                <w:lang w:eastAsia="ar-SA"/>
              </w:rPr>
              <w:t>SAT connection of onshore remote service centre to off-shore wind farm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40BE2B2" w14:textId="77777777" w:rsidR="00423ED6" w:rsidRPr="00A75C05" w:rsidRDefault="00423ED6"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704CD2A" w14:textId="77777777" w:rsidR="00423ED6" w:rsidRPr="00423ED6" w:rsidRDefault="00423ED6" w:rsidP="00D021DE">
            <w:pPr>
              <w:spacing w:after="0" w:line="240" w:lineRule="auto"/>
              <w:rPr>
                <w:rFonts w:eastAsia="Times New Roman" w:cs="Arial"/>
                <w:szCs w:val="18"/>
                <w:lang w:eastAsia="ar-SA"/>
              </w:rPr>
            </w:pPr>
          </w:p>
        </w:tc>
      </w:tr>
      <w:tr w:rsidR="002927D8" w:rsidRPr="00A75C05" w14:paraId="1B81F10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69AA98"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C25C8A" w14:textId="4ED5C878" w:rsidR="002927D8" w:rsidRPr="00170325" w:rsidRDefault="003A02AE" w:rsidP="002927D8">
            <w:pPr>
              <w:snapToGrid w:val="0"/>
              <w:spacing w:after="0" w:line="240" w:lineRule="auto"/>
              <w:rPr>
                <w:rStyle w:val="Hyperlink"/>
                <w:rFonts w:cs="Arial"/>
              </w:rPr>
            </w:pPr>
            <w:hyperlink r:id="rId266" w:history="1">
              <w:r w:rsidR="002927D8" w:rsidRPr="003A02AE">
                <w:rPr>
                  <w:rStyle w:val="Hyperlink"/>
                  <w:rFonts w:cs="Arial"/>
                </w:rPr>
                <w:t>S1-18101</w:t>
              </w:r>
              <w:r w:rsidR="002927D8" w:rsidRPr="003A02AE">
                <w:rPr>
                  <w:rStyle w:val="Hyperlink"/>
                  <w:rFonts w:cs="Arial"/>
                </w:rPr>
                <w:t>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64F360" w14:textId="7CB9F54B"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THALES 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D96A2A" w14:textId="3C1ADB1D"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FS_5GSAT- TR 22.822 - Section 7 – Considerations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ACAA141"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A9905D8" w14:textId="77777777" w:rsidR="002927D8" w:rsidRPr="00423ED6" w:rsidRDefault="002927D8" w:rsidP="002927D8">
            <w:pPr>
              <w:spacing w:after="0" w:line="240" w:lineRule="auto"/>
              <w:rPr>
                <w:rFonts w:eastAsia="Times New Roman" w:cs="Arial"/>
                <w:szCs w:val="18"/>
                <w:lang w:eastAsia="ar-SA"/>
              </w:rPr>
            </w:pPr>
          </w:p>
        </w:tc>
      </w:tr>
      <w:tr w:rsidR="002927D8" w:rsidRPr="00A75C05" w14:paraId="0B2376C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089745"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A02A53" w14:textId="42399F3B" w:rsidR="002927D8" w:rsidRPr="00170325" w:rsidRDefault="003A02AE" w:rsidP="002927D8">
            <w:pPr>
              <w:snapToGrid w:val="0"/>
              <w:spacing w:after="0" w:line="240" w:lineRule="auto"/>
              <w:rPr>
                <w:rStyle w:val="Hyperlink"/>
                <w:rFonts w:cs="Arial"/>
              </w:rPr>
            </w:pPr>
            <w:hyperlink r:id="rId267" w:history="1">
              <w:r w:rsidR="002927D8" w:rsidRPr="003A02AE">
                <w:rPr>
                  <w:rStyle w:val="Hyperlink"/>
                  <w:rFonts w:cs="Arial"/>
                </w:rPr>
                <w:t>S1-1810</w:t>
              </w:r>
              <w:r w:rsidR="002927D8" w:rsidRPr="003A02AE">
                <w:rPr>
                  <w:rStyle w:val="Hyperlink"/>
                  <w:rFonts w:cs="Arial"/>
                </w:rPr>
                <w:t>1</w:t>
              </w:r>
              <w:r w:rsidR="002927D8" w:rsidRPr="003A02AE">
                <w:rPr>
                  <w:rStyle w:val="Hyperlink"/>
                  <w:rFonts w:cs="Arial"/>
                </w:rPr>
                <w:t>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A84A073" w14:textId="5BAF117B"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THALES 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0C1DA4" w14:textId="2404966D"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FS_5GSAT- TR 22.822 - Section 8 – 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4D9E975"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6DDEEEC" w14:textId="77777777" w:rsidR="002927D8" w:rsidRPr="00423ED6" w:rsidRDefault="002927D8" w:rsidP="002927D8">
            <w:pPr>
              <w:spacing w:after="0" w:line="240" w:lineRule="auto"/>
              <w:rPr>
                <w:rFonts w:eastAsia="Times New Roman" w:cs="Arial"/>
                <w:szCs w:val="18"/>
                <w:lang w:eastAsia="ar-SA"/>
              </w:rPr>
            </w:pPr>
          </w:p>
        </w:tc>
      </w:tr>
      <w:tr w:rsidR="002927D8" w:rsidRPr="00A75C05" w14:paraId="452B00D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91709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99FE37" w14:textId="793DF14C" w:rsidR="002927D8" w:rsidRPr="00170325" w:rsidRDefault="003A02AE" w:rsidP="002927D8">
            <w:pPr>
              <w:snapToGrid w:val="0"/>
              <w:spacing w:after="0" w:line="240" w:lineRule="auto"/>
              <w:rPr>
                <w:rStyle w:val="Hyperlink"/>
                <w:rFonts w:cs="Arial"/>
              </w:rPr>
            </w:pPr>
            <w:hyperlink r:id="rId268" w:history="1">
              <w:r w:rsidR="002927D8" w:rsidRPr="003A02AE">
                <w:rPr>
                  <w:rStyle w:val="Hyperlink"/>
                  <w:rFonts w:cs="Arial"/>
                </w:rPr>
                <w:t>S1-18101</w:t>
              </w:r>
              <w:r w:rsidR="002927D8" w:rsidRPr="003A02AE">
                <w:rPr>
                  <w:rStyle w:val="Hyperlink"/>
                  <w:rFonts w:cs="Arial"/>
                </w:rPr>
                <w:t>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BA733F" w14:textId="38677760"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THALES 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E42DF9" w14:textId="11B87533" w:rsidR="002927D8" w:rsidRPr="00423ED6" w:rsidRDefault="003434DA" w:rsidP="002927D8">
            <w:pPr>
              <w:snapToGrid w:val="0"/>
              <w:spacing w:after="0" w:line="240" w:lineRule="auto"/>
              <w:rPr>
                <w:rFonts w:eastAsia="Times New Roman" w:cs="Arial"/>
                <w:szCs w:val="18"/>
                <w:lang w:eastAsia="ar-SA"/>
              </w:rPr>
            </w:pPr>
            <w:r w:rsidRPr="00423ED6">
              <w:rPr>
                <w:rFonts w:eastAsia="Times New Roman" w:cs="Arial"/>
                <w:szCs w:val="18"/>
                <w:lang w:eastAsia="ar-SA"/>
              </w:rPr>
              <w:t>FS_5GSAT- TR 22.822 - Section 9 – Conclusion and Recommendations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1C48D7C"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C74BAB2" w14:textId="77777777" w:rsidR="002927D8" w:rsidRPr="00423ED6" w:rsidRDefault="002927D8" w:rsidP="002927D8">
            <w:pPr>
              <w:spacing w:after="0" w:line="240" w:lineRule="auto"/>
              <w:rPr>
                <w:rFonts w:eastAsia="Times New Roman" w:cs="Arial"/>
                <w:szCs w:val="18"/>
                <w:lang w:eastAsia="ar-SA"/>
              </w:rPr>
            </w:pPr>
          </w:p>
        </w:tc>
      </w:tr>
      <w:tr w:rsidR="002927D8" w:rsidRPr="00A75C05" w14:paraId="78C39796"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E3013A" w14:textId="77777777" w:rsidR="002927D8" w:rsidRPr="00DF55AD" w:rsidRDefault="002927D8" w:rsidP="002927D8">
            <w:pPr>
              <w:snapToGrid w:val="0"/>
              <w:spacing w:after="0" w:line="240" w:lineRule="auto"/>
              <w:rPr>
                <w:rFonts w:eastAsia="Times New Roman" w:cs="Arial"/>
                <w:szCs w:val="18"/>
                <w:lang w:eastAsia="ar-SA"/>
              </w:rPr>
            </w:pPr>
            <w:r w:rsidRPr="00DF55AD">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B2F5A0" w14:textId="21812D4B" w:rsidR="002927D8" w:rsidRPr="00DF55AD" w:rsidRDefault="003A02AE" w:rsidP="002927D8">
            <w:pPr>
              <w:snapToGrid w:val="0"/>
              <w:spacing w:after="0" w:line="240" w:lineRule="auto"/>
              <w:rPr>
                <w:rStyle w:val="Hyperlink"/>
                <w:color w:val="auto"/>
              </w:rPr>
            </w:pPr>
            <w:hyperlink r:id="rId269" w:history="1">
              <w:r w:rsidR="002927D8" w:rsidRPr="003A02AE">
                <w:rPr>
                  <w:rStyle w:val="Hyperlink"/>
                  <w:rFonts w:cs="Arial"/>
                </w:rPr>
                <w:t>S1-181014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585AFA7" w14:textId="77777777" w:rsidR="002927D8" w:rsidRPr="00423ED6" w:rsidRDefault="002927D8" w:rsidP="002927D8">
            <w:pPr>
              <w:snapToGrid w:val="0"/>
              <w:spacing w:after="0" w:line="240" w:lineRule="auto"/>
              <w:rPr>
                <w:rFonts w:eastAsia="Times New Roman" w:cs="Arial"/>
                <w:szCs w:val="18"/>
                <w:lang w:eastAsia="ar-SA"/>
              </w:rPr>
            </w:pPr>
            <w:r w:rsidRPr="00423ED6">
              <w:rPr>
                <w:rFonts w:eastAsia="Times New Roman" w:cs="Arial"/>
                <w:szCs w:val="18"/>
                <w:lang w:eastAsia="ar-SA"/>
              </w:rPr>
              <w:t>THALES, TNO, CNES, Avanti, CTTC, ESA, Fraunhofer  IIS, HNS, Nomor, Catapult, IAESI, SES. ICS, VTT, LEONARDO, Airbus, iDirect, Eutelsat, SyncTechno, 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B059CF" w14:textId="77777777" w:rsidR="002927D8" w:rsidRPr="00423ED6" w:rsidRDefault="002927D8" w:rsidP="002927D8">
            <w:pPr>
              <w:snapToGrid w:val="0"/>
              <w:spacing w:after="0" w:line="240" w:lineRule="auto"/>
              <w:rPr>
                <w:rFonts w:eastAsia="Times New Roman" w:cs="Arial"/>
                <w:szCs w:val="18"/>
                <w:lang w:eastAsia="ar-SA"/>
              </w:rPr>
            </w:pPr>
            <w:r w:rsidRPr="00423ED6">
              <w:rPr>
                <w:rFonts w:eastAsia="Times New Roman" w:cs="Arial"/>
                <w:szCs w:val="18"/>
                <w:lang w:eastAsia="ar-SA"/>
              </w:rPr>
              <w:t>New WID on Integration of Satellite Access in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C722042" w14:textId="029B5A45" w:rsidR="002927D8" w:rsidRPr="00DF55AD"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14C5772" w14:textId="15FBA9FC" w:rsidR="002927D8" w:rsidRPr="00423ED6" w:rsidRDefault="002927D8" w:rsidP="002927D8">
            <w:pPr>
              <w:spacing w:after="0" w:line="240" w:lineRule="auto"/>
              <w:rPr>
                <w:rFonts w:eastAsia="Times New Roman" w:cs="Arial"/>
                <w:szCs w:val="18"/>
                <w:lang w:eastAsia="ar-SA"/>
              </w:rPr>
            </w:pPr>
            <w:r w:rsidRPr="00423ED6">
              <w:rPr>
                <w:rFonts w:eastAsia="Times New Roman" w:cs="Arial"/>
                <w:szCs w:val="18"/>
                <w:lang w:eastAsia="ar-SA"/>
              </w:rPr>
              <w:t>Moved from 4</w:t>
            </w:r>
          </w:p>
        </w:tc>
      </w:tr>
      <w:tr w:rsidR="002927D8" w:rsidRPr="00B81C05" w14:paraId="64085F24" w14:textId="77777777" w:rsidTr="00A87B48">
        <w:trPr>
          <w:trHeight w:val="141"/>
        </w:trPr>
        <w:tc>
          <w:tcPr>
            <w:tcW w:w="14494" w:type="dxa"/>
            <w:gridSpan w:val="8"/>
            <w:tcBorders>
              <w:top w:val="nil"/>
              <w:bottom w:val="single" w:sz="4" w:space="0" w:color="auto"/>
            </w:tcBorders>
            <w:shd w:val="clear" w:color="auto" w:fill="F2F2F2"/>
          </w:tcPr>
          <w:p w14:paraId="4890548C" w14:textId="5C54F5A1" w:rsidR="002927D8" w:rsidRPr="00B81C05" w:rsidRDefault="002927D8" w:rsidP="002927D8">
            <w:pPr>
              <w:pStyle w:val="Heading3"/>
            </w:pPr>
            <w:r>
              <w:t>FS_5GSAT output</w:t>
            </w:r>
          </w:p>
        </w:tc>
      </w:tr>
      <w:tr w:rsidR="002927D8" w:rsidRPr="00A75C05" w14:paraId="4C09325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36D194"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12EB04" w14:textId="0B98069B" w:rsidR="002927D8" w:rsidRPr="005A6C82" w:rsidRDefault="003A02AE" w:rsidP="002927D8">
            <w:pPr>
              <w:snapToGrid w:val="0"/>
              <w:spacing w:after="0" w:line="240" w:lineRule="auto"/>
              <w:rPr>
                <w:rStyle w:val="Hyperlink"/>
                <w:rFonts w:eastAsia="Times New Roman" w:cs="Arial"/>
                <w:color w:val="auto"/>
                <w:szCs w:val="18"/>
                <w:lang w:eastAsia="ar-SA"/>
              </w:rPr>
            </w:pPr>
            <w:hyperlink r:id="rId270" w:history="1">
              <w:r w:rsidR="002927D8" w:rsidRPr="003A02AE">
                <w:rPr>
                  <w:rStyle w:val="Hyperlink"/>
                  <w:rFonts w:cs="Arial"/>
                </w:rPr>
                <w:t>S1-181289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ACEC088" w14:textId="5D8E3389"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Thales</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BD1792" w14:textId="2E82BDFF"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TR22.8</w:t>
            </w:r>
            <w:r>
              <w:rPr>
                <w:rFonts w:eastAsia="Times New Roman" w:cs="Arial"/>
                <w:szCs w:val="18"/>
                <w:lang w:eastAsia="ar-SA"/>
              </w:rPr>
              <w:t>22</w:t>
            </w:r>
            <w:r w:rsidRPr="00156AC9">
              <w:rPr>
                <w:rFonts w:eastAsia="Times New Roman" w:cs="Arial"/>
                <w:szCs w:val="18"/>
                <w:lang w:eastAsia="ar-SA"/>
              </w:rPr>
              <w:t>v0.</w:t>
            </w:r>
            <w:r>
              <w:rPr>
                <w:rFonts w:eastAsia="Times New Roman" w:cs="Arial"/>
                <w:szCs w:val="18"/>
                <w:lang w:eastAsia="ar-SA"/>
              </w:rPr>
              <w:t>3</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93E00C0" w14:textId="77777777"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AAF8EE1" w14:textId="77777777" w:rsidR="002927D8" w:rsidRPr="00156AC9" w:rsidRDefault="002927D8" w:rsidP="002927D8">
            <w:pPr>
              <w:snapToGrid w:val="0"/>
              <w:spacing w:after="0" w:line="240" w:lineRule="auto"/>
              <w:rPr>
                <w:rFonts w:eastAsia="Arial Unicode MS" w:cs="Arial"/>
                <w:szCs w:val="18"/>
                <w:lang w:eastAsia="ar-SA"/>
              </w:rPr>
            </w:pPr>
          </w:p>
        </w:tc>
      </w:tr>
      <w:tr w:rsidR="002927D8" w:rsidRPr="00A75C05" w14:paraId="20B85D7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DE17D1" w14:textId="77777777"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447455" w14:textId="6A31AE4D" w:rsidR="002927D8" w:rsidRPr="005A6C82" w:rsidRDefault="003A02AE" w:rsidP="002927D8">
            <w:pPr>
              <w:snapToGrid w:val="0"/>
              <w:spacing w:after="0" w:line="240" w:lineRule="auto"/>
              <w:rPr>
                <w:rStyle w:val="Hyperlink"/>
                <w:rFonts w:eastAsia="Times New Roman" w:cs="Arial"/>
                <w:color w:val="auto"/>
                <w:szCs w:val="18"/>
                <w:lang w:eastAsia="ar-SA"/>
              </w:rPr>
            </w:pPr>
            <w:hyperlink r:id="rId271" w:history="1">
              <w:r w:rsidR="00423ED6" w:rsidRPr="003A02AE">
                <w:rPr>
                  <w:rStyle w:val="Hyperlink"/>
                  <w:rFonts w:cs="Arial"/>
                </w:rPr>
                <w:t>S1-181065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32FBEB0" w14:textId="6159742F"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Thales</w:t>
            </w:r>
            <w:r w:rsidRPr="00003002">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B34FA9" w14:textId="1F5A2892"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822</w:t>
            </w:r>
            <w:r w:rsidRPr="00003002">
              <w:rPr>
                <w:rFonts w:eastAsia="Times New Roman" w:cs="Arial"/>
                <w:szCs w:val="18"/>
                <w:lang w:eastAsia="ar-SA"/>
              </w:rPr>
              <w:t>v0.</w:t>
            </w:r>
            <w:r>
              <w:rPr>
                <w:rFonts w:eastAsia="Times New Roman" w:cs="Arial"/>
                <w:szCs w:val="18"/>
                <w:lang w:eastAsia="ar-SA"/>
              </w:rPr>
              <w:t>3</w:t>
            </w:r>
            <w:r w:rsidRPr="00003002">
              <w:rPr>
                <w:rFonts w:eastAsia="Times New Roman" w:cs="Arial"/>
                <w:szCs w:val="18"/>
                <w:lang w:eastAsia="ar-SA"/>
              </w:rPr>
              <w:t xml:space="preserve">.0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F03EB8D" w14:textId="77777777" w:rsidR="002927D8" w:rsidRPr="00003002"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4703BF1" w14:textId="77777777" w:rsidR="002927D8" w:rsidRPr="00003002" w:rsidRDefault="002927D8" w:rsidP="002927D8">
            <w:pPr>
              <w:snapToGrid w:val="0"/>
              <w:spacing w:after="0" w:line="240" w:lineRule="auto"/>
              <w:rPr>
                <w:rFonts w:eastAsia="Arial Unicode MS" w:cs="Arial"/>
                <w:szCs w:val="18"/>
                <w:lang w:eastAsia="ar-SA"/>
              </w:rPr>
            </w:pPr>
          </w:p>
        </w:tc>
      </w:tr>
      <w:tr w:rsidR="002927D8" w:rsidRPr="00B04844" w14:paraId="02B0D507" w14:textId="77777777" w:rsidTr="00A87B48">
        <w:trPr>
          <w:trHeight w:val="141"/>
        </w:trPr>
        <w:tc>
          <w:tcPr>
            <w:tcW w:w="14494" w:type="dxa"/>
            <w:gridSpan w:val="8"/>
            <w:tcBorders>
              <w:bottom w:val="nil"/>
            </w:tcBorders>
            <w:shd w:val="clear" w:color="auto" w:fill="F2F2F2"/>
          </w:tcPr>
          <w:p w14:paraId="36F57C5D" w14:textId="7C150C2F" w:rsidR="002927D8" w:rsidRPr="009504CA" w:rsidRDefault="002927D8" w:rsidP="002927D8">
            <w:pPr>
              <w:pStyle w:val="Heading2"/>
              <w:rPr>
                <w:lang w:val="en-US"/>
              </w:rPr>
            </w:pPr>
            <w:r w:rsidRPr="009504CA">
              <w:t>FS_5G</w:t>
            </w:r>
            <w:r>
              <w:t xml:space="preserve">MSG: </w:t>
            </w:r>
            <w:r w:rsidRPr="009504CA">
              <w:rPr>
                <w:lang w:val="it-IT"/>
              </w:rPr>
              <w:t xml:space="preserve">Study on </w:t>
            </w:r>
            <w:r>
              <w:rPr>
                <w:lang w:val="it-IT"/>
              </w:rPr>
              <w:t>5G message service for MIoT</w:t>
            </w:r>
            <w:r w:rsidRPr="004070E3">
              <w:t xml:space="preserve"> </w:t>
            </w:r>
            <w:r>
              <w:t>[</w:t>
            </w:r>
            <w:r>
              <w:rPr>
                <w:bCs/>
              </w:rPr>
              <w:t>SP-170704</w:t>
            </w:r>
            <w:r w:rsidRPr="009504CA">
              <w:rPr>
                <w:bCs/>
              </w:rPr>
              <w:t>]</w:t>
            </w:r>
          </w:p>
        </w:tc>
      </w:tr>
      <w:tr w:rsidR="002927D8" w:rsidRPr="00B04844" w14:paraId="34A828E3" w14:textId="77777777" w:rsidTr="00A87B48">
        <w:trPr>
          <w:trHeight w:val="141"/>
        </w:trPr>
        <w:tc>
          <w:tcPr>
            <w:tcW w:w="14494" w:type="dxa"/>
            <w:gridSpan w:val="8"/>
            <w:tcBorders>
              <w:bottom w:val="single" w:sz="4" w:space="0" w:color="auto"/>
            </w:tcBorders>
            <w:shd w:val="clear" w:color="auto" w:fill="auto"/>
          </w:tcPr>
          <w:p w14:paraId="54E92DD5"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0901861" w14:textId="074287AD"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Latest version: </w:t>
            </w:r>
            <w:r w:rsidRPr="005E3492">
              <w:rPr>
                <w:rFonts w:eastAsia="Times New Roman" w:cs="Arial"/>
                <w:szCs w:val="18"/>
                <w:lang w:eastAsia="ar-SA"/>
              </w:rPr>
              <w:t>TR22.824v0.</w:t>
            </w:r>
            <w:r>
              <w:rPr>
                <w:rFonts w:eastAsia="Times New Roman" w:cs="Arial"/>
                <w:szCs w:val="18"/>
                <w:lang w:eastAsia="ar-SA"/>
              </w:rPr>
              <w:t>2</w:t>
            </w:r>
            <w:r w:rsidRPr="005E3492">
              <w:rPr>
                <w:rFonts w:eastAsia="Times New Roman" w:cs="Arial"/>
                <w:szCs w:val="18"/>
                <w:lang w:eastAsia="ar-SA"/>
              </w:rPr>
              <w:t>.0</w:t>
            </w:r>
          </w:p>
          <w:p w14:paraId="0303FD1C" w14:textId="41DCD49A"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4B11D3AB" w14:textId="2CCB9EE2"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60</w:t>
            </w:r>
            <w:r w:rsidRPr="004070E3">
              <w:rPr>
                <w:rFonts w:eastAsia="Arial Unicode MS" w:cs="Arial"/>
                <w:szCs w:val="18"/>
                <w:lang w:val="fr-FR" w:eastAsia="ar-SA"/>
              </w:rPr>
              <w:t>%</w:t>
            </w:r>
          </w:p>
          <w:p w14:paraId="05F21F51" w14:textId="77777777" w:rsidR="002927D8" w:rsidRPr="004070E3" w:rsidRDefault="002927D8" w:rsidP="002927D8">
            <w:pPr>
              <w:suppressAutoHyphens/>
              <w:spacing w:after="0" w:line="240" w:lineRule="auto"/>
              <w:rPr>
                <w:rFonts w:eastAsia="Arial Unicode MS" w:cs="Arial"/>
                <w:i/>
                <w:szCs w:val="18"/>
                <w:lang w:eastAsia="ar-SA"/>
              </w:rPr>
            </w:pPr>
          </w:p>
        </w:tc>
      </w:tr>
      <w:tr w:rsidR="002927D8" w:rsidRPr="00A75C05" w14:paraId="194972B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601D2D"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4C0A09" w14:textId="1B5B1202" w:rsidR="002927D8" w:rsidRPr="00170325" w:rsidRDefault="003A02AE" w:rsidP="002927D8">
            <w:pPr>
              <w:snapToGrid w:val="0"/>
              <w:spacing w:after="0" w:line="240" w:lineRule="auto"/>
              <w:rPr>
                <w:rStyle w:val="Hyperlink"/>
                <w:rFonts w:cs="Arial"/>
              </w:rPr>
            </w:pPr>
            <w:hyperlink r:id="rId272" w:history="1">
              <w:r w:rsidR="002927D8" w:rsidRPr="003A02AE">
                <w:rPr>
                  <w:rStyle w:val="Hyperlink"/>
                  <w:rFonts w:cs="Arial"/>
                </w:rPr>
                <w:t>S1-18111</w:t>
              </w:r>
              <w:r w:rsidR="002927D8" w:rsidRPr="003A02AE">
                <w:rPr>
                  <w:rStyle w:val="Hyperlink"/>
                  <w:rFonts w:cs="Arial"/>
                </w:rPr>
                <w:t>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F29DF14" w14:textId="348504A5"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5FB3A4" w14:textId="6E0D3CCE" w:rsidR="002927D8" w:rsidRPr="0046692E" w:rsidRDefault="00423ED6" w:rsidP="002927D8">
            <w:pPr>
              <w:snapToGrid w:val="0"/>
              <w:spacing w:after="0" w:line="240" w:lineRule="auto"/>
              <w:rPr>
                <w:rFonts w:eastAsia="Times New Roman" w:cs="Arial"/>
                <w:szCs w:val="18"/>
                <w:lang w:eastAsia="ar-SA"/>
              </w:rPr>
            </w:pPr>
            <w:r w:rsidRPr="0046692E">
              <w:rPr>
                <w:rFonts w:eastAsia="Times New Roman" w:cs="Arial"/>
                <w:szCs w:val="18"/>
                <w:lang w:eastAsia="ar-SA"/>
              </w:rPr>
              <w:t>5GMSG: Arbitrarily Wake Up</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67B8F50"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D35F01D"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654E945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C2726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ACB64A" w14:textId="7BD1ECB7" w:rsidR="002927D8" w:rsidRPr="00170325" w:rsidRDefault="003A02AE" w:rsidP="002927D8">
            <w:pPr>
              <w:snapToGrid w:val="0"/>
              <w:spacing w:after="0" w:line="240" w:lineRule="auto"/>
              <w:rPr>
                <w:rStyle w:val="Hyperlink"/>
                <w:rFonts w:cs="Arial"/>
              </w:rPr>
            </w:pPr>
            <w:hyperlink r:id="rId273" w:history="1">
              <w:r w:rsidR="002927D8" w:rsidRPr="003A02AE">
                <w:rPr>
                  <w:rStyle w:val="Hyperlink"/>
                  <w:rFonts w:cs="Arial"/>
                </w:rPr>
                <w:t>S1-18</w:t>
              </w:r>
              <w:r w:rsidR="002927D8" w:rsidRPr="003A02AE">
                <w:rPr>
                  <w:rStyle w:val="Hyperlink"/>
                  <w:rFonts w:cs="Arial"/>
                </w:rPr>
                <w:t>1</w:t>
              </w:r>
              <w:r w:rsidR="002927D8" w:rsidRPr="003A02AE">
                <w:rPr>
                  <w:rStyle w:val="Hyperlink"/>
                  <w:rFonts w:cs="Arial"/>
                </w:rPr>
                <w:t>119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BD9DD91" w14:textId="58313068"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15F5B7" w14:textId="000576B6"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5GMSG: Message models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5805901"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7E34803"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4546BE0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9D0A19"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9921AC" w14:textId="24E84761" w:rsidR="002927D8" w:rsidRPr="00170325" w:rsidRDefault="003A02AE" w:rsidP="002927D8">
            <w:pPr>
              <w:snapToGrid w:val="0"/>
              <w:spacing w:after="0" w:line="240" w:lineRule="auto"/>
              <w:rPr>
                <w:rStyle w:val="Hyperlink"/>
                <w:rFonts w:cs="Arial"/>
              </w:rPr>
            </w:pPr>
            <w:hyperlink r:id="rId274" w:history="1">
              <w:r w:rsidR="002927D8" w:rsidRPr="003A02AE">
                <w:rPr>
                  <w:rStyle w:val="Hyperlink"/>
                  <w:rFonts w:cs="Arial"/>
                </w:rPr>
                <w:t>S1-18112</w:t>
              </w:r>
              <w:r w:rsidR="002927D8" w:rsidRPr="003A02AE">
                <w:rPr>
                  <w:rStyle w:val="Hyperlink"/>
                  <w:rFonts w:cs="Arial"/>
                </w:rPr>
                <w:t>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6AD8CFD" w14:textId="38C6F9CE"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06A705" w14:textId="259D1679"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5GMSG: Supplement of</w:t>
            </w:r>
            <w:r w:rsidRPr="0046692E">
              <w:rPr>
                <w:rFonts w:eastAsia="Times New Roman" w:cs="Arial" w:hint="eastAsia"/>
                <w:szCs w:val="18"/>
                <w:lang w:eastAsia="ar-SA"/>
              </w:rPr>
              <w:t xml:space="preserve"> </w:t>
            </w:r>
            <w:r w:rsidRPr="0046692E">
              <w:rPr>
                <w:rFonts w:eastAsia="Times New Roman" w:cs="Arial"/>
                <w:szCs w:val="18"/>
                <w:lang w:eastAsia="ar-SA"/>
              </w:rPr>
              <w:t>5GMSG unified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9422DE1"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AE6DA05"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4072CA2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F4953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0E33AE" w14:textId="32342BFE" w:rsidR="002927D8" w:rsidRPr="00170325" w:rsidRDefault="003A02AE" w:rsidP="002927D8">
            <w:pPr>
              <w:snapToGrid w:val="0"/>
              <w:spacing w:after="0" w:line="240" w:lineRule="auto"/>
              <w:rPr>
                <w:rStyle w:val="Hyperlink"/>
                <w:rFonts w:cs="Arial"/>
              </w:rPr>
            </w:pPr>
            <w:hyperlink r:id="rId275" w:history="1">
              <w:r w:rsidR="002927D8" w:rsidRPr="003A02AE">
                <w:rPr>
                  <w:rStyle w:val="Hyperlink"/>
                  <w:rFonts w:cs="Arial"/>
                </w:rPr>
                <w:t>S1-1811</w:t>
              </w:r>
              <w:r w:rsidR="002927D8" w:rsidRPr="003A02AE">
                <w:rPr>
                  <w:rStyle w:val="Hyperlink"/>
                  <w:rFonts w:cs="Arial"/>
                </w:rPr>
                <w:t>2</w:t>
              </w:r>
              <w:r w:rsidR="002927D8" w:rsidRPr="003A02AE">
                <w:rPr>
                  <w:rStyle w:val="Hyperlink"/>
                  <w:rFonts w:cs="Arial"/>
                </w:rPr>
                <w:t>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E170FA" w14:textId="6AA68D21"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DB80DB2" w14:textId="419BE22E"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5GMSG: Supplement of</w:t>
            </w:r>
            <w:r w:rsidRPr="0046692E">
              <w:rPr>
                <w:rFonts w:eastAsia="Times New Roman" w:cs="Arial" w:hint="eastAsia"/>
                <w:szCs w:val="18"/>
                <w:lang w:eastAsia="ar-SA"/>
              </w:rPr>
              <w:t xml:space="preserve"> </w:t>
            </w:r>
            <w:r w:rsidRPr="0046692E">
              <w:rPr>
                <w:rFonts w:eastAsia="Times New Roman" w:cs="Arial"/>
                <w:szCs w:val="18"/>
                <w:lang w:eastAsia="ar-SA"/>
              </w:rPr>
              <w:t>5GMSG C</w:t>
            </w:r>
            <w:r w:rsidRPr="0046692E">
              <w:rPr>
                <w:rFonts w:eastAsia="Times New Roman" w:cs="Arial" w:hint="eastAsia"/>
                <w:szCs w:val="18"/>
                <w:lang w:eastAsia="ar-SA"/>
              </w:rPr>
              <w:t>harging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8F24E91"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2BCCF8B"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7146CA6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C339E1"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90272E" w14:textId="0229CBB6" w:rsidR="002927D8" w:rsidRPr="00170325" w:rsidRDefault="003A02AE" w:rsidP="002927D8">
            <w:pPr>
              <w:snapToGrid w:val="0"/>
              <w:spacing w:after="0" w:line="240" w:lineRule="auto"/>
              <w:rPr>
                <w:rStyle w:val="Hyperlink"/>
                <w:rFonts w:cs="Arial"/>
              </w:rPr>
            </w:pPr>
            <w:hyperlink r:id="rId276" w:history="1">
              <w:r w:rsidR="002927D8" w:rsidRPr="003A02AE">
                <w:rPr>
                  <w:rStyle w:val="Hyperlink"/>
                  <w:rFonts w:cs="Arial"/>
                </w:rPr>
                <w:t>S1-181</w:t>
              </w:r>
              <w:r w:rsidR="002927D8" w:rsidRPr="003A02AE">
                <w:rPr>
                  <w:rStyle w:val="Hyperlink"/>
                  <w:rFonts w:cs="Arial"/>
                </w:rPr>
                <w:t>1</w:t>
              </w:r>
              <w:r w:rsidR="002927D8" w:rsidRPr="003A02AE">
                <w:rPr>
                  <w:rStyle w:val="Hyperlink"/>
                  <w:rFonts w:cs="Arial"/>
                </w:rPr>
                <w:t>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3C03A1" w14:textId="32454AF8"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63EAF6" w14:textId="72206962"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5GMSG: Optimization of Experience and Performance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039D768"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60963CF"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3985ABA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1A7A88"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DB775E" w14:textId="5576A349" w:rsidR="002927D8" w:rsidRPr="00170325" w:rsidRDefault="003A02AE" w:rsidP="002927D8">
            <w:pPr>
              <w:snapToGrid w:val="0"/>
              <w:spacing w:after="0" w:line="240" w:lineRule="auto"/>
              <w:rPr>
                <w:rStyle w:val="Hyperlink"/>
                <w:rFonts w:cs="Arial"/>
              </w:rPr>
            </w:pPr>
            <w:hyperlink r:id="rId277" w:history="1">
              <w:r w:rsidR="002927D8" w:rsidRPr="003A02AE">
                <w:rPr>
                  <w:rStyle w:val="Hyperlink"/>
                  <w:rFonts w:cs="Arial"/>
                </w:rPr>
                <w:t>S1-18113</w:t>
              </w:r>
              <w:r w:rsidR="002927D8" w:rsidRPr="003A02AE">
                <w:rPr>
                  <w:rStyle w:val="Hyperlink"/>
                  <w:rFonts w:cs="Arial"/>
                </w:rPr>
                <w:t>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7F2152" w14:textId="6627D750"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2E2E44" w14:textId="3DC153F8" w:rsidR="002927D8" w:rsidRPr="0046692E" w:rsidRDefault="0046692E" w:rsidP="002927D8">
            <w:pPr>
              <w:snapToGrid w:val="0"/>
              <w:spacing w:after="0" w:line="240" w:lineRule="auto"/>
              <w:rPr>
                <w:rFonts w:eastAsia="Times New Roman" w:cs="Arial"/>
                <w:szCs w:val="18"/>
                <w:lang w:eastAsia="ar-SA"/>
              </w:rPr>
            </w:pPr>
            <w:r w:rsidRPr="0046692E">
              <w:rPr>
                <w:rFonts w:eastAsia="Times New Roman" w:cs="Arial"/>
                <w:szCs w:val="18"/>
                <w:lang w:eastAsia="ar-SA"/>
              </w:rPr>
              <w:t xml:space="preserve">5GMSG: </w:t>
            </w:r>
            <w:r w:rsidRPr="0046692E">
              <w:rPr>
                <w:rFonts w:eastAsia="Times New Roman" w:cs="Arial" w:hint="eastAsia"/>
                <w:szCs w:val="18"/>
                <w:lang w:eastAsia="ar-SA"/>
              </w:rPr>
              <w:t>S</w:t>
            </w:r>
            <w:r w:rsidRPr="0046692E">
              <w:rPr>
                <w:rFonts w:eastAsia="Times New Roman" w:cs="Arial"/>
                <w:szCs w:val="18"/>
                <w:lang w:eastAsia="ar-SA"/>
              </w:rPr>
              <w:t xml:space="preserve">upplement of </w:t>
            </w:r>
            <w:r w:rsidRPr="0046692E">
              <w:rPr>
                <w:rFonts w:eastAsia="Times New Roman" w:cs="Arial" w:hint="eastAsia"/>
                <w:szCs w:val="18"/>
                <w:lang w:eastAsia="ar-SA"/>
              </w:rPr>
              <w:t>St</w:t>
            </w:r>
            <w:r w:rsidRPr="0046692E">
              <w:rPr>
                <w:rFonts w:eastAsia="Times New Roman" w:cs="Arial"/>
                <w:szCs w:val="18"/>
                <w:lang w:eastAsia="ar-SA"/>
              </w:rPr>
              <w:t xml:space="preserve">atus </w:t>
            </w:r>
            <w:r w:rsidRPr="0046692E">
              <w:rPr>
                <w:rFonts w:eastAsia="Times New Roman" w:cs="Arial" w:hint="eastAsia"/>
                <w:szCs w:val="18"/>
                <w:lang w:eastAsia="ar-SA"/>
              </w:rPr>
              <w:t>I</w:t>
            </w:r>
            <w:r w:rsidRPr="0046692E">
              <w:rPr>
                <w:rFonts w:eastAsia="Times New Roman" w:cs="Arial"/>
                <w:szCs w:val="18"/>
                <w:lang w:eastAsia="ar-SA"/>
              </w:rPr>
              <w:t>nteractive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6B1BAA0"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B515063" w14:textId="77777777" w:rsidR="002927D8" w:rsidRPr="00A75C05" w:rsidRDefault="002927D8" w:rsidP="002927D8">
            <w:pPr>
              <w:spacing w:after="0" w:line="240" w:lineRule="auto"/>
              <w:rPr>
                <w:rFonts w:eastAsia="Arial Unicode MS" w:cs="Arial"/>
                <w:szCs w:val="18"/>
                <w:lang w:eastAsia="ar-SA"/>
              </w:rPr>
            </w:pPr>
          </w:p>
        </w:tc>
      </w:tr>
      <w:tr w:rsidR="002927D8" w:rsidRPr="00B81C05" w14:paraId="651650E4" w14:textId="77777777" w:rsidTr="00A87B48">
        <w:trPr>
          <w:trHeight w:val="141"/>
        </w:trPr>
        <w:tc>
          <w:tcPr>
            <w:tcW w:w="14494" w:type="dxa"/>
            <w:gridSpan w:val="8"/>
            <w:tcBorders>
              <w:top w:val="nil"/>
              <w:bottom w:val="single" w:sz="4" w:space="0" w:color="auto"/>
            </w:tcBorders>
            <w:shd w:val="clear" w:color="auto" w:fill="F2F2F2"/>
          </w:tcPr>
          <w:p w14:paraId="7C305413" w14:textId="54D50D94" w:rsidR="002927D8" w:rsidRPr="00B81C05" w:rsidRDefault="002927D8" w:rsidP="002927D8">
            <w:pPr>
              <w:pStyle w:val="Heading3"/>
            </w:pPr>
            <w:r>
              <w:lastRenderedPageBreak/>
              <w:t>FS_5GMSG output</w:t>
            </w:r>
          </w:p>
        </w:tc>
      </w:tr>
      <w:tr w:rsidR="002927D8" w:rsidRPr="00A75C05" w14:paraId="24525B5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2A1B90"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7029E4" w14:textId="5D18B43A" w:rsidR="002927D8" w:rsidRPr="005A6C82" w:rsidRDefault="003A02AE" w:rsidP="002927D8">
            <w:pPr>
              <w:snapToGrid w:val="0"/>
              <w:spacing w:after="0" w:line="240" w:lineRule="auto"/>
              <w:rPr>
                <w:rStyle w:val="Hyperlink"/>
                <w:rFonts w:eastAsia="Times New Roman" w:cs="Arial"/>
                <w:color w:val="auto"/>
                <w:szCs w:val="18"/>
                <w:lang w:eastAsia="ar-SA"/>
              </w:rPr>
            </w:pPr>
            <w:hyperlink r:id="rId278" w:history="1">
              <w:r w:rsidR="002927D8" w:rsidRPr="003A02AE">
                <w:rPr>
                  <w:rStyle w:val="Hyperlink"/>
                  <w:rFonts w:cs="Arial"/>
                </w:rPr>
                <w:t>S1-181291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0041414" w14:textId="04B930D5"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China Mobile</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7830DAC" w14:textId="38C10271"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TR22.8</w:t>
            </w:r>
            <w:r>
              <w:rPr>
                <w:rFonts w:eastAsia="Times New Roman" w:cs="Arial"/>
                <w:szCs w:val="18"/>
                <w:lang w:eastAsia="ar-SA"/>
              </w:rPr>
              <w:t>24</w:t>
            </w:r>
            <w:r w:rsidRPr="00156AC9">
              <w:rPr>
                <w:rFonts w:eastAsia="Times New Roman" w:cs="Arial"/>
                <w:szCs w:val="18"/>
                <w:lang w:eastAsia="ar-SA"/>
              </w:rPr>
              <w:t>v0.</w:t>
            </w:r>
            <w:r>
              <w:rPr>
                <w:rFonts w:eastAsia="Times New Roman" w:cs="Arial"/>
                <w:szCs w:val="18"/>
                <w:lang w:eastAsia="ar-SA"/>
              </w:rPr>
              <w:t>3</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9B0411F" w14:textId="77777777"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9BF2099" w14:textId="77777777" w:rsidR="002927D8" w:rsidRPr="00156AC9" w:rsidRDefault="002927D8" w:rsidP="002927D8">
            <w:pPr>
              <w:snapToGrid w:val="0"/>
              <w:spacing w:after="0" w:line="240" w:lineRule="auto"/>
              <w:rPr>
                <w:rFonts w:eastAsia="Arial Unicode MS" w:cs="Arial"/>
                <w:szCs w:val="18"/>
                <w:lang w:eastAsia="ar-SA"/>
              </w:rPr>
            </w:pPr>
          </w:p>
        </w:tc>
      </w:tr>
      <w:tr w:rsidR="002927D8" w:rsidRPr="00A75C05" w14:paraId="0FC13CA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87A0BB" w14:textId="77777777"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2DE447" w14:textId="24179CF8" w:rsidR="002927D8" w:rsidRPr="005A6C82" w:rsidRDefault="003A02AE" w:rsidP="002927D8">
            <w:pPr>
              <w:snapToGrid w:val="0"/>
              <w:spacing w:after="0" w:line="240" w:lineRule="auto"/>
              <w:rPr>
                <w:rStyle w:val="Hyperlink"/>
                <w:rFonts w:eastAsia="Times New Roman" w:cs="Arial"/>
                <w:color w:val="auto"/>
                <w:szCs w:val="18"/>
                <w:lang w:eastAsia="ar-SA"/>
              </w:rPr>
            </w:pPr>
            <w:hyperlink r:id="rId279" w:history="1">
              <w:r w:rsidR="002927D8" w:rsidRPr="003A02AE">
                <w:rPr>
                  <w:rStyle w:val="Hyperlink"/>
                  <w:rFonts w:cs="Arial"/>
                </w:rPr>
                <w:t>S1-181292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79B3011" w14:textId="6BDC2655"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China Mobile</w:t>
            </w:r>
            <w:r w:rsidRPr="00003002">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8FBF77" w14:textId="60CA3641"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824</w:t>
            </w:r>
            <w:r w:rsidRPr="00003002">
              <w:rPr>
                <w:rFonts w:eastAsia="Times New Roman" w:cs="Arial"/>
                <w:szCs w:val="18"/>
                <w:lang w:eastAsia="ar-SA"/>
              </w:rPr>
              <w:t>v0.</w:t>
            </w:r>
            <w:r>
              <w:rPr>
                <w:rFonts w:eastAsia="Times New Roman" w:cs="Arial"/>
                <w:szCs w:val="18"/>
                <w:lang w:eastAsia="ar-SA"/>
              </w:rPr>
              <w:t>3</w:t>
            </w:r>
            <w:r w:rsidRPr="00003002">
              <w:rPr>
                <w:rFonts w:eastAsia="Times New Roman" w:cs="Arial"/>
                <w:szCs w:val="18"/>
                <w:lang w:eastAsia="ar-SA"/>
              </w:rPr>
              <w:t xml:space="preserve">.0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0B0F00E" w14:textId="77777777" w:rsidR="002927D8" w:rsidRPr="00003002"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EF608EE" w14:textId="77777777" w:rsidR="002927D8" w:rsidRPr="00003002" w:rsidRDefault="002927D8" w:rsidP="002927D8">
            <w:pPr>
              <w:snapToGrid w:val="0"/>
              <w:spacing w:after="0" w:line="240" w:lineRule="auto"/>
              <w:rPr>
                <w:rFonts w:eastAsia="Arial Unicode MS" w:cs="Arial"/>
                <w:szCs w:val="18"/>
                <w:lang w:eastAsia="ar-SA"/>
              </w:rPr>
            </w:pPr>
          </w:p>
        </w:tc>
      </w:tr>
      <w:tr w:rsidR="002927D8" w:rsidRPr="00B04844" w14:paraId="1348753B" w14:textId="77777777" w:rsidTr="00A87B48">
        <w:trPr>
          <w:trHeight w:val="141"/>
        </w:trPr>
        <w:tc>
          <w:tcPr>
            <w:tcW w:w="14494" w:type="dxa"/>
            <w:gridSpan w:val="8"/>
            <w:tcBorders>
              <w:bottom w:val="nil"/>
            </w:tcBorders>
            <w:shd w:val="clear" w:color="auto" w:fill="F2F2F2"/>
          </w:tcPr>
          <w:p w14:paraId="17863914" w14:textId="0145F3CE" w:rsidR="002927D8" w:rsidRPr="009504CA" w:rsidRDefault="002927D8" w:rsidP="002927D8">
            <w:pPr>
              <w:pStyle w:val="Heading2"/>
              <w:rPr>
                <w:lang w:val="en-US"/>
              </w:rPr>
            </w:pPr>
            <w:r w:rsidRPr="009504CA">
              <w:t>FS_</w:t>
            </w:r>
            <w:r>
              <w:t xml:space="preserve">BMNS: </w:t>
            </w:r>
            <w:r w:rsidRPr="009504CA">
              <w:rPr>
                <w:lang w:val="it-IT"/>
              </w:rPr>
              <w:t xml:space="preserve">Study on </w:t>
            </w:r>
            <w:r>
              <w:rPr>
                <w:lang w:val="it-IT"/>
              </w:rPr>
              <w:t>Business Role Models for Network Slicing</w:t>
            </w:r>
            <w:r w:rsidRPr="004070E3">
              <w:t xml:space="preserve"> </w:t>
            </w:r>
            <w:r>
              <w:t>[</w:t>
            </w:r>
            <w:r>
              <w:rPr>
                <w:bCs/>
              </w:rPr>
              <w:t>SP-180169</w:t>
            </w:r>
            <w:r w:rsidRPr="009504CA">
              <w:rPr>
                <w:bCs/>
              </w:rPr>
              <w:t>]</w:t>
            </w:r>
          </w:p>
        </w:tc>
      </w:tr>
      <w:tr w:rsidR="002927D8" w:rsidRPr="00B04844" w14:paraId="3A7CBC9B" w14:textId="77777777" w:rsidTr="00A87B48">
        <w:trPr>
          <w:trHeight w:val="141"/>
        </w:trPr>
        <w:tc>
          <w:tcPr>
            <w:tcW w:w="14494" w:type="dxa"/>
            <w:gridSpan w:val="8"/>
            <w:tcBorders>
              <w:bottom w:val="single" w:sz="4" w:space="0" w:color="auto"/>
            </w:tcBorders>
            <w:shd w:val="clear" w:color="auto" w:fill="auto"/>
          </w:tcPr>
          <w:p w14:paraId="5DC61E6A"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489BB60" w14:textId="3D3E6708"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TR22.830v0.2.0</w:t>
            </w:r>
          </w:p>
          <w:p w14:paraId="02E616D0" w14:textId="0B609867"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5005E13C" w14:textId="11AB7537"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50</w:t>
            </w:r>
            <w:r w:rsidRPr="004070E3">
              <w:rPr>
                <w:rFonts w:eastAsia="Arial Unicode MS" w:cs="Arial"/>
                <w:szCs w:val="18"/>
                <w:lang w:val="fr-FR" w:eastAsia="ar-SA"/>
              </w:rPr>
              <w:t>%</w:t>
            </w:r>
          </w:p>
          <w:p w14:paraId="0C9E9311" w14:textId="77777777" w:rsidR="002927D8" w:rsidRPr="004070E3" w:rsidRDefault="002927D8" w:rsidP="002927D8">
            <w:pPr>
              <w:suppressAutoHyphens/>
              <w:spacing w:after="0" w:line="240" w:lineRule="auto"/>
              <w:rPr>
                <w:rFonts w:eastAsia="Arial Unicode MS" w:cs="Arial"/>
                <w:i/>
                <w:szCs w:val="18"/>
                <w:lang w:eastAsia="ar-SA"/>
              </w:rPr>
            </w:pPr>
          </w:p>
        </w:tc>
      </w:tr>
      <w:tr w:rsidR="002927D8" w:rsidRPr="00A75C05" w14:paraId="00E62FA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BB3679"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25A316" w14:textId="485D0241" w:rsidR="002927D8" w:rsidRPr="00170325" w:rsidRDefault="003A02AE" w:rsidP="002927D8">
            <w:pPr>
              <w:snapToGrid w:val="0"/>
              <w:spacing w:after="0" w:line="240" w:lineRule="auto"/>
              <w:rPr>
                <w:rStyle w:val="Hyperlink"/>
                <w:rFonts w:cs="Arial"/>
              </w:rPr>
            </w:pPr>
            <w:hyperlink r:id="rId280" w:history="1">
              <w:r w:rsidR="002927D8" w:rsidRPr="003A02AE">
                <w:rPr>
                  <w:rStyle w:val="Hyperlink"/>
                  <w:rFonts w:cs="Arial"/>
                </w:rPr>
                <w:t>S1-18105</w:t>
              </w:r>
              <w:r w:rsidR="002927D8" w:rsidRPr="003A02AE">
                <w:rPr>
                  <w:rStyle w:val="Hyperlink"/>
                  <w:rFonts w:cs="Arial"/>
                </w:rPr>
                <w:t>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5EE68C0" w14:textId="0AA1F6B0" w:rsidR="002927D8" w:rsidRPr="00B871A8" w:rsidRDefault="0046692E" w:rsidP="002927D8">
            <w:pPr>
              <w:snapToGrid w:val="0"/>
              <w:spacing w:after="0" w:line="240" w:lineRule="auto"/>
              <w:rPr>
                <w:rFonts w:eastAsia="Times New Roman" w:cs="Arial"/>
                <w:szCs w:val="18"/>
                <w:lang w:eastAsia="ar-SA"/>
              </w:rPr>
            </w:pPr>
            <w:r w:rsidRPr="00B871A8">
              <w:rPr>
                <w:rFonts w:eastAsia="Times New Roman" w:cs="Arial"/>
                <w:szCs w:val="18"/>
                <w:lang w:eastAsia="ar-SA"/>
              </w:rPr>
              <w:t>China Southern Power Grid,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3534A4" w14:textId="4111A154" w:rsidR="002927D8" w:rsidRPr="00B871A8" w:rsidRDefault="0046692E" w:rsidP="002927D8">
            <w:pPr>
              <w:snapToGrid w:val="0"/>
              <w:spacing w:after="0" w:line="240" w:lineRule="auto"/>
              <w:rPr>
                <w:rFonts w:eastAsia="Times New Roman" w:cs="Arial"/>
                <w:szCs w:val="18"/>
                <w:lang w:eastAsia="ar-SA"/>
              </w:rPr>
            </w:pPr>
            <w:r w:rsidRPr="00B871A8">
              <w:rPr>
                <w:rFonts w:eastAsia="Times New Roman" w:cs="Arial"/>
                <w:szCs w:val="18"/>
                <w:lang w:eastAsia="ar-SA"/>
              </w:rPr>
              <w:t>Update of Clause 5.4 “Enhanced network capability exposure for Distribution Network of Smart Grid”</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2313578" w14:textId="028A4F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4DD17C9" w14:textId="77777777" w:rsidR="002927D8" w:rsidRPr="00A75C05" w:rsidRDefault="002927D8" w:rsidP="002927D8">
            <w:pPr>
              <w:spacing w:after="0" w:line="240" w:lineRule="auto"/>
              <w:rPr>
                <w:rFonts w:eastAsia="Arial Unicode MS" w:cs="Arial"/>
                <w:szCs w:val="18"/>
                <w:lang w:eastAsia="ar-SA"/>
              </w:rPr>
            </w:pPr>
          </w:p>
        </w:tc>
      </w:tr>
      <w:tr w:rsidR="00E92673" w:rsidRPr="00A75C05" w14:paraId="06A8D2DD"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246155" w14:textId="77777777" w:rsidR="00E92673" w:rsidRPr="00A75C05" w:rsidRDefault="00E92673"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B6E985" w14:textId="35CB4BE4" w:rsidR="00E92673" w:rsidRPr="00170325" w:rsidRDefault="003A02AE" w:rsidP="00D021DE">
            <w:pPr>
              <w:snapToGrid w:val="0"/>
              <w:spacing w:after="0" w:line="240" w:lineRule="auto"/>
              <w:rPr>
                <w:rStyle w:val="Hyperlink"/>
                <w:rFonts w:cs="Arial"/>
              </w:rPr>
            </w:pPr>
            <w:hyperlink r:id="rId281" w:history="1">
              <w:r w:rsidR="00E92673" w:rsidRPr="003A02AE">
                <w:rPr>
                  <w:rStyle w:val="Hyperlink"/>
                  <w:rFonts w:cs="Arial"/>
                </w:rPr>
                <w:t>S1-181</w:t>
              </w:r>
              <w:r w:rsidR="00E92673" w:rsidRPr="003A02AE">
                <w:rPr>
                  <w:rStyle w:val="Hyperlink"/>
                  <w:rFonts w:cs="Arial"/>
                </w:rPr>
                <w:t>2</w:t>
              </w:r>
              <w:r w:rsidR="00E92673" w:rsidRPr="003A02AE">
                <w:rPr>
                  <w:rStyle w:val="Hyperlink"/>
                  <w:rFonts w:cs="Arial"/>
                </w:rPr>
                <w:t>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8298609" w14:textId="77777777" w:rsidR="00E92673" w:rsidRPr="004421C5" w:rsidRDefault="00E92673" w:rsidP="00D021DE">
            <w:pPr>
              <w:snapToGrid w:val="0"/>
              <w:spacing w:after="0" w:line="240" w:lineRule="auto"/>
              <w:rPr>
                <w:rFonts w:eastAsia="Times New Roman" w:cs="Arial"/>
                <w:szCs w:val="18"/>
                <w:lang w:eastAsia="ar-SA"/>
              </w:rPr>
            </w:pPr>
            <w:r w:rsidRPr="004421C5">
              <w:rPr>
                <w:rFonts w:eastAsia="Times New Roman" w:cs="Arial"/>
                <w:szCs w:val="18"/>
                <w:lang w:eastAsia="ar-SA"/>
              </w:rP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07BE44" w14:textId="77777777" w:rsidR="00E92673" w:rsidRPr="004421C5" w:rsidRDefault="00E92673" w:rsidP="00D021DE">
            <w:pPr>
              <w:snapToGrid w:val="0"/>
              <w:spacing w:after="0" w:line="240" w:lineRule="auto"/>
              <w:rPr>
                <w:rFonts w:eastAsia="Times New Roman" w:cs="Arial"/>
                <w:szCs w:val="18"/>
                <w:lang w:eastAsia="ar-SA"/>
              </w:rPr>
            </w:pPr>
            <w:r w:rsidRPr="004421C5">
              <w:rPr>
                <w:rFonts w:eastAsia="Times New Roman" w:cs="Arial"/>
                <w:szCs w:val="18"/>
                <w:lang w:eastAsia="ar-SA"/>
              </w:rPr>
              <w:t>New business relationship model 3e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01B1CFC" w14:textId="0F17309F" w:rsidR="00E92673" w:rsidRPr="00A75C05" w:rsidRDefault="00E92673"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B33A0B2" w14:textId="77777777" w:rsidR="00E92673" w:rsidRPr="00A75C05" w:rsidRDefault="00E92673" w:rsidP="00D021DE">
            <w:pPr>
              <w:spacing w:after="0" w:line="240" w:lineRule="auto"/>
              <w:rPr>
                <w:rFonts w:eastAsia="Arial Unicode MS" w:cs="Arial"/>
                <w:szCs w:val="18"/>
                <w:lang w:eastAsia="ar-SA"/>
              </w:rPr>
            </w:pPr>
          </w:p>
        </w:tc>
      </w:tr>
      <w:tr w:rsidR="00E92673" w:rsidRPr="00A75C05" w14:paraId="69FF277D"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AE280D" w14:textId="77777777" w:rsidR="00E92673" w:rsidRPr="00A75C05" w:rsidRDefault="00E92673"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43444D" w14:textId="31326811" w:rsidR="00E92673" w:rsidRPr="00170325" w:rsidRDefault="003A02AE" w:rsidP="00D021DE">
            <w:pPr>
              <w:snapToGrid w:val="0"/>
              <w:spacing w:after="0" w:line="240" w:lineRule="auto"/>
              <w:rPr>
                <w:rStyle w:val="Hyperlink"/>
                <w:rFonts w:cs="Arial"/>
              </w:rPr>
            </w:pPr>
            <w:hyperlink r:id="rId282" w:history="1">
              <w:r w:rsidR="00E92673" w:rsidRPr="003A02AE">
                <w:rPr>
                  <w:rStyle w:val="Hyperlink"/>
                  <w:rFonts w:cs="Arial"/>
                </w:rPr>
                <w:t>S1-18</w:t>
              </w:r>
              <w:r w:rsidR="00E92673" w:rsidRPr="003A02AE">
                <w:rPr>
                  <w:rStyle w:val="Hyperlink"/>
                  <w:rFonts w:cs="Arial"/>
                </w:rPr>
                <w:t>1</w:t>
              </w:r>
              <w:r w:rsidR="00E92673" w:rsidRPr="003A02AE">
                <w:rPr>
                  <w:rStyle w:val="Hyperlink"/>
                  <w:rFonts w:cs="Arial"/>
                </w:rPr>
                <w:t>126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0A0260D" w14:textId="77777777" w:rsidR="00E92673" w:rsidRPr="004421C5" w:rsidRDefault="00E92673" w:rsidP="00D021DE">
            <w:pPr>
              <w:snapToGrid w:val="0"/>
              <w:spacing w:after="0" w:line="240" w:lineRule="auto"/>
              <w:rPr>
                <w:rFonts w:eastAsia="Times New Roman" w:cs="Arial"/>
                <w:szCs w:val="18"/>
                <w:lang w:eastAsia="ar-SA"/>
              </w:rPr>
            </w:pPr>
            <w:r w:rsidRPr="004421C5">
              <w:rPr>
                <w:rFonts w:eastAsia="Times New Roman" w:cs="Arial" w:hint="eastAsia"/>
                <w:szCs w:val="18"/>
                <w:lang w:eastAsia="ar-S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E07FA9" w14:textId="77777777" w:rsidR="00E92673" w:rsidRPr="004421C5" w:rsidRDefault="00E92673" w:rsidP="00D021DE">
            <w:pPr>
              <w:snapToGrid w:val="0"/>
              <w:spacing w:after="0" w:line="240" w:lineRule="auto"/>
              <w:rPr>
                <w:rFonts w:eastAsia="Times New Roman" w:cs="Arial"/>
                <w:szCs w:val="18"/>
                <w:lang w:eastAsia="ar-SA"/>
              </w:rPr>
            </w:pPr>
            <w:r w:rsidRPr="004421C5">
              <w:rPr>
                <w:rFonts w:eastAsia="Times New Roman" w:cs="Arial" w:hint="eastAsia"/>
                <w:szCs w:val="18"/>
                <w:lang w:eastAsia="ar-SA"/>
              </w:rPr>
              <w:t>Proposal on combination of a private network slice in a PLMN and a privately owned local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18E666A" w14:textId="07B0F392" w:rsidR="00E92673" w:rsidRPr="00A75C05" w:rsidRDefault="00E92673"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EFBB944" w14:textId="77777777" w:rsidR="00E92673" w:rsidRPr="00A75C05" w:rsidRDefault="00E92673" w:rsidP="00D021DE">
            <w:pPr>
              <w:spacing w:after="0" w:line="240" w:lineRule="auto"/>
              <w:rPr>
                <w:rFonts w:eastAsia="Arial Unicode MS" w:cs="Arial"/>
                <w:szCs w:val="18"/>
                <w:lang w:eastAsia="ar-SA"/>
              </w:rPr>
            </w:pPr>
          </w:p>
        </w:tc>
      </w:tr>
      <w:tr w:rsidR="00E92673" w:rsidRPr="00A75C05" w14:paraId="5A6A6339"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248630" w14:textId="77777777" w:rsidR="00E92673" w:rsidRPr="00A75C05" w:rsidRDefault="00E92673"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3CA8DE" w14:textId="2EFB95F7" w:rsidR="00E92673" w:rsidRPr="00170325" w:rsidRDefault="003A02AE" w:rsidP="00D021DE">
            <w:pPr>
              <w:snapToGrid w:val="0"/>
              <w:spacing w:after="0" w:line="240" w:lineRule="auto"/>
              <w:rPr>
                <w:rStyle w:val="Hyperlink"/>
                <w:rFonts w:cs="Arial"/>
              </w:rPr>
            </w:pPr>
            <w:hyperlink r:id="rId283" w:history="1">
              <w:r w:rsidR="00E92673" w:rsidRPr="003A02AE">
                <w:rPr>
                  <w:rStyle w:val="Hyperlink"/>
                  <w:rFonts w:cs="Arial"/>
                </w:rPr>
                <w:t>S1-1811</w:t>
              </w:r>
              <w:r w:rsidR="00E92673" w:rsidRPr="003A02AE">
                <w:rPr>
                  <w:rStyle w:val="Hyperlink"/>
                  <w:rFonts w:cs="Arial"/>
                </w:rPr>
                <w:t>2</w:t>
              </w:r>
              <w:r w:rsidR="00E92673" w:rsidRPr="003A02AE">
                <w:rPr>
                  <w:rStyle w:val="Hyperlink"/>
                  <w:rFonts w:cs="Arial"/>
                </w:rPr>
                <w:t>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2726CA" w14:textId="77777777" w:rsidR="00E92673" w:rsidRPr="004421C5" w:rsidRDefault="00E92673" w:rsidP="00D021DE">
            <w:pPr>
              <w:snapToGrid w:val="0"/>
              <w:spacing w:after="0" w:line="240" w:lineRule="auto"/>
              <w:rPr>
                <w:rFonts w:eastAsia="Times New Roman" w:cs="Arial"/>
                <w:szCs w:val="18"/>
                <w:lang w:eastAsia="ar-SA"/>
              </w:rPr>
            </w:pPr>
            <w:r w:rsidRPr="004421C5">
              <w:rPr>
                <w:rFonts w:eastAsia="Times New Roman" w:cs="Arial"/>
                <w:szCs w:val="18"/>
                <w:lang w:eastAsia="ar-SA"/>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07DA90" w14:textId="77777777" w:rsidR="00E92673" w:rsidRPr="004421C5" w:rsidRDefault="00E92673" w:rsidP="00D021DE">
            <w:pPr>
              <w:snapToGrid w:val="0"/>
              <w:spacing w:after="0" w:line="240" w:lineRule="auto"/>
              <w:rPr>
                <w:rFonts w:eastAsia="Times New Roman" w:cs="Arial"/>
                <w:szCs w:val="18"/>
                <w:lang w:eastAsia="ar-SA"/>
              </w:rPr>
            </w:pPr>
            <w:r w:rsidRPr="004421C5">
              <w:rPr>
                <w:rFonts w:eastAsia="Times New Roman" w:cs="Arial"/>
                <w:szCs w:val="18"/>
                <w:lang w:eastAsia="ar-SA"/>
              </w:rPr>
              <w:t>BMNS – End-to-end asset tracking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E58B594" w14:textId="2A7CEE2C" w:rsidR="00E92673" w:rsidRPr="00A75C05" w:rsidRDefault="00E92673"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C3AE4DA" w14:textId="77777777" w:rsidR="00E92673" w:rsidRPr="00A75C05" w:rsidRDefault="00E92673" w:rsidP="00D021DE">
            <w:pPr>
              <w:spacing w:after="0" w:line="240" w:lineRule="auto"/>
              <w:rPr>
                <w:rFonts w:eastAsia="Arial Unicode MS" w:cs="Arial"/>
                <w:szCs w:val="18"/>
                <w:lang w:eastAsia="ar-SA"/>
              </w:rPr>
            </w:pPr>
          </w:p>
        </w:tc>
      </w:tr>
      <w:tr w:rsidR="00E92673" w:rsidRPr="00A75C05" w14:paraId="6BF71FC2"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6D6E5A" w14:textId="77777777" w:rsidR="00E92673" w:rsidRPr="00A75C05" w:rsidRDefault="00E92673"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2F5B13" w14:textId="4F906530" w:rsidR="00E92673" w:rsidRPr="00170325" w:rsidRDefault="003A02AE" w:rsidP="00D021DE">
            <w:pPr>
              <w:snapToGrid w:val="0"/>
              <w:spacing w:after="0" w:line="240" w:lineRule="auto"/>
              <w:rPr>
                <w:rStyle w:val="Hyperlink"/>
                <w:rFonts w:cs="Arial"/>
              </w:rPr>
            </w:pPr>
            <w:hyperlink r:id="rId284" w:history="1">
              <w:r w:rsidR="00E92673" w:rsidRPr="003A02AE">
                <w:rPr>
                  <w:rStyle w:val="Hyperlink"/>
                  <w:rFonts w:cs="Arial"/>
                </w:rPr>
                <w:t>S1-18112</w:t>
              </w:r>
              <w:r w:rsidR="00E92673" w:rsidRPr="003A02AE">
                <w:rPr>
                  <w:rStyle w:val="Hyperlink"/>
                  <w:rFonts w:cs="Arial"/>
                </w:rPr>
                <w:t>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EC59C5A" w14:textId="77777777" w:rsidR="00E92673" w:rsidRPr="004421C5" w:rsidRDefault="00E92673" w:rsidP="00D021DE">
            <w:pPr>
              <w:snapToGrid w:val="0"/>
              <w:spacing w:after="0" w:line="240" w:lineRule="auto"/>
              <w:rPr>
                <w:rFonts w:eastAsia="Times New Roman" w:cs="Arial"/>
                <w:szCs w:val="18"/>
                <w:lang w:eastAsia="ar-SA"/>
              </w:rPr>
            </w:pPr>
            <w:r w:rsidRPr="004421C5">
              <w:rPr>
                <w:rFonts w:eastAsia="Times New Roman" w:cs="Arial"/>
                <w:szCs w:val="18"/>
                <w:lang w:eastAsia="ar-SA"/>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0C083B" w14:textId="77777777" w:rsidR="00E92673" w:rsidRPr="004421C5" w:rsidRDefault="00E92673" w:rsidP="00D021DE">
            <w:pPr>
              <w:snapToGrid w:val="0"/>
              <w:spacing w:after="0" w:line="240" w:lineRule="auto"/>
              <w:rPr>
                <w:rFonts w:eastAsia="Times New Roman" w:cs="Arial"/>
                <w:szCs w:val="18"/>
                <w:lang w:eastAsia="ar-SA"/>
              </w:rPr>
            </w:pPr>
            <w:r w:rsidRPr="004421C5">
              <w:rPr>
                <w:rFonts w:eastAsia="Times New Roman" w:cs="Arial"/>
                <w:szCs w:val="18"/>
                <w:lang w:eastAsia="ar-SA"/>
              </w:rPr>
              <w:t>BMNS – Network slicing roles in off-shore wind farm</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EA4899C" w14:textId="15C9E86D" w:rsidR="00E92673" w:rsidRPr="00A75C05" w:rsidRDefault="00E92673"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9401F22" w14:textId="77777777" w:rsidR="00E92673" w:rsidRPr="00A75C05" w:rsidRDefault="00E92673" w:rsidP="00D021DE">
            <w:pPr>
              <w:spacing w:after="0" w:line="240" w:lineRule="auto"/>
              <w:rPr>
                <w:rFonts w:eastAsia="Arial Unicode MS" w:cs="Arial"/>
                <w:szCs w:val="18"/>
                <w:lang w:eastAsia="ar-SA"/>
              </w:rPr>
            </w:pPr>
          </w:p>
        </w:tc>
      </w:tr>
      <w:tr w:rsidR="008B3E18" w:rsidRPr="00A75C05" w14:paraId="31AB931F" w14:textId="77777777" w:rsidTr="001475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97F6F7B" w14:textId="77777777" w:rsidR="008B3E18" w:rsidRPr="00A7705A" w:rsidRDefault="008B3E18" w:rsidP="001475C5">
            <w:pPr>
              <w:snapToGrid w:val="0"/>
              <w:spacing w:after="0" w:line="240" w:lineRule="auto"/>
              <w:rPr>
                <w:rFonts w:eastAsia="Times New Roman" w:cs="Arial"/>
                <w:szCs w:val="18"/>
                <w:lang w:eastAsia="ar-SA"/>
              </w:rPr>
            </w:pPr>
            <w:r w:rsidRPr="00A7705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E482A5" w14:textId="77777777" w:rsidR="008B3E18" w:rsidRPr="00A7705A" w:rsidRDefault="008B3E18" w:rsidP="001475C5">
            <w:pPr>
              <w:snapToGrid w:val="0"/>
              <w:spacing w:after="0" w:line="240" w:lineRule="auto"/>
              <w:rPr>
                <w:rStyle w:val="Hyperlink"/>
                <w:rFonts w:cs="Arial"/>
                <w:color w:val="auto"/>
              </w:rPr>
            </w:pPr>
            <w:hyperlink r:id="rId285" w:history="1">
              <w:r w:rsidRPr="00A7705A">
                <w:rPr>
                  <w:rStyle w:val="Hyperlink"/>
                  <w:rFonts w:cs="Arial"/>
                  <w:color w:val="auto"/>
                </w:rPr>
                <w:t>S1-18</w:t>
              </w:r>
              <w:r w:rsidRPr="00A7705A">
                <w:rPr>
                  <w:rStyle w:val="Hyperlink"/>
                  <w:rFonts w:cs="Arial"/>
                  <w:color w:val="auto"/>
                </w:rPr>
                <w:t>1</w:t>
              </w:r>
              <w:r w:rsidRPr="00A7705A">
                <w:rPr>
                  <w:rStyle w:val="Hyperlink"/>
                  <w:rFonts w:cs="Arial"/>
                  <w:color w:val="auto"/>
                </w:rPr>
                <w:t>1</w:t>
              </w:r>
              <w:r w:rsidRPr="00A7705A">
                <w:rPr>
                  <w:rStyle w:val="Hyperlink"/>
                  <w:rFonts w:cs="Arial"/>
                  <w:color w:val="auto"/>
                </w:rPr>
                <w:t>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2174E04A" w14:textId="77777777" w:rsidR="008B3E18" w:rsidRPr="00A7705A" w:rsidRDefault="008B3E18" w:rsidP="001475C5">
            <w:pPr>
              <w:snapToGrid w:val="0"/>
              <w:spacing w:after="0" w:line="240" w:lineRule="auto"/>
              <w:rPr>
                <w:rFonts w:eastAsia="Times New Roman" w:cs="Arial"/>
                <w:szCs w:val="18"/>
                <w:lang w:eastAsia="ar-SA"/>
              </w:rPr>
            </w:pPr>
            <w:r w:rsidRPr="00A7705A">
              <w:rPr>
                <w:rFonts w:eastAsia="Times New Roman" w:cs="Arial"/>
                <w:szCs w:val="18"/>
                <w:lang w:eastAsia="ar-SA"/>
              </w:rPr>
              <w:t>Sennheiser Electronic GmbH</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BCD4363" w14:textId="77777777" w:rsidR="008B3E18" w:rsidRPr="00A7705A" w:rsidRDefault="008B3E18" w:rsidP="001475C5">
            <w:pPr>
              <w:snapToGrid w:val="0"/>
              <w:spacing w:after="0" w:line="240" w:lineRule="auto"/>
              <w:rPr>
                <w:rFonts w:eastAsia="Times New Roman" w:cs="Arial"/>
                <w:szCs w:val="18"/>
                <w:lang w:eastAsia="ar-SA"/>
              </w:rPr>
            </w:pPr>
            <w:r w:rsidRPr="00A7705A">
              <w:rPr>
                <w:rFonts w:eastAsia="Times New Roman" w:cs="Arial"/>
                <w:szCs w:val="18"/>
                <w:lang w:eastAsia="ar-SA"/>
              </w:rPr>
              <w:t>A/V Production Use Case relaying on PLMN Infrastructure</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2C9EF1E6" w14:textId="77777777" w:rsidR="008B3E18" w:rsidRPr="00A7705A" w:rsidRDefault="008B3E18" w:rsidP="001475C5">
            <w:pPr>
              <w:snapToGrid w:val="0"/>
              <w:spacing w:after="0" w:line="240" w:lineRule="auto"/>
              <w:rPr>
                <w:rFonts w:eastAsia="Times New Roman" w:cs="Arial"/>
                <w:szCs w:val="18"/>
                <w:lang w:eastAsia="ar-SA"/>
              </w:rPr>
            </w:pPr>
            <w:r w:rsidRPr="00A7705A">
              <w:rPr>
                <w:rFonts w:eastAsia="Times New Roman" w:cs="Arial"/>
                <w:szCs w:val="18"/>
                <w:lang w:eastAsia="ar-SA"/>
              </w:rPr>
              <w:t>Revised to S1-181325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68B2E296" w14:textId="77777777" w:rsidR="008B3E18" w:rsidRPr="00A7705A" w:rsidRDefault="008B3E18" w:rsidP="001475C5">
            <w:pPr>
              <w:spacing w:after="0" w:line="240" w:lineRule="auto"/>
              <w:rPr>
                <w:rFonts w:eastAsia="Arial Unicode MS" w:cs="Arial"/>
                <w:szCs w:val="18"/>
                <w:highlight w:val="yellow"/>
                <w:lang w:eastAsia="ar-SA"/>
              </w:rPr>
            </w:pPr>
            <w:r w:rsidRPr="00A7705A">
              <w:rPr>
                <w:rFonts w:eastAsia="Arial Unicode MS" w:cs="Arial"/>
                <w:szCs w:val="18"/>
                <w:highlight w:val="yellow"/>
                <w:lang w:eastAsia="ar-SA"/>
              </w:rPr>
              <w:t>EMPTY ZIP-file</w:t>
            </w:r>
          </w:p>
        </w:tc>
      </w:tr>
      <w:tr w:rsidR="008B3E18" w:rsidRPr="00A75C05" w14:paraId="6F29F267" w14:textId="77777777" w:rsidTr="001475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37E50E" w14:textId="77777777" w:rsidR="008B3E18" w:rsidRPr="00A7705A" w:rsidRDefault="008B3E18" w:rsidP="001475C5">
            <w:pPr>
              <w:snapToGrid w:val="0"/>
              <w:spacing w:after="0" w:line="240" w:lineRule="auto"/>
              <w:rPr>
                <w:rFonts w:eastAsia="Times New Roman" w:cs="Arial"/>
                <w:szCs w:val="18"/>
                <w:lang w:eastAsia="ar-SA"/>
              </w:rPr>
            </w:pPr>
            <w:r w:rsidRPr="00A7705A">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5B06ED" w14:textId="79028FE9" w:rsidR="008B3E18" w:rsidRPr="00A7705A" w:rsidRDefault="008B3E18" w:rsidP="001475C5">
            <w:pPr>
              <w:snapToGrid w:val="0"/>
              <w:spacing w:after="0" w:line="240" w:lineRule="auto"/>
              <w:rPr>
                <w:rFonts w:cs="Arial"/>
              </w:rPr>
            </w:pPr>
            <w:hyperlink r:id="rId286" w:history="1">
              <w:r w:rsidRPr="00A7705A">
                <w:rPr>
                  <w:rStyle w:val="Hyperlink"/>
                  <w:rFonts w:cs="Arial"/>
                  <w:color w:val="auto"/>
                </w:rPr>
                <w:t>S1-181325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259ED1" w14:textId="77777777" w:rsidR="008B3E18" w:rsidRPr="00A7705A" w:rsidRDefault="008B3E18" w:rsidP="001475C5">
            <w:pPr>
              <w:snapToGrid w:val="0"/>
              <w:spacing w:after="0" w:line="240" w:lineRule="auto"/>
              <w:rPr>
                <w:rFonts w:eastAsia="Times New Roman" w:cs="Arial"/>
                <w:szCs w:val="18"/>
                <w:lang w:eastAsia="ar-SA"/>
              </w:rPr>
            </w:pPr>
            <w:r w:rsidRPr="00A7705A">
              <w:rPr>
                <w:rFonts w:eastAsia="Times New Roman" w:cs="Arial"/>
                <w:szCs w:val="18"/>
                <w:lang w:eastAsia="ar-SA"/>
              </w:rPr>
              <w:t>Sennheiser Electronic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4AA745" w14:textId="77777777" w:rsidR="008B3E18" w:rsidRPr="00A7705A" w:rsidRDefault="008B3E18" w:rsidP="001475C5">
            <w:pPr>
              <w:snapToGrid w:val="0"/>
              <w:spacing w:after="0" w:line="240" w:lineRule="auto"/>
              <w:rPr>
                <w:rFonts w:eastAsia="Times New Roman" w:cs="Arial"/>
                <w:szCs w:val="18"/>
                <w:lang w:eastAsia="ar-SA"/>
              </w:rPr>
            </w:pPr>
            <w:r w:rsidRPr="00A7705A">
              <w:rPr>
                <w:rFonts w:eastAsia="Times New Roman" w:cs="Arial"/>
                <w:szCs w:val="18"/>
                <w:lang w:eastAsia="ar-SA"/>
              </w:rPr>
              <w:t>A/V Production Use Case relaying on PLMN Infrastructure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CFFD8E9" w14:textId="77777777" w:rsidR="008B3E18" w:rsidRPr="00A7705A" w:rsidRDefault="008B3E18" w:rsidP="001475C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E312A20" w14:textId="77777777" w:rsidR="008B3E18" w:rsidRPr="00A7705A" w:rsidRDefault="008B3E18" w:rsidP="001475C5">
            <w:pPr>
              <w:spacing w:after="0" w:line="240" w:lineRule="auto"/>
              <w:rPr>
                <w:rFonts w:eastAsia="Arial Unicode MS" w:cs="Arial"/>
                <w:szCs w:val="18"/>
                <w:lang w:eastAsia="ar-SA"/>
              </w:rPr>
            </w:pPr>
            <w:r w:rsidRPr="00A7705A">
              <w:rPr>
                <w:rFonts w:eastAsia="Arial Unicode MS" w:cs="Arial"/>
                <w:szCs w:val="18"/>
                <w:lang w:eastAsia="ar-SA"/>
              </w:rPr>
              <w:t>Revision of S1-181110.</w:t>
            </w:r>
          </w:p>
        </w:tc>
      </w:tr>
      <w:tr w:rsidR="008B3E18" w:rsidRPr="00A75C05" w14:paraId="43B98514" w14:textId="77777777" w:rsidTr="001475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453F19" w14:textId="77777777" w:rsidR="008B3E18" w:rsidRPr="008B3E18" w:rsidRDefault="008B3E18" w:rsidP="001475C5">
            <w:pPr>
              <w:snapToGrid w:val="0"/>
              <w:spacing w:after="0" w:line="240" w:lineRule="auto"/>
              <w:rPr>
                <w:rFonts w:eastAsia="Times New Roman" w:cs="Arial"/>
                <w:szCs w:val="18"/>
                <w:lang w:eastAsia="ar-SA"/>
              </w:rPr>
            </w:pPr>
            <w:r w:rsidRPr="008B3E1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6926849" w14:textId="77777777" w:rsidR="008B3E18" w:rsidRPr="008B3E18" w:rsidRDefault="008B3E18" w:rsidP="001475C5">
            <w:pPr>
              <w:snapToGrid w:val="0"/>
              <w:spacing w:after="0" w:line="240" w:lineRule="auto"/>
              <w:rPr>
                <w:rStyle w:val="Hyperlink"/>
                <w:rFonts w:cs="Arial"/>
                <w:color w:val="auto"/>
              </w:rPr>
            </w:pPr>
            <w:hyperlink r:id="rId287" w:history="1">
              <w:r w:rsidRPr="008B3E18">
                <w:rPr>
                  <w:rStyle w:val="Hyperlink"/>
                  <w:rFonts w:cs="Arial"/>
                  <w:color w:val="auto"/>
                </w:rPr>
                <w:t>S1-181111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69B7C04A" w14:textId="77777777" w:rsidR="008B3E18" w:rsidRPr="008B3E18" w:rsidRDefault="008B3E18" w:rsidP="001475C5">
            <w:pPr>
              <w:snapToGrid w:val="0"/>
              <w:spacing w:after="0" w:line="240" w:lineRule="auto"/>
              <w:rPr>
                <w:rFonts w:eastAsia="Times New Roman" w:cs="Arial"/>
                <w:szCs w:val="18"/>
                <w:lang w:eastAsia="ar-SA"/>
              </w:rPr>
            </w:pPr>
            <w:r w:rsidRPr="008B3E18">
              <w:rPr>
                <w:rFonts w:eastAsia="Times New Roman" w:cs="Arial"/>
                <w:szCs w:val="18"/>
                <w:lang w:eastAsia="ar-SA"/>
              </w:rPr>
              <w:t>Sennheiser Electronic GmbH</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958B5D1" w14:textId="77777777" w:rsidR="008B3E18" w:rsidRPr="008B3E18" w:rsidRDefault="008B3E18" w:rsidP="001475C5">
            <w:pPr>
              <w:snapToGrid w:val="0"/>
              <w:spacing w:after="0" w:line="240" w:lineRule="auto"/>
              <w:rPr>
                <w:rFonts w:eastAsia="Times New Roman" w:cs="Arial"/>
                <w:szCs w:val="18"/>
                <w:lang w:eastAsia="ar-SA"/>
              </w:rPr>
            </w:pPr>
            <w:r w:rsidRPr="008B3E18">
              <w:rPr>
                <w:rFonts w:eastAsia="Times New Roman" w:cs="Arial"/>
                <w:szCs w:val="18"/>
                <w:lang w:eastAsia="ar-SA"/>
              </w:rPr>
              <w:t>A/V Production use cases with local standalone deployment</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14:paraId="6B43F215" w14:textId="77777777" w:rsidR="008B3E18" w:rsidRPr="008B3E18" w:rsidRDefault="008B3E18" w:rsidP="001475C5">
            <w:pPr>
              <w:snapToGrid w:val="0"/>
              <w:spacing w:after="0" w:line="240" w:lineRule="auto"/>
              <w:rPr>
                <w:rFonts w:eastAsia="Times New Roman" w:cs="Arial"/>
                <w:szCs w:val="18"/>
                <w:lang w:eastAsia="ar-SA"/>
              </w:rPr>
            </w:pPr>
            <w:r w:rsidRPr="008B3E18">
              <w:rPr>
                <w:rFonts w:eastAsia="Times New Roman" w:cs="Arial"/>
                <w:szCs w:val="18"/>
                <w:lang w:eastAsia="ar-SA"/>
              </w:rPr>
              <w:t>Revised to S1-181326</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14:paraId="28AB03B2" w14:textId="77777777" w:rsidR="008B3E18" w:rsidRPr="008B3E18" w:rsidRDefault="008B3E18" w:rsidP="001475C5">
            <w:pPr>
              <w:spacing w:after="0" w:line="240" w:lineRule="auto"/>
              <w:rPr>
                <w:rFonts w:eastAsia="Arial Unicode MS" w:cs="Arial"/>
                <w:szCs w:val="18"/>
                <w:highlight w:val="yellow"/>
                <w:lang w:eastAsia="ar-SA"/>
              </w:rPr>
            </w:pPr>
            <w:r w:rsidRPr="008B3E18">
              <w:rPr>
                <w:rFonts w:eastAsia="Arial Unicode MS" w:cs="Arial"/>
                <w:szCs w:val="18"/>
                <w:highlight w:val="yellow"/>
                <w:lang w:eastAsia="ar-SA"/>
              </w:rPr>
              <w:t>EMPTY ZIP-file</w:t>
            </w:r>
          </w:p>
        </w:tc>
      </w:tr>
      <w:tr w:rsidR="008B3E18" w:rsidRPr="00A75C05" w14:paraId="034EB323" w14:textId="77777777" w:rsidTr="001475C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3319B2" w14:textId="77777777" w:rsidR="008B3E18" w:rsidRPr="008B3E18" w:rsidRDefault="008B3E18" w:rsidP="001475C5">
            <w:pPr>
              <w:snapToGrid w:val="0"/>
              <w:spacing w:after="0" w:line="240" w:lineRule="auto"/>
              <w:rPr>
                <w:rFonts w:eastAsia="Times New Roman" w:cs="Arial"/>
                <w:szCs w:val="18"/>
                <w:lang w:eastAsia="ar-SA"/>
              </w:rPr>
            </w:pPr>
            <w:r w:rsidRPr="008B3E1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6D9BCE" w14:textId="462A45C0" w:rsidR="008B3E18" w:rsidRPr="008B3E18" w:rsidRDefault="008B3E18" w:rsidP="001475C5">
            <w:pPr>
              <w:snapToGrid w:val="0"/>
              <w:spacing w:after="0" w:line="240" w:lineRule="auto"/>
              <w:rPr>
                <w:rFonts w:cs="Arial"/>
              </w:rPr>
            </w:pPr>
            <w:hyperlink r:id="rId288" w:history="1">
              <w:r w:rsidRPr="008B3E18">
                <w:rPr>
                  <w:rStyle w:val="Hyperlink"/>
                  <w:rFonts w:cs="Arial"/>
                  <w:color w:val="auto"/>
                </w:rPr>
                <w:t>S1-181326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5FEF504" w14:textId="77777777" w:rsidR="008B3E18" w:rsidRPr="008B3E18" w:rsidRDefault="008B3E18" w:rsidP="001475C5">
            <w:pPr>
              <w:snapToGrid w:val="0"/>
              <w:spacing w:after="0" w:line="240" w:lineRule="auto"/>
              <w:rPr>
                <w:rFonts w:eastAsia="Times New Roman" w:cs="Arial"/>
                <w:szCs w:val="18"/>
                <w:lang w:eastAsia="ar-SA"/>
              </w:rPr>
            </w:pPr>
            <w:r w:rsidRPr="008B3E18">
              <w:rPr>
                <w:rFonts w:eastAsia="Times New Roman" w:cs="Arial"/>
                <w:szCs w:val="18"/>
                <w:lang w:eastAsia="ar-SA"/>
              </w:rPr>
              <w:t>Sennheiser Electronic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0A89B9" w14:textId="77777777" w:rsidR="008B3E18" w:rsidRPr="008B3E18" w:rsidRDefault="008B3E18" w:rsidP="001475C5">
            <w:pPr>
              <w:snapToGrid w:val="0"/>
              <w:spacing w:after="0" w:line="240" w:lineRule="auto"/>
              <w:rPr>
                <w:rFonts w:eastAsia="Times New Roman" w:cs="Arial"/>
                <w:szCs w:val="18"/>
                <w:lang w:eastAsia="ar-SA"/>
              </w:rPr>
            </w:pPr>
            <w:r w:rsidRPr="008B3E18">
              <w:rPr>
                <w:rFonts w:eastAsia="Times New Roman" w:cs="Arial"/>
                <w:szCs w:val="18"/>
                <w:lang w:eastAsia="ar-SA"/>
              </w:rPr>
              <w:t>A/V Production use cases with local standalone deployment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C524DED" w14:textId="77777777" w:rsidR="008B3E18" w:rsidRPr="008B3E18" w:rsidRDefault="008B3E18" w:rsidP="001475C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C84877D" w14:textId="77777777" w:rsidR="008B3E18" w:rsidRPr="008B3E18" w:rsidRDefault="008B3E18" w:rsidP="001475C5">
            <w:pPr>
              <w:spacing w:after="0" w:line="240" w:lineRule="auto"/>
              <w:rPr>
                <w:rFonts w:eastAsia="Arial Unicode MS" w:cs="Arial"/>
                <w:szCs w:val="18"/>
                <w:lang w:eastAsia="ar-SA"/>
              </w:rPr>
            </w:pPr>
            <w:r w:rsidRPr="008B3E18">
              <w:rPr>
                <w:rFonts w:eastAsia="Arial Unicode MS" w:cs="Arial"/>
                <w:szCs w:val="18"/>
                <w:lang w:eastAsia="ar-SA"/>
              </w:rPr>
              <w:t>Revision of S1-181111.</w:t>
            </w:r>
          </w:p>
        </w:tc>
      </w:tr>
      <w:tr w:rsidR="002927D8" w:rsidRPr="00A75C05" w14:paraId="48F337F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BF8F10"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E0076B" w14:textId="46CF3D48" w:rsidR="002927D8" w:rsidRPr="00170325" w:rsidRDefault="003A02AE" w:rsidP="002927D8">
            <w:pPr>
              <w:snapToGrid w:val="0"/>
              <w:spacing w:after="0" w:line="240" w:lineRule="auto"/>
              <w:rPr>
                <w:rStyle w:val="Hyperlink"/>
                <w:rFonts w:cs="Arial"/>
              </w:rPr>
            </w:pPr>
            <w:hyperlink r:id="rId289" w:history="1">
              <w:r w:rsidR="002927D8" w:rsidRPr="003A02AE">
                <w:rPr>
                  <w:rStyle w:val="Hyperlink"/>
                  <w:rFonts w:cs="Arial"/>
                </w:rPr>
                <w:t>S1-18110</w:t>
              </w:r>
              <w:r w:rsidR="002927D8" w:rsidRPr="003A02AE">
                <w:rPr>
                  <w:rStyle w:val="Hyperlink"/>
                  <w:rFonts w:cs="Arial"/>
                </w:rPr>
                <w:t>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897877" w14:textId="04B52693" w:rsidR="002927D8" w:rsidRPr="00B871A8" w:rsidRDefault="0046692E" w:rsidP="002927D8">
            <w:pPr>
              <w:snapToGrid w:val="0"/>
              <w:spacing w:after="0" w:line="240" w:lineRule="auto"/>
              <w:rPr>
                <w:rFonts w:eastAsia="Times New Roman" w:cs="Arial"/>
                <w:szCs w:val="18"/>
                <w:lang w:eastAsia="ar-SA"/>
              </w:rPr>
            </w:pPr>
            <w:r w:rsidRPr="00B871A8">
              <w:rPr>
                <w:rFonts w:eastAsia="Times New Roman" w:cs="Arial"/>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DF2E45" w14:textId="2F179B13" w:rsidR="002927D8" w:rsidRPr="00B871A8" w:rsidRDefault="0046692E" w:rsidP="002927D8">
            <w:pPr>
              <w:snapToGrid w:val="0"/>
              <w:spacing w:after="0" w:line="240" w:lineRule="auto"/>
              <w:rPr>
                <w:rFonts w:eastAsia="Times New Roman" w:cs="Arial"/>
                <w:szCs w:val="18"/>
                <w:lang w:eastAsia="ar-SA"/>
              </w:rPr>
            </w:pPr>
            <w:r w:rsidRPr="00B871A8">
              <w:rPr>
                <w:rFonts w:eastAsia="Times New Roman" w:cs="Arial"/>
                <w:szCs w:val="18"/>
                <w:lang w:eastAsia="ar-SA"/>
              </w:rPr>
              <w:t>FS_BMNS acronyms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9FEDA05"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0FEC5B4"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7E436260"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B6298A"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646448" w14:textId="52230755" w:rsidR="002927D8" w:rsidRPr="00170325" w:rsidRDefault="003A02AE" w:rsidP="002927D8">
            <w:pPr>
              <w:snapToGrid w:val="0"/>
              <w:spacing w:after="0" w:line="240" w:lineRule="auto"/>
              <w:rPr>
                <w:rStyle w:val="Hyperlink"/>
                <w:rFonts w:cs="Arial"/>
              </w:rPr>
            </w:pPr>
            <w:hyperlink r:id="rId290" w:history="1">
              <w:r w:rsidR="002927D8" w:rsidRPr="003A02AE">
                <w:rPr>
                  <w:rStyle w:val="Hyperlink"/>
                  <w:rFonts w:cs="Arial"/>
                </w:rPr>
                <w:t>S1-1811</w:t>
              </w:r>
              <w:r w:rsidR="002927D8" w:rsidRPr="003A02AE">
                <w:rPr>
                  <w:rStyle w:val="Hyperlink"/>
                  <w:rFonts w:cs="Arial"/>
                </w:rPr>
                <w:t>0</w:t>
              </w:r>
              <w:r w:rsidR="002927D8" w:rsidRPr="003A02AE">
                <w:rPr>
                  <w:rStyle w:val="Hyperlink"/>
                  <w:rFonts w:cs="Arial"/>
                </w:rPr>
                <w:t>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E67ED22" w14:textId="428228BD" w:rsidR="002927D8" w:rsidRPr="00B871A8" w:rsidRDefault="002D6FF2" w:rsidP="002927D8">
            <w:pPr>
              <w:snapToGrid w:val="0"/>
              <w:spacing w:after="0" w:line="240" w:lineRule="auto"/>
              <w:rPr>
                <w:rFonts w:eastAsia="Times New Roman" w:cs="Arial"/>
                <w:szCs w:val="18"/>
                <w:lang w:eastAsia="ar-SA"/>
              </w:rPr>
            </w:pPr>
            <w:r w:rsidRPr="00B871A8">
              <w:rPr>
                <w:rFonts w:eastAsia="Times New Roman" w:cs="Arial"/>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00F60F" w14:textId="4EB7075C" w:rsidR="002927D8" w:rsidRPr="00B871A8" w:rsidRDefault="002D6FF2" w:rsidP="002927D8">
            <w:pPr>
              <w:snapToGrid w:val="0"/>
              <w:spacing w:after="0" w:line="240" w:lineRule="auto"/>
              <w:rPr>
                <w:rFonts w:eastAsia="Times New Roman" w:cs="Arial"/>
                <w:szCs w:val="18"/>
                <w:lang w:eastAsia="ar-SA"/>
              </w:rPr>
            </w:pPr>
            <w:r w:rsidRPr="00B871A8">
              <w:rPr>
                <w:rFonts w:eastAsia="Times New Roman" w:cs="Arial"/>
                <w:szCs w:val="18"/>
                <w:lang w:eastAsia="ar-SA"/>
              </w:rPr>
              <w:t>FS_BMNS editorial cleanup</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3EC8CF2"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4E7DE2D"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4E205A1C" w14:textId="77777777" w:rsidTr="00A770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21EACB"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395992" w14:textId="4107106D" w:rsidR="002927D8" w:rsidRPr="00170325" w:rsidRDefault="003A02AE" w:rsidP="002927D8">
            <w:pPr>
              <w:snapToGrid w:val="0"/>
              <w:spacing w:after="0" w:line="240" w:lineRule="auto"/>
              <w:rPr>
                <w:rStyle w:val="Hyperlink"/>
                <w:rFonts w:cs="Arial"/>
              </w:rPr>
            </w:pPr>
            <w:hyperlink r:id="rId291" w:history="1">
              <w:r w:rsidR="002927D8" w:rsidRPr="003A02AE">
                <w:rPr>
                  <w:rStyle w:val="Hyperlink"/>
                  <w:rFonts w:cs="Arial"/>
                </w:rPr>
                <w:t>S1-181</w:t>
              </w:r>
              <w:r w:rsidR="002927D8" w:rsidRPr="003A02AE">
                <w:rPr>
                  <w:rStyle w:val="Hyperlink"/>
                  <w:rFonts w:cs="Arial"/>
                </w:rPr>
                <w:t>1</w:t>
              </w:r>
              <w:r w:rsidR="002927D8" w:rsidRPr="003A02AE">
                <w:rPr>
                  <w:rStyle w:val="Hyperlink"/>
                  <w:rFonts w:cs="Arial"/>
                </w:rPr>
                <w:t>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2DF833" w14:textId="42518DF4" w:rsidR="002927D8" w:rsidRPr="00B871A8" w:rsidRDefault="002D6FF2" w:rsidP="002927D8">
            <w:pPr>
              <w:snapToGrid w:val="0"/>
              <w:spacing w:after="0" w:line="240" w:lineRule="auto"/>
              <w:rPr>
                <w:rFonts w:eastAsia="Times New Roman" w:cs="Arial"/>
                <w:szCs w:val="18"/>
                <w:lang w:eastAsia="ar-SA"/>
              </w:rPr>
            </w:pPr>
            <w:r w:rsidRPr="00B871A8">
              <w:rPr>
                <w:rFonts w:eastAsia="Times New Roman" w:cs="Arial"/>
                <w:szCs w:val="18"/>
                <w:lang w:eastAsia="ar-S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797A548" w14:textId="5F218C3E" w:rsidR="002927D8" w:rsidRPr="00B871A8" w:rsidRDefault="002D6FF2" w:rsidP="002927D8">
            <w:pPr>
              <w:snapToGrid w:val="0"/>
              <w:spacing w:after="0" w:line="240" w:lineRule="auto"/>
              <w:rPr>
                <w:rFonts w:eastAsia="Times New Roman" w:cs="Arial"/>
                <w:szCs w:val="18"/>
                <w:lang w:eastAsia="ar-SA"/>
              </w:rPr>
            </w:pPr>
            <w:r w:rsidRPr="00B871A8">
              <w:rPr>
                <w:rFonts w:eastAsia="Times New Roman" w:cs="Arial"/>
                <w:szCs w:val="18"/>
                <w:lang w:eastAsia="ar-SA"/>
              </w:rPr>
              <w:t>FS_BMNS terminology cleanup</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FAC832A"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830AB18" w14:textId="77777777" w:rsidR="002927D8" w:rsidRPr="00A75C05" w:rsidRDefault="002927D8" w:rsidP="002927D8">
            <w:pPr>
              <w:spacing w:after="0" w:line="240" w:lineRule="auto"/>
              <w:rPr>
                <w:rFonts w:eastAsia="Arial Unicode MS" w:cs="Arial"/>
                <w:szCs w:val="18"/>
                <w:lang w:eastAsia="ar-SA"/>
              </w:rPr>
            </w:pPr>
          </w:p>
        </w:tc>
      </w:tr>
      <w:tr w:rsidR="002927D8" w:rsidRPr="00B81C05" w14:paraId="285AA4DA" w14:textId="77777777" w:rsidTr="00A87B48">
        <w:trPr>
          <w:trHeight w:val="141"/>
        </w:trPr>
        <w:tc>
          <w:tcPr>
            <w:tcW w:w="14494" w:type="dxa"/>
            <w:gridSpan w:val="8"/>
            <w:tcBorders>
              <w:top w:val="nil"/>
              <w:bottom w:val="single" w:sz="4" w:space="0" w:color="auto"/>
            </w:tcBorders>
            <w:shd w:val="clear" w:color="auto" w:fill="F2F2F2"/>
          </w:tcPr>
          <w:p w14:paraId="1D3C2B6D" w14:textId="0C89500B" w:rsidR="002927D8" w:rsidRPr="00B81C05" w:rsidRDefault="002927D8" w:rsidP="002927D8">
            <w:pPr>
              <w:pStyle w:val="Heading3"/>
            </w:pPr>
            <w:r>
              <w:t>FS_BMNS output and BMNS+LUCIA drafting session information (10+11=21)</w:t>
            </w:r>
          </w:p>
        </w:tc>
      </w:tr>
      <w:tr w:rsidR="002927D8" w:rsidRPr="00A75C05" w14:paraId="1C1BC84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731823"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71C17F" w14:textId="22EC9653" w:rsidR="002927D8" w:rsidRPr="005A6C82" w:rsidRDefault="003A02AE" w:rsidP="002927D8">
            <w:pPr>
              <w:snapToGrid w:val="0"/>
              <w:spacing w:after="0" w:line="240" w:lineRule="auto"/>
              <w:rPr>
                <w:rStyle w:val="Hyperlink"/>
                <w:rFonts w:eastAsia="Times New Roman" w:cs="Arial"/>
                <w:color w:val="auto"/>
                <w:szCs w:val="18"/>
                <w:lang w:eastAsia="ar-SA"/>
              </w:rPr>
            </w:pPr>
            <w:hyperlink r:id="rId292" w:history="1">
              <w:r w:rsidR="002927D8" w:rsidRPr="003A02AE">
                <w:rPr>
                  <w:rStyle w:val="Hyperlink"/>
                  <w:rFonts w:cs="Arial"/>
                </w:rPr>
                <w:t>S1-181293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118E340" w14:textId="2329CE92"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Nokia</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D2FE58" w14:textId="69875646"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TR22.8</w:t>
            </w:r>
            <w:r>
              <w:rPr>
                <w:rFonts w:eastAsia="Times New Roman" w:cs="Arial"/>
                <w:szCs w:val="18"/>
                <w:lang w:eastAsia="ar-SA"/>
              </w:rPr>
              <w:t>30</w:t>
            </w:r>
            <w:r w:rsidRPr="00156AC9">
              <w:rPr>
                <w:rFonts w:eastAsia="Times New Roman" w:cs="Arial"/>
                <w:szCs w:val="18"/>
                <w:lang w:eastAsia="ar-SA"/>
              </w:rPr>
              <w:t>v0.</w:t>
            </w:r>
            <w:r>
              <w:rPr>
                <w:rFonts w:eastAsia="Times New Roman" w:cs="Arial"/>
                <w:szCs w:val="18"/>
                <w:lang w:eastAsia="ar-SA"/>
              </w:rPr>
              <w:t>3</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374459E" w14:textId="77777777"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E9F9B76" w14:textId="77777777" w:rsidR="002927D8" w:rsidRPr="00156AC9" w:rsidRDefault="002927D8" w:rsidP="002927D8">
            <w:pPr>
              <w:snapToGrid w:val="0"/>
              <w:spacing w:after="0" w:line="240" w:lineRule="auto"/>
              <w:rPr>
                <w:rFonts w:eastAsia="Arial Unicode MS" w:cs="Arial"/>
                <w:szCs w:val="18"/>
                <w:lang w:eastAsia="ar-SA"/>
              </w:rPr>
            </w:pPr>
          </w:p>
        </w:tc>
      </w:tr>
      <w:tr w:rsidR="002927D8" w:rsidRPr="00A75C05" w14:paraId="3562A80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853FAD" w14:textId="77777777"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E8BA96" w14:textId="7853C226" w:rsidR="002927D8" w:rsidRPr="005A6C82" w:rsidRDefault="003A02AE" w:rsidP="002927D8">
            <w:pPr>
              <w:snapToGrid w:val="0"/>
              <w:spacing w:after="0" w:line="240" w:lineRule="auto"/>
              <w:rPr>
                <w:rStyle w:val="Hyperlink"/>
                <w:rFonts w:eastAsia="Times New Roman" w:cs="Arial"/>
                <w:color w:val="auto"/>
                <w:szCs w:val="18"/>
                <w:lang w:eastAsia="ar-SA"/>
              </w:rPr>
            </w:pPr>
            <w:hyperlink r:id="rId293" w:history="1">
              <w:r w:rsidR="002927D8" w:rsidRPr="003A02AE">
                <w:rPr>
                  <w:rStyle w:val="Hyperlink"/>
                  <w:rFonts w:cs="Arial"/>
                </w:rPr>
                <w:t>S1-181294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04AC97C" w14:textId="760A1D25"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Nokia</w:t>
            </w:r>
            <w:r w:rsidRPr="00003002">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206E58" w14:textId="0DF64980"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830</w:t>
            </w:r>
            <w:r w:rsidRPr="00003002">
              <w:rPr>
                <w:rFonts w:eastAsia="Times New Roman" w:cs="Arial"/>
                <w:szCs w:val="18"/>
                <w:lang w:eastAsia="ar-SA"/>
              </w:rPr>
              <w:t>v0.</w:t>
            </w:r>
            <w:r>
              <w:rPr>
                <w:rFonts w:eastAsia="Times New Roman" w:cs="Arial"/>
                <w:szCs w:val="18"/>
                <w:lang w:eastAsia="ar-SA"/>
              </w:rPr>
              <w:t>3</w:t>
            </w:r>
            <w:r w:rsidRPr="00003002">
              <w:rPr>
                <w:rFonts w:eastAsia="Times New Roman" w:cs="Arial"/>
                <w:szCs w:val="18"/>
                <w:lang w:eastAsia="ar-SA"/>
              </w:rPr>
              <w:t xml:space="preserve">.0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735E6B5" w14:textId="77777777" w:rsidR="002927D8" w:rsidRPr="00003002"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9E08531" w14:textId="77777777" w:rsidR="002927D8" w:rsidRPr="00003002" w:rsidRDefault="002927D8" w:rsidP="002927D8">
            <w:pPr>
              <w:snapToGrid w:val="0"/>
              <w:spacing w:after="0" w:line="240" w:lineRule="auto"/>
              <w:rPr>
                <w:rFonts w:eastAsia="Arial Unicode MS" w:cs="Arial"/>
                <w:szCs w:val="18"/>
                <w:lang w:eastAsia="ar-SA"/>
              </w:rPr>
            </w:pPr>
          </w:p>
        </w:tc>
      </w:tr>
      <w:tr w:rsidR="002927D8" w:rsidRPr="00A75C05" w14:paraId="288C4FCA"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8BAA41"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0F5389" w14:textId="20129BBD" w:rsidR="002927D8" w:rsidRPr="005A6C82" w:rsidRDefault="003A02AE" w:rsidP="002927D8">
            <w:pPr>
              <w:snapToGrid w:val="0"/>
              <w:spacing w:after="0" w:line="240" w:lineRule="auto"/>
              <w:rPr>
                <w:rStyle w:val="Hyperlink"/>
                <w:rFonts w:eastAsia="Times New Roman" w:cs="Arial"/>
                <w:color w:val="auto"/>
                <w:szCs w:val="18"/>
                <w:lang w:eastAsia="ar-SA"/>
              </w:rPr>
            </w:pPr>
            <w:hyperlink r:id="rId294" w:history="1">
              <w:r w:rsidR="002927D8" w:rsidRPr="003A02AE">
                <w:rPr>
                  <w:rStyle w:val="Hyperlink"/>
                  <w:rFonts w:cs="Arial"/>
                </w:rPr>
                <w:t>S1-181295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047308"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BDBF96" w14:textId="41BC1F48" w:rsidR="002927D8" w:rsidRPr="00D66E9C"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BMNS+LUCIA</w:t>
            </w:r>
            <w:r w:rsidRPr="00D66E9C">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86BDADA" w14:textId="77777777" w:rsidR="002927D8" w:rsidRPr="00D66E9C"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CB78C3F" w14:textId="77777777" w:rsidR="002927D8" w:rsidRPr="00D66E9C" w:rsidRDefault="002927D8" w:rsidP="002927D8">
            <w:pPr>
              <w:snapToGrid w:val="0"/>
              <w:spacing w:after="0" w:line="240" w:lineRule="auto"/>
              <w:rPr>
                <w:rFonts w:eastAsia="Arial Unicode MS" w:cs="Arial"/>
                <w:szCs w:val="18"/>
                <w:lang w:eastAsia="ar-SA"/>
              </w:rPr>
            </w:pPr>
          </w:p>
        </w:tc>
      </w:tr>
      <w:tr w:rsidR="002927D8" w:rsidRPr="00A75C05" w14:paraId="3D088A8D"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DDB873"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F9D2DE" w14:textId="25095420" w:rsidR="002927D8" w:rsidRPr="005A6C82" w:rsidRDefault="003A02AE" w:rsidP="002927D8">
            <w:pPr>
              <w:snapToGrid w:val="0"/>
              <w:spacing w:after="0" w:line="240" w:lineRule="auto"/>
              <w:rPr>
                <w:rStyle w:val="Hyperlink"/>
                <w:rFonts w:eastAsia="Times New Roman" w:cs="Arial"/>
                <w:color w:val="auto"/>
                <w:szCs w:val="18"/>
                <w:lang w:eastAsia="ar-SA"/>
              </w:rPr>
            </w:pPr>
            <w:hyperlink r:id="rId295" w:history="1">
              <w:r w:rsidR="002927D8" w:rsidRPr="003A02AE">
                <w:rPr>
                  <w:rStyle w:val="Hyperlink"/>
                  <w:rFonts w:cs="Arial"/>
                </w:rPr>
                <w:t>S1-181296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01B663D"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2E18F5" w14:textId="23F17D74" w:rsidR="002927D8" w:rsidRPr="00D66E9C"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BMNS+LUCIA</w:t>
            </w:r>
            <w:r w:rsidRPr="00D66E9C">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180774C" w14:textId="77777777" w:rsidR="002927D8" w:rsidRPr="00D66E9C"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86D8809" w14:textId="77777777" w:rsidR="002927D8" w:rsidRPr="00D66E9C" w:rsidRDefault="002927D8" w:rsidP="002927D8">
            <w:pPr>
              <w:snapToGrid w:val="0"/>
              <w:spacing w:after="0" w:line="240" w:lineRule="auto"/>
              <w:rPr>
                <w:rFonts w:eastAsia="Arial Unicode MS" w:cs="Arial"/>
                <w:szCs w:val="18"/>
                <w:lang w:eastAsia="ar-SA"/>
              </w:rPr>
            </w:pPr>
          </w:p>
        </w:tc>
      </w:tr>
      <w:tr w:rsidR="002927D8" w:rsidRPr="00B04844" w14:paraId="2BC1339A" w14:textId="77777777" w:rsidTr="00A87B48">
        <w:trPr>
          <w:trHeight w:val="141"/>
        </w:trPr>
        <w:tc>
          <w:tcPr>
            <w:tcW w:w="14494" w:type="dxa"/>
            <w:gridSpan w:val="8"/>
            <w:tcBorders>
              <w:bottom w:val="nil"/>
            </w:tcBorders>
            <w:shd w:val="clear" w:color="auto" w:fill="F2F2F2"/>
          </w:tcPr>
          <w:p w14:paraId="1BEE9B1C" w14:textId="4DA5F1D5" w:rsidR="002927D8" w:rsidRPr="009504CA" w:rsidRDefault="002927D8" w:rsidP="002927D8">
            <w:pPr>
              <w:pStyle w:val="Heading2"/>
              <w:rPr>
                <w:lang w:val="en-US"/>
              </w:rPr>
            </w:pPr>
            <w:r w:rsidRPr="009504CA">
              <w:t>FS_</w:t>
            </w:r>
            <w:r>
              <w:t xml:space="preserve">LUCIA: </w:t>
            </w:r>
            <w:r w:rsidRPr="005436AB">
              <w:rPr>
                <w:lang w:val="it-IT"/>
              </w:rPr>
              <w:t>Study on a Layer for User Centric Identifiers and Authentication</w:t>
            </w:r>
            <w:r w:rsidRPr="004070E3">
              <w:t xml:space="preserve"> </w:t>
            </w:r>
            <w:r>
              <w:t>[</w:t>
            </w:r>
            <w:r>
              <w:rPr>
                <w:bCs/>
              </w:rPr>
              <w:t>SP-170995</w:t>
            </w:r>
            <w:r w:rsidRPr="009504CA">
              <w:rPr>
                <w:bCs/>
              </w:rPr>
              <w:t>]</w:t>
            </w:r>
          </w:p>
        </w:tc>
      </w:tr>
      <w:tr w:rsidR="002927D8" w:rsidRPr="00B04844" w14:paraId="53938A4B" w14:textId="77777777" w:rsidTr="00A87B48">
        <w:trPr>
          <w:trHeight w:val="141"/>
        </w:trPr>
        <w:tc>
          <w:tcPr>
            <w:tcW w:w="14494" w:type="dxa"/>
            <w:gridSpan w:val="8"/>
            <w:tcBorders>
              <w:bottom w:val="single" w:sz="4" w:space="0" w:color="auto"/>
            </w:tcBorders>
            <w:shd w:val="clear" w:color="auto" w:fill="auto"/>
          </w:tcPr>
          <w:p w14:paraId="2DE557CA"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265A6BD" w14:textId="77C2EF34"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TR22.904v1.0.0</w:t>
            </w:r>
          </w:p>
          <w:p w14:paraId="20BA9001" w14:textId="4CFF2392"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lastRenderedPageBreak/>
              <w:t xml:space="preserve">Target completion date: </w:t>
            </w:r>
            <w:r>
              <w:rPr>
                <w:rFonts w:eastAsia="Arial Unicode MS" w:cs="Arial"/>
                <w:szCs w:val="18"/>
                <w:lang w:val="fr-FR" w:eastAsia="ar-SA"/>
              </w:rPr>
              <w:t>SA#80 (06/2018)</w:t>
            </w:r>
          </w:p>
          <w:p w14:paraId="30334D0E" w14:textId="40A6670E"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60</w:t>
            </w:r>
            <w:r w:rsidRPr="004070E3">
              <w:rPr>
                <w:rFonts w:eastAsia="Arial Unicode MS" w:cs="Arial"/>
                <w:szCs w:val="18"/>
                <w:lang w:val="fr-FR" w:eastAsia="ar-SA"/>
              </w:rPr>
              <w:t>%</w:t>
            </w:r>
          </w:p>
          <w:p w14:paraId="3B1FF1FF" w14:textId="77777777" w:rsidR="002927D8" w:rsidRPr="004070E3" w:rsidRDefault="002927D8" w:rsidP="002927D8">
            <w:pPr>
              <w:suppressAutoHyphens/>
              <w:spacing w:after="0" w:line="240" w:lineRule="auto"/>
              <w:rPr>
                <w:rFonts w:eastAsia="Arial Unicode MS" w:cs="Arial"/>
                <w:i/>
                <w:szCs w:val="18"/>
                <w:lang w:eastAsia="ar-SA"/>
              </w:rPr>
            </w:pPr>
          </w:p>
        </w:tc>
      </w:tr>
      <w:tr w:rsidR="002927D8" w:rsidRPr="00A75C05" w14:paraId="37EB6E4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5A0AB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5AB087" w14:textId="5A1FF7EF" w:rsidR="002927D8" w:rsidRPr="00170325" w:rsidRDefault="003A02AE" w:rsidP="002927D8">
            <w:pPr>
              <w:snapToGrid w:val="0"/>
              <w:spacing w:after="0" w:line="240" w:lineRule="auto"/>
              <w:rPr>
                <w:rStyle w:val="Hyperlink"/>
                <w:rFonts w:cs="Arial"/>
              </w:rPr>
            </w:pPr>
            <w:hyperlink r:id="rId296" w:history="1">
              <w:r w:rsidR="002927D8" w:rsidRPr="003A02AE">
                <w:rPr>
                  <w:rStyle w:val="Hyperlink"/>
                  <w:rFonts w:cs="Arial"/>
                </w:rPr>
                <w:t>S1-18</w:t>
              </w:r>
              <w:r w:rsidR="002927D8" w:rsidRPr="003A02AE">
                <w:rPr>
                  <w:rStyle w:val="Hyperlink"/>
                  <w:rFonts w:cs="Arial"/>
                </w:rPr>
                <w:t>1</w:t>
              </w:r>
              <w:r w:rsidR="002927D8" w:rsidRPr="003A02AE">
                <w:rPr>
                  <w:rStyle w:val="Hyperlink"/>
                  <w:rFonts w:cs="Arial"/>
                </w:rPr>
                <w:t>0</w:t>
              </w:r>
              <w:r w:rsidR="002927D8" w:rsidRPr="003A02AE">
                <w:rPr>
                  <w:rStyle w:val="Hyperlink"/>
                  <w:rFonts w:cs="Arial"/>
                </w:rPr>
                <w:t>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73309FA" w14:textId="78835ADB" w:rsidR="002927D8" w:rsidRPr="00A75C05" w:rsidRDefault="00E92673" w:rsidP="002927D8">
            <w:pPr>
              <w:snapToGrid w:val="0"/>
              <w:spacing w:after="0" w:line="240" w:lineRule="auto"/>
            </w:pPr>
            <w:r w:rsidRPr="00F75BF5">
              <w:t>Rapporteur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129AFB" w14:textId="267B9D51" w:rsidR="002927D8" w:rsidRPr="00A75C05" w:rsidRDefault="00E92673" w:rsidP="002927D8">
            <w:pPr>
              <w:snapToGrid w:val="0"/>
              <w:spacing w:after="0" w:line="240" w:lineRule="auto"/>
            </w:pPr>
            <w:r w:rsidRPr="00F75BF5">
              <w:t>Editorial updates on TR 22.904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0D05CE3"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48831CD"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2EE7C79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F337D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B32CD1" w14:textId="06877CE5" w:rsidR="002927D8" w:rsidRPr="00170325" w:rsidRDefault="003A02AE" w:rsidP="002927D8">
            <w:pPr>
              <w:snapToGrid w:val="0"/>
              <w:spacing w:after="0" w:line="240" w:lineRule="auto"/>
              <w:rPr>
                <w:rStyle w:val="Hyperlink"/>
                <w:rFonts w:cs="Arial"/>
              </w:rPr>
            </w:pPr>
            <w:hyperlink r:id="rId297" w:history="1">
              <w:r w:rsidR="002927D8" w:rsidRPr="003A02AE">
                <w:rPr>
                  <w:rStyle w:val="Hyperlink"/>
                  <w:rFonts w:cs="Arial"/>
                </w:rPr>
                <w:t>S1-181</w:t>
              </w:r>
              <w:r w:rsidR="002927D8" w:rsidRPr="003A02AE">
                <w:rPr>
                  <w:rStyle w:val="Hyperlink"/>
                  <w:rFonts w:cs="Arial"/>
                </w:rPr>
                <w:t>0</w:t>
              </w:r>
              <w:r w:rsidR="002927D8" w:rsidRPr="003A02AE">
                <w:rPr>
                  <w:rStyle w:val="Hyperlink"/>
                  <w:rFonts w:cs="Arial"/>
                </w:rPr>
                <w:t>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CB40B8" w14:textId="4878B8A4" w:rsidR="002927D8" w:rsidRPr="003A02AE" w:rsidRDefault="00E92673" w:rsidP="002927D8">
            <w:pPr>
              <w:snapToGrid w:val="0"/>
              <w:spacing w:after="0" w:line="240" w:lineRule="auto"/>
              <w:rPr>
                <w:lang w:val="nl-NL"/>
              </w:rPr>
            </w:pPr>
            <w:r w:rsidRPr="003A02AE">
              <w:rPr>
                <w:lang w:val="nl-NL"/>
              </w:rPr>
              <w:t>Deutsche Telekom, NEC, Verizon UK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7E90CF" w14:textId="2EF24AD9" w:rsidR="002927D8" w:rsidRPr="00A75C05" w:rsidRDefault="00E92673" w:rsidP="002927D8">
            <w:pPr>
              <w:snapToGrid w:val="0"/>
              <w:spacing w:after="0" w:line="240" w:lineRule="auto"/>
            </w:pPr>
            <w:r w:rsidRPr="00F75BF5">
              <w:t>Definitions for TR 22.904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486375B"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C0675F3"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42CCE57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E0BD4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CB1DD3" w14:textId="70510304" w:rsidR="002927D8" w:rsidRPr="00170325" w:rsidRDefault="003A02AE" w:rsidP="002927D8">
            <w:pPr>
              <w:snapToGrid w:val="0"/>
              <w:spacing w:after="0" w:line="240" w:lineRule="auto"/>
              <w:rPr>
                <w:rStyle w:val="Hyperlink"/>
                <w:rFonts w:cs="Arial"/>
              </w:rPr>
            </w:pPr>
            <w:hyperlink r:id="rId298" w:history="1">
              <w:r w:rsidR="002927D8" w:rsidRPr="003A02AE">
                <w:rPr>
                  <w:rStyle w:val="Hyperlink"/>
                  <w:rFonts w:cs="Arial"/>
                </w:rPr>
                <w:t>S1-1810</w:t>
              </w:r>
              <w:r w:rsidR="002927D8" w:rsidRPr="003A02AE">
                <w:rPr>
                  <w:rStyle w:val="Hyperlink"/>
                  <w:rFonts w:cs="Arial"/>
                </w:rPr>
                <w:t>1</w:t>
              </w:r>
              <w:r w:rsidR="002927D8" w:rsidRPr="003A02AE">
                <w:rPr>
                  <w:rStyle w:val="Hyperlink"/>
                  <w:rFonts w:cs="Arial"/>
                </w:rPr>
                <w:t>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43DBE1" w14:textId="2CA3C27D" w:rsidR="002927D8" w:rsidRPr="003A02AE" w:rsidRDefault="00E92673" w:rsidP="002927D8">
            <w:pPr>
              <w:snapToGrid w:val="0"/>
              <w:spacing w:after="0" w:line="240" w:lineRule="auto"/>
              <w:rPr>
                <w:lang w:val="nl-NL"/>
              </w:rPr>
            </w:pPr>
            <w:r w:rsidRPr="003A02AE">
              <w:rPr>
                <w:lang w:val="nl-NL"/>
              </w:rPr>
              <w:t>NEC, Deutsche Telekom, InterDigital,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57115F" w14:textId="2345BEBE" w:rsidR="002927D8" w:rsidRPr="00A75C05" w:rsidRDefault="00E92673" w:rsidP="002927D8">
            <w:pPr>
              <w:snapToGrid w:val="0"/>
              <w:spacing w:after="0" w:line="240" w:lineRule="auto"/>
            </w:pPr>
            <w:r w:rsidRPr="00F75BF5">
              <w:t>FS_LUCIA: Proposed "Consolidated 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C4219B0" w14:textId="2168F4E0" w:rsidR="002927D8" w:rsidRPr="00A75C05" w:rsidRDefault="00E92673" w:rsidP="002927D8">
            <w:pPr>
              <w:snapToGrid w:val="0"/>
              <w:spacing w:after="0" w:line="240" w:lineRule="auto"/>
              <w:rPr>
                <w:rFonts w:eastAsia="Times New Roman" w:cs="Arial"/>
                <w:szCs w:val="18"/>
                <w:lang w:eastAsia="ar-SA"/>
              </w:rPr>
            </w:pPr>
            <w:r>
              <w:rPr>
                <w:rFonts w:eastAsia="Times New Roman" w:cs="Arial"/>
                <w:szCs w:val="18"/>
                <w:lang w:eastAsia="ar-SA"/>
              </w:rPr>
              <w:t>7</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EE06D46"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0993E92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8C6B5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FF93CC" w14:textId="546B938C" w:rsidR="002927D8" w:rsidRPr="00170325" w:rsidRDefault="003A02AE" w:rsidP="002927D8">
            <w:pPr>
              <w:snapToGrid w:val="0"/>
              <w:spacing w:after="0" w:line="240" w:lineRule="auto"/>
              <w:rPr>
                <w:rStyle w:val="Hyperlink"/>
                <w:rFonts w:cs="Arial"/>
              </w:rPr>
            </w:pPr>
            <w:hyperlink r:id="rId299" w:history="1">
              <w:r w:rsidR="002927D8" w:rsidRPr="003A02AE">
                <w:rPr>
                  <w:rStyle w:val="Hyperlink"/>
                  <w:rFonts w:cs="Arial"/>
                </w:rPr>
                <w:t>S1-1810</w:t>
              </w:r>
              <w:r w:rsidR="002927D8" w:rsidRPr="003A02AE">
                <w:rPr>
                  <w:rStyle w:val="Hyperlink"/>
                  <w:rFonts w:cs="Arial"/>
                </w:rPr>
                <w:t>2</w:t>
              </w:r>
              <w:r w:rsidR="002927D8" w:rsidRPr="003A02AE">
                <w:rPr>
                  <w:rStyle w:val="Hyperlink"/>
                  <w:rFonts w:cs="Arial"/>
                </w:rPr>
                <w:t>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D5B7C0" w14:textId="5EFC01A4" w:rsidR="002927D8" w:rsidRPr="003A02AE" w:rsidRDefault="00F75BF5" w:rsidP="002927D8">
            <w:pPr>
              <w:snapToGrid w:val="0"/>
              <w:spacing w:after="0" w:line="240" w:lineRule="auto"/>
              <w:rPr>
                <w:lang w:val="nl-NL"/>
              </w:rPr>
            </w:pPr>
            <w:r w:rsidRPr="003A02AE">
              <w:rPr>
                <w:lang w:val="nl-NL"/>
              </w:rPr>
              <w:t>Deutsche Telekom, NEC, Verizon UK</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F714E6" w14:textId="28291373" w:rsidR="002927D8" w:rsidRPr="00A75C05" w:rsidRDefault="00F75BF5" w:rsidP="002927D8">
            <w:pPr>
              <w:snapToGrid w:val="0"/>
              <w:spacing w:after="0" w:line="240" w:lineRule="auto"/>
            </w:pPr>
            <w:r w:rsidRPr="00F75BF5">
              <w:t>Overview for TR 22.904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FE96E5B" w14:textId="410DA856" w:rsidR="002927D8" w:rsidRPr="00A75C05" w:rsidRDefault="00F75BF5" w:rsidP="002927D8">
            <w:pPr>
              <w:snapToGrid w:val="0"/>
              <w:spacing w:after="0" w:line="240" w:lineRule="auto"/>
              <w:rPr>
                <w:rFonts w:eastAsia="Times New Roman" w:cs="Arial"/>
                <w:szCs w:val="18"/>
                <w:lang w:eastAsia="ar-SA"/>
              </w:rPr>
            </w:pP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93B78BE"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5DA41B4D"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63D4EF"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EC99E9" w14:textId="06BB9961" w:rsidR="002927D8" w:rsidRPr="00170325" w:rsidRDefault="003A02AE" w:rsidP="002927D8">
            <w:pPr>
              <w:snapToGrid w:val="0"/>
              <w:spacing w:after="0" w:line="240" w:lineRule="auto"/>
              <w:rPr>
                <w:rStyle w:val="Hyperlink"/>
                <w:rFonts w:cs="Arial"/>
              </w:rPr>
            </w:pPr>
            <w:hyperlink r:id="rId300" w:history="1">
              <w:r w:rsidR="002927D8" w:rsidRPr="003A02AE">
                <w:rPr>
                  <w:rStyle w:val="Hyperlink"/>
                  <w:rFonts w:cs="Arial"/>
                </w:rPr>
                <w:t>S1-181</w:t>
              </w:r>
              <w:r w:rsidR="002927D8" w:rsidRPr="003A02AE">
                <w:rPr>
                  <w:rStyle w:val="Hyperlink"/>
                  <w:rFonts w:cs="Arial"/>
                </w:rPr>
                <w:t>0</w:t>
              </w:r>
              <w:r w:rsidR="002927D8" w:rsidRPr="003A02AE">
                <w:rPr>
                  <w:rStyle w:val="Hyperlink"/>
                  <w:rFonts w:cs="Arial"/>
                </w:rPr>
                <w:t>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D94541" w14:textId="0AA374E5" w:rsidR="002927D8" w:rsidRPr="00A75C05" w:rsidRDefault="00F75BF5" w:rsidP="002927D8">
            <w:pPr>
              <w:snapToGrid w:val="0"/>
              <w:spacing w:after="0" w:line="240" w:lineRule="auto"/>
            </w:pPr>
            <w:r w:rsidRPr="00F75BF5">
              <w:t>Huawei, Hisilicon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429EA3" w14:textId="094E3E84" w:rsidR="002927D8" w:rsidRPr="00A75C05" w:rsidRDefault="00F75BF5" w:rsidP="002927D8">
            <w:pPr>
              <w:snapToGrid w:val="0"/>
              <w:spacing w:after="0" w:line="240" w:lineRule="auto"/>
            </w:pPr>
            <w:r w:rsidRPr="00F75BF5">
              <w:t>Updating user account based on authorization from 3rd party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9CCACC2" w14:textId="4461F50E" w:rsidR="002927D8" w:rsidRPr="00A75C05" w:rsidRDefault="00F75BF5" w:rsidP="002927D8">
            <w:pPr>
              <w:snapToGrid w:val="0"/>
              <w:spacing w:after="0" w:line="240" w:lineRule="auto"/>
              <w:rPr>
                <w:rFonts w:eastAsia="Times New Roman" w:cs="Arial"/>
                <w:szCs w:val="18"/>
                <w:lang w:eastAsia="ar-SA"/>
              </w:rPr>
            </w:pPr>
            <w:r>
              <w:rPr>
                <w:rFonts w:eastAsia="Times New Roman" w:cs="Arial"/>
                <w:szCs w:val="18"/>
                <w:lang w:eastAsia="ar-SA"/>
              </w:rPr>
              <w:t>5.x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C0C4446"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1D1AC9F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B84C0F"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4ADBA6" w14:textId="13DC7501" w:rsidR="002927D8" w:rsidRPr="00170325" w:rsidRDefault="003A02AE" w:rsidP="002927D8">
            <w:pPr>
              <w:snapToGrid w:val="0"/>
              <w:spacing w:after="0" w:line="240" w:lineRule="auto"/>
              <w:rPr>
                <w:rStyle w:val="Hyperlink"/>
                <w:rFonts w:cs="Arial"/>
              </w:rPr>
            </w:pPr>
            <w:hyperlink r:id="rId301" w:history="1">
              <w:r w:rsidR="002927D8" w:rsidRPr="003A02AE">
                <w:rPr>
                  <w:rStyle w:val="Hyperlink"/>
                  <w:rFonts w:cs="Arial"/>
                </w:rPr>
                <w:t>S1-1811</w:t>
              </w:r>
              <w:r w:rsidR="002927D8" w:rsidRPr="003A02AE">
                <w:rPr>
                  <w:rStyle w:val="Hyperlink"/>
                  <w:rFonts w:cs="Arial"/>
                </w:rPr>
                <w:t>0</w:t>
              </w:r>
              <w:r w:rsidR="002927D8" w:rsidRPr="003A02AE">
                <w:rPr>
                  <w:rStyle w:val="Hyperlink"/>
                  <w:rFonts w:cs="Arial"/>
                </w:rPr>
                <w:t>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D9676B" w14:textId="092A6E3A" w:rsidR="002927D8" w:rsidRPr="00A75C05" w:rsidRDefault="00F75BF5" w:rsidP="002927D8">
            <w:pPr>
              <w:snapToGrid w:val="0"/>
              <w:spacing w:after="0" w:line="240" w:lineRule="auto"/>
            </w:pPr>
            <w:r w:rsidRPr="00F75BF5">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612DDE" w14:textId="1101B9D0" w:rsidR="002927D8" w:rsidRPr="00A75C05" w:rsidRDefault="00F75BF5" w:rsidP="002927D8">
            <w:pPr>
              <w:snapToGrid w:val="0"/>
              <w:spacing w:after="0" w:line="240" w:lineRule="auto"/>
            </w:pPr>
            <w:r w:rsidRPr="00F75BF5">
              <w:t>FS_LUCIA 3rd party slice authentication failure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2967C1" w14:textId="7F437D41" w:rsidR="002927D8" w:rsidRPr="00A75C05" w:rsidRDefault="00F75BF5" w:rsidP="002927D8">
            <w:pPr>
              <w:snapToGrid w:val="0"/>
              <w:spacing w:after="0" w:line="240" w:lineRule="auto"/>
              <w:rPr>
                <w:rFonts w:eastAsia="Times New Roman" w:cs="Arial"/>
                <w:szCs w:val="18"/>
                <w:lang w:eastAsia="ar-SA"/>
              </w:rPr>
            </w:pPr>
            <w:r>
              <w:rPr>
                <w:rFonts w:eastAsia="Times New Roman" w:cs="Arial"/>
                <w:szCs w:val="18"/>
                <w:lang w:eastAsia="ar-SA"/>
              </w:rPr>
              <w:t>5.x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77E233D"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14213FE1"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C36E76"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717B43" w14:textId="05495E3C" w:rsidR="002927D8" w:rsidRPr="00170325" w:rsidRDefault="003A02AE" w:rsidP="002927D8">
            <w:pPr>
              <w:snapToGrid w:val="0"/>
              <w:spacing w:after="0" w:line="240" w:lineRule="auto"/>
              <w:rPr>
                <w:rStyle w:val="Hyperlink"/>
                <w:rFonts w:cs="Arial"/>
              </w:rPr>
            </w:pPr>
            <w:hyperlink r:id="rId302" w:history="1">
              <w:r w:rsidR="002927D8" w:rsidRPr="003A02AE">
                <w:rPr>
                  <w:rStyle w:val="Hyperlink"/>
                  <w:rFonts w:cs="Arial"/>
                </w:rPr>
                <w:t>S1-18111</w:t>
              </w:r>
              <w:r w:rsidR="002927D8" w:rsidRPr="003A02AE">
                <w:rPr>
                  <w:rStyle w:val="Hyperlink"/>
                  <w:rFonts w:cs="Arial"/>
                </w:rPr>
                <w:t>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F927D61" w14:textId="49D45006" w:rsidR="002927D8" w:rsidRPr="00A75C05" w:rsidRDefault="00F75BF5" w:rsidP="002927D8">
            <w:pPr>
              <w:snapToGrid w:val="0"/>
              <w:spacing w:after="0" w:line="240" w:lineRule="auto"/>
            </w:pPr>
            <w:r w:rsidRPr="00F75BF5">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E0A305" w14:textId="5E8E4446" w:rsidR="002927D8" w:rsidRPr="00A75C05" w:rsidRDefault="00F75BF5" w:rsidP="002927D8">
            <w:pPr>
              <w:snapToGrid w:val="0"/>
              <w:spacing w:after="0" w:line="240" w:lineRule="auto"/>
            </w:pPr>
            <w:r w:rsidRPr="00F75BF5">
              <w:t xml:space="preserve">FS_LUCIA: Automatically De-register </w:t>
            </w:r>
            <w:r w:rsidRPr="00F75BF5">
              <w:rPr>
                <w:rFonts w:hint="eastAsia"/>
              </w:rPr>
              <w:t>Fu</w:t>
            </w:r>
            <w:r w:rsidRPr="00F75BF5">
              <w:t>n</w:t>
            </w:r>
            <w:r w:rsidRPr="00F75BF5">
              <w:rPr>
                <w:rFonts w:hint="eastAsia"/>
              </w:rPr>
              <w:t>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1DAB3CF" w14:textId="36E0F3A5" w:rsidR="002927D8" w:rsidRPr="00A75C05" w:rsidRDefault="00F75BF5" w:rsidP="002927D8">
            <w:pPr>
              <w:snapToGrid w:val="0"/>
              <w:spacing w:after="0" w:line="240" w:lineRule="auto"/>
              <w:rPr>
                <w:rFonts w:eastAsia="Times New Roman" w:cs="Arial"/>
                <w:szCs w:val="18"/>
                <w:lang w:eastAsia="ar-SA"/>
              </w:rPr>
            </w:pPr>
            <w:r>
              <w:rPr>
                <w:rFonts w:eastAsia="Times New Roman" w:cs="Arial"/>
                <w:szCs w:val="18"/>
                <w:lang w:eastAsia="ar-SA"/>
              </w:rPr>
              <w:t>5.x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E30E07F"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03963CF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9C691D"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79573A" w14:textId="21A81583" w:rsidR="002927D8" w:rsidRPr="00170325" w:rsidRDefault="003A02AE" w:rsidP="002927D8">
            <w:pPr>
              <w:snapToGrid w:val="0"/>
              <w:spacing w:after="0" w:line="240" w:lineRule="auto"/>
              <w:rPr>
                <w:rStyle w:val="Hyperlink"/>
                <w:rFonts w:cs="Arial"/>
              </w:rPr>
            </w:pPr>
            <w:hyperlink r:id="rId303" w:history="1">
              <w:r w:rsidR="002927D8" w:rsidRPr="003A02AE">
                <w:rPr>
                  <w:rStyle w:val="Hyperlink"/>
                  <w:rFonts w:cs="Arial"/>
                </w:rPr>
                <w:t>S1-1</w:t>
              </w:r>
              <w:r w:rsidR="002927D8" w:rsidRPr="003A02AE">
                <w:rPr>
                  <w:rStyle w:val="Hyperlink"/>
                  <w:rFonts w:cs="Arial"/>
                </w:rPr>
                <w:t>8</w:t>
              </w:r>
              <w:r w:rsidR="002927D8" w:rsidRPr="003A02AE">
                <w:rPr>
                  <w:rStyle w:val="Hyperlink"/>
                  <w:rFonts w:cs="Arial"/>
                </w:rPr>
                <w:t>1117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3140FCD" w14:textId="683F59AC" w:rsidR="002927D8" w:rsidRPr="00A75C05" w:rsidRDefault="00F75BF5" w:rsidP="002927D8">
            <w:pPr>
              <w:snapToGrid w:val="0"/>
              <w:spacing w:after="0" w:line="240" w:lineRule="auto"/>
            </w:pPr>
            <w:r w:rsidRPr="00F75BF5">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AF3377" w14:textId="51699BD6" w:rsidR="002927D8" w:rsidRPr="00A75C05" w:rsidRDefault="00F75BF5" w:rsidP="002927D8">
            <w:pPr>
              <w:snapToGrid w:val="0"/>
              <w:spacing w:after="0" w:line="240" w:lineRule="auto"/>
            </w:pPr>
            <w:r w:rsidRPr="00F75BF5">
              <w:t>FS_LUCIA: Services Configuration of Shared Devices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3565025" w14:textId="4DE61D10" w:rsidR="002927D8" w:rsidRPr="00A75C05" w:rsidRDefault="00F75BF5" w:rsidP="002927D8">
            <w:pPr>
              <w:snapToGrid w:val="0"/>
              <w:spacing w:after="0" w:line="240" w:lineRule="auto"/>
              <w:rPr>
                <w:rFonts w:eastAsia="Times New Roman" w:cs="Arial"/>
                <w:szCs w:val="18"/>
                <w:lang w:eastAsia="ar-SA"/>
              </w:rPr>
            </w:pPr>
            <w:r>
              <w:rPr>
                <w:rFonts w:eastAsia="Times New Roman" w:cs="Arial"/>
                <w:szCs w:val="18"/>
                <w:lang w:eastAsia="ar-SA"/>
              </w:rPr>
              <w:t>5.x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14D7535"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306160E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AD6084"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5C75CD" w14:textId="41B19FF2" w:rsidR="002927D8" w:rsidRPr="00170325" w:rsidRDefault="003A02AE" w:rsidP="002927D8">
            <w:pPr>
              <w:snapToGrid w:val="0"/>
              <w:spacing w:after="0" w:line="240" w:lineRule="auto"/>
              <w:rPr>
                <w:rStyle w:val="Hyperlink"/>
                <w:rFonts w:cs="Arial"/>
              </w:rPr>
            </w:pPr>
            <w:hyperlink r:id="rId304" w:history="1">
              <w:r w:rsidR="002927D8" w:rsidRPr="003A02AE">
                <w:rPr>
                  <w:rStyle w:val="Hyperlink"/>
                  <w:rFonts w:cs="Arial"/>
                </w:rPr>
                <w:t>S1-1812</w:t>
              </w:r>
              <w:r w:rsidR="002927D8" w:rsidRPr="003A02AE">
                <w:rPr>
                  <w:rStyle w:val="Hyperlink"/>
                  <w:rFonts w:cs="Arial"/>
                </w:rPr>
                <w:t>3</w:t>
              </w:r>
              <w:r w:rsidR="002927D8" w:rsidRPr="003A02AE">
                <w:rPr>
                  <w:rStyle w:val="Hyperlink"/>
                  <w:rFonts w:cs="Arial"/>
                </w:rPr>
                <w:t>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202F1D" w14:textId="3A1E5AE1" w:rsidR="002927D8" w:rsidRPr="00A75C05" w:rsidRDefault="00F75BF5" w:rsidP="002927D8">
            <w:pPr>
              <w:snapToGrid w:val="0"/>
              <w:spacing w:after="0" w:line="240" w:lineRule="auto"/>
            </w:pPr>
            <w: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BC25C2" w14:textId="136774AF" w:rsidR="002927D8" w:rsidRPr="00A75C05" w:rsidRDefault="00F75BF5" w:rsidP="002927D8">
            <w:pPr>
              <w:snapToGrid w:val="0"/>
              <w:spacing w:after="0" w:line="240" w:lineRule="auto"/>
            </w:pPr>
            <w:r>
              <w:rPr>
                <w:rFonts w:eastAsia="SimSun"/>
                <w:lang w:eastAsia="en-GB"/>
              </w:rPr>
              <w:t>User using several devices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013C1F" w14:textId="1DA23AEA" w:rsidR="002927D8" w:rsidRPr="00A75C05" w:rsidRDefault="00F75BF5" w:rsidP="002927D8">
            <w:pPr>
              <w:snapToGrid w:val="0"/>
              <w:spacing w:after="0" w:line="240" w:lineRule="auto"/>
              <w:rPr>
                <w:rFonts w:eastAsia="Times New Roman" w:cs="Arial"/>
                <w:szCs w:val="18"/>
                <w:lang w:eastAsia="ar-SA"/>
              </w:rPr>
            </w:pPr>
            <w:r>
              <w:rPr>
                <w:rFonts w:eastAsia="Times New Roman" w:cs="Arial"/>
                <w:szCs w:val="18"/>
                <w:lang w:eastAsia="ar-SA"/>
              </w:rPr>
              <w:t>5.x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D6C5764"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3C14067E"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CF8C5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48645D" w14:textId="3D5799EA" w:rsidR="002927D8" w:rsidRPr="00170325" w:rsidRDefault="003A02AE" w:rsidP="002927D8">
            <w:pPr>
              <w:snapToGrid w:val="0"/>
              <w:spacing w:after="0" w:line="240" w:lineRule="auto"/>
              <w:rPr>
                <w:rStyle w:val="Hyperlink"/>
                <w:rFonts w:cs="Arial"/>
              </w:rPr>
            </w:pPr>
            <w:hyperlink r:id="rId305" w:history="1">
              <w:r w:rsidR="002927D8" w:rsidRPr="003A02AE">
                <w:rPr>
                  <w:rStyle w:val="Hyperlink"/>
                  <w:rFonts w:cs="Arial"/>
                </w:rPr>
                <w:t>S1-1812</w:t>
              </w:r>
              <w:r w:rsidR="002927D8" w:rsidRPr="003A02AE">
                <w:rPr>
                  <w:rStyle w:val="Hyperlink"/>
                  <w:rFonts w:cs="Arial"/>
                </w:rPr>
                <w:t>3</w:t>
              </w:r>
              <w:r w:rsidR="002927D8" w:rsidRPr="003A02AE">
                <w:rPr>
                  <w:rStyle w:val="Hyperlink"/>
                  <w:rFonts w:cs="Arial"/>
                </w:rPr>
                <w:t>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73F0D70" w14:textId="5308C851" w:rsidR="002927D8" w:rsidRPr="00A75C05" w:rsidRDefault="00F75BF5" w:rsidP="002927D8">
            <w:pPr>
              <w:snapToGrid w:val="0"/>
              <w:spacing w:after="0" w:line="240" w:lineRule="auto"/>
            </w:pPr>
            <w: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F370BA" w14:textId="23B75220" w:rsidR="002927D8" w:rsidRPr="00A75C05" w:rsidRDefault="00F75BF5" w:rsidP="002927D8">
            <w:pPr>
              <w:snapToGrid w:val="0"/>
              <w:spacing w:after="0" w:line="240" w:lineRule="auto"/>
            </w:pPr>
            <w:r>
              <w:rPr>
                <w:rFonts w:eastAsia="SimSun"/>
                <w:lang w:eastAsia="en-GB"/>
              </w:rPr>
              <w:t>Virtual identifier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E38971E"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C0A2401"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7E487D4A" w14:textId="77777777" w:rsidTr="00DF55A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C4064F" w14:textId="77777777" w:rsidR="002927D8" w:rsidRPr="00DF55AD" w:rsidRDefault="002927D8" w:rsidP="002927D8">
            <w:pPr>
              <w:snapToGrid w:val="0"/>
              <w:spacing w:after="0" w:line="240" w:lineRule="auto"/>
              <w:rPr>
                <w:rFonts w:eastAsia="Times New Roman" w:cs="Arial"/>
                <w:szCs w:val="18"/>
                <w:lang w:eastAsia="ar-SA"/>
              </w:rPr>
            </w:pPr>
            <w:r w:rsidRPr="00DF55AD">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32CC67" w14:textId="719D7D31" w:rsidR="002927D8" w:rsidRPr="00DF55AD" w:rsidRDefault="003A02AE" w:rsidP="002927D8">
            <w:pPr>
              <w:snapToGrid w:val="0"/>
              <w:spacing w:after="0" w:line="240" w:lineRule="auto"/>
              <w:rPr>
                <w:rStyle w:val="Hyperlink"/>
                <w:color w:val="auto"/>
              </w:rPr>
            </w:pPr>
            <w:hyperlink r:id="rId306" w:history="1">
              <w:r w:rsidR="002927D8" w:rsidRPr="003A02AE">
                <w:rPr>
                  <w:rStyle w:val="Hyperlink"/>
                  <w:rFonts w:cs="Arial"/>
                </w:rPr>
                <w:t>S1-181113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4D88519" w14:textId="77777777" w:rsidR="002927D8" w:rsidRPr="00DF55AD" w:rsidRDefault="002927D8" w:rsidP="002927D8">
            <w:pPr>
              <w:snapToGrid w:val="0"/>
              <w:spacing w:after="0" w:line="240" w:lineRule="auto"/>
            </w:pPr>
            <w:r w:rsidRPr="00DF55AD">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770FB0" w14:textId="77777777" w:rsidR="002927D8" w:rsidRPr="00DF55AD" w:rsidRDefault="002927D8" w:rsidP="002927D8">
            <w:pPr>
              <w:snapToGrid w:val="0"/>
              <w:spacing w:after="0" w:line="240" w:lineRule="auto"/>
            </w:pPr>
            <w:r w:rsidRPr="00DF55AD">
              <w:t>New WID on User Identities and Authentication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A1934D" w14:textId="3DFB8E8C" w:rsidR="002927D8" w:rsidRPr="00DF55AD"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E1FB4D5" w14:textId="77777777" w:rsidR="002927D8" w:rsidRPr="00DF55AD" w:rsidRDefault="002927D8" w:rsidP="002927D8">
            <w:pPr>
              <w:spacing w:after="0" w:line="240" w:lineRule="auto"/>
              <w:rPr>
                <w:rFonts w:eastAsia="Arial Unicode MS" w:cs="Arial"/>
                <w:szCs w:val="18"/>
                <w:lang w:eastAsia="ar-SA"/>
              </w:rPr>
            </w:pPr>
            <w:r w:rsidRPr="00DF55AD">
              <w:rPr>
                <w:rFonts w:eastAsia="Arial Unicode MS" w:cs="Arial"/>
                <w:szCs w:val="18"/>
                <w:lang w:eastAsia="ar-SA"/>
              </w:rPr>
              <w:t>Moved from 4</w:t>
            </w:r>
          </w:p>
          <w:p w14:paraId="349CCBF0" w14:textId="67D0537C" w:rsidR="002927D8" w:rsidRPr="00DF55AD" w:rsidRDefault="002927D8" w:rsidP="002927D8">
            <w:pPr>
              <w:spacing w:after="0" w:line="240" w:lineRule="auto"/>
              <w:rPr>
                <w:rFonts w:eastAsia="Arial Unicode MS" w:cs="Arial"/>
                <w:szCs w:val="18"/>
                <w:lang w:eastAsia="ar-SA"/>
              </w:rPr>
            </w:pPr>
            <w:r w:rsidRPr="00DF55AD">
              <w:rPr>
                <w:rFonts w:eastAsia="Arial Unicode MS" w:cs="Arial"/>
                <w:szCs w:val="18"/>
                <w:highlight w:val="yellow"/>
                <w:lang w:eastAsia="ar-SA"/>
              </w:rPr>
              <w:t>4 supporting companies needed</w:t>
            </w:r>
          </w:p>
        </w:tc>
      </w:tr>
      <w:tr w:rsidR="002927D8" w:rsidRPr="00B81C05" w14:paraId="2AD3FBFA" w14:textId="77777777" w:rsidTr="00A87B48">
        <w:trPr>
          <w:trHeight w:val="141"/>
        </w:trPr>
        <w:tc>
          <w:tcPr>
            <w:tcW w:w="14494" w:type="dxa"/>
            <w:gridSpan w:val="8"/>
            <w:tcBorders>
              <w:top w:val="nil"/>
              <w:bottom w:val="single" w:sz="4" w:space="0" w:color="auto"/>
            </w:tcBorders>
            <w:shd w:val="clear" w:color="auto" w:fill="F2F2F2"/>
          </w:tcPr>
          <w:p w14:paraId="15C111C9" w14:textId="76130F63" w:rsidR="002927D8" w:rsidRPr="00B81C05" w:rsidRDefault="002927D8" w:rsidP="002927D8">
            <w:pPr>
              <w:pStyle w:val="Heading3"/>
            </w:pPr>
            <w:r>
              <w:t>FS_LUCIA output</w:t>
            </w:r>
          </w:p>
        </w:tc>
      </w:tr>
      <w:tr w:rsidR="002927D8" w:rsidRPr="00A75C05" w14:paraId="17CB9471"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7662E4"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BC79BA" w14:textId="23268A47" w:rsidR="002927D8" w:rsidRPr="006444C6" w:rsidRDefault="003A02AE" w:rsidP="002927D8">
            <w:pPr>
              <w:snapToGrid w:val="0"/>
              <w:spacing w:after="0" w:line="240" w:lineRule="auto"/>
              <w:rPr>
                <w:rStyle w:val="Hyperlink"/>
                <w:rFonts w:eastAsia="Times New Roman" w:cs="Arial"/>
                <w:color w:val="auto"/>
                <w:szCs w:val="18"/>
                <w:lang w:eastAsia="ar-SA"/>
              </w:rPr>
            </w:pPr>
            <w:hyperlink r:id="rId307" w:history="1">
              <w:r w:rsidR="002927D8" w:rsidRPr="003A02AE">
                <w:rPr>
                  <w:rStyle w:val="Hyperlink"/>
                  <w:rFonts w:cs="Arial"/>
                </w:rPr>
                <w:t>S1-181298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A96B78D" w14:textId="33A6146E"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Deutsche Telekom</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0C740A" w14:textId="4DDE7B49"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90</w:t>
            </w:r>
            <w:r w:rsidRPr="00156AC9">
              <w:rPr>
                <w:rFonts w:eastAsia="Times New Roman" w:cs="Arial"/>
                <w:szCs w:val="18"/>
                <w:lang w:eastAsia="ar-SA"/>
              </w:rPr>
              <w:t>4v</w:t>
            </w:r>
            <w:r>
              <w:rPr>
                <w:rFonts w:eastAsia="Times New Roman" w:cs="Arial"/>
                <w:szCs w:val="18"/>
                <w:lang w:eastAsia="ar-SA"/>
              </w:rPr>
              <w:t>1</w:t>
            </w:r>
            <w:r w:rsidRPr="00156AC9">
              <w:rPr>
                <w:rFonts w:eastAsia="Times New Roman" w:cs="Arial"/>
                <w:szCs w:val="18"/>
                <w:lang w:eastAsia="ar-SA"/>
              </w:rPr>
              <w:t>.</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FCC78FA" w14:textId="77777777"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249E463" w14:textId="77777777" w:rsidR="002927D8" w:rsidRPr="00156AC9" w:rsidRDefault="002927D8" w:rsidP="002927D8">
            <w:pPr>
              <w:snapToGrid w:val="0"/>
              <w:spacing w:after="0" w:line="240" w:lineRule="auto"/>
              <w:rPr>
                <w:rFonts w:eastAsia="Arial Unicode MS" w:cs="Arial"/>
                <w:szCs w:val="18"/>
                <w:lang w:eastAsia="ar-SA"/>
              </w:rPr>
            </w:pPr>
          </w:p>
        </w:tc>
      </w:tr>
      <w:tr w:rsidR="002927D8" w:rsidRPr="00A75C05" w14:paraId="6FBD5A9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A12222" w14:textId="77777777"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A7466C" w14:textId="582A604C" w:rsidR="002927D8" w:rsidRPr="006444C6" w:rsidRDefault="003A02AE" w:rsidP="002927D8">
            <w:pPr>
              <w:snapToGrid w:val="0"/>
              <w:spacing w:after="0" w:line="240" w:lineRule="auto"/>
              <w:rPr>
                <w:rStyle w:val="Hyperlink"/>
                <w:rFonts w:eastAsia="Times New Roman" w:cs="Arial"/>
                <w:color w:val="auto"/>
                <w:szCs w:val="18"/>
                <w:lang w:eastAsia="ar-SA"/>
              </w:rPr>
            </w:pPr>
            <w:hyperlink r:id="rId308" w:history="1">
              <w:r w:rsidR="002927D8" w:rsidRPr="003A02AE">
                <w:rPr>
                  <w:rStyle w:val="Hyperlink"/>
                  <w:rFonts w:cs="Arial"/>
                </w:rPr>
                <w:t>S1-181299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456F6E" w14:textId="77777777"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Rapporteur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D0B2C5" w14:textId="71E19CF5" w:rsidR="002927D8" w:rsidRPr="00003002" w:rsidRDefault="002927D8" w:rsidP="002927D8">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TR22.904v</w:t>
            </w:r>
            <w:r>
              <w:rPr>
                <w:rFonts w:eastAsia="Times New Roman" w:cs="Arial"/>
                <w:szCs w:val="18"/>
                <w:lang w:eastAsia="ar-SA"/>
              </w:rPr>
              <w:t>1</w:t>
            </w:r>
            <w:r w:rsidRPr="00003002">
              <w:rPr>
                <w:rFonts w:eastAsia="Times New Roman" w:cs="Arial"/>
                <w:szCs w:val="18"/>
                <w:lang w:eastAsia="ar-SA"/>
              </w:rPr>
              <w:t xml:space="preserve">.1.0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F66E0F3" w14:textId="2E7D7E37" w:rsidR="002927D8" w:rsidRPr="00003002"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8D07249" w14:textId="77777777" w:rsidR="002927D8" w:rsidRPr="00003002" w:rsidRDefault="002927D8" w:rsidP="002927D8">
            <w:pPr>
              <w:snapToGrid w:val="0"/>
              <w:spacing w:after="0" w:line="240" w:lineRule="auto"/>
              <w:rPr>
                <w:rFonts w:eastAsia="Arial Unicode MS" w:cs="Arial"/>
                <w:szCs w:val="18"/>
                <w:lang w:eastAsia="ar-SA"/>
              </w:rPr>
            </w:pPr>
          </w:p>
        </w:tc>
      </w:tr>
      <w:tr w:rsidR="002927D8" w:rsidRPr="00B04844" w14:paraId="5FFB583B" w14:textId="77777777" w:rsidTr="00A87B48">
        <w:trPr>
          <w:trHeight w:val="141"/>
        </w:trPr>
        <w:tc>
          <w:tcPr>
            <w:tcW w:w="14494" w:type="dxa"/>
            <w:gridSpan w:val="8"/>
            <w:tcBorders>
              <w:bottom w:val="nil"/>
            </w:tcBorders>
            <w:shd w:val="clear" w:color="auto" w:fill="F2F2F2"/>
          </w:tcPr>
          <w:p w14:paraId="7D6D2A43" w14:textId="143DBFD4" w:rsidR="002927D8" w:rsidRPr="009504CA" w:rsidRDefault="002927D8" w:rsidP="002927D8">
            <w:pPr>
              <w:pStyle w:val="Heading2"/>
              <w:rPr>
                <w:lang w:val="en-US"/>
              </w:rPr>
            </w:pPr>
            <w:r w:rsidRPr="009504CA">
              <w:t>FS_</w:t>
            </w:r>
            <w:r>
              <w:t xml:space="preserve">MPS2: </w:t>
            </w:r>
            <w:r w:rsidRPr="005436AB">
              <w:rPr>
                <w:lang w:val="it-IT"/>
              </w:rPr>
              <w:t>Feasibility Study on Multimedia Priority Service (MPS) Phase 2</w:t>
            </w:r>
            <w:r w:rsidRPr="004070E3">
              <w:t xml:space="preserve"> </w:t>
            </w:r>
            <w:r>
              <w:t>[</w:t>
            </w:r>
            <w:r>
              <w:rPr>
                <w:bCs/>
              </w:rPr>
              <w:t>SP-170996</w:t>
            </w:r>
            <w:r w:rsidRPr="009504CA">
              <w:rPr>
                <w:bCs/>
              </w:rPr>
              <w:t>]</w:t>
            </w:r>
          </w:p>
        </w:tc>
      </w:tr>
      <w:tr w:rsidR="002927D8" w:rsidRPr="00B04844" w14:paraId="0AD0CCD3" w14:textId="77777777" w:rsidTr="00A87B48">
        <w:trPr>
          <w:trHeight w:val="141"/>
        </w:trPr>
        <w:tc>
          <w:tcPr>
            <w:tcW w:w="14494" w:type="dxa"/>
            <w:gridSpan w:val="8"/>
            <w:tcBorders>
              <w:bottom w:val="single" w:sz="4" w:space="0" w:color="auto"/>
            </w:tcBorders>
            <w:shd w:val="clear" w:color="auto" w:fill="auto"/>
          </w:tcPr>
          <w:p w14:paraId="4874AE11"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F46ABD3" w14:textId="328331BE"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TR22.854v0.2.0</w:t>
            </w:r>
          </w:p>
          <w:p w14:paraId="153A9BD7" w14:textId="5DABD6B8"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SA#83 (03/2019)</w:t>
            </w:r>
          </w:p>
          <w:p w14:paraId="047946F3" w14:textId="0C5FA66A"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10</w:t>
            </w:r>
            <w:r w:rsidRPr="004070E3">
              <w:rPr>
                <w:rFonts w:eastAsia="Arial Unicode MS" w:cs="Arial"/>
                <w:szCs w:val="18"/>
                <w:lang w:val="fr-FR" w:eastAsia="ar-SA"/>
              </w:rPr>
              <w:t>%</w:t>
            </w:r>
          </w:p>
          <w:p w14:paraId="3BA38276" w14:textId="77777777" w:rsidR="002927D8" w:rsidRPr="004070E3" w:rsidRDefault="002927D8" w:rsidP="002927D8">
            <w:pPr>
              <w:suppressAutoHyphens/>
              <w:spacing w:after="0" w:line="240" w:lineRule="auto"/>
              <w:rPr>
                <w:rFonts w:eastAsia="Arial Unicode MS" w:cs="Arial"/>
                <w:i/>
                <w:szCs w:val="18"/>
                <w:lang w:eastAsia="ar-SA"/>
              </w:rPr>
            </w:pPr>
          </w:p>
        </w:tc>
      </w:tr>
      <w:tr w:rsidR="002927D8" w:rsidRPr="00A75C05" w14:paraId="7FA780F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A2BD4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454622" w14:textId="3A8C9E08" w:rsidR="002927D8" w:rsidRPr="00170325" w:rsidRDefault="003A02AE" w:rsidP="002927D8">
            <w:pPr>
              <w:snapToGrid w:val="0"/>
              <w:spacing w:after="0" w:line="240" w:lineRule="auto"/>
              <w:rPr>
                <w:rStyle w:val="Hyperlink"/>
                <w:rFonts w:cs="Arial"/>
              </w:rPr>
            </w:pPr>
            <w:hyperlink r:id="rId309" w:history="1">
              <w:r w:rsidR="002927D8" w:rsidRPr="003A02AE">
                <w:rPr>
                  <w:rStyle w:val="Hyperlink"/>
                  <w:rFonts w:cs="Arial"/>
                </w:rPr>
                <w:t>S1-1812</w:t>
              </w:r>
              <w:r w:rsidR="002927D8" w:rsidRPr="003A02AE">
                <w:rPr>
                  <w:rStyle w:val="Hyperlink"/>
                  <w:rFonts w:cs="Arial"/>
                </w:rPr>
                <w:t>4</w:t>
              </w:r>
              <w:r w:rsidR="002927D8" w:rsidRPr="003A02AE">
                <w:rPr>
                  <w:rStyle w:val="Hyperlink"/>
                  <w:rFonts w:cs="Arial"/>
                </w:rPr>
                <w:t>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AA0564C" w14:textId="42D31D9D" w:rsidR="002927D8" w:rsidRPr="00FE43DD" w:rsidRDefault="00FE43DD" w:rsidP="002927D8">
            <w:pPr>
              <w:snapToGrid w:val="0"/>
              <w:spacing w:after="0" w:line="240" w:lineRule="auto"/>
              <w:rPr>
                <w:rFonts w:eastAsia="Times New Roman" w:cs="Arial"/>
                <w:szCs w:val="18"/>
                <w:lang w:eastAsia="ar-SA"/>
              </w:rPr>
            </w:pPr>
            <w:r w:rsidRPr="00FE43DD">
              <w:rPr>
                <w:rFonts w:eastAsia="Times New Roman" w:cs="Arial"/>
                <w:szCs w:val="18"/>
                <w:lang w:eastAsia="ar-SA"/>
              </w:rPr>
              <w:t>Vencore Labs, OEC,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1B9A8C" w14:textId="04BA79EE" w:rsidR="002927D8" w:rsidRPr="00FE43DD" w:rsidRDefault="00FE43DD" w:rsidP="002927D8">
            <w:pPr>
              <w:snapToGrid w:val="0"/>
              <w:spacing w:after="0" w:line="240" w:lineRule="auto"/>
              <w:rPr>
                <w:rFonts w:eastAsia="Times New Roman" w:cs="Arial"/>
                <w:szCs w:val="18"/>
                <w:lang w:eastAsia="ar-SA"/>
              </w:rPr>
            </w:pPr>
            <w:r w:rsidRPr="00FE43DD">
              <w:rPr>
                <w:rFonts w:eastAsia="Times New Roman" w:cs="Arial"/>
                <w:szCs w:val="18"/>
                <w:lang w:eastAsia="ar-SA"/>
              </w:rPr>
              <w:t>Basic Data Transport Service (DTS) Invoked from an MPS Subscribed UE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204A6C7"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77F09CB"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5E232D0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C65322"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6FFE37" w14:textId="0E923879" w:rsidR="002927D8" w:rsidRPr="00170325" w:rsidRDefault="003A02AE" w:rsidP="002927D8">
            <w:pPr>
              <w:snapToGrid w:val="0"/>
              <w:spacing w:after="0" w:line="240" w:lineRule="auto"/>
              <w:rPr>
                <w:rStyle w:val="Hyperlink"/>
                <w:rFonts w:cs="Arial"/>
              </w:rPr>
            </w:pPr>
            <w:hyperlink r:id="rId310" w:history="1">
              <w:r w:rsidR="002927D8" w:rsidRPr="003A02AE">
                <w:rPr>
                  <w:rStyle w:val="Hyperlink"/>
                  <w:rFonts w:cs="Arial"/>
                </w:rPr>
                <w:t>S1-18</w:t>
              </w:r>
              <w:r w:rsidR="002927D8" w:rsidRPr="003A02AE">
                <w:rPr>
                  <w:rStyle w:val="Hyperlink"/>
                  <w:rFonts w:cs="Arial"/>
                </w:rPr>
                <w:t>1</w:t>
              </w:r>
              <w:r w:rsidR="002927D8" w:rsidRPr="003A02AE">
                <w:rPr>
                  <w:rStyle w:val="Hyperlink"/>
                  <w:rFonts w:cs="Arial"/>
                </w:rPr>
                <w:t>241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9786D09" w14:textId="0CBC00B1" w:rsidR="002927D8" w:rsidRPr="00FE43DD" w:rsidRDefault="00FE43DD" w:rsidP="002927D8">
            <w:pPr>
              <w:snapToGrid w:val="0"/>
              <w:spacing w:after="0" w:line="240" w:lineRule="auto"/>
              <w:rPr>
                <w:rFonts w:eastAsia="Times New Roman" w:cs="Arial"/>
                <w:szCs w:val="18"/>
                <w:lang w:eastAsia="ar-SA"/>
              </w:rPr>
            </w:pPr>
            <w:r w:rsidRPr="00FE43DD">
              <w:rPr>
                <w:rFonts w:eastAsia="Times New Roman" w:cs="Arial"/>
                <w:szCs w:val="18"/>
                <w:lang w:eastAsia="ar-SA"/>
              </w:rPr>
              <w:t>Vencore Labs, OEC,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FB98B5" w14:textId="1FF10953" w:rsidR="002927D8" w:rsidRPr="00FE43DD" w:rsidRDefault="00FE43DD" w:rsidP="002927D8">
            <w:pPr>
              <w:snapToGrid w:val="0"/>
              <w:spacing w:after="0" w:line="240" w:lineRule="auto"/>
              <w:rPr>
                <w:rFonts w:eastAsia="Times New Roman" w:cs="Arial"/>
                <w:szCs w:val="18"/>
                <w:lang w:eastAsia="ar-SA"/>
              </w:rPr>
            </w:pPr>
            <w:r w:rsidRPr="00FE43DD">
              <w:rPr>
                <w:rFonts w:eastAsia="Times New Roman" w:cs="Arial"/>
                <w:szCs w:val="18"/>
                <w:lang w:eastAsia="ar-SA"/>
              </w:rPr>
              <w:t>DTS Invocation from an MPS subscribed UE for VPN Access to an Enterprise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E1E3890"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86CB9DD"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52B0141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84166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5D311C" w14:textId="66BFFC32" w:rsidR="002927D8" w:rsidRPr="00170325" w:rsidRDefault="003A02AE" w:rsidP="002927D8">
            <w:pPr>
              <w:snapToGrid w:val="0"/>
              <w:spacing w:after="0" w:line="240" w:lineRule="auto"/>
              <w:rPr>
                <w:rStyle w:val="Hyperlink"/>
                <w:rFonts w:cs="Arial"/>
              </w:rPr>
            </w:pPr>
            <w:hyperlink r:id="rId311" w:history="1">
              <w:r w:rsidR="002927D8" w:rsidRPr="003A02AE">
                <w:rPr>
                  <w:rStyle w:val="Hyperlink"/>
                  <w:rFonts w:cs="Arial"/>
                </w:rPr>
                <w:t>S1-</w:t>
              </w:r>
              <w:r w:rsidR="002927D8" w:rsidRPr="003A02AE">
                <w:rPr>
                  <w:rStyle w:val="Hyperlink"/>
                  <w:rFonts w:cs="Arial"/>
                </w:rPr>
                <w:t>1</w:t>
              </w:r>
              <w:r w:rsidR="002927D8" w:rsidRPr="003A02AE">
                <w:rPr>
                  <w:rStyle w:val="Hyperlink"/>
                  <w:rFonts w:cs="Arial"/>
                </w:rPr>
                <w:t>81242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31CD05" w14:textId="0A2C07DF" w:rsidR="002927D8" w:rsidRPr="00FE43DD" w:rsidRDefault="00FE43DD" w:rsidP="002927D8">
            <w:pPr>
              <w:snapToGrid w:val="0"/>
              <w:spacing w:after="0" w:line="240" w:lineRule="auto"/>
              <w:rPr>
                <w:rFonts w:eastAsia="Times New Roman" w:cs="Arial"/>
                <w:szCs w:val="18"/>
                <w:lang w:eastAsia="ar-SA"/>
              </w:rPr>
            </w:pPr>
            <w:r w:rsidRPr="00FE43DD">
              <w:rPr>
                <w:rFonts w:eastAsia="Times New Roman" w:cs="Arial"/>
                <w:szCs w:val="18"/>
                <w:lang w:eastAsia="ar-SA"/>
              </w:rPr>
              <w:t>Vencore Labs, OEC,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932E74" w14:textId="7E51326A" w:rsidR="002927D8" w:rsidRPr="00FE43DD" w:rsidRDefault="00FE43DD" w:rsidP="002927D8">
            <w:pPr>
              <w:snapToGrid w:val="0"/>
              <w:spacing w:after="0" w:line="240" w:lineRule="auto"/>
              <w:rPr>
                <w:rFonts w:eastAsia="Times New Roman" w:cs="Arial"/>
                <w:szCs w:val="18"/>
                <w:lang w:eastAsia="ar-SA"/>
              </w:rPr>
            </w:pPr>
            <w:r w:rsidRPr="00FE43DD">
              <w:rPr>
                <w:rFonts w:eastAsia="Times New Roman" w:cs="Arial"/>
                <w:szCs w:val="18"/>
                <w:lang w:eastAsia="ar-SA"/>
              </w:rPr>
              <w:t>DTS Invocation by Authorized Enterprise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C69F8B9"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877B037" w14:textId="77777777" w:rsidR="002927D8" w:rsidRPr="00A75C05" w:rsidRDefault="002927D8" w:rsidP="002927D8">
            <w:pPr>
              <w:spacing w:after="0" w:line="240" w:lineRule="auto"/>
              <w:rPr>
                <w:rFonts w:eastAsia="Arial Unicode MS" w:cs="Arial"/>
                <w:szCs w:val="18"/>
                <w:lang w:eastAsia="ar-SA"/>
              </w:rPr>
            </w:pPr>
          </w:p>
        </w:tc>
      </w:tr>
      <w:tr w:rsidR="002927D8" w:rsidRPr="00B81C05" w14:paraId="616BF184" w14:textId="77777777" w:rsidTr="00A87B48">
        <w:trPr>
          <w:trHeight w:val="141"/>
        </w:trPr>
        <w:tc>
          <w:tcPr>
            <w:tcW w:w="14494" w:type="dxa"/>
            <w:gridSpan w:val="8"/>
            <w:tcBorders>
              <w:top w:val="nil"/>
              <w:bottom w:val="single" w:sz="4" w:space="0" w:color="auto"/>
            </w:tcBorders>
            <w:shd w:val="clear" w:color="auto" w:fill="F2F2F2"/>
          </w:tcPr>
          <w:p w14:paraId="1F5A2C8D" w14:textId="77777777" w:rsidR="002927D8" w:rsidRPr="00B81C05" w:rsidRDefault="002927D8" w:rsidP="002927D8">
            <w:pPr>
              <w:pStyle w:val="Heading3"/>
            </w:pPr>
            <w:r>
              <w:lastRenderedPageBreak/>
              <w:t>FS_MPS2 output</w:t>
            </w:r>
          </w:p>
        </w:tc>
      </w:tr>
      <w:tr w:rsidR="002927D8" w:rsidRPr="00A75C05" w14:paraId="151C389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1D3C0F"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95BC87" w14:textId="262E23D6" w:rsidR="002927D8" w:rsidRPr="00156AC9" w:rsidRDefault="003A02AE" w:rsidP="002927D8">
            <w:pPr>
              <w:snapToGrid w:val="0"/>
              <w:spacing w:after="0" w:line="240" w:lineRule="auto"/>
              <w:rPr>
                <w:rStyle w:val="Hyperlink"/>
                <w:rFonts w:eastAsia="Times New Roman" w:cs="Arial"/>
                <w:color w:val="auto"/>
                <w:szCs w:val="18"/>
                <w:lang w:eastAsia="ar-SA"/>
              </w:rPr>
            </w:pPr>
            <w:hyperlink r:id="rId312" w:history="1">
              <w:r w:rsidR="002927D8" w:rsidRPr="003A02AE">
                <w:rPr>
                  <w:rStyle w:val="Hyperlink"/>
                  <w:rFonts w:cs="Arial"/>
                </w:rPr>
                <w:t>S1-181297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46E5FE9"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(Vencore Labs)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623175" w14:textId="0CD9BC89"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TR22.854v0.</w:t>
            </w:r>
            <w:r>
              <w:rPr>
                <w:rFonts w:eastAsia="Times New Roman" w:cs="Arial"/>
                <w:szCs w:val="18"/>
                <w:lang w:eastAsia="ar-SA"/>
              </w:rPr>
              <w:t>3</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71017BD" w14:textId="547F3F3F"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E816569" w14:textId="2C1F08F2" w:rsidR="002927D8" w:rsidRPr="00156AC9" w:rsidRDefault="002927D8" w:rsidP="002927D8">
            <w:pPr>
              <w:snapToGrid w:val="0"/>
              <w:spacing w:after="0" w:line="240" w:lineRule="auto"/>
              <w:rPr>
                <w:rFonts w:eastAsia="Arial Unicode MS" w:cs="Arial"/>
                <w:szCs w:val="18"/>
                <w:lang w:eastAsia="ar-SA"/>
              </w:rPr>
            </w:pPr>
          </w:p>
        </w:tc>
      </w:tr>
      <w:tr w:rsidR="002927D8" w:rsidRPr="00B04844" w14:paraId="2DAC6CA9" w14:textId="77777777" w:rsidTr="00A87B48">
        <w:trPr>
          <w:trHeight w:val="141"/>
        </w:trPr>
        <w:tc>
          <w:tcPr>
            <w:tcW w:w="14494" w:type="dxa"/>
            <w:gridSpan w:val="8"/>
            <w:tcBorders>
              <w:bottom w:val="nil"/>
            </w:tcBorders>
            <w:shd w:val="clear" w:color="auto" w:fill="F2F2F2"/>
          </w:tcPr>
          <w:p w14:paraId="30F7CE27" w14:textId="35A9AC80" w:rsidR="002927D8" w:rsidRPr="009504CA" w:rsidRDefault="002927D8" w:rsidP="002927D8">
            <w:pPr>
              <w:pStyle w:val="Heading2"/>
              <w:rPr>
                <w:lang w:val="en-US"/>
              </w:rPr>
            </w:pPr>
            <w:r w:rsidRPr="009504CA">
              <w:t>FS_</w:t>
            </w:r>
            <w:r>
              <w:t xml:space="preserve">V2XIMP: </w:t>
            </w:r>
            <w:r w:rsidRPr="007205A7">
              <w:rPr>
                <w:lang w:val="it-IT"/>
              </w:rPr>
              <w:t xml:space="preserve">Study on Improvement of V2X Service Handling </w:t>
            </w:r>
            <w:r>
              <w:t>[</w:t>
            </w:r>
            <w:r>
              <w:rPr>
                <w:bCs/>
              </w:rPr>
              <w:t>SP-180247</w:t>
            </w:r>
            <w:r w:rsidRPr="009504CA">
              <w:rPr>
                <w:bCs/>
              </w:rPr>
              <w:t>]</w:t>
            </w:r>
          </w:p>
        </w:tc>
      </w:tr>
      <w:tr w:rsidR="002927D8" w:rsidRPr="00B04844" w14:paraId="14A20F12" w14:textId="77777777" w:rsidTr="00A87B48">
        <w:trPr>
          <w:trHeight w:val="141"/>
        </w:trPr>
        <w:tc>
          <w:tcPr>
            <w:tcW w:w="14494" w:type="dxa"/>
            <w:gridSpan w:val="8"/>
            <w:tcBorders>
              <w:bottom w:val="single" w:sz="4" w:space="0" w:color="auto"/>
            </w:tcBorders>
            <w:shd w:val="clear" w:color="auto" w:fill="auto"/>
          </w:tcPr>
          <w:p w14:paraId="4AD1559A"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BCDD65A" w14:textId="64DDF3BD"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22.886v15.1.0</w:t>
            </w:r>
          </w:p>
          <w:p w14:paraId="02A519A2" w14:textId="6B6C11CA"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12D514A6" w14:textId="31DC7B11" w:rsidR="002927D8"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306F3BB9" w14:textId="1DEF20E5"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TR22.886 need to use the CR format, as TR22.886 is an approved TR</w:t>
            </w:r>
          </w:p>
          <w:p w14:paraId="1385F203" w14:textId="77777777" w:rsidR="002927D8" w:rsidRPr="005767CB" w:rsidRDefault="002927D8" w:rsidP="002927D8">
            <w:pPr>
              <w:suppressAutoHyphens/>
              <w:spacing w:after="0" w:line="240" w:lineRule="auto"/>
              <w:rPr>
                <w:rFonts w:eastAsia="Arial Unicode MS" w:cs="Arial"/>
                <w:i/>
                <w:szCs w:val="18"/>
                <w:lang w:val="fr-FR" w:eastAsia="ar-SA"/>
              </w:rPr>
            </w:pPr>
          </w:p>
        </w:tc>
      </w:tr>
      <w:tr w:rsidR="002308D4" w:rsidRPr="00A75C05" w14:paraId="185BD412" w14:textId="77777777" w:rsidTr="00D021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35D786" w14:textId="77777777" w:rsidR="002308D4" w:rsidRPr="00A75C05" w:rsidRDefault="002308D4" w:rsidP="00D021DE">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9A08C5" w14:textId="3CE5E59F" w:rsidR="002308D4" w:rsidRPr="00170325" w:rsidRDefault="003A02AE" w:rsidP="00D021DE">
            <w:pPr>
              <w:snapToGrid w:val="0"/>
              <w:spacing w:after="0" w:line="240" w:lineRule="auto"/>
              <w:rPr>
                <w:rStyle w:val="Hyperlink"/>
                <w:rFonts w:cs="Arial"/>
              </w:rPr>
            </w:pPr>
            <w:hyperlink r:id="rId313" w:history="1">
              <w:r w:rsidR="002308D4" w:rsidRPr="003A02AE">
                <w:rPr>
                  <w:rStyle w:val="Hyperlink"/>
                  <w:rFonts w:cs="Arial"/>
                </w:rPr>
                <w:t>S1-18</w:t>
              </w:r>
              <w:r w:rsidR="002308D4" w:rsidRPr="003A02AE">
                <w:rPr>
                  <w:rStyle w:val="Hyperlink"/>
                  <w:rFonts w:cs="Arial"/>
                </w:rPr>
                <w:t>1</w:t>
              </w:r>
              <w:r w:rsidR="002308D4" w:rsidRPr="003A02AE">
                <w:rPr>
                  <w:rStyle w:val="Hyperlink"/>
                  <w:rFonts w:cs="Arial"/>
                </w:rPr>
                <w:t>205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44F4649" w14:textId="77777777" w:rsidR="002308D4" w:rsidRPr="00A75C05" w:rsidRDefault="002308D4" w:rsidP="00D021DE">
            <w:pPr>
              <w:snapToGrid w:val="0"/>
              <w:spacing w:after="0" w:line="240" w:lineRule="auto"/>
            </w:pPr>
            <w:r w:rsidRPr="00746E12">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481465" w14:textId="77777777" w:rsidR="002308D4" w:rsidRPr="00A75C05" w:rsidRDefault="002308D4" w:rsidP="00D021DE">
            <w:pPr>
              <w:snapToGrid w:val="0"/>
              <w:spacing w:after="0" w:line="240" w:lineRule="auto"/>
            </w:pPr>
            <w:r w:rsidRPr="00746E12">
              <w:rPr>
                <w:rFonts w:eastAsia="SimSun"/>
                <w:lang w:eastAsia="en-GB"/>
              </w:rPr>
              <w:t>FS_V2XIMP: Discussion on predictive QoS and Level of Automation changes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843312C" w14:textId="77777777" w:rsidR="002308D4" w:rsidRPr="00A75C05" w:rsidRDefault="002308D4" w:rsidP="00D021D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4C22D97" w14:textId="77777777" w:rsidR="002308D4" w:rsidRPr="00A75C05" w:rsidRDefault="002308D4" w:rsidP="00D021DE">
            <w:pPr>
              <w:spacing w:after="0" w:line="240" w:lineRule="auto"/>
              <w:rPr>
                <w:rFonts w:eastAsia="Arial Unicode MS" w:cs="Arial"/>
                <w:szCs w:val="18"/>
                <w:lang w:eastAsia="ar-SA"/>
              </w:rPr>
            </w:pPr>
          </w:p>
        </w:tc>
      </w:tr>
      <w:tr w:rsidR="002927D8" w:rsidRPr="00A75C05" w14:paraId="19EB57E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B8B08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59B171" w14:textId="7B0DBFC4" w:rsidR="002927D8" w:rsidRPr="00E4203F" w:rsidRDefault="003A02AE" w:rsidP="002927D8">
            <w:pPr>
              <w:snapToGrid w:val="0"/>
              <w:spacing w:after="0" w:line="240" w:lineRule="auto"/>
              <w:rPr>
                <w:rStyle w:val="Hyperlink"/>
                <w:rFonts w:cs="Arial"/>
              </w:rPr>
            </w:pPr>
            <w:hyperlink r:id="rId314" w:history="1">
              <w:r w:rsidR="002927D8" w:rsidRPr="003A02AE">
                <w:rPr>
                  <w:rStyle w:val="Hyperlink"/>
                  <w:rFonts w:cs="Arial"/>
                </w:rPr>
                <w:t>S1-1810</w:t>
              </w:r>
              <w:r w:rsidR="002927D8" w:rsidRPr="003A02AE">
                <w:rPr>
                  <w:rStyle w:val="Hyperlink"/>
                  <w:rFonts w:cs="Arial"/>
                </w:rPr>
                <w:t>7</w:t>
              </w:r>
              <w:r w:rsidR="002927D8" w:rsidRPr="003A02AE">
                <w:rPr>
                  <w:rStyle w:val="Hyperlink"/>
                  <w:rFonts w:cs="Arial"/>
                </w:rPr>
                <w:t>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F919EF" w14:textId="6BB0F29C" w:rsidR="002927D8" w:rsidRPr="00A75C05" w:rsidRDefault="002308D4" w:rsidP="002927D8">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64D685" w14:textId="2101C22C" w:rsidR="002927D8" w:rsidRPr="00A75C05" w:rsidRDefault="00FE43DD" w:rsidP="002927D8">
            <w:pPr>
              <w:snapToGrid w:val="0"/>
              <w:spacing w:after="0" w:line="240" w:lineRule="auto"/>
            </w:pPr>
            <w:r>
              <w:t>C</w:t>
            </w:r>
            <w:r w:rsidRPr="001C7424">
              <w:t>R22.</w:t>
            </w:r>
            <w:r>
              <w:t>886</w:t>
            </w:r>
            <w:r w:rsidRPr="001C7424">
              <w:t>v1</w:t>
            </w:r>
            <w:r>
              <w:t>5</w:t>
            </w:r>
            <w:r w:rsidRPr="001C7424">
              <w:t>.</w:t>
            </w:r>
            <w:r>
              <w:t>1</w:t>
            </w:r>
            <w:r w:rsidRPr="001C7424">
              <w:t>.0:</w:t>
            </w:r>
            <w:r>
              <w:t xml:space="preserve"> </w:t>
            </w:r>
            <w:r>
              <w:rPr>
                <w:noProof/>
                <w:lang w:eastAsia="ko-KR"/>
              </w:rPr>
              <w:t>New Use Case: Assistance to Remote Driving Application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C8666FB" w14:textId="6C30E33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B29B401" w14:textId="3BD61032" w:rsidR="002927D8" w:rsidRPr="00A75C05" w:rsidRDefault="00FE43DD" w:rsidP="002927D8">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lang w:eastAsia="ko-KR"/>
              </w:rPr>
              <w:t>FS_V2XIMP</w:t>
            </w:r>
            <w:r w:rsidRPr="001C7424">
              <w:rPr>
                <w:rFonts w:eastAsia="Times New Roman" w:cs="Arial"/>
                <w:szCs w:val="18"/>
                <w:lang w:val="en-US" w:eastAsia="ar-SA"/>
              </w:rPr>
              <w:t xml:space="preserve"> Rel-16 CR 00</w:t>
            </w:r>
            <w:r>
              <w:rPr>
                <w:rFonts w:eastAsia="Times New Roman" w:cs="Arial"/>
                <w:szCs w:val="18"/>
                <w:lang w:val="en-US" w:eastAsia="ar-SA"/>
              </w:rPr>
              <w:t>16</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FE43DD" w:rsidRPr="00A75C05" w14:paraId="7CC181A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9885C5" w14:textId="77777777" w:rsidR="00FE43DD" w:rsidRPr="00A75C05" w:rsidRDefault="00FE43DD" w:rsidP="00FE43D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50C7A3" w14:textId="16FBFBBA" w:rsidR="00FE43DD" w:rsidRPr="00170325" w:rsidRDefault="003A02AE" w:rsidP="00FE43DD">
            <w:pPr>
              <w:snapToGrid w:val="0"/>
              <w:spacing w:after="0" w:line="240" w:lineRule="auto"/>
              <w:rPr>
                <w:rStyle w:val="Hyperlink"/>
                <w:rFonts w:cs="Arial"/>
              </w:rPr>
            </w:pPr>
            <w:hyperlink r:id="rId315" w:history="1">
              <w:r w:rsidR="00FE43DD" w:rsidRPr="003A02AE">
                <w:rPr>
                  <w:rStyle w:val="Hyperlink"/>
                  <w:rFonts w:cs="Arial"/>
                </w:rPr>
                <w:t>S1-1810</w:t>
              </w:r>
              <w:r w:rsidR="00FE43DD" w:rsidRPr="003A02AE">
                <w:rPr>
                  <w:rStyle w:val="Hyperlink"/>
                  <w:rFonts w:cs="Arial"/>
                </w:rPr>
                <w:t>7</w:t>
              </w:r>
              <w:r w:rsidR="00FE43DD" w:rsidRPr="003A02AE">
                <w:rPr>
                  <w:rStyle w:val="Hyperlink"/>
                  <w:rFonts w:cs="Arial"/>
                </w:rPr>
                <w:t>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8076F70" w14:textId="6A7A2A2D" w:rsidR="00FE43DD" w:rsidRPr="00A75C05" w:rsidRDefault="002308D4" w:rsidP="00FE43DD">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4AF082" w14:textId="033805AB" w:rsidR="00FE43DD" w:rsidRPr="00A75C05" w:rsidRDefault="00FE43DD" w:rsidP="00FE43DD">
            <w:pPr>
              <w:snapToGrid w:val="0"/>
              <w:spacing w:after="0" w:line="240" w:lineRule="auto"/>
            </w:pPr>
            <w:r>
              <w:t>C</w:t>
            </w:r>
            <w:r w:rsidRPr="001C7424">
              <w:t>R22.</w:t>
            </w:r>
            <w:r>
              <w:t>886</w:t>
            </w:r>
            <w:r w:rsidRPr="001C7424">
              <w:t>v1</w:t>
            </w:r>
            <w:r w:rsidR="002308D4">
              <w:t>5</w:t>
            </w:r>
            <w:r w:rsidRPr="001C7424">
              <w:t>.</w:t>
            </w:r>
            <w:r w:rsidR="002308D4">
              <w:t>1</w:t>
            </w:r>
            <w:r w:rsidRPr="001C7424">
              <w:t>.0:</w:t>
            </w:r>
            <w:r>
              <w:t xml:space="preserve"> </w:t>
            </w:r>
            <w:r w:rsidR="002308D4">
              <w:rPr>
                <w:noProof/>
                <w:lang w:eastAsia="ko-KR"/>
              </w:rPr>
              <w:t>New Use Case: A</w:t>
            </w:r>
            <w:r w:rsidR="002308D4">
              <w:rPr>
                <w:rFonts w:hint="eastAsia"/>
                <w:noProof/>
                <w:lang w:eastAsia="ko-KR"/>
              </w:rPr>
              <w:t xml:space="preserve">djustment of </w:t>
            </w:r>
            <w:r w:rsidR="002308D4">
              <w:rPr>
                <w:noProof/>
                <w:lang w:eastAsia="ko-KR"/>
              </w:rPr>
              <w:t>configuration of Platooning Application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5F97662" w14:textId="2A89B4CF" w:rsidR="00FE43DD" w:rsidRPr="00A75C05" w:rsidRDefault="00FE43DD" w:rsidP="00FE43D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E3F4833" w14:textId="486A7819" w:rsidR="00FE43DD" w:rsidRPr="00A75C05" w:rsidRDefault="00FE43DD" w:rsidP="00FE43DD">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lang w:eastAsia="ko-KR"/>
              </w:rPr>
              <w:t>FS_V2XIMP</w:t>
            </w:r>
            <w:r w:rsidRPr="001C7424">
              <w:rPr>
                <w:rFonts w:eastAsia="Times New Roman" w:cs="Arial"/>
                <w:szCs w:val="18"/>
                <w:lang w:val="en-US" w:eastAsia="ar-SA"/>
              </w:rPr>
              <w:t xml:space="preserve"> Rel-16 CR 00</w:t>
            </w:r>
            <w:r>
              <w:rPr>
                <w:rFonts w:eastAsia="Times New Roman" w:cs="Arial"/>
                <w:szCs w:val="18"/>
                <w:lang w:val="en-US" w:eastAsia="ar-SA"/>
              </w:rPr>
              <w:t>1</w:t>
            </w:r>
            <w:r w:rsidR="002308D4">
              <w:rPr>
                <w:rFonts w:eastAsia="Times New Roman" w:cs="Arial"/>
                <w:szCs w:val="18"/>
                <w:lang w:val="en-US" w:eastAsia="ar-SA"/>
              </w:rPr>
              <w:t>7</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2927D8" w:rsidRPr="00A75C05" w14:paraId="6928D8D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97B531"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0EE441" w14:textId="7E5F8840" w:rsidR="002927D8" w:rsidRPr="00170325" w:rsidRDefault="003A02AE" w:rsidP="002927D8">
            <w:pPr>
              <w:snapToGrid w:val="0"/>
              <w:spacing w:after="0" w:line="240" w:lineRule="auto"/>
              <w:rPr>
                <w:rStyle w:val="Hyperlink"/>
                <w:rFonts w:cs="Arial"/>
              </w:rPr>
            </w:pPr>
            <w:hyperlink r:id="rId316" w:history="1">
              <w:r w:rsidR="002927D8" w:rsidRPr="003A02AE">
                <w:rPr>
                  <w:rStyle w:val="Hyperlink"/>
                  <w:rFonts w:cs="Arial"/>
                </w:rPr>
                <w:t>S1-181</w:t>
              </w:r>
              <w:r w:rsidR="002927D8" w:rsidRPr="003A02AE">
                <w:rPr>
                  <w:rStyle w:val="Hyperlink"/>
                  <w:rFonts w:cs="Arial"/>
                </w:rPr>
                <w:t>0</w:t>
              </w:r>
              <w:r w:rsidR="002927D8" w:rsidRPr="003A02AE">
                <w:rPr>
                  <w:rStyle w:val="Hyperlink"/>
                  <w:rFonts w:cs="Arial"/>
                </w:rPr>
                <w:t>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7576815" w14:textId="1FD28662" w:rsidR="002927D8" w:rsidRPr="00A75C05" w:rsidRDefault="002308D4" w:rsidP="002927D8">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40B8A1" w14:textId="4CA16BE2" w:rsidR="002927D8" w:rsidRPr="00A75C05" w:rsidRDefault="002308D4" w:rsidP="002927D8">
            <w:pPr>
              <w:snapToGrid w:val="0"/>
              <w:spacing w:after="0" w:line="240" w:lineRule="auto"/>
            </w:pPr>
            <w:r>
              <w:t>C</w:t>
            </w:r>
            <w:r w:rsidRPr="001C7424">
              <w:t>R22.</w:t>
            </w:r>
            <w:r>
              <w:t>886</w:t>
            </w:r>
            <w:r w:rsidRPr="001C7424">
              <w:t>v1</w:t>
            </w:r>
            <w:r>
              <w:t>5</w:t>
            </w:r>
            <w:r w:rsidRPr="001C7424">
              <w:t>.</w:t>
            </w:r>
            <w:r>
              <w:t>1</w:t>
            </w:r>
            <w:r w:rsidRPr="001C7424">
              <w:t>.0:</w:t>
            </w:r>
            <w:r>
              <w:rPr>
                <w:noProof/>
                <w:lang w:eastAsia="ko-KR"/>
              </w:rPr>
              <w:t xml:space="preserve"> New Use Case: </w:t>
            </w:r>
            <w:r>
              <w:rPr>
                <w:rFonts w:hint="eastAsia"/>
                <w:noProof/>
                <w:lang w:eastAsia="ko-KR"/>
              </w:rPr>
              <w:t>Adjustment of Automated Driving</w:t>
            </w:r>
            <w:r>
              <w:rPr>
                <w:noProof/>
                <w:lang w:eastAsia="ko-KR"/>
              </w:rPr>
              <w:t xml:space="preserve"> – General Aspect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0F7F1DF"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306DBBD" w14:textId="455F25CC" w:rsidR="002927D8" w:rsidRPr="00A75C05" w:rsidRDefault="00FE43DD" w:rsidP="002927D8">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lang w:eastAsia="ko-KR"/>
              </w:rPr>
              <w:t>FS_V2XIMP</w:t>
            </w:r>
            <w:r w:rsidRPr="001C7424">
              <w:rPr>
                <w:rFonts w:eastAsia="Times New Roman" w:cs="Arial"/>
                <w:szCs w:val="18"/>
                <w:lang w:val="en-US" w:eastAsia="ar-SA"/>
              </w:rPr>
              <w:t xml:space="preserve"> Rel-16 CR 00</w:t>
            </w:r>
            <w:r>
              <w:rPr>
                <w:rFonts w:eastAsia="Times New Roman" w:cs="Arial"/>
                <w:szCs w:val="18"/>
                <w:lang w:val="en-US" w:eastAsia="ar-SA"/>
              </w:rPr>
              <w:t>1</w:t>
            </w:r>
            <w:r w:rsidR="002308D4">
              <w:rPr>
                <w:rFonts w:eastAsia="Times New Roman" w:cs="Arial"/>
                <w:szCs w:val="18"/>
                <w:lang w:val="en-US" w:eastAsia="ar-SA"/>
              </w:rPr>
              <w:t>8</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2927D8" w:rsidRPr="00A75C05" w14:paraId="10F2A928"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5AB467"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C7C4DC" w14:textId="7868CE54" w:rsidR="002927D8" w:rsidRPr="00E4203F" w:rsidRDefault="003A02AE" w:rsidP="002927D8">
            <w:pPr>
              <w:snapToGrid w:val="0"/>
              <w:spacing w:after="0" w:line="240" w:lineRule="auto"/>
              <w:rPr>
                <w:rStyle w:val="Hyperlink"/>
                <w:rFonts w:cs="Arial"/>
              </w:rPr>
            </w:pPr>
            <w:hyperlink r:id="rId317" w:history="1">
              <w:r w:rsidR="002927D8" w:rsidRPr="003A02AE">
                <w:rPr>
                  <w:rStyle w:val="Hyperlink"/>
                  <w:rFonts w:cs="Arial"/>
                </w:rPr>
                <w:t>S1-181</w:t>
              </w:r>
              <w:r w:rsidR="002927D8" w:rsidRPr="003A02AE">
                <w:rPr>
                  <w:rStyle w:val="Hyperlink"/>
                  <w:rFonts w:cs="Arial"/>
                </w:rPr>
                <w:t>0</w:t>
              </w:r>
              <w:r w:rsidR="002927D8" w:rsidRPr="003A02AE">
                <w:rPr>
                  <w:rStyle w:val="Hyperlink"/>
                  <w:rFonts w:cs="Arial"/>
                </w:rPr>
                <w:t>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D8060F" w14:textId="5C817DAF" w:rsidR="002927D8" w:rsidRPr="00A75C05" w:rsidRDefault="002308D4" w:rsidP="002927D8">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6D5AFF" w14:textId="3C08597E" w:rsidR="002927D8" w:rsidRPr="00A75C05" w:rsidRDefault="002308D4" w:rsidP="002927D8">
            <w:pPr>
              <w:snapToGrid w:val="0"/>
              <w:spacing w:after="0" w:line="240" w:lineRule="auto"/>
            </w:pPr>
            <w:r>
              <w:t>C</w:t>
            </w:r>
            <w:r w:rsidRPr="001C7424">
              <w:t>R22.</w:t>
            </w:r>
            <w:r>
              <w:t>886</w:t>
            </w:r>
            <w:r w:rsidRPr="001C7424">
              <w:t>v1</w:t>
            </w:r>
            <w:r>
              <w:t>5</w:t>
            </w:r>
            <w:r w:rsidRPr="001C7424">
              <w:t>.</w:t>
            </w:r>
            <w:r>
              <w:t>1</w:t>
            </w:r>
            <w:r w:rsidRPr="001C7424">
              <w:t>.0:</w:t>
            </w:r>
            <w:r>
              <w:rPr>
                <w:noProof/>
                <w:lang w:eastAsia="ko-KR"/>
              </w:rPr>
              <w:t xml:space="preserve"> New Use Case: </w:t>
            </w:r>
            <w:r>
              <w:rPr>
                <w:rFonts w:hint="eastAsia"/>
                <w:noProof/>
                <w:lang w:eastAsia="ko-KR"/>
              </w:rPr>
              <w:t>Adjustment of Automated Driving</w:t>
            </w:r>
            <w:r>
              <w:rPr>
                <w:noProof/>
                <w:lang w:eastAsia="ko-KR"/>
              </w:rPr>
              <w:t xml:space="preserve"> – General Aspect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548B1B1"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0D5B0F6" w14:textId="1DF2CA60" w:rsidR="002927D8" w:rsidRPr="00A75C05" w:rsidRDefault="00FE43DD" w:rsidP="002927D8">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lang w:eastAsia="ko-KR"/>
              </w:rPr>
              <w:t>FS_V2XIMP</w:t>
            </w:r>
            <w:r w:rsidRPr="001C7424">
              <w:rPr>
                <w:rFonts w:eastAsia="Times New Roman" w:cs="Arial"/>
                <w:szCs w:val="18"/>
                <w:lang w:val="en-US" w:eastAsia="ar-SA"/>
              </w:rPr>
              <w:t xml:space="preserve"> Rel-16 CR 00</w:t>
            </w:r>
            <w:r w:rsidR="002308D4">
              <w:rPr>
                <w:rFonts w:eastAsia="Times New Roman" w:cs="Arial"/>
                <w:szCs w:val="18"/>
                <w:lang w:val="en-US" w:eastAsia="ar-SA"/>
              </w:rPr>
              <w:t>19</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2927D8" w:rsidRPr="00A75C05" w14:paraId="5688CFC1"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502A90"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7DB7A5" w14:textId="3B7A7145" w:rsidR="002927D8" w:rsidRPr="00170325" w:rsidRDefault="003A02AE" w:rsidP="002927D8">
            <w:pPr>
              <w:snapToGrid w:val="0"/>
              <w:spacing w:after="0" w:line="240" w:lineRule="auto"/>
              <w:rPr>
                <w:rStyle w:val="Hyperlink"/>
                <w:rFonts w:cs="Arial"/>
              </w:rPr>
            </w:pPr>
            <w:hyperlink r:id="rId318" w:history="1">
              <w:r w:rsidR="002927D8" w:rsidRPr="003A02AE">
                <w:rPr>
                  <w:rStyle w:val="Hyperlink"/>
                  <w:rFonts w:cs="Arial"/>
                </w:rPr>
                <w:t>S1-18</w:t>
              </w:r>
              <w:r w:rsidR="002927D8" w:rsidRPr="003A02AE">
                <w:rPr>
                  <w:rStyle w:val="Hyperlink"/>
                  <w:rFonts w:cs="Arial"/>
                </w:rPr>
                <w:t>1</w:t>
              </w:r>
              <w:r w:rsidR="002927D8" w:rsidRPr="003A02AE">
                <w:rPr>
                  <w:rStyle w:val="Hyperlink"/>
                  <w:rFonts w:cs="Arial"/>
                </w:rPr>
                <w:t>082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FB0CE8" w14:textId="3DE097EB" w:rsidR="002927D8" w:rsidRPr="00A75C05" w:rsidRDefault="002308D4" w:rsidP="002927D8">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2B0390" w14:textId="5D20AD00" w:rsidR="002927D8" w:rsidRPr="00A75C05" w:rsidRDefault="002308D4" w:rsidP="002927D8">
            <w:pPr>
              <w:snapToGrid w:val="0"/>
              <w:spacing w:after="0" w:line="240" w:lineRule="auto"/>
            </w:pPr>
            <w:r>
              <w:t>C</w:t>
            </w:r>
            <w:r w:rsidRPr="001C7424">
              <w:t>R22.</w:t>
            </w:r>
            <w:r>
              <w:t>886</w:t>
            </w:r>
            <w:r w:rsidRPr="001C7424">
              <w:t>v1</w:t>
            </w:r>
            <w:r>
              <w:t>5</w:t>
            </w:r>
            <w:r w:rsidRPr="001C7424">
              <w:t>.</w:t>
            </w:r>
            <w:r>
              <w:t>1</w:t>
            </w:r>
            <w:r w:rsidRPr="001C7424">
              <w:t>.0:</w:t>
            </w:r>
            <w:r>
              <w:rPr>
                <w:noProof/>
                <w:lang w:eastAsia="ko-KR"/>
              </w:rPr>
              <w:t xml:space="preserve"> New Use Case: </w:t>
            </w:r>
            <w:r>
              <w:rPr>
                <w:rFonts w:hint="eastAsia"/>
                <w:noProof/>
                <w:lang w:eastAsia="ko-KR"/>
              </w:rPr>
              <w:t>Adjustment of Automated Driving</w:t>
            </w:r>
            <w:r>
              <w:rPr>
                <w:noProof/>
                <w:lang w:eastAsia="ko-KR"/>
              </w:rPr>
              <w:t xml:space="preserve"> – other aspect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63478A4"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604F071" w14:textId="46934C5A" w:rsidR="002927D8" w:rsidRPr="00A75C05" w:rsidRDefault="00FE43DD" w:rsidP="002927D8">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lang w:eastAsia="ko-KR"/>
              </w:rPr>
              <w:t>FS_V2XIMP</w:t>
            </w:r>
            <w:r w:rsidRPr="001C7424">
              <w:rPr>
                <w:rFonts w:eastAsia="Times New Roman" w:cs="Arial"/>
                <w:szCs w:val="18"/>
                <w:lang w:val="en-US" w:eastAsia="ar-SA"/>
              </w:rPr>
              <w:t xml:space="preserve"> Rel-16 CR 00</w:t>
            </w:r>
            <w:r w:rsidR="002308D4">
              <w:rPr>
                <w:rFonts w:eastAsia="Times New Roman" w:cs="Arial"/>
                <w:szCs w:val="18"/>
                <w:lang w:val="en-US" w:eastAsia="ar-SA"/>
              </w:rPr>
              <w:t>20</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2927D8" w:rsidRPr="00A75C05" w14:paraId="355D1D5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96FB80"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3B35EB" w14:textId="2E19719E" w:rsidR="002927D8" w:rsidRPr="00170325" w:rsidRDefault="003A02AE" w:rsidP="002927D8">
            <w:pPr>
              <w:snapToGrid w:val="0"/>
              <w:spacing w:after="0" w:line="240" w:lineRule="auto"/>
              <w:rPr>
                <w:rStyle w:val="Hyperlink"/>
                <w:rFonts w:cs="Arial"/>
              </w:rPr>
            </w:pPr>
            <w:hyperlink r:id="rId319" w:history="1">
              <w:r w:rsidR="002927D8" w:rsidRPr="003A02AE">
                <w:rPr>
                  <w:rStyle w:val="Hyperlink"/>
                  <w:rFonts w:cs="Arial"/>
                </w:rPr>
                <w:t>S1-1810</w:t>
              </w:r>
              <w:r w:rsidR="002927D8" w:rsidRPr="003A02AE">
                <w:rPr>
                  <w:rStyle w:val="Hyperlink"/>
                  <w:rFonts w:cs="Arial"/>
                </w:rPr>
                <w:t>8</w:t>
              </w:r>
              <w:r w:rsidR="002927D8" w:rsidRPr="003A02AE">
                <w:rPr>
                  <w:rStyle w:val="Hyperlink"/>
                  <w:rFonts w:cs="Arial"/>
                </w:rPr>
                <w:t>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9038BC" w14:textId="4DCFE206" w:rsidR="002927D8" w:rsidRPr="00A75C05" w:rsidRDefault="002308D4" w:rsidP="002927D8">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DD5F43" w14:textId="7BE44F47" w:rsidR="002927D8" w:rsidRPr="00A75C05" w:rsidRDefault="002308D4" w:rsidP="002927D8">
            <w:pPr>
              <w:snapToGrid w:val="0"/>
              <w:spacing w:after="0" w:line="240" w:lineRule="auto"/>
            </w:pPr>
            <w:r>
              <w:t>C</w:t>
            </w:r>
            <w:r w:rsidRPr="001C7424">
              <w:t>R22.</w:t>
            </w:r>
            <w:r>
              <w:t>886</w:t>
            </w:r>
            <w:r w:rsidRPr="001C7424">
              <w:t>v1</w:t>
            </w:r>
            <w:r>
              <w:t>5</w:t>
            </w:r>
            <w:r w:rsidRPr="001C7424">
              <w:t>.</w:t>
            </w:r>
            <w:r>
              <w:t>1</w:t>
            </w:r>
            <w:r w:rsidRPr="001C7424">
              <w:t>.0:</w:t>
            </w:r>
            <w:r w:rsidRPr="000B2F02">
              <w:rPr>
                <w:noProof/>
              </w:rPr>
              <w:t xml:space="preserve"> Notification of QoS Change for Remote Driving Application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C9C5472"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46081B6" w14:textId="7E8F9D1F" w:rsidR="002927D8" w:rsidRPr="00A75C05" w:rsidRDefault="00FE43DD" w:rsidP="002927D8">
            <w:pPr>
              <w:spacing w:after="0" w:line="240" w:lineRule="auto"/>
              <w:rPr>
                <w:rFonts w:eastAsia="Arial Unicode MS" w:cs="Arial"/>
                <w:szCs w:val="18"/>
                <w:lang w:eastAsia="ar-SA"/>
              </w:rPr>
            </w:pPr>
            <w:r w:rsidRPr="001C7424">
              <w:rPr>
                <w:rFonts w:eastAsia="Times New Roman" w:cs="Arial"/>
                <w:szCs w:val="18"/>
                <w:lang w:val="en-US" w:eastAsia="ar-SA"/>
              </w:rPr>
              <w:t xml:space="preserve">WI code </w:t>
            </w:r>
            <w:r>
              <w:rPr>
                <w:noProof/>
                <w:lang w:eastAsia="ko-KR"/>
              </w:rPr>
              <w:t>FS_V2XIMP</w:t>
            </w:r>
            <w:r w:rsidRPr="001C7424">
              <w:rPr>
                <w:rFonts w:eastAsia="Times New Roman" w:cs="Arial"/>
                <w:szCs w:val="18"/>
                <w:lang w:val="en-US" w:eastAsia="ar-SA"/>
              </w:rPr>
              <w:t xml:space="preserve"> Rel-16 CR 00</w:t>
            </w:r>
            <w:r w:rsidR="002308D4">
              <w:rPr>
                <w:rFonts w:eastAsia="Times New Roman" w:cs="Arial"/>
                <w:szCs w:val="18"/>
                <w:lang w:val="en-US" w:eastAsia="ar-SA"/>
              </w:rPr>
              <w:t>21</w:t>
            </w:r>
            <w:r w:rsidRPr="001C7424">
              <w:rPr>
                <w:rFonts w:eastAsia="Times New Roman" w:cs="Arial"/>
                <w:szCs w:val="18"/>
                <w:lang w:val="en-US" w:eastAsia="ar-SA"/>
              </w:rPr>
              <w:t xml:space="preserve"> R- Cat </w:t>
            </w:r>
            <w:r>
              <w:rPr>
                <w:rFonts w:eastAsia="Times New Roman" w:cs="Arial"/>
                <w:szCs w:val="18"/>
                <w:lang w:val="en-US" w:eastAsia="ar-SA"/>
              </w:rPr>
              <w:t>B</w:t>
            </w:r>
          </w:p>
        </w:tc>
      </w:tr>
      <w:tr w:rsidR="002927D8" w:rsidRPr="00B81C05" w14:paraId="0B4D8CDC" w14:textId="77777777" w:rsidTr="00A364F8">
        <w:trPr>
          <w:trHeight w:val="141"/>
        </w:trPr>
        <w:tc>
          <w:tcPr>
            <w:tcW w:w="14494" w:type="dxa"/>
            <w:gridSpan w:val="8"/>
            <w:tcBorders>
              <w:top w:val="nil"/>
              <w:bottom w:val="single" w:sz="4" w:space="0" w:color="auto"/>
            </w:tcBorders>
            <w:shd w:val="clear" w:color="auto" w:fill="F2F2F2"/>
          </w:tcPr>
          <w:p w14:paraId="71A969D2" w14:textId="7DFA01CF" w:rsidR="002927D8" w:rsidRPr="00B81C05" w:rsidRDefault="002927D8" w:rsidP="002927D8">
            <w:pPr>
              <w:pStyle w:val="Heading3"/>
            </w:pPr>
            <w:r>
              <w:t>V2XIMP+ID_UAS drafting session information (7+10=17)</w:t>
            </w:r>
          </w:p>
        </w:tc>
      </w:tr>
      <w:tr w:rsidR="002927D8" w:rsidRPr="00A75C05" w14:paraId="470C0A8C"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3ACA12"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66D1C2" w14:textId="152BFC6D" w:rsidR="002927D8" w:rsidRPr="00B0588D" w:rsidRDefault="003A02AE" w:rsidP="002927D8">
            <w:pPr>
              <w:snapToGrid w:val="0"/>
              <w:spacing w:after="0" w:line="240" w:lineRule="auto"/>
              <w:rPr>
                <w:rStyle w:val="Hyperlink"/>
                <w:rFonts w:eastAsia="Times New Roman" w:cs="Arial"/>
                <w:color w:val="auto"/>
                <w:szCs w:val="18"/>
                <w:lang w:eastAsia="ar-SA"/>
              </w:rPr>
            </w:pPr>
            <w:hyperlink r:id="rId320" w:history="1">
              <w:r w:rsidR="002927D8" w:rsidRPr="003A02AE">
                <w:rPr>
                  <w:rStyle w:val="Hyperlink"/>
                  <w:rFonts w:cs="Arial"/>
                </w:rPr>
                <w:t>S1-181300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89C250"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F051CC" w14:textId="6B6C9308" w:rsidR="002927D8" w:rsidRPr="00D66E9C" w:rsidRDefault="002927D8" w:rsidP="002927D8">
            <w:pPr>
              <w:snapToGrid w:val="0"/>
              <w:spacing w:after="0" w:line="240" w:lineRule="auto"/>
              <w:rPr>
                <w:rFonts w:eastAsia="Times New Roman" w:cs="Arial"/>
                <w:szCs w:val="18"/>
                <w:lang w:eastAsia="ar-SA"/>
              </w:rPr>
            </w:pPr>
            <w:r>
              <w:t xml:space="preserve">V2XIMP+ID_UAS </w:t>
            </w:r>
            <w:r w:rsidRPr="00D66E9C">
              <w:rPr>
                <w:rFonts w:eastAsia="Times New Roman" w:cs="Arial"/>
                <w:szCs w:val="18"/>
                <w:lang w:eastAsia="ar-SA"/>
              </w:rPr>
              <w:t>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97EFE0B" w14:textId="77777777" w:rsidR="002927D8" w:rsidRPr="00D66E9C"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7E493EE" w14:textId="77777777" w:rsidR="002927D8" w:rsidRPr="00D66E9C" w:rsidRDefault="002927D8" w:rsidP="002927D8">
            <w:pPr>
              <w:snapToGrid w:val="0"/>
              <w:spacing w:after="0" w:line="240" w:lineRule="auto"/>
              <w:rPr>
                <w:rFonts w:eastAsia="Arial Unicode MS" w:cs="Arial"/>
                <w:szCs w:val="18"/>
                <w:lang w:eastAsia="ar-SA"/>
              </w:rPr>
            </w:pPr>
          </w:p>
        </w:tc>
      </w:tr>
      <w:tr w:rsidR="002927D8" w:rsidRPr="00A75C05" w14:paraId="1B8FF61F" w14:textId="77777777" w:rsidTr="00A364F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FD64B7"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0DA1BD" w14:textId="0A2C1F5F" w:rsidR="002927D8" w:rsidRPr="00B0588D" w:rsidRDefault="003A02AE" w:rsidP="002927D8">
            <w:pPr>
              <w:snapToGrid w:val="0"/>
              <w:spacing w:after="0" w:line="240" w:lineRule="auto"/>
              <w:rPr>
                <w:rStyle w:val="Hyperlink"/>
                <w:rFonts w:eastAsia="Times New Roman" w:cs="Arial"/>
                <w:color w:val="auto"/>
                <w:szCs w:val="18"/>
                <w:lang w:eastAsia="ar-SA"/>
              </w:rPr>
            </w:pPr>
            <w:hyperlink r:id="rId321" w:history="1">
              <w:r w:rsidR="002927D8" w:rsidRPr="003A02AE">
                <w:rPr>
                  <w:rStyle w:val="Hyperlink"/>
                  <w:rFonts w:cs="Arial"/>
                </w:rPr>
                <w:t>S1-181301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02A0A8" w14:textId="77777777" w:rsidR="002927D8" w:rsidRPr="00D66E9C" w:rsidRDefault="002927D8" w:rsidP="002927D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DA3470" w14:textId="34BDC218" w:rsidR="002927D8" w:rsidRPr="00D66E9C" w:rsidRDefault="002927D8" w:rsidP="002927D8">
            <w:pPr>
              <w:snapToGrid w:val="0"/>
              <w:spacing w:after="0" w:line="240" w:lineRule="auto"/>
              <w:rPr>
                <w:rFonts w:eastAsia="Times New Roman" w:cs="Arial"/>
                <w:szCs w:val="18"/>
                <w:lang w:eastAsia="ar-SA"/>
              </w:rPr>
            </w:pPr>
            <w:r>
              <w:t xml:space="preserve">V2XIMP+ID_UAS </w:t>
            </w:r>
            <w:r w:rsidRPr="00D66E9C">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E1A5346" w14:textId="77777777" w:rsidR="002927D8" w:rsidRPr="00D66E9C"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2F9932C" w14:textId="77777777" w:rsidR="002927D8" w:rsidRPr="00D66E9C" w:rsidRDefault="002927D8" w:rsidP="002927D8">
            <w:pPr>
              <w:snapToGrid w:val="0"/>
              <w:spacing w:after="0" w:line="240" w:lineRule="auto"/>
              <w:rPr>
                <w:rFonts w:eastAsia="Arial Unicode MS" w:cs="Arial"/>
                <w:szCs w:val="18"/>
                <w:lang w:eastAsia="ar-SA"/>
              </w:rPr>
            </w:pPr>
          </w:p>
        </w:tc>
      </w:tr>
      <w:tr w:rsidR="002927D8" w:rsidRPr="00B04844" w14:paraId="42FD55E9" w14:textId="77777777" w:rsidTr="00A87B48">
        <w:trPr>
          <w:trHeight w:val="141"/>
        </w:trPr>
        <w:tc>
          <w:tcPr>
            <w:tcW w:w="14494" w:type="dxa"/>
            <w:gridSpan w:val="8"/>
            <w:tcBorders>
              <w:bottom w:val="nil"/>
            </w:tcBorders>
            <w:shd w:val="clear" w:color="auto" w:fill="F2F2F2"/>
          </w:tcPr>
          <w:p w14:paraId="2828DEF0" w14:textId="538DC7EF" w:rsidR="002927D8" w:rsidRPr="009504CA" w:rsidRDefault="002927D8" w:rsidP="002927D8">
            <w:pPr>
              <w:pStyle w:val="Heading2"/>
              <w:rPr>
                <w:lang w:val="en-US"/>
              </w:rPr>
            </w:pPr>
            <w:r w:rsidRPr="009504CA">
              <w:t>FS_</w:t>
            </w:r>
            <w:r>
              <w:t xml:space="preserve">ID_UAS: </w:t>
            </w:r>
            <w:r w:rsidRPr="00860B45">
              <w:rPr>
                <w:lang w:val="it-IT"/>
              </w:rPr>
              <w:t>Study on Remote Identification of Unmanned Aerial Systems</w:t>
            </w:r>
            <w:r w:rsidRPr="004070E3">
              <w:t xml:space="preserve"> </w:t>
            </w:r>
            <w:r>
              <w:t>[</w:t>
            </w:r>
            <w:r>
              <w:rPr>
                <w:bCs/>
              </w:rPr>
              <w:t>SP-180172</w:t>
            </w:r>
            <w:r w:rsidRPr="009504CA">
              <w:rPr>
                <w:bCs/>
              </w:rPr>
              <w:t>]</w:t>
            </w:r>
          </w:p>
        </w:tc>
      </w:tr>
      <w:tr w:rsidR="002927D8" w:rsidRPr="00B04844" w14:paraId="101893AA" w14:textId="77777777" w:rsidTr="00A87B48">
        <w:trPr>
          <w:trHeight w:val="141"/>
        </w:trPr>
        <w:tc>
          <w:tcPr>
            <w:tcW w:w="14494" w:type="dxa"/>
            <w:gridSpan w:val="8"/>
            <w:tcBorders>
              <w:bottom w:val="single" w:sz="4" w:space="0" w:color="auto"/>
            </w:tcBorders>
            <w:shd w:val="clear" w:color="auto" w:fill="auto"/>
          </w:tcPr>
          <w:p w14:paraId="0BD59261" w14:textId="77777777" w:rsidR="002927D8" w:rsidRPr="004067FF" w:rsidRDefault="002927D8" w:rsidP="002927D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B5D58B3" w14:textId="013BFAEA" w:rsidR="002927D8" w:rsidRPr="00411066"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Latest version: </w:t>
            </w:r>
          </w:p>
          <w:p w14:paraId="67208D1D" w14:textId="2D1080C2" w:rsidR="002927D8" w:rsidRPr="00411066" w:rsidRDefault="002927D8" w:rsidP="002927D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66D27351" w14:textId="6D286E43" w:rsidR="002927D8" w:rsidRPr="004070E3" w:rsidRDefault="002927D8" w:rsidP="002927D8">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329EC5D7" w14:textId="77777777" w:rsidR="002927D8" w:rsidRPr="004070E3" w:rsidRDefault="002927D8" w:rsidP="002927D8">
            <w:pPr>
              <w:suppressAutoHyphens/>
              <w:spacing w:after="0" w:line="240" w:lineRule="auto"/>
              <w:rPr>
                <w:rFonts w:eastAsia="Arial Unicode MS" w:cs="Arial"/>
                <w:i/>
                <w:szCs w:val="18"/>
                <w:lang w:eastAsia="ar-SA"/>
              </w:rPr>
            </w:pPr>
          </w:p>
        </w:tc>
      </w:tr>
      <w:tr w:rsidR="002927D8" w:rsidRPr="00A75C05" w14:paraId="4FCDFE6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580FA7"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5D4AE3" w14:textId="4A70F94B" w:rsidR="002927D8" w:rsidRPr="00170325" w:rsidRDefault="003A02AE" w:rsidP="002927D8">
            <w:pPr>
              <w:snapToGrid w:val="0"/>
              <w:spacing w:after="0" w:line="240" w:lineRule="auto"/>
              <w:rPr>
                <w:rStyle w:val="Hyperlink"/>
                <w:rFonts w:cs="Arial"/>
              </w:rPr>
            </w:pPr>
            <w:hyperlink r:id="rId322" w:history="1">
              <w:r w:rsidR="002927D8" w:rsidRPr="003A02AE">
                <w:rPr>
                  <w:rStyle w:val="Hyperlink"/>
                  <w:rFonts w:cs="Arial"/>
                </w:rPr>
                <w:t>S1-181</w:t>
              </w:r>
              <w:r w:rsidR="002927D8" w:rsidRPr="003A02AE">
                <w:rPr>
                  <w:rStyle w:val="Hyperlink"/>
                  <w:rFonts w:cs="Arial"/>
                </w:rPr>
                <w:t>1</w:t>
              </w:r>
              <w:r w:rsidR="002927D8" w:rsidRPr="003A02AE">
                <w:rPr>
                  <w:rStyle w:val="Hyperlink"/>
                  <w:rFonts w:cs="Arial"/>
                </w:rPr>
                <w:t>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0EE2C6" w14:textId="6D05339E"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1E8698" w14:textId="4519DED1" w:rsidR="002927D8" w:rsidRPr="00A75C05" w:rsidRDefault="004421C5" w:rsidP="002927D8">
            <w:pPr>
              <w:snapToGrid w:val="0"/>
              <w:spacing w:after="0" w:line="240" w:lineRule="auto"/>
            </w:pPr>
            <w:r>
              <w:rPr>
                <w:rFonts w:eastAsia="SimSun"/>
                <w:lang w:eastAsia="en-GB"/>
              </w:rPr>
              <w:t>FS_ID_UAS: Skeleton for TR 22.8de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B1E45B0"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3647449"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1B7DAC80"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A5356B"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FF23B5" w14:textId="595F293E" w:rsidR="002927D8" w:rsidRPr="00170325" w:rsidRDefault="003A02AE" w:rsidP="002927D8">
            <w:pPr>
              <w:snapToGrid w:val="0"/>
              <w:spacing w:after="0" w:line="240" w:lineRule="auto"/>
              <w:rPr>
                <w:rStyle w:val="Hyperlink"/>
                <w:rFonts w:cs="Arial"/>
              </w:rPr>
            </w:pPr>
            <w:hyperlink r:id="rId323" w:history="1">
              <w:r w:rsidR="002927D8" w:rsidRPr="003A02AE">
                <w:rPr>
                  <w:rStyle w:val="Hyperlink"/>
                  <w:rFonts w:cs="Arial"/>
                </w:rPr>
                <w:t>S1-181</w:t>
              </w:r>
              <w:r w:rsidR="002927D8" w:rsidRPr="003A02AE">
                <w:rPr>
                  <w:rStyle w:val="Hyperlink"/>
                  <w:rFonts w:cs="Arial"/>
                </w:rPr>
                <w:t>1</w:t>
              </w:r>
              <w:r w:rsidR="002927D8" w:rsidRPr="003A02AE">
                <w:rPr>
                  <w:rStyle w:val="Hyperlink"/>
                  <w:rFonts w:cs="Arial"/>
                </w:rPr>
                <w:t>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F09CECA" w14:textId="7816DDD1"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4EF4C6" w14:textId="7B0D27E3" w:rsidR="002927D8" w:rsidRPr="00A75C05" w:rsidRDefault="004421C5" w:rsidP="002927D8">
            <w:pPr>
              <w:snapToGrid w:val="0"/>
              <w:spacing w:after="0" w:line="240" w:lineRule="auto"/>
            </w:pPr>
            <w:r>
              <w:rPr>
                <w:rFonts w:eastAsia="SimSun"/>
                <w:lang w:eastAsia="en-GB"/>
              </w:rPr>
              <w:t>FS_ID_UAS: Scope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111E27"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1BEB048"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1371C40D"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4F6505"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E34555" w14:textId="4B21B7CE" w:rsidR="002927D8" w:rsidRPr="00170325" w:rsidRDefault="003A02AE" w:rsidP="002927D8">
            <w:pPr>
              <w:snapToGrid w:val="0"/>
              <w:spacing w:after="0" w:line="240" w:lineRule="auto"/>
              <w:rPr>
                <w:rStyle w:val="Hyperlink"/>
                <w:rFonts w:cs="Arial"/>
              </w:rPr>
            </w:pPr>
            <w:hyperlink r:id="rId324" w:history="1">
              <w:r w:rsidR="002927D8" w:rsidRPr="003A02AE">
                <w:rPr>
                  <w:rStyle w:val="Hyperlink"/>
                  <w:rFonts w:cs="Arial"/>
                </w:rPr>
                <w:t>S1-18</w:t>
              </w:r>
              <w:r w:rsidR="002927D8" w:rsidRPr="003A02AE">
                <w:rPr>
                  <w:rStyle w:val="Hyperlink"/>
                  <w:rFonts w:cs="Arial"/>
                </w:rPr>
                <w:t>1</w:t>
              </w:r>
              <w:r w:rsidR="002927D8" w:rsidRPr="003A02AE">
                <w:rPr>
                  <w:rStyle w:val="Hyperlink"/>
                  <w:rFonts w:cs="Arial"/>
                </w:rPr>
                <w:t>195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0E7C9E3" w14:textId="2048936A"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38D48A" w14:textId="2BF41604" w:rsidR="002927D8" w:rsidRPr="00A75C05" w:rsidRDefault="004421C5" w:rsidP="002927D8">
            <w:pPr>
              <w:snapToGrid w:val="0"/>
              <w:spacing w:after="0" w:line="240" w:lineRule="auto"/>
            </w:pPr>
            <w:r>
              <w:rPr>
                <w:rFonts w:eastAsia="SimSun"/>
                <w:lang w:eastAsia="en-GB"/>
              </w:rPr>
              <w:t xml:space="preserve">FS_ID_UAS: </w:t>
            </w:r>
            <w:r w:rsidRPr="00F27E27">
              <w:rPr>
                <w:rFonts w:eastAsia="SimSun"/>
                <w:lang w:eastAsia="en-GB"/>
              </w:rPr>
              <w:t>Definitions, symbols and abbreviations clause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A3EB27C"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2521EBB"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68E4F76A"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7AF194"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927FDA" w14:textId="369537CD" w:rsidR="002927D8" w:rsidRPr="00170325" w:rsidRDefault="003A02AE" w:rsidP="002927D8">
            <w:pPr>
              <w:snapToGrid w:val="0"/>
              <w:spacing w:after="0" w:line="240" w:lineRule="auto"/>
              <w:rPr>
                <w:rStyle w:val="Hyperlink"/>
                <w:rFonts w:cs="Arial"/>
              </w:rPr>
            </w:pPr>
            <w:hyperlink r:id="rId325" w:history="1">
              <w:r w:rsidR="002927D8" w:rsidRPr="003A02AE">
                <w:rPr>
                  <w:rStyle w:val="Hyperlink"/>
                  <w:rFonts w:cs="Arial"/>
                </w:rPr>
                <w:t>S1-1811</w:t>
              </w:r>
              <w:r w:rsidR="002927D8" w:rsidRPr="003A02AE">
                <w:rPr>
                  <w:rStyle w:val="Hyperlink"/>
                  <w:rFonts w:cs="Arial"/>
                </w:rPr>
                <w:t>9</w:t>
              </w:r>
              <w:r w:rsidR="002927D8" w:rsidRPr="003A02AE">
                <w:rPr>
                  <w:rStyle w:val="Hyperlink"/>
                  <w:rFonts w:cs="Arial"/>
                </w:rPr>
                <w:t>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83F93CE" w14:textId="1B4BFFFC"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A1615DC" w14:textId="49841D17" w:rsidR="002927D8" w:rsidRPr="00A75C05" w:rsidRDefault="004421C5" w:rsidP="002927D8">
            <w:pPr>
              <w:snapToGrid w:val="0"/>
              <w:spacing w:after="0" w:line="240" w:lineRule="auto"/>
            </w:pPr>
            <w:r>
              <w:rPr>
                <w:rFonts w:eastAsia="SimSun"/>
                <w:lang w:eastAsia="en-GB"/>
              </w:rPr>
              <w:t>FS_ID_UAS: Introduction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C517277"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BA0F507"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389A045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F490A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5EF74A" w14:textId="7EA152B5" w:rsidR="002927D8" w:rsidRPr="00170325" w:rsidRDefault="003A02AE" w:rsidP="002927D8">
            <w:pPr>
              <w:snapToGrid w:val="0"/>
              <w:spacing w:after="0" w:line="240" w:lineRule="auto"/>
              <w:rPr>
                <w:rStyle w:val="Hyperlink"/>
                <w:rFonts w:cs="Arial"/>
              </w:rPr>
            </w:pPr>
            <w:hyperlink r:id="rId326" w:history="1">
              <w:r w:rsidR="002927D8" w:rsidRPr="003A02AE">
                <w:rPr>
                  <w:rStyle w:val="Hyperlink"/>
                  <w:rFonts w:cs="Arial"/>
                </w:rPr>
                <w:t>S1-1811</w:t>
              </w:r>
              <w:r w:rsidR="002927D8" w:rsidRPr="003A02AE">
                <w:rPr>
                  <w:rStyle w:val="Hyperlink"/>
                  <w:rFonts w:cs="Arial"/>
                </w:rPr>
                <w:t>9</w:t>
              </w:r>
              <w:r w:rsidR="002927D8" w:rsidRPr="003A02AE">
                <w:rPr>
                  <w:rStyle w:val="Hyperlink"/>
                  <w:rFonts w:cs="Arial"/>
                </w:rPr>
                <w:t>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41C5CC" w14:textId="4DA81C0C"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4DFCF3" w14:textId="48CB0D0A" w:rsidR="002927D8" w:rsidRPr="00A75C05" w:rsidRDefault="004421C5" w:rsidP="002927D8">
            <w:pPr>
              <w:snapToGrid w:val="0"/>
              <w:spacing w:after="0" w:line="240" w:lineRule="auto"/>
            </w:pPr>
            <w:r>
              <w:rPr>
                <w:rFonts w:eastAsia="SimSun"/>
                <w:lang w:eastAsia="en-GB"/>
              </w:rPr>
              <w:t xml:space="preserve">FS_ID_UAS: </w:t>
            </w:r>
            <w:r w:rsidRPr="00A27D30">
              <w:rPr>
                <w:rFonts w:eastAsia="SimSun"/>
                <w:lang w:eastAsia="en-GB"/>
              </w:rPr>
              <w:t>Use case for Initial authorisation to operate conducted by MNO</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5EDC7F3"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E1C8EAB"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69956D9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A59617"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7B95F7" w14:textId="7D477B48" w:rsidR="002927D8" w:rsidRPr="00170325" w:rsidRDefault="003A02AE" w:rsidP="002927D8">
            <w:pPr>
              <w:snapToGrid w:val="0"/>
              <w:spacing w:after="0" w:line="240" w:lineRule="auto"/>
              <w:rPr>
                <w:rStyle w:val="Hyperlink"/>
                <w:rFonts w:cs="Arial"/>
              </w:rPr>
            </w:pPr>
            <w:hyperlink r:id="rId327" w:history="1">
              <w:r w:rsidR="002927D8" w:rsidRPr="003A02AE">
                <w:rPr>
                  <w:rStyle w:val="Hyperlink"/>
                  <w:rFonts w:cs="Arial"/>
                </w:rPr>
                <w:t>S1-181</w:t>
              </w:r>
              <w:r w:rsidR="002927D8" w:rsidRPr="003A02AE">
                <w:rPr>
                  <w:rStyle w:val="Hyperlink"/>
                  <w:rFonts w:cs="Arial"/>
                </w:rPr>
                <w:t>1</w:t>
              </w:r>
              <w:r w:rsidR="002927D8" w:rsidRPr="003A02AE">
                <w:rPr>
                  <w:rStyle w:val="Hyperlink"/>
                  <w:rFonts w:cs="Arial"/>
                </w:rPr>
                <w:t>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E352BF9" w14:textId="13EE94A3"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E4EA6A" w14:textId="0DE1FE9E" w:rsidR="002927D8" w:rsidRPr="00A75C05" w:rsidRDefault="004421C5" w:rsidP="002927D8">
            <w:pPr>
              <w:snapToGrid w:val="0"/>
              <w:spacing w:after="0" w:line="240" w:lineRule="auto"/>
            </w:pPr>
            <w:r>
              <w:rPr>
                <w:rFonts w:eastAsia="SimSun"/>
                <w:lang w:eastAsia="en-GB"/>
              </w:rPr>
              <w:t xml:space="preserve">FS_ID_UAS: Use case on </w:t>
            </w:r>
            <w:r w:rsidRPr="00307FC1">
              <w:rPr>
                <w:rFonts w:eastAsia="SimSun"/>
                <w:lang w:eastAsia="en-GB"/>
              </w:rPr>
              <w:t>Live data acquisition via MNO by Unmanned Aerial Collision Avoidance System (</w:t>
            </w:r>
            <w:r>
              <w:rPr>
                <w:rFonts w:eastAsia="SimSun"/>
                <w:lang w:eastAsia="en-GB"/>
              </w:rPr>
              <w:t>U</w:t>
            </w:r>
            <w:r w:rsidRPr="00307FC1">
              <w:rPr>
                <w:rFonts w:eastAsia="SimSun"/>
                <w:lang w:eastAsia="en-GB"/>
              </w:rPr>
              <w:t>CAS)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101C131"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B5D6918"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2930783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9A630C"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D67C61" w14:textId="7DB1849D" w:rsidR="002927D8" w:rsidRPr="00170325" w:rsidRDefault="003A02AE" w:rsidP="002927D8">
            <w:pPr>
              <w:snapToGrid w:val="0"/>
              <w:spacing w:after="0" w:line="240" w:lineRule="auto"/>
              <w:rPr>
                <w:rStyle w:val="Hyperlink"/>
                <w:rFonts w:cs="Arial"/>
              </w:rPr>
            </w:pPr>
            <w:hyperlink r:id="rId328" w:history="1">
              <w:r w:rsidR="002927D8" w:rsidRPr="003A02AE">
                <w:rPr>
                  <w:rStyle w:val="Hyperlink"/>
                  <w:rFonts w:cs="Arial"/>
                </w:rPr>
                <w:t>S1-1811</w:t>
              </w:r>
              <w:r w:rsidR="002927D8" w:rsidRPr="003A02AE">
                <w:rPr>
                  <w:rStyle w:val="Hyperlink"/>
                  <w:rFonts w:cs="Arial"/>
                </w:rPr>
                <w:t>9</w:t>
              </w:r>
              <w:r w:rsidR="002927D8" w:rsidRPr="003A02AE">
                <w:rPr>
                  <w:rStyle w:val="Hyperlink"/>
                  <w:rFonts w:cs="Arial"/>
                </w:rPr>
                <w:t>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6E77D8" w14:textId="42C8E331"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F874CF" w14:textId="3B6A2D33" w:rsidR="002927D8" w:rsidRPr="00A75C05" w:rsidRDefault="004421C5" w:rsidP="002927D8">
            <w:pPr>
              <w:snapToGrid w:val="0"/>
              <w:spacing w:after="0" w:line="240" w:lineRule="auto"/>
            </w:pPr>
            <w:r>
              <w:rPr>
                <w:rFonts w:eastAsia="SimSun"/>
                <w:lang w:eastAsia="en-GB"/>
              </w:rPr>
              <w:t xml:space="preserve">FS_ID_UAS: </w:t>
            </w:r>
            <w:r w:rsidRPr="00F160B7">
              <w:rPr>
                <w:rFonts w:eastAsia="SimSun"/>
                <w:lang w:eastAsia="en-GB"/>
              </w:rPr>
              <w:t>Use case for data acquisition via MNO by law enforcement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AA5ECC8"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A79AEB6"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5BE9875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800E93"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BBF346" w14:textId="5573007D" w:rsidR="002927D8" w:rsidRPr="00170325" w:rsidRDefault="003A02AE" w:rsidP="002927D8">
            <w:pPr>
              <w:snapToGrid w:val="0"/>
              <w:spacing w:after="0" w:line="240" w:lineRule="auto"/>
              <w:rPr>
                <w:rStyle w:val="Hyperlink"/>
                <w:rFonts w:cs="Arial"/>
              </w:rPr>
            </w:pPr>
            <w:hyperlink r:id="rId329" w:history="1">
              <w:r w:rsidR="002927D8" w:rsidRPr="003A02AE">
                <w:rPr>
                  <w:rStyle w:val="Hyperlink"/>
                  <w:rFonts w:cs="Arial"/>
                </w:rPr>
                <w:t>S1-1812</w:t>
              </w:r>
              <w:r w:rsidR="002927D8" w:rsidRPr="003A02AE">
                <w:rPr>
                  <w:rStyle w:val="Hyperlink"/>
                  <w:rFonts w:cs="Arial"/>
                </w:rPr>
                <w:t>0</w:t>
              </w:r>
              <w:r w:rsidR="002927D8" w:rsidRPr="003A02AE">
                <w:rPr>
                  <w:rStyle w:val="Hyperlink"/>
                  <w:rFonts w:cs="Arial"/>
                </w:rPr>
                <w:t>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707E0D" w14:textId="2FC0AE8F"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A08659" w14:textId="20BD3FF9" w:rsidR="002927D8" w:rsidRPr="00A75C05" w:rsidRDefault="004421C5" w:rsidP="002927D8">
            <w:pPr>
              <w:snapToGrid w:val="0"/>
              <w:spacing w:after="0" w:line="240" w:lineRule="auto"/>
            </w:pPr>
            <w:r>
              <w:rPr>
                <w:rFonts w:eastAsia="SimSun"/>
                <w:lang w:eastAsia="en-GB"/>
              </w:rPr>
              <w:t xml:space="preserve">FS_ID_UAS: Use case on </w:t>
            </w:r>
            <w:r w:rsidRPr="00A869DD">
              <w:rPr>
                <w:rFonts w:eastAsia="SimSun"/>
                <w:lang w:eastAsia="en-GB"/>
              </w:rPr>
              <w:t>enforcement of no-fly zones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4EE510"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3B683C3"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6A6C6BE5"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FAC51E"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68CA91" w14:textId="7F87A695" w:rsidR="002927D8" w:rsidRPr="00170325" w:rsidRDefault="003A02AE" w:rsidP="002927D8">
            <w:pPr>
              <w:snapToGrid w:val="0"/>
              <w:spacing w:after="0" w:line="240" w:lineRule="auto"/>
              <w:rPr>
                <w:rStyle w:val="Hyperlink"/>
                <w:rFonts w:cs="Arial"/>
              </w:rPr>
            </w:pPr>
            <w:hyperlink r:id="rId330" w:history="1">
              <w:r w:rsidR="002927D8" w:rsidRPr="003A02AE">
                <w:rPr>
                  <w:rStyle w:val="Hyperlink"/>
                  <w:rFonts w:cs="Arial"/>
                </w:rPr>
                <w:t>S1-181</w:t>
              </w:r>
              <w:r w:rsidR="002927D8" w:rsidRPr="003A02AE">
                <w:rPr>
                  <w:rStyle w:val="Hyperlink"/>
                  <w:rFonts w:cs="Arial"/>
                </w:rPr>
                <w:t>2</w:t>
              </w:r>
              <w:r w:rsidR="002927D8" w:rsidRPr="003A02AE">
                <w:rPr>
                  <w:rStyle w:val="Hyperlink"/>
                  <w:rFonts w:cs="Arial"/>
                </w:rPr>
                <w:t>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2FFF22" w14:textId="0DF58309"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5B88C1" w14:textId="4121B807" w:rsidR="002927D8" w:rsidRPr="00A75C05" w:rsidRDefault="004421C5" w:rsidP="002927D8">
            <w:pPr>
              <w:snapToGrid w:val="0"/>
              <w:spacing w:after="0" w:line="240" w:lineRule="auto"/>
            </w:pPr>
            <w:r w:rsidRPr="00373BCD">
              <w:rPr>
                <w:rFonts w:eastAsia="SimSun"/>
                <w:lang w:eastAsia="en-GB"/>
              </w:rPr>
              <w:t>Privacy for UAS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89A1FF2"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BC83380" w14:textId="77777777" w:rsidR="002927D8" w:rsidRPr="00A75C05" w:rsidRDefault="002927D8" w:rsidP="002927D8">
            <w:pPr>
              <w:spacing w:after="0" w:line="240" w:lineRule="auto"/>
              <w:rPr>
                <w:rFonts w:eastAsia="Arial Unicode MS" w:cs="Arial"/>
                <w:szCs w:val="18"/>
                <w:lang w:eastAsia="ar-SA"/>
              </w:rPr>
            </w:pPr>
          </w:p>
        </w:tc>
      </w:tr>
      <w:tr w:rsidR="002927D8" w:rsidRPr="00A75C05" w14:paraId="45FF257C"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AE6298" w14:textId="77777777" w:rsidR="002927D8" w:rsidRPr="00A75C05" w:rsidRDefault="002927D8" w:rsidP="002927D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09494C" w14:textId="593FAB76" w:rsidR="002927D8" w:rsidRPr="00170325" w:rsidRDefault="003A02AE" w:rsidP="002927D8">
            <w:pPr>
              <w:snapToGrid w:val="0"/>
              <w:spacing w:after="0" w:line="240" w:lineRule="auto"/>
              <w:rPr>
                <w:rStyle w:val="Hyperlink"/>
                <w:rFonts w:cs="Arial"/>
              </w:rPr>
            </w:pPr>
            <w:hyperlink r:id="rId331" w:history="1">
              <w:r w:rsidR="002927D8" w:rsidRPr="003A02AE">
                <w:rPr>
                  <w:rStyle w:val="Hyperlink"/>
                  <w:rFonts w:cs="Arial"/>
                </w:rPr>
                <w:t>S1-1812</w:t>
              </w:r>
              <w:r w:rsidR="002927D8" w:rsidRPr="003A02AE">
                <w:rPr>
                  <w:rStyle w:val="Hyperlink"/>
                  <w:rFonts w:cs="Arial"/>
                </w:rPr>
                <w:t>0</w:t>
              </w:r>
              <w:r w:rsidR="002927D8" w:rsidRPr="003A02AE">
                <w:rPr>
                  <w:rStyle w:val="Hyperlink"/>
                  <w:rFonts w:cs="Arial"/>
                </w:rPr>
                <w:t>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4DA79F" w14:textId="1EB0B701" w:rsidR="002927D8" w:rsidRPr="00A75C05" w:rsidRDefault="004421C5" w:rsidP="002927D8">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2475C0" w14:textId="1116E22A" w:rsidR="002927D8" w:rsidRPr="00A75C05" w:rsidRDefault="004421C5" w:rsidP="002927D8">
            <w:pPr>
              <w:snapToGrid w:val="0"/>
              <w:spacing w:after="0" w:line="240" w:lineRule="auto"/>
            </w:pPr>
            <w:r>
              <w:rPr>
                <w:rFonts w:eastAsia="SimSun"/>
                <w:lang w:eastAsia="en-GB"/>
              </w:rPr>
              <w:t>Lawful intercept for UAS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9C60B50" w14:textId="77777777" w:rsidR="002927D8" w:rsidRPr="00A75C05"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DACB741" w14:textId="77777777" w:rsidR="002927D8" w:rsidRPr="00A75C05" w:rsidRDefault="002927D8" w:rsidP="002927D8">
            <w:pPr>
              <w:spacing w:after="0" w:line="240" w:lineRule="auto"/>
              <w:rPr>
                <w:rFonts w:eastAsia="Arial Unicode MS" w:cs="Arial"/>
                <w:szCs w:val="18"/>
                <w:lang w:eastAsia="ar-SA"/>
              </w:rPr>
            </w:pPr>
          </w:p>
        </w:tc>
      </w:tr>
      <w:tr w:rsidR="002927D8" w:rsidRPr="00B81C05" w14:paraId="188579ED" w14:textId="77777777" w:rsidTr="00A87B48">
        <w:trPr>
          <w:trHeight w:val="141"/>
        </w:trPr>
        <w:tc>
          <w:tcPr>
            <w:tcW w:w="14494" w:type="dxa"/>
            <w:gridSpan w:val="8"/>
            <w:tcBorders>
              <w:top w:val="nil"/>
              <w:bottom w:val="single" w:sz="4" w:space="0" w:color="auto"/>
            </w:tcBorders>
            <w:shd w:val="clear" w:color="auto" w:fill="F2F2F2"/>
          </w:tcPr>
          <w:p w14:paraId="773071AA" w14:textId="53214855" w:rsidR="002927D8" w:rsidRPr="00B81C05" w:rsidRDefault="002927D8" w:rsidP="002927D8">
            <w:pPr>
              <w:pStyle w:val="Heading3"/>
            </w:pPr>
            <w:r>
              <w:t>FS_ID_UAS output</w:t>
            </w:r>
          </w:p>
        </w:tc>
      </w:tr>
      <w:tr w:rsidR="002927D8" w:rsidRPr="00A75C05" w14:paraId="68F7611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A3339E" w14:textId="77777777"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0008EB" w14:textId="1B352A31" w:rsidR="002927D8" w:rsidRPr="00156AC9" w:rsidRDefault="003A02AE" w:rsidP="002927D8">
            <w:pPr>
              <w:snapToGrid w:val="0"/>
              <w:spacing w:after="0" w:line="240" w:lineRule="auto"/>
              <w:rPr>
                <w:rStyle w:val="Hyperlink"/>
                <w:rFonts w:eastAsia="Times New Roman" w:cs="Arial"/>
                <w:color w:val="auto"/>
                <w:szCs w:val="18"/>
                <w:lang w:eastAsia="ar-SA"/>
              </w:rPr>
            </w:pPr>
            <w:hyperlink r:id="rId332" w:history="1">
              <w:r w:rsidR="002927D8" w:rsidRPr="003A02AE">
                <w:rPr>
                  <w:rStyle w:val="Hyperlink"/>
                  <w:rFonts w:cs="Arial"/>
                </w:rPr>
                <w:t>S1-181302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762F504" w14:textId="0E34F5EB"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Qualcomm</w:t>
            </w:r>
            <w:r w:rsidRPr="00156AC9">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5E6588" w14:textId="471BFE6F" w:rsidR="002927D8" w:rsidRPr="00156AC9" w:rsidRDefault="002927D8" w:rsidP="002927D8">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abc</w:t>
            </w:r>
            <w:r w:rsidRPr="00156AC9">
              <w:rPr>
                <w:rFonts w:eastAsia="Times New Roman" w:cs="Arial"/>
                <w:szCs w:val="18"/>
                <w:lang w:eastAsia="ar-SA"/>
              </w:rPr>
              <w:t>v0.</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269EC66" w14:textId="77777777" w:rsidR="002927D8" w:rsidRPr="00156AC9"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49EBE4D" w14:textId="77777777" w:rsidR="002927D8" w:rsidRPr="00156AC9" w:rsidRDefault="002927D8" w:rsidP="002927D8">
            <w:pPr>
              <w:snapToGrid w:val="0"/>
              <w:spacing w:after="0" w:line="240" w:lineRule="auto"/>
              <w:rPr>
                <w:rFonts w:eastAsia="Arial Unicode MS" w:cs="Arial"/>
                <w:szCs w:val="18"/>
                <w:lang w:eastAsia="ar-SA"/>
              </w:rPr>
            </w:pPr>
          </w:p>
        </w:tc>
      </w:tr>
      <w:tr w:rsidR="002927D8" w:rsidRPr="00B04844" w14:paraId="08284EFB" w14:textId="77777777" w:rsidTr="00554989">
        <w:trPr>
          <w:trHeight w:val="141"/>
        </w:trPr>
        <w:tc>
          <w:tcPr>
            <w:tcW w:w="14494" w:type="dxa"/>
            <w:gridSpan w:val="8"/>
            <w:tcBorders>
              <w:bottom w:val="single" w:sz="4" w:space="0" w:color="auto"/>
            </w:tcBorders>
            <w:shd w:val="clear" w:color="auto" w:fill="F2F2F2"/>
          </w:tcPr>
          <w:p w14:paraId="1BCC5011" w14:textId="023755B0" w:rsidR="002927D8" w:rsidRPr="009504CA" w:rsidRDefault="002927D8" w:rsidP="002927D8">
            <w:pPr>
              <w:pStyle w:val="Heading2"/>
              <w:rPr>
                <w:lang w:val="en-US"/>
              </w:rPr>
            </w:pPr>
            <w:r>
              <w:t>Maintenance CRs related to completed Rel-16 Studies</w:t>
            </w:r>
          </w:p>
        </w:tc>
      </w:tr>
      <w:tr w:rsidR="002927D8" w:rsidRPr="00A75C05" w14:paraId="030DB298" w14:textId="77777777" w:rsidTr="003829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AD572F8" w14:textId="77777777" w:rsidR="002927D8" w:rsidRPr="00554989" w:rsidRDefault="002927D8" w:rsidP="002927D8">
            <w:pPr>
              <w:snapToGrid w:val="0"/>
              <w:spacing w:after="0" w:line="240" w:lineRule="auto"/>
              <w:rPr>
                <w:rFonts w:eastAsia="Times New Roman" w:cs="Arial"/>
                <w:szCs w:val="18"/>
                <w:lang w:eastAsia="ar-SA"/>
              </w:rPr>
            </w:pPr>
            <w:r w:rsidRPr="0055498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9A88B4E" w14:textId="145EEF8C" w:rsidR="002927D8" w:rsidRPr="00554989" w:rsidRDefault="003A02AE" w:rsidP="002927D8">
            <w:pPr>
              <w:snapToGrid w:val="0"/>
              <w:spacing w:after="0" w:line="240" w:lineRule="auto"/>
              <w:rPr>
                <w:rStyle w:val="Hyperlink"/>
                <w:rFonts w:cs="Arial"/>
                <w:color w:val="auto"/>
              </w:rPr>
            </w:pPr>
            <w:hyperlink r:id="rId333" w:history="1">
              <w:r w:rsidR="002927D8" w:rsidRPr="003A02AE">
                <w:rPr>
                  <w:rStyle w:val="Hyperlink"/>
                  <w:rFonts w:cs="Arial"/>
                </w:rPr>
                <w:t>S1-181089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61F508CC" w14:textId="363CBA14" w:rsidR="002927D8" w:rsidRPr="00554989" w:rsidRDefault="002927D8" w:rsidP="002927D8">
            <w:pPr>
              <w:snapToGrid w:val="0"/>
              <w:spacing w:after="0" w:line="240" w:lineRule="auto"/>
            </w:pPr>
            <w:r w:rsidRPr="00554989">
              <w:rPr>
                <w:noProof/>
              </w:rPr>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05F75AB" w14:textId="10FCD694" w:rsidR="002927D8" w:rsidRPr="00554989" w:rsidRDefault="002927D8" w:rsidP="002927D8">
            <w:pPr>
              <w:snapToGrid w:val="0"/>
              <w:spacing w:after="0" w:line="240" w:lineRule="auto"/>
            </w:pPr>
            <w:r w:rsidRPr="00554989">
              <w:t>CR22.823v</w:t>
            </w:r>
            <w:r w:rsidRPr="00554989">
              <w:rPr>
                <w:highlight w:val="yellow"/>
              </w:rPr>
              <w:t>2</w:t>
            </w:r>
            <w:r w:rsidRPr="00554989">
              <w:t xml:space="preserve">.0.0: </w:t>
            </w:r>
            <w:r w:rsidRPr="00554989">
              <w:rPr>
                <w:lang w:eastAsia="zh-CN"/>
              </w:rPr>
              <w:t>Services using AI (instant translation) in real time communication</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14:paraId="3931E8C1" w14:textId="59261E15" w:rsidR="002927D8" w:rsidRPr="00554989" w:rsidRDefault="002927D8" w:rsidP="002927D8">
            <w:pPr>
              <w:snapToGrid w:val="0"/>
              <w:spacing w:after="0" w:line="240" w:lineRule="auto"/>
              <w:rPr>
                <w:rFonts w:eastAsia="Times New Roman" w:cs="Arial"/>
                <w:szCs w:val="18"/>
                <w:lang w:eastAsia="ar-SA"/>
              </w:rPr>
            </w:pPr>
            <w:r w:rsidRPr="00554989">
              <w:rPr>
                <w:rFonts w:eastAsia="Times New Roman" w:cs="Arial"/>
                <w:szCs w:val="18"/>
                <w:lang w:eastAsia="ar-SA"/>
              </w:rPr>
              <w:t xml:space="preserve">Moved to </w:t>
            </w:r>
            <w:r>
              <w:rPr>
                <w:rFonts w:eastAsia="Times New Roman" w:cs="Arial"/>
                <w:szCs w:val="18"/>
                <w:lang w:eastAsia="ar-SA"/>
              </w:rPr>
              <w:t>6.2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14:paraId="0BCE3A9A" w14:textId="77777777" w:rsidR="002927D8" w:rsidRPr="00554989" w:rsidRDefault="002927D8" w:rsidP="002927D8">
            <w:pPr>
              <w:spacing w:after="0" w:line="240" w:lineRule="auto"/>
              <w:rPr>
                <w:rFonts w:eastAsia="Times New Roman" w:cs="Arial"/>
                <w:szCs w:val="18"/>
                <w:lang w:val="en-US" w:eastAsia="ar-SA"/>
              </w:rPr>
            </w:pPr>
            <w:r w:rsidRPr="00554989">
              <w:rPr>
                <w:rFonts w:eastAsia="Times New Roman" w:cs="Arial"/>
                <w:szCs w:val="18"/>
                <w:lang w:val="en-US" w:eastAsia="ar-SA"/>
              </w:rPr>
              <w:t xml:space="preserve">WI code </w:t>
            </w:r>
            <w:r w:rsidRPr="00554989">
              <w:rPr>
                <w:noProof/>
                <w:lang w:eastAsia="ja-JP"/>
              </w:rPr>
              <w:t>FS_enIMS</w:t>
            </w:r>
            <w:r w:rsidRPr="00554989">
              <w:rPr>
                <w:rFonts w:eastAsia="Times New Roman" w:cs="Arial"/>
                <w:szCs w:val="18"/>
                <w:lang w:val="en-US" w:eastAsia="ar-SA"/>
              </w:rPr>
              <w:t xml:space="preserve"> Rel-16 CR 0001 R- Cat B.</w:t>
            </w:r>
          </w:p>
          <w:p w14:paraId="4ABB0077" w14:textId="08ECFB00" w:rsidR="002927D8" w:rsidRPr="00554989" w:rsidRDefault="002927D8" w:rsidP="002927D8">
            <w:pPr>
              <w:spacing w:after="0" w:line="240" w:lineRule="auto"/>
              <w:rPr>
                <w:rFonts w:eastAsia="Arial Unicode MS" w:cs="Arial"/>
                <w:szCs w:val="18"/>
                <w:lang w:val="en-US" w:eastAsia="ar-SA"/>
              </w:rPr>
            </w:pPr>
            <w:r w:rsidRPr="00554989">
              <w:rPr>
                <w:rFonts w:eastAsia="Arial Unicode MS" w:cs="Arial"/>
                <w:szCs w:val="18"/>
                <w:highlight w:val="yellow"/>
                <w:lang w:val="en-US" w:eastAsia="ar-SA"/>
              </w:rPr>
              <w:t>Version 16.0.0 is latest version</w:t>
            </w:r>
          </w:p>
        </w:tc>
      </w:tr>
      <w:tr w:rsidR="002927D8" w:rsidRPr="00A75C05" w14:paraId="544501C6" w14:textId="77777777" w:rsidTr="0038296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E21EEE" w14:textId="77777777" w:rsidR="002927D8" w:rsidRPr="00382960" w:rsidRDefault="002927D8" w:rsidP="002927D8">
            <w:pPr>
              <w:snapToGrid w:val="0"/>
              <w:spacing w:after="0" w:line="240" w:lineRule="auto"/>
              <w:rPr>
                <w:rFonts w:eastAsia="Times New Roman" w:cs="Arial"/>
                <w:szCs w:val="18"/>
                <w:lang w:eastAsia="ar-SA"/>
              </w:rPr>
            </w:pPr>
            <w:r w:rsidRPr="0038296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C9644F" w14:textId="3DE694DD" w:rsidR="002927D8" w:rsidRPr="00382960" w:rsidRDefault="003A02AE" w:rsidP="002927D8">
            <w:pPr>
              <w:snapToGrid w:val="0"/>
              <w:spacing w:after="0" w:line="240" w:lineRule="auto"/>
              <w:rPr>
                <w:rStyle w:val="Hyperlink"/>
                <w:rFonts w:cs="Arial"/>
                <w:color w:val="auto"/>
              </w:rPr>
            </w:pPr>
            <w:hyperlink r:id="rId334" w:history="1">
              <w:r w:rsidR="002927D8" w:rsidRPr="003A02AE">
                <w:rPr>
                  <w:rStyle w:val="Hyperlink"/>
                  <w:rFonts w:cs="Arial"/>
                </w:rPr>
                <w:t>S1-181209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E19E7FD" w14:textId="77777777" w:rsidR="002927D8" w:rsidRPr="00382960" w:rsidRDefault="002927D8" w:rsidP="002927D8">
            <w:pPr>
              <w:snapToGrid w:val="0"/>
              <w:spacing w:after="0" w:line="240" w:lineRule="auto"/>
            </w:pPr>
            <w:r w:rsidRPr="00382960">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2E5C514" w14:textId="77777777" w:rsidR="002927D8" w:rsidRPr="00382960" w:rsidRDefault="002927D8" w:rsidP="002927D8">
            <w:pPr>
              <w:snapToGrid w:val="0"/>
              <w:spacing w:after="0" w:line="240" w:lineRule="auto"/>
            </w:pPr>
            <w:r w:rsidRPr="00382960">
              <w:t xml:space="preserve">CR22.821v16.0.0: </w:t>
            </w:r>
            <w:r w:rsidRPr="00382960">
              <w:rPr>
                <w:rFonts w:eastAsia="SimSun"/>
                <w:lang w:eastAsia="en-GB"/>
              </w:rPr>
              <w:t>Section 4.1 of 5GLAN TR22.821</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3C666E2" w14:textId="7661ED68" w:rsidR="002927D8" w:rsidRPr="00382960" w:rsidRDefault="002927D8" w:rsidP="002927D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224C706" w14:textId="2AF9BB7C" w:rsidR="002927D8" w:rsidRDefault="002927D8" w:rsidP="002927D8">
            <w:pPr>
              <w:spacing w:after="0" w:line="240" w:lineRule="auto"/>
              <w:rPr>
                <w:rFonts w:eastAsia="Times New Roman" w:cs="Arial"/>
                <w:szCs w:val="18"/>
                <w:lang w:val="en-US" w:eastAsia="ar-SA"/>
              </w:rPr>
            </w:pPr>
            <w:r>
              <w:rPr>
                <w:rFonts w:eastAsia="Times New Roman" w:cs="Arial"/>
                <w:szCs w:val="18"/>
                <w:lang w:val="en-US" w:eastAsia="ar-SA"/>
              </w:rPr>
              <w:t>Moved from 7.3</w:t>
            </w:r>
          </w:p>
          <w:p w14:paraId="4D65C50A" w14:textId="25DD9EE0" w:rsidR="002927D8" w:rsidRPr="00382960" w:rsidRDefault="002927D8" w:rsidP="002927D8">
            <w:pPr>
              <w:spacing w:after="0" w:line="240" w:lineRule="auto"/>
              <w:rPr>
                <w:rFonts w:eastAsia="Arial Unicode MS" w:cs="Arial"/>
                <w:szCs w:val="18"/>
                <w:lang w:eastAsia="ar-SA"/>
              </w:rPr>
            </w:pPr>
            <w:r w:rsidRPr="00382960">
              <w:rPr>
                <w:rFonts w:eastAsia="Times New Roman" w:cs="Arial"/>
                <w:szCs w:val="18"/>
                <w:lang w:val="en-US" w:eastAsia="ar-SA"/>
              </w:rPr>
              <w:t xml:space="preserve">WI code </w:t>
            </w:r>
            <w:r w:rsidRPr="00382960">
              <w:rPr>
                <w:noProof/>
              </w:rPr>
              <w:t>FS_5GLAN</w:t>
            </w:r>
            <w:r w:rsidRPr="00382960">
              <w:rPr>
                <w:rFonts w:eastAsia="Times New Roman" w:cs="Arial"/>
                <w:szCs w:val="18"/>
                <w:lang w:val="en-US" w:eastAsia="ar-SA"/>
              </w:rPr>
              <w:t xml:space="preserve"> Rel-16 CR 0002 R- Cat D</w:t>
            </w:r>
          </w:p>
        </w:tc>
      </w:tr>
      <w:tr w:rsidR="002927D8" w:rsidRPr="00B04844" w14:paraId="6A270056" w14:textId="77777777" w:rsidTr="00A87B48">
        <w:trPr>
          <w:trHeight w:val="141"/>
        </w:trPr>
        <w:tc>
          <w:tcPr>
            <w:tcW w:w="14494" w:type="dxa"/>
            <w:gridSpan w:val="8"/>
            <w:shd w:val="clear" w:color="auto" w:fill="F2F2F2"/>
          </w:tcPr>
          <w:p w14:paraId="00341C1C" w14:textId="1FDE9276" w:rsidR="002927D8" w:rsidRPr="00F45489" w:rsidRDefault="002927D8" w:rsidP="002927D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2927D8" w:rsidRPr="00B04844" w14:paraId="595FD4C1" w14:textId="77777777" w:rsidTr="00A87B48">
        <w:trPr>
          <w:trHeight w:val="141"/>
        </w:trPr>
        <w:tc>
          <w:tcPr>
            <w:tcW w:w="14494" w:type="dxa"/>
            <w:gridSpan w:val="8"/>
            <w:shd w:val="clear" w:color="auto" w:fill="F2F2F2"/>
          </w:tcPr>
          <w:p w14:paraId="595FD4C0" w14:textId="77777777" w:rsidR="002927D8" w:rsidRPr="00F45489" w:rsidRDefault="002927D8" w:rsidP="002927D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316030635"/>
            <w:bookmarkStart w:id="101" w:name="_Toc324137376"/>
            <w:bookmarkStart w:id="102" w:name="_Toc331152540"/>
            <w:bookmarkStart w:id="103" w:name="_Toc378052466"/>
            <w:bookmarkStart w:id="104" w:name="_Toc387990775"/>
            <w:bookmarkStart w:id="105" w:name="_Toc395595526"/>
            <w:bookmarkStart w:id="106"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0"/>
            <w:bookmarkEnd w:id="101"/>
            <w:bookmarkEnd w:id="102"/>
            <w:bookmarkEnd w:id="103"/>
            <w:bookmarkEnd w:id="104"/>
            <w:bookmarkEnd w:id="105"/>
            <w:bookmarkEnd w:id="106"/>
          </w:p>
        </w:tc>
      </w:tr>
      <w:tr w:rsidR="002927D8" w:rsidRPr="00B04844" w14:paraId="595FD4C3" w14:textId="77777777" w:rsidTr="00A87B48">
        <w:trPr>
          <w:trHeight w:val="141"/>
        </w:trPr>
        <w:tc>
          <w:tcPr>
            <w:tcW w:w="14494" w:type="dxa"/>
            <w:gridSpan w:val="8"/>
            <w:tcBorders>
              <w:bottom w:val="single" w:sz="4" w:space="0" w:color="auto"/>
            </w:tcBorders>
            <w:shd w:val="clear" w:color="auto" w:fill="F2F2F2"/>
          </w:tcPr>
          <w:p w14:paraId="595FD4C2" w14:textId="77777777" w:rsidR="002927D8" w:rsidRPr="00F45489" w:rsidRDefault="002927D8" w:rsidP="002927D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7" w:name="_Toc316030636"/>
            <w:bookmarkStart w:id="108" w:name="_Toc324137377"/>
            <w:bookmarkStart w:id="109" w:name="_Toc331152541"/>
            <w:bookmarkStart w:id="110" w:name="_Ref331766726"/>
            <w:bookmarkStart w:id="111" w:name="_Ref377238128"/>
            <w:bookmarkStart w:id="112" w:name="_Toc378052467"/>
            <w:bookmarkStart w:id="113" w:name="_Toc387990776"/>
            <w:bookmarkStart w:id="114" w:name="_Toc395595527"/>
            <w:bookmarkStart w:id="115" w:name="_Toc414625507"/>
            <w:r w:rsidRPr="00F45489">
              <w:rPr>
                <w:rFonts w:eastAsia="Arial Unicode MS" w:cs="Arial"/>
                <w:b/>
                <w:color w:val="1F497D"/>
                <w:sz w:val="20"/>
                <w:szCs w:val="20"/>
                <w:lang w:eastAsia="ar-SA"/>
              </w:rPr>
              <w:t>Work Plan</w:t>
            </w:r>
            <w:bookmarkEnd w:id="107"/>
            <w:bookmarkEnd w:id="108"/>
            <w:bookmarkEnd w:id="109"/>
            <w:bookmarkEnd w:id="110"/>
            <w:bookmarkEnd w:id="111"/>
            <w:bookmarkEnd w:id="112"/>
            <w:bookmarkEnd w:id="113"/>
            <w:bookmarkEnd w:id="114"/>
            <w:bookmarkEnd w:id="115"/>
          </w:p>
        </w:tc>
      </w:tr>
      <w:tr w:rsidR="002927D8" w:rsidRPr="00A75C05" w14:paraId="2E8747C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38FB9D" w14:textId="77777777" w:rsidR="002927D8" w:rsidRPr="00B46DDA" w:rsidRDefault="002927D8" w:rsidP="002927D8">
            <w:pPr>
              <w:snapToGrid w:val="0"/>
              <w:spacing w:after="0" w:line="240" w:lineRule="auto"/>
            </w:pPr>
            <w:r w:rsidRPr="00B46DDA">
              <w:t>WP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198FDF" w14:textId="00C91DF3" w:rsidR="002927D8" w:rsidRPr="00B46DDA" w:rsidRDefault="003A02AE" w:rsidP="002927D8">
            <w:pPr>
              <w:snapToGrid w:val="0"/>
              <w:spacing w:after="0" w:line="240" w:lineRule="auto"/>
            </w:pPr>
            <w:hyperlink r:id="rId335" w:history="1">
              <w:r w:rsidR="002927D8" w:rsidRPr="003A02AE">
                <w:rPr>
                  <w:rStyle w:val="Hyperlink"/>
                  <w:rFonts w:cs="Arial"/>
                </w:rPr>
                <w:t>S1-181006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2B1560C" w14:textId="77777777" w:rsidR="002927D8" w:rsidRPr="00B46DDA" w:rsidRDefault="002927D8" w:rsidP="002927D8">
            <w:pPr>
              <w:snapToGrid w:val="0"/>
              <w:spacing w:after="0" w:line="240" w:lineRule="auto"/>
            </w:pPr>
            <w:r w:rsidRPr="00B46DDA">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3EE3E7" w14:textId="798CC09B" w:rsidR="002927D8" w:rsidRPr="00B46DDA" w:rsidRDefault="002927D8" w:rsidP="002927D8">
            <w:pPr>
              <w:snapToGrid w:val="0"/>
              <w:spacing w:after="0" w:line="240" w:lineRule="auto"/>
            </w:pPr>
            <w:r w:rsidRPr="00DC1454">
              <w:t>Extract of the 3GPP Work Plan for SA1#82</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FB9CAB8" w14:textId="77777777" w:rsidR="002927D8" w:rsidRPr="00B46DDA"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5A2B85A" w14:textId="77777777" w:rsidR="002927D8" w:rsidRPr="00B46DDA" w:rsidRDefault="002927D8" w:rsidP="002927D8">
            <w:pPr>
              <w:snapToGrid w:val="0"/>
              <w:spacing w:after="0" w:line="240" w:lineRule="auto"/>
            </w:pPr>
          </w:p>
        </w:tc>
      </w:tr>
      <w:tr w:rsidR="002927D8" w:rsidRPr="00B04844" w14:paraId="595FD4E1" w14:textId="77777777" w:rsidTr="00A87B48">
        <w:trPr>
          <w:trHeight w:val="141"/>
        </w:trPr>
        <w:tc>
          <w:tcPr>
            <w:tcW w:w="14494" w:type="dxa"/>
            <w:gridSpan w:val="8"/>
            <w:tcBorders>
              <w:bottom w:val="single" w:sz="4" w:space="0" w:color="auto"/>
            </w:tcBorders>
            <w:shd w:val="clear" w:color="auto" w:fill="F2F2F2"/>
          </w:tcPr>
          <w:p w14:paraId="595FD4E0" w14:textId="561ABC05" w:rsidR="002927D8" w:rsidRPr="00F45489" w:rsidRDefault="002927D8" w:rsidP="002927D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6" w:name="_Toc395595528"/>
            <w:bookmarkStart w:id="117" w:name="_Ref396315840"/>
            <w:bookmarkStart w:id="118"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6"/>
            <w:bookmarkEnd w:id="117"/>
            <w:bookmarkEnd w:id="118"/>
          </w:p>
        </w:tc>
      </w:tr>
      <w:tr w:rsidR="002927D8" w:rsidRPr="00A75C05" w14:paraId="7EA6B34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25E247"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6682B9" w14:textId="40E16D7D" w:rsidR="002927D8" w:rsidRPr="00B0588D" w:rsidRDefault="003A02AE" w:rsidP="002927D8">
            <w:pPr>
              <w:snapToGrid w:val="0"/>
              <w:spacing w:after="0" w:line="240" w:lineRule="auto"/>
            </w:pPr>
            <w:hyperlink r:id="rId336" w:history="1">
              <w:r w:rsidR="002927D8" w:rsidRPr="003A02AE">
                <w:rPr>
                  <w:rStyle w:val="Hyperlink"/>
                  <w:rFonts w:cs="Arial"/>
                </w:rPr>
                <w:t>S1-181303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4B1F79C" w14:textId="77777777" w:rsidR="002927D8" w:rsidRPr="00156AC9" w:rsidRDefault="002927D8" w:rsidP="002927D8">
            <w:pPr>
              <w:snapToGrid w:val="0"/>
              <w:spacing w:after="0" w:line="240" w:lineRule="auto"/>
            </w:pPr>
            <w:r w:rsidRPr="00156AC9">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74CDA6" w14:textId="77777777" w:rsidR="002927D8" w:rsidRPr="00156AC9" w:rsidRDefault="002927D8" w:rsidP="002927D8">
            <w:pPr>
              <w:snapToGrid w:val="0"/>
              <w:spacing w:after="0" w:line="240" w:lineRule="auto"/>
            </w:pPr>
            <w:r w:rsidRPr="00156AC9">
              <w:t>MONASTERY2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E023911" w14:textId="47865DB8"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653F9E6" w14:textId="77777777" w:rsidR="002927D8" w:rsidRPr="00156AC9" w:rsidRDefault="002927D8" w:rsidP="002927D8">
            <w:pPr>
              <w:snapToGrid w:val="0"/>
              <w:spacing w:after="0" w:line="240" w:lineRule="auto"/>
            </w:pPr>
          </w:p>
        </w:tc>
      </w:tr>
      <w:tr w:rsidR="002927D8" w:rsidRPr="00A75C05" w14:paraId="1820A249"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38E357"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766922" w14:textId="353CC62E" w:rsidR="002927D8" w:rsidRPr="00B0588D" w:rsidRDefault="003A02AE" w:rsidP="002927D8">
            <w:pPr>
              <w:snapToGrid w:val="0"/>
              <w:spacing w:after="0" w:line="240" w:lineRule="auto"/>
            </w:pPr>
            <w:hyperlink r:id="rId337" w:history="1">
              <w:r w:rsidR="002927D8" w:rsidRPr="003A02AE">
                <w:rPr>
                  <w:rStyle w:val="Hyperlink"/>
                  <w:rFonts w:cs="Arial"/>
                </w:rPr>
                <w:t>S1-181304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2ABFFBE" w14:textId="77777777" w:rsidR="002927D8" w:rsidRPr="00156AC9" w:rsidRDefault="002927D8" w:rsidP="002927D8">
            <w:pPr>
              <w:snapToGrid w:val="0"/>
              <w:spacing w:after="0" w:line="240" w:lineRule="auto"/>
            </w:pPr>
            <w:r w:rsidRPr="00156AC9">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7ECCF3" w14:textId="77777777" w:rsidR="002927D8" w:rsidRPr="00156AC9" w:rsidRDefault="002927D8" w:rsidP="002927D8">
            <w:pPr>
              <w:snapToGrid w:val="0"/>
              <w:spacing w:after="0" w:line="240" w:lineRule="auto"/>
            </w:pPr>
            <w:r w:rsidRPr="00156AC9">
              <w:t>FS_FRMCS2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A897791" w14:textId="08C624D4"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6BCE818" w14:textId="77777777" w:rsidR="002927D8" w:rsidRPr="00156AC9" w:rsidRDefault="002927D8" w:rsidP="002927D8">
            <w:pPr>
              <w:snapToGrid w:val="0"/>
              <w:spacing w:after="0" w:line="240" w:lineRule="auto"/>
            </w:pPr>
          </w:p>
        </w:tc>
      </w:tr>
      <w:tr w:rsidR="002927D8" w:rsidRPr="00A75C05" w14:paraId="1CDAC10E"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FE7B86"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D59593" w14:textId="2C81A93D" w:rsidR="002927D8" w:rsidRPr="00B0588D" w:rsidRDefault="003A02AE" w:rsidP="002927D8">
            <w:pPr>
              <w:snapToGrid w:val="0"/>
              <w:spacing w:after="0" w:line="240" w:lineRule="auto"/>
            </w:pPr>
            <w:hyperlink r:id="rId338" w:history="1">
              <w:r w:rsidR="002927D8" w:rsidRPr="003A02AE">
                <w:rPr>
                  <w:rStyle w:val="Hyperlink"/>
                  <w:rFonts w:cs="Arial"/>
                </w:rPr>
                <w:t>S1-181305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BD816B3" w14:textId="57006ED9" w:rsidR="002927D8" w:rsidRPr="00156AC9" w:rsidRDefault="002927D8" w:rsidP="002927D8">
            <w:pPr>
              <w:snapToGrid w:val="0"/>
              <w:spacing w:after="0" w:line="240" w:lineRule="auto"/>
            </w:pPr>
            <w:r w:rsidRPr="00156AC9">
              <w:t>SyncTechno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EB92E4" w14:textId="77777777" w:rsidR="002927D8" w:rsidRPr="00156AC9" w:rsidRDefault="002927D8" w:rsidP="002927D8">
            <w:pPr>
              <w:snapToGrid w:val="0"/>
              <w:spacing w:after="0" w:line="240" w:lineRule="auto"/>
            </w:pPr>
            <w:r w:rsidRPr="00156AC9">
              <w:t>FS_MARCOM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76F01B5" w14:textId="347F8958"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8A13E2B" w14:textId="77777777" w:rsidR="002927D8" w:rsidRPr="00156AC9" w:rsidRDefault="002927D8" w:rsidP="002927D8">
            <w:pPr>
              <w:snapToGrid w:val="0"/>
              <w:spacing w:after="0" w:line="240" w:lineRule="auto"/>
            </w:pPr>
          </w:p>
        </w:tc>
      </w:tr>
      <w:tr w:rsidR="002927D8" w:rsidRPr="00A75C05" w14:paraId="291DD7ED"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2CE9DD"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148A78" w14:textId="4E10F93E" w:rsidR="002927D8" w:rsidRPr="00B0588D" w:rsidRDefault="003A02AE" w:rsidP="002927D8">
            <w:pPr>
              <w:snapToGrid w:val="0"/>
              <w:spacing w:after="0" w:line="240" w:lineRule="auto"/>
            </w:pPr>
            <w:hyperlink r:id="rId339" w:history="1">
              <w:r w:rsidR="002927D8" w:rsidRPr="003A02AE">
                <w:rPr>
                  <w:rStyle w:val="Hyperlink"/>
                  <w:rFonts w:cs="Arial"/>
                </w:rPr>
                <w:t>S1-181306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410E680" w14:textId="77777777" w:rsidR="002927D8" w:rsidRPr="00156AC9" w:rsidRDefault="002927D8" w:rsidP="002927D8">
            <w:pPr>
              <w:snapToGrid w:val="0"/>
              <w:spacing w:after="0" w:line="240" w:lineRule="auto"/>
            </w:pPr>
            <w:r w:rsidRPr="00156AC9">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678C3A" w14:textId="77777777" w:rsidR="002927D8" w:rsidRPr="00156AC9" w:rsidRDefault="002927D8" w:rsidP="002927D8">
            <w:pPr>
              <w:snapToGrid w:val="0"/>
              <w:spacing w:after="0" w:line="240" w:lineRule="auto"/>
            </w:pPr>
            <w:r w:rsidRPr="00156AC9">
              <w:t>FS_eLESTR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A7B4ABD" w14:textId="1BC4D4E1"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6EEFAF1" w14:textId="77777777" w:rsidR="002927D8" w:rsidRPr="00156AC9" w:rsidRDefault="002927D8" w:rsidP="002927D8">
            <w:pPr>
              <w:snapToGrid w:val="0"/>
              <w:spacing w:after="0" w:line="240" w:lineRule="auto"/>
            </w:pPr>
          </w:p>
        </w:tc>
      </w:tr>
      <w:tr w:rsidR="002927D8" w:rsidRPr="00A75C05" w14:paraId="090C50E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F179E8"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DEBF2D" w14:textId="46BE5226" w:rsidR="002927D8" w:rsidRPr="00B0588D" w:rsidRDefault="003A02AE" w:rsidP="002927D8">
            <w:pPr>
              <w:snapToGrid w:val="0"/>
              <w:spacing w:after="0" w:line="240" w:lineRule="auto"/>
            </w:pPr>
            <w:hyperlink r:id="rId340" w:history="1">
              <w:r w:rsidR="002927D8" w:rsidRPr="003A02AE">
                <w:rPr>
                  <w:rStyle w:val="Hyperlink"/>
                  <w:rFonts w:cs="Arial"/>
                </w:rPr>
                <w:t>S1-181307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65911F8" w14:textId="77777777" w:rsidR="002927D8" w:rsidRPr="00156AC9" w:rsidRDefault="002927D8" w:rsidP="002927D8">
            <w:pPr>
              <w:snapToGrid w:val="0"/>
              <w:spacing w:after="0" w:line="240" w:lineRule="auto"/>
            </w:pPr>
            <w:r w:rsidRPr="00156AC9">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130ACB" w14:textId="77777777" w:rsidR="002927D8" w:rsidRPr="00156AC9" w:rsidRDefault="002927D8" w:rsidP="002927D8">
            <w:pPr>
              <w:snapToGrid w:val="0"/>
              <w:spacing w:after="0" w:line="240" w:lineRule="auto"/>
            </w:pPr>
            <w:r w:rsidRPr="00156AC9">
              <w:t>FS_CAV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F91F452" w14:textId="69278265"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D56E140" w14:textId="77777777" w:rsidR="002927D8" w:rsidRPr="00156AC9" w:rsidRDefault="002927D8" w:rsidP="002927D8">
            <w:pPr>
              <w:snapToGrid w:val="0"/>
              <w:spacing w:after="0" w:line="240" w:lineRule="auto"/>
            </w:pPr>
          </w:p>
        </w:tc>
      </w:tr>
      <w:tr w:rsidR="002927D8" w:rsidRPr="00A75C05" w14:paraId="4E8623A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5390E0"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E9E6F9" w14:textId="57B8020F" w:rsidR="002927D8" w:rsidRPr="00B0588D" w:rsidRDefault="003A02AE" w:rsidP="002927D8">
            <w:pPr>
              <w:snapToGrid w:val="0"/>
              <w:spacing w:after="0" w:line="240" w:lineRule="auto"/>
            </w:pPr>
            <w:hyperlink r:id="rId341" w:history="1">
              <w:r w:rsidR="002927D8" w:rsidRPr="003A02AE">
                <w:rPr>
                  <w:rStyle w:val="Hyperlink"/>
                  <w:rFonts w:cs="Arial"/>
                </w:rPr>
                <w:t>S1-181308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54EB334" w14:textId="77777777" w:rsidR="002927D8" w:rsidRPr="00156AC9" w:rsidRDefault="002927D8" w:rsidP="002927D8">
            <w:pPr>
              <w:snapToGrid w:val="0"/>
              <w:spacing w:after="0" w:line="240" w:lineRule="auto"/>
            </w:pPr>
            <w:r w:rsidRPr="00156AC9">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73D9613" w14:textId="77777777" w:rsidR="002927D8" w:rsidRPr="00156AC9" w:rsidRDefault="002927D8" w:rsidP="002927D8">
            <w:pPr>
              <w:snapToGrid w:val="0"/>
              <w:spacing w:after="0" w:line="240" w:lineRule="auto"/>
            </w:pPr>
            <w:r w:rsidRPr="00156AC9">
              <w:t>FS_5GLAN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0B33BFA" w14:textId="56595E11"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710E74C" w14:textId="77777777" w:rsidR="002927D8" w:rsidRPr="00156AC9" w:rsidRDefault="002927D8" w:rsidP="002927D8">
            <w:pPr>
              <w:snapToGrid w:val="0"/>
              <w:spacing w:after="0" w:line="240" w:lineRule="auto"/>
            </w:pPr>
          </w:p>
        </w:tc>
      </w:tr>
      <w:tr w:rsidR="002927D8" w:rsidRPr="00A75C05" w14:paraId="312CE8B4"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4CC9AF"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E23E66" w14:textId="01AAA1D8" w:rsidR="002927D8" w:rsidRPr="00B0588D" w:rsidRDefault="003A02AE" w:rsidP="002927D8">
            <w:pPr>
              <w:snapToGrid w:val="0"/>
              <w:spacing w:after="0" w:line="240" w:lineRule="auto"/>
            </w:pPr>
            <w:hyperlink r:id="rId342" w:history="1">
              <w:r w:rsidR="002927D8" w:rsidRPr="003A02AE">
                <w:rPr>
                  <w:rStyle w:val="Hyperlink"/>
                  <w:rFonts w:cs="Arial"/>
                </w:rPr>
                <w:t>S1-181309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80CA9C" w14:textId="77777777" w:rsidR="002927D8" w:rsidRPr="00156AC9" w:rsidRDefault="002927D8" w:rsidP="002927D8">
            <w:pPr>
              <w:snapToGrid w:val="0"/>
              <w:spacing w:after="0" w:line="240" w:lineRule="auto"/>
            </w:pPr>
            <w:r w:rsidRPr="00156AC9">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E9B0AB" w14:textId="77777777" w:rsidR="002927D8" w:rsidRPr="00156AC9" w:rsidRDefault="002927D8" w:rsidP="002927D8">
            <w:pPr>
              <w:snapToGrid w:val="0"/>
              <w:spacing w:after="0" w:line="240" w:lineRule="auto"/>
            </w:pPr>
            <w:r w:rsidRPr="00156AC9">
              <w:t>FS_HYPOS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12B5C7A" w14:textId="227C9A11"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7876B51" w14:textId="77777777" w:rsidR="002927D8" w:rsidRPr="00156AC9" w:rsidRDefault="002927D8" w:rsidP="002927D8">
            <w:pPr>
              <w:snapToGrid w:val="0"/>
              <w:spacing w:after="0" w:line="240" w:lineRule="auto"/>
            </w:pPr>
          </w:p>
        </w:tc>
      </w:tr>
      <w:tr w:rsidR="002927D8" w:rsidRPr="00A75C05" w14:paraId="6CC15C3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E818E9"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105C1D" w14:textId="43D5DC3C" w:rsidR="002927D8" w:rsidRPr="00B0588D" w:rsidRDefault="003A02AE" w:rsidP="002927D8">
            <w:pPr>
              <w:snapToGrid w:val="0"/>
              <w:spacing w:after="0" w:line="240" w:lineRule="auto"/>
            </w:pPr>
            <w:hyperlink r:id="rId343" w:history="1">
              <w:r w:rsidR="002927D8" w:rsidRPr="003A02AE">
                <w:rPr>
                  <w:rStyle w:val="Hyperlink"/>
                  <w:rFonts w:cs="Arial"/>
                </w:rPr>
                <w:t>S1-181310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7AAAA97" w14:textId="77777777" w:rsidR="002927D8" w:rsidRPr="00156AC9" w:rsidRDefault="002927D8" w:rsidP="002927D8">
            <w:pPr>
              <w:snapToGrid w:val="0"/>
              <w:spacing w:after="0" w:line="240" w:lineRule="auto"/>
            </w:pPr>
            <w:r w:rsidRPr="00156AC9">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5F2578" w14:textId="77777777" w:rsidR="002927D8" w:rsidRPr="00156AC9" w:rsidRDefault="002927D8" w:rsidP="002927D8">
            <w:pPr>
              <w:snapToGrid w:val="0"/>
              <w:spacing w:after="0" w:line="240" w:lineRule="auto"/>
            </w:pPr>
            <w:r w:rsidRPr="00156AC9">
              <w:t>FS_enIMS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22D326D" w14:textId="212F36F9"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AF46486" w14:textId="77777777" w:rsidR="002927D8" w:rsidRPr="00156AC9" w:rsidRDefault="002927D8" w:rsidP="002927D8">
            <w:pPr>
              <w:snapToGrid w:val="0"/>
              <w:spacing w:after="0" w:line="240" w:lineRule="auto"/>
            </w:pPr>
          </w:p>
        </w:tc>
      </w:tr>
      <w:tr w:rsidR="002927D8" w:rsidRPr="00A75C05" w14:paraId="417F0AE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FBADA1"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40D8DF" w14:textId="615307F1" w:rsidR="002927D8" w:rsidRPr="00B0588D" w:rsidRDefault="003A02AE" w:rsidP="002927D8">
            <w:pPr>
              <w:snapToGrid w:val="0"/>
              <w:spacing w:after="0" w:line="240" w:lineRule="auto"/>
            </w:pPr>
            <w:hyperlink r:id="rId344" w:history="1">
              <w:r w:rsidR="002927D8" w:rsidRPr="003A02AE">
                <w:rPr>
                  <w:rStyle w:val="Hyperlink"/>
                  <w:rFonts w:cs="Arial"/>
                </w:rPr>
                <w:t>S1-181311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CCC59D" w14:textId="77777777" w:rsidR="002927D8" w:rsidRPr="00156AC9" w:rsidRDefault="002927D8" w:rsidP="002927D8">
            <w:pPr>
              <w:snapToGrid w:val="0"/>
              <w:spacing w:after="0" w:line="240" w:lineRule="auto"/>
            </w:pPr>
            <w:r w:rsidRPr="00156AC9">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C619BD" w14:textId="77777777" w:rsidR="002927D8" w:rsidRPr="00156AC9" w:rsidRDefault="002927D8" w:rsidP="002927D8">
            <w:pPr>
              <w:snapToGrid w:val="0"/>
              <w:spacing w:after="0" w:line="240" w:lineRule="auto"/>
            </w:pPr>
            <w:r w:rsidRPr="00156AC9">
              <w:t>FS_5GSAT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8D62B51" w14:textId="2B5CBC29"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B48C374" w14:textId="77777777" w:rsidR="002927D8" w:rsidRPr="00156AC9" w:rsidRDefault="002927D8" w:rsidP="002927D8">
            <w:pPr>
              <w:snapToGrid w:val="0"/>
              <w:spacing w:after="0" w:line="240" w:lineRule="auto"/>
            </w:pPr>
          </w:p>
        </w:tc>
      </w:tr>
      <w:tr w:rsidR="002927D8" w:rsidRPr="00A75C05" w14:paraId="57387286"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0B8A1E" w14:textId="77777777" w:rsidR="002927D8" w:rsidRPr="00156AC9" w:rsidRDefault="002927D8" w:rsidP="002927D8">
            <w:pPr>
              <w:snapToGrid w:val="0"/>
              <w:spacing w:after="0" w:line="240" w:lineRule="auto"/>
            </w:pPr>
            <w:r w:rsidRPr="00156AC9">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BE5DF6" w14:textId="17296EE1" w:rsidR="002927D8" w:rsidRPr="00B0588D" w:rsidRDefault="003A02AE" w:rsidP="002927D8">
            <w:pPr>
              <w:snapToGrid w:val="0"/>
              <w:spacing w:after="0" w:line="240" w:lineRule="auto"/>
            </w:pPr>
            <w:hyperlink r:id="rId345" w:history="1">
              <w:r w:rsidR="002927D8" w:rsidRPr="003A02AE">
                <w:rPr>
                  <w:rStyle w:val="Hyperlink"/>
                  <w:rFonts w:cs="Arial"/>
                </w:rPr>
                <w:t>S1-181312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27A7FF" w14:textId="77777777" w:rsidR="002927D8" w:rsidRPr="00156AC9" w:rsidRDefault="002927D8" w:rsidP="002927D8">
            <w:pPr>
              <w:snapToGrid w:val="0"/>
              <w:spacing w:after="0" w:line="240" w:lineRule="auto"/>
            </w:pPr>
            <w:r w:rsidRPr="00156AC9">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649E67" w14:textId="77777777" w:rsidR="002927D8" w:rsidRPr="00156AC9" w:rsidRDefault="002927D8" w:rsidP="002927D8">
            <w:pPr>
              <w:snapToGrid w:val="0"/>
              <w:spacing w:after="0" w:line="240" w:lineRule="auto"/>
            </w:pPr>
            <w:r w:rsidRPr="00156AC9">
              <w:t>FS_5GMSG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41DBB2C" w14:textId="05B2EA43"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3A25F8D" w14:textId="77777777" w:rsidR="002927D8" w:rsidRPr="00156AC9" w:rsidRDefault="002927D8" w:rsidP="002927D8">
            <w:pPr>
              <w:snapToGrid w:val="0"/>
              <w:spacing w:after="0" w:line="240" w:lineRule="auto"/>
            </w:pPr>
          </w:p>
        </w:tc>
      </w:tr>
      <w:tr w:rsidR="002927D8" w:rsidRPr="00A75C05" w14:paraId="610B6E8F"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8E5167"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D5A447" w14:textId="3E2198A9" w:rsidR="002927D8" w:rsidRPr="00B0588D" w:rsidRDefault="003A02AE" w:rsidP="002927D8">
            <w:pPr>
              <w:snapToGrid w:val="0"/>
              <w:spacing w:after="0" w:line="240" w:lineRule="auto"/>
            </w:pPr>
            <w:hyperlink r:id="rId346" w:history="1">
              <w:r w:rsidR="002927D8" w:rsidRPr="003A02AE">
                <w:rPr>
                  <w:rStyle w:val="Hyperlink"/>
                  <w:rFonts w:cs="Arial"/>
                </w:rPr>
                <w:t>S1-181313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80BF2AF" w14:textId="77777777" w:rsidR="002927D8" w:rsidRPr="00156AC9" w:rsidRDefault="002927D8" w:rsidP="002927D8">
            <w:pPr>
              <w:snapToGrid w:val="0"/>
              <w:spacing w:after="0" w:line="240" w:lineRule="auto"/>
            </w:pPr>
            <w:r w:rsidRPr="00156AC9">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D6A1AEF" w14:textId="77777777" w:rsidR="002927D8" w:rsidRPr="00156AC9" w:rsidRDefault="002927D8" w:rsidP="002927D8">
            <w:pPr>
              <w:snapToGrid w:val="0"/>
              <w:spacing w:after="0" w:line="240" w:lineRule="auto"/>
            </w:pPr>
            <w:r w:rsidRPr="00156AC9">
              <w:t>FS_BMNS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A982A3A" w14:textId="3BD1C43D"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4A98C005" w14:textId="77777777" w:rsidR="002927D8" w:rsidRPr="00156AC9" w:rsidRDefault="002927D8" w:rsidP="002927D8">
            <w:pPr>
              <w:snapToGrid w:val="0"/>
              <w:spacing w:after="0" w:line="240" w:lineRule="auto"/>
            </w:pPr>
          </w:p>
        </w:tc>
      </w:tr>
      <w:tr w:rsidR="002927D8" w:rsidRPr="00A75C05" w14:paraId="372E896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9D4FA0"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046146" w14:textId="6CB605F0" w:rsidR="002927D8" w:rsidRPr="00B0588D" w:rsidRDefault="003A02AE" w:rsidP="002927D8">
            <w:pPr>
              <w:snapToGrid w:val="0"/>
              <w:spacing w:after="0" w:line="240" w:lineRule="auto"/>
            </w:pPr>
            <w:hyperlink r:id="rId347" w:history="1">
              <w:r w:rsidR="002927D8" w:rsidRPr="003A02AE">
                <w:rPr>
                  <w:rStyle w:val="Hyperlink"/>
                  <w:rFonts w:cs="Arial"/>
                </w:rPr>
                <w:t>S1-181314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14A473" w14:textId="77777777" w:rsidR="002927D8" w:rsidRPr="00156AC9" w:rsidRDefault="002927D8" w:rsidP="002927D8">
            <w:pPr>
              <w:snapToGrid w:val="0"/>
              <w:spacing w:after="0" w:line="240" w:lineRule="auto"/>
            </w:pPr>
            <w:r w:rsidRPr="00156AC9">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F5D0CD" w14:textId="77777777" w:rsidR="002927D8" w:rsidRPr="00156AC9" w:rsidRDefault="002927D8" w:rsidP="002927D8">
            <w:pPr>
              <w:snapToGrid w:val="0"/>
              <w:spacing w:after="0" w:line="240" w:lineRule="auto"/>
            </w:pPr>
            <w:r w:rsidRPr="00156AC9">
              <w:t>FS_LUCIA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A584096" w14:textId="79621EF7"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6B2748F" w14:textId="77777777" w:rsidR="002927D8" w:rsidRPr="00156AC9" w:rsidRDefault="002927D8" w:rsidP="002927D8">
            <w:pPr>
              <w:snapToGrid w:val="0"/>
              <w:spacing w:after="0" w:line="240" w:lineRule="auto"/>
            </w:pPr>
          </w:p>
        </w:tc>
      </w:tr>
      <w:tr w:rsidR="002927D8" w:rsidRPr="00A75C05" w14:paraId="14A484AB"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CC1205"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DC4BF7" w14:textId="5437E05D" w:rsidR="002927D8" w:rsidRPr="00B0588D" w:rsidRDefault="003A02AE" w:rsidP="002927D8">
            <w:pPr>
              <w:snapToGrid w:val="0"/>
              <w:spacing w:after="0" w:line="240" w:lineRule="auto"/>
            </w:pPr>
            <w:hyperlink r:id="rId348" w:history="1">
              <w:r w:rsidR="002927D8" w:rsidRPr="003A02AE">
                <w:rPr>
                  <w:rStyle w:val="Hyperlink"/>
                  <w:rFonts w:cs="Arial"/>
                </w:rPr>
                <w:t>S1-181315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5B3033" w14:textId="77777777" w:rsidR="002927D8" w:rsidRPr="00156AC9" w:rsidRDefault="002927D8" w:rsidP="002927D8">
            <w:pPr>
              <w:snapToGrid w:val="0"/>
              <w:spacing w:after="0" w:line="240" w:lineRule="auto"/>
            </w:pPr>
            <w:r w:rsidRPr="00156AC9">
              <w:t>Vencore Labs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54FCE7" w14:textId="77777777" w:rsidR="002927D8" w:rsidRPr="00156AC9" w:rsidRDefault="002927D8" w:rsidP="002927D8">
            <w:pPr>
              <w:snapToGrid w:val="0"/>
              <w:spacing w:after="0" w:line="240" w:lineRule="auto"/>
            </w:pPr>
            <w:r w:rsidRPr="00156AC9">
              <w:t>FS_MPS2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47704CE" w14:textId="06FABEA6"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25003957" w14:textId="77777777" w:rsidR="002927D8" w:rsidRPr="00156AC9" w:rsidRDefault="002927D8" w:rsidP="002927D8">
            <w:pPr>
              <w:snapToGrid w:val="0"/>
              <w:spacing w:after="0" w:line="240" w:lineRule="auto"/>
            </w:pPr>
          </w:p>
        </w:tc>
      </w:tr>
      <w:tr w:rsidR="002927D8" w:rsidRPr="00A75C05" w14:paraId="5797F2F3"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82413B"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0D353F" w14:textId="5B92BA63" w:rsidR="002927D8" w:rsidRPr="00B0588D" w:rsidRDefault="003A02AE" w:rsidP="002927D8">
            <w:pPr>
              <w:snapToGrid w:val="0"/>
              <w:spacing w:after="0" w:line="240" w:lineRule="auto"/>
            </w:pPr>
            <w:hyperlink r:id="rId349" w:history="1">
              <w:r w:rsidR="002927D8" w:rsidRPr="003A02AE">
                <w:rPr>
                  <w:rStyle w:val="Hyperlink"/>
                  <w:rFonts w:cs="Arial"/>
                </w:rPr>
                <w:t>S1-181316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BC0904B" w14:textId="77777777" w:rsidR="002927D8" w:rsidRPr="00156AC9" w:rsidRDefault="002927D8" w:rsidP="002927D8">
            <w:pPr>
              <w:snapToGrid w:val="0"/>
              <w:spacing w:after="0" w:line="240" w:lineRule="auto"/>
            </w:pPr>
            <w:r w:rsidRPr="00156AC9">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6C885A" w14:textId="77777777" w:rsidR="002927D8" w:rsidRPr="00156AC9" w:rsidRDefault="002927D8" w:rsidP="002927D8">
            <w:pPr>
              <w:snapToGrid w:val="0"/>
              <w:spacing w:after="0" w:line="240" w:lineRule="auto"/>
            </w:pPr>
            <w:r w:rsidRPr="00156AC9">
              <w:t>SMARTER Phase2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B7CF52" w14:textId="5C70A219"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0999427A" w14:textId="77777777" w:rsidR="002927D8" w:rsidRPr="00156AC9" w:rsidRDefault="002927D8" w:rsidP="002927D8">
            <w:pPr>
              <w:snapToGrid w:val="0"/>
              <w:spacing w:after="0" w:line="240" w:lineRule="auto"/>
            </w:pPr>
          </w:p>
        </w:tc>
      </w:tr>
      <w:tr w:rsidR="002927D8" w:rsidRPr="00A75C05" w14:paraId="3F1B4B3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5029B1"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5C6E33" w14:textId="108C1AEE" w:rsidR="002927D8" w:rsidRPr="00B0588D" w:rsidRDefault="003A02AE" w:rsidP="002927D8">
            <w:pPr>
              <w:snapToGrid w:val="0"/>
              <w:spacing w:after="0" w:line="240" w:lineRule="auto"/>
            </w:pPr>
            <w:hyperlink r:id="rId350" w:history="1">
              <w:r w:rsidR="002927D8" w:rsidRPr="003A02AE">
                <w:rPr>
                  <w:rStyle w:val="Hyperlink"/>
                  <w:rFonts w:cs="Arial"/>
                </w:rPr>
                <w:t>S1-181317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FC80F4" w14:textId="77777777" w:rsidR="002927D8" w:rsidRPr="00156AC9" w:rsidRDefault="002927D8" w:rsidP="002927D8">
            <w:pPr>
              <w:snapToGrid w:val="0"/>
              <w:spacing w:after="0" w:line="240" w:lineRule="auto"/>
            </w:pPr>
            <w:r w:rsidRPr="00156AC9">
              <w:t>LG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EBF619" w14:textId="77777777" w:rsidR="002927D8" w:rsidRPr="00156AC9" w:rsidRDefault="002927D8" w:rsidP="002927D8">
            <w:pPr>
              <w:snapToGrid w:val="0"/>
              <w:spacing w:after="0" w:line="240" w:lineRule="auto"/>
            </w:pPr>
            <w:r w:rsidRPr="00156AC9">
              <w:t>FS_V2XIMP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94CCE76" w14:textId="680770F9"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3299533E" w14:textId="77777777" w:rsidR="002927D8" w:rsidRPr="00156AC9" w:rsidRDefault="002927D8" w:rsidP="002927D8">
            <w:pPr>
              <w:snapToGrid w:val="0"/>
              <w:spacing w:after="0" w:line="240" w:lineRule="auto"/>
            </w:pPr>
          </w:p>
        </w:tc>
      </w:tr>
      <w:tr w:rsidR="002927D8" w:rsidRPr="00A75C05" w14:paraId="1F9D5A2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66D651"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38C035" w14:textId="14059598" w:rsidR="002927D8" w:rsidRPr="00B0588D" w:rsidRDefault="003A02AE" w:rsidP="002927D8">
            <w:pPr>
              <w:snapToGrid w:val="0"/>
              <w:spacing w:after="0" w:line="240" w:lineRule="auto"/>
            </w:pPr>
            <w:hyperlink r:id="rId351" w:history="1">
              <w:r w:rsidR="002927D8" w:rsidRPr="003A02AE">
                <w:rPr>
                  <w:rStyle w:val="Hyperlink"/>
                  <w:rFonts w:cs="Arial"/>
                </w:rPr>
                <w:t>S1-181318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32A8EB" w14:textId="77777777" w:rsidR="002927D8" w:rsidRPr="00156AC9" w:rsidRDefault="002927D8" w:rsidP="002927D8">
            <w:pPr>
              <w:snapToGrid w:val="0"/>
              <w:spacing w:after="0" w:line="240" w:lineRule="auto"/>
            </w:pPr>
            <w:r w:rsidRPr="00156AC9">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86F5EC" w14:textId="77777777" w:rsidR="002927D8" w:rsidRPr="00156AC9" w:rsidRDefault="002927D8" w:rsidP="002927D8">
            <w:pPr>
              <w:snapToGrid w:val="0"/>
              <w:spacing w:after="0" w:line="240" w:lineRule="auto"/>
            </w:pPr>
            <w:r w:rsidRPr="00156AC9">
              <w:t>FS_ID_UAS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9951B33" w14:textId="2A734304"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184163C6" w14:textId="77777777" w:rsidR="002927D8" w:rsidRPr="00156AC9" w:rsidRDefault="002927D8" w:rsidP="002927D8">
            <w:pPr>
              <w:snapToGrid w:val="0"/>
              <w:spacing w:after="0" w:line="240" w:lineRule="auto"/>
            </w:pPr>
          </w:p>
        </w:tc>
      </w:tr>
      <w:tr w:rsidR="002927D8" w:rsidRPr="00A75C05" w14:paraId="0B32F977"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985EFC"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80DB10" w14:textId="6B209C52" w:rsidR="002927D8" w:rsidRPr="00B0588D" w:rsidRDefault="003A02AE" w:rsidP="002927D8">
            <w:pPr>
              <w:snapToGrid w:val="0"/>
              <w:spacing w:after="0" w:line="240" w:lineRule="auto"/>
            </w:pPr>
            <w:hyperlink r:id="rId352" w:history="1">
              <w:r w:rsidR="002927D8" w:rsidRPr="003A02AE">
                <w:rPr>
                  <w:rStyle w:val="Hyperlink"/>
                  <w:rFonts w:cs="Arial"/>
                </w:rPr>
                <w:t>S1-181319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C60D5D9" w14:textId="77777777" w:rsidR="002927D8" w:rsidRPr="00156AC9" w:rsidRDefault="002927D8" w:rsidP="002927D8">
            <w:pPr>
              <w:snapToGrid w:val="0"/>
              <w:spacing w:after="0" w:line="240" w:lineRule="auto"/>
            </w:pPr>
            <w:r w:rsidRPr="00156AC9">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F8A1ED" w14:textId="77777777" w:rsidR="002927D8" w:rsidRPr="00156AC9" w:rsidRDefault="002927D8" w:rsidP="002927D8">
            <w:pPr>
              <w:snapToGrid w:val="0"/>
              <w:spacing w:after="0" w:line="240" w:lineRule="auto"/>
            </w:pPr>
            <w:r w:rsidRPr="00156AC9">
              <w:t>QoS_MON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268CE7F" w14:textId="22DEB4F1"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69C6D053" w14:textId="77777777" w:rsidR="002927D8" w:rsidRPr="00156AC9" w:rsidRDefault="002927D8" w:rsidP="002927D8">
            <w:pPr>
              <w:snapToGrid w:val="0"/>
              <w:spacing w:after="0" w:line="240" w:lineRule="auto"/>
            </w:pPr>
          </w:p>
        </w:tc>
      </w:tr>
      <w:tr w:rsidR="002927D8" w:rsidRPr="00A75C05" w14:paraId="209DB102" w14:textId="77777777" w:rsidTr="00A87B4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AB3041" w14:textId="77777777" w:rsidR="002927D8" w:rsidRPr="00156AC9" w:rsidRDefault="002927D8" w:rsidP="002927D8">
            <w:pPr>
              <w:snapToGrid w:val="0"/>
              <w:spacing w:after="0" w:line="240" w:lineRule="auto"/>
            </w:pPr>
            <w:r w:rsidRPr="00156AC9">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670D60" w14:textId="3E48EE24" w:rsidR="002927D8" w:rsidRPr="00B0588D" w:rsidRDefault="003A02AE" w:rsidP="002927D8">
            <w:pPr>
              <w:snapToGrid w:val="0"/>
              <w:spacing w:after="0" w:line="240" w:lineRule="auto"/>
            </w:pPr>
            <w:hyperlink r:id="rId353" w:history="1">
              <w:r w:rsidR="002927D8" w:rsidRPr="003A02AE">
                <w:rPr>
                  <w:rStyle w:val="Hyperlink"/>
                  <w:rFonts w:cs="Arial"/>
                </w:rPr>
                <w:t>S1-181320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78D499" w14:textId="77777777" w:rsidR="002927D8" w:rsidRPr="00156AC9" w:rsidRDefault="002927D8" w:rsidP="002927D8">
            <w:pPr>
              <w:snapToGrid w:val="0"/>
              <w:spacing w:after="0" w:line="240" w:lineRule="auto"/>
            </w:pPr>
            <w:r w:rsidRPr="00156AC9">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80B850" w14:textId="77777777" w:rsidR="002927D8" w:rsidRPr="00156AC9" w:rsidRDefault="002927D8" w:rsidP="002927D8">
            <w:pPr>
              <w:snapToGrid w:val="0"/>
              <w:spacing w:after="0" w:line="240" w:lineRule="auto"/>
            </w:pPr>
            <w:r w:rsidRPr="00156AC9">
              <w:t>enIMS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D2BC0E2" w14:textId="54651A12" w:rsidR="002927D8" w:rsidRPr="00156AC9" w:rsidRDefault="002927D8" w:rsidP="002927D8">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7293868D" w14:textId="77777777" w:rsidR="002927D8" w:rsidRPr="00156AC9" w:rsidRDefault="002927D8" w:rsidP="002927D8">
            <w:pPr>
              <w:snapToGrid w:val="0"/>
              <w:spacing w:after="0" w:line="240" w:lineRule="auto"/>
            </w:pPr>
          </w:p>
        </w:tc>
      </w:tr>
      <w:tr w:rsidR="002927D8" w:rsidRPr="00B04844" w14:paraId="595FD51B" w14:textId="77777777" w:rsidTr="00A87B48">
        <w:trPr>
          <w:trHeight w:val="141"/>
        </w:trPr>
        <w:tc>
          <w:tcPr>
            <w:tcW w:w="14494" w:type="dxa"/>
            <w:gridSpan w:val="8"/>
            <w:tcBorders>
              <w:bottom w:val="single" w:sz="4" w:space="0" w:color="auto"/>
            </w:tcBorders>
            <w:shd w:val="clear" w:color="auto" w:fill="F2F2F2"/>
          </w:tcPr>
          <w:p w14:paraId="595FD51A" w14:textId="0BA25DE8" w:rsidR="002927D8" w:rsidRPr="00F45489" w:rsidRDefault="002927D8" w:rsidP="002927D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9" w:name="_Ref377325454"/>
            <w:bookmarkStart w:id="120" w:name="_Toc378052469"/>
            <w:bookmarkStart w:id="121" w:name="_Ref387045805"/>
            <w:bookmarkStart w:id="122" w:name="_Toc387990778"/>
            <w:bookmarkStart w:id="123" w:name="_Toc395595529"/>
            <w:bookmarkStart w:id="124" w:name="_Toc414625509"/>
            <w:r>
              <w:rPr>
                <w:rFonts w:eastAsia="Arial Unicode MS" w:cs="Arial"/>
                <w:b/>
                <w:color w:val="1F497D"/>
                <w:sz w:val="20"/>
                <w:szCs w:val="20"/>
                <w:lang w:eastAsia="ar-SA"/>
              </w:rPr>
              <w:t>SA1 process improvements/updates</w:t>
            </w:r>
            <w:bookmarkEnd w:id="119"/>
            <w:bookmarkEnd w:id="120"/>
            <w:bookmarkEnd w:id="121"/>
            <w:bookmarkEnd w:id="122"/>
            <w:bookmarkEnd w:id="123"/>
            <w:bookmarkEnd w:id="124"/>
          </w:p>
        </w:tc>
      </w:tr>
      <w:tr w:rsidR="002927D8" w:rsidRPr="00B04844" w14:paraId="595FD51D" w14:textId="77777777" w:rsidTr="00A87B48">
        <w:trPr>
          <w:trHeight w:val="141"/>
        </w:trPr>
        <w:tc>
          <w:tcPr>
            <w:tcW w:w="14494" w:type="dxa"/>
            <w:gridSpan w:val="8"/>
            <w:tcBorders>
              <w:bottom w:val="single" w:sz="4" w:space="0" w:color="auto"/>
            </w:tcBorders>
            <w:shd w:val="clear" w:color="auto" w:fill="F2F2F2"/>
          </w:tcPr>
          <w:p w14:paraId="595FD51C" w14:textId="08A4574D" w:rsidR="002927D8" w:rsidRPr="00F45489" w:rsidRDefault="002927D8" w:rsidP="002927D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5" w:name="_Toc316030637"/>
            <w:bookmarkStart w:id="126" w:name="_Toc324137379"/>
            <w:bookmarkStart w:id="127" w:name="_Toc331152543"/>
            <w:bookmarkStart w:id="128" w:name="_Ref331766761"/>
            <w:bookmarkStart w:id="129" w:name="_Toc378052470"/>
            <w:bookmarkStart w:id="130" w:name="_Toc387990779"/>
            <w:bookmarkStart w:id="131" w:name="_Toc395595530"/>
            <w:bookmarkStart w:id="132" w:name="_Toc414625510"/>
            <w:r w:rsidRPr="00F45489">
              <w:rPr>
                <w:rFonts w:eastAsia="Arial Unicode MS" w:cs="Arial"/>
                <w:b/>
                <w:color w:val="1F497D"/>
                <w:sz w:val="20"/>
                <w:szCs w:val="20"/>
                <w:lang w:eastAsia="ar-SA"/>
              </w:rPr>
              <w:t>Other</w:t>
            </w:r>
            <w:bookmarkEnd w:id="125"/>
            <w:bookmarkEnd w:id="126"/>
            <w:bookmarkEnd w:id="127"/>
            <w:bookmarkEnd w:id="128"/>
            <w:bookmarkEnd w:id="129"/>
            <w:bookmarkEnd w:id="130"/>
            <w:bookmarkEnd w:id="131"/>
            <w:bookmarkEnd w:id="132"/>
            <w:r>
              <w:rPr>
                <w:rFonts w:eastAsia="Arial Unicode MS" w:cs="Arial"/>
                <w:b/>
                <w:color w:val="1F497D"/>
                <w:sz w:val="20"/>
                <w:szCs w:val="20"/>
                <w:lang w:eastAsia="ar-SA"/>
              </w:rPr>
              <w:t xml:space="preserve"> non-technical contributions</w:t>
            </w:r>
          </w:p>
        </w:tc>
      </w:tr>
      <w:tr w:rsidR="002927D8" w:rsidRPr="00B04844" w14:paraId="595FD51F" w14:textId="77777777" w:rsidTr="00A87B48">
        <w:trPr>
          <w:trHeight w:val="141"/>
        </w:trPr>
        <w:tc>
          <w:tcPr>
            <w:tcW w:w="14494" w:type="dxa"/>
            <w:gridSpan w:val="8"/>
            <w:shd w:val="clear" w:color="auto" w:fill="F2F2F2"/>
          </w:tcPr>
          <w:p w14:paraId="595FD51E" w14:textId="77777777" w:rsidR="002927D8" w:rsidRPr="00F45489" w:rsidRDefault="002927D8" w:rsidP="002927D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3" w:name="_Toc316030638"/>
            <w:bookmarkStart w:id="134" w:name="_Toc324137380"/>
            <w:bookmarkStart w:id="135" w:name="_Toc331152544"/>
            <w:bookmarkStart w:id="136" w:name="_Toc378052471"/>
            <w:bookmarkStart w:id="137" w:name="_Toc387990780"/>
            <w:bookmarkStart w:id="138" w:name="_Toc395595531"/>
            <w:bookmarkStart w:id="139"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3"/>
            <w:bookmarkEnd w:id="134"/>
            <w:bookmarkEnd w:id="135"/>
            <w:bookmarkEnd w:id="136"/>
            <w:bookmarkEnd w:id="137"/>
            <w:bookmarkEnd w:id="138"/>
            <w:bookmarkEnd w:id="139"/>
          </w:p>
        </w:tc>
      </w:tr>
      <w:tr w:rsidR="002927D8" w:rsidRPr="00B04844" w14:paraId="595FD528" w14:textId="77777777" w:rsidTr="00A87B48">
        <w:trPr>
          <w:trHeight w:val="141"/>
        </w:trPr>
        <w:tc>
          <w:tcPr>
            <w:tcW w:w="14494" w:type="dxa"/>
            <w:gridSpan w:val="8"/>
            <w:shd w:val="clear" w:color="auto" w:fill="F2F2F2"/>
          </w:tcPr>
          <w:p w14:paraId="595FD527" w14:textId="77777777" w:rsidR="002927D8" w:rsidRPr="00F45489" w:rsidRDefault="002927D8" w:rsidP="002927D8">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0" w:name="_Toc316030639"/>
            <w:bookmarkStart w:id="141" w:name="_Toc324137381"/>
            <w:bookmarkStart w:id="142" w:name="_Toc331152545"/>
            <w:bookmarkStart w:id="143" w:name="_Toc378052472"/>
            <w:bookmarkStart w:id="144" w:name="_Toc387990781"/>
            <w:bookmarkStart w:id="145" w:name="_Toc395595532"/>
            <w:bookmarkStart w:id="146" w:name="_Toc414625512"/>
            <w:r w:rsidRPr="00F45489">
              <w:rPr>
                <w:rFonts w:eastAsia="Arial Unicode MS" w:cs="Arial"/>
                <w:b/>
                <w:color w:val="1F497D"/>
                <w:sz w:val="20"/>
                <w:szCs w:val="20"/>
                <w:lang w:eastAsia="ar-SA"/>
              </w:rPr>
              <w:t>Calendar</w:t>
            </w:r>
            <w:bookmarkEnd w:id="140"/>
            <w:bookmarkEnd w:id="141"/>
            <w:bookmarkEnd w:id="142"/>
            <w:bookmarkEnd w:id="143"/>
            <w:bookmarkEnd w:id="144"/>
            <w:bookmarkEnd w:id="145"/>
            <w:bookmarkEnd w:id="146"/>
          </w:p>
        </w:tc>
      </w:tr>
      <w:tr w:rsidR="002927D8" w:rsidRPr="00B04844" w14:paraId="595FD537" w14:textId="77777777" w:rsidTr="00A87B48">
        <w:trPr>
          <w:trHeight w:val="141"/>
        </w:trPr>
        <w:tc>
          <w:tcPr>
            <w:tcW w:w="14494" w:type="dxa"/>
            <w:gridSpan w:val="8"/>
            <w:shd w:val="clear" w:color="auto" w:fill="auto"/>
          </w:tcPr>
          <w:p w14:paraId="595FD529" w14:textId="77777777" w:rsidR="002927D8" w:rsidRPr="00F45489" w:rsidRDefault="002927D8" w:rsidP="002927D8">
            <w:pPr>
              <w:suppressAutoHyphens/>
              <w:spacing w:after="0" w:line="240" w:lineRule="auto"/>
              <w:rPr>
                <w:rFonts w:eastAsia="Arial Unicode MS" w:cs="Arial"/>
                <w:szCs w:val="18"/>
                <w:lang w:eastAsia="ar-SA"/>
              </w:rPr>
            </w:pPr>
          </w:p>
          <w:p w14:paraId="595FD52D" w14:textId="77777777" w:rsidR="002927D8" w:rsidRPr="00CF26CD" w:rsidRDefault="002927D8" w:rsidP="002927D8">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2018 meetings:</w:t>
            </w:r>
          </w:p>
          <w:p w14:paraId="595FD52F" w14:textId="77777777" w:rsidR="002927D8" w:rsidRPr="00CF26CD" w:rsidRDefault="002927D8" w:rsidP="002927D8">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SA1#82</w:t>
            </w:r>
            <w:r w:rsidRPr="00CF26CD">
              <w:rPr>
                <w:rFonts w:eastAsia="Arial Unicode MS" w:cs="Arial"/>
                <w:szCs w:val="18"/>
                <w:lang w:val="fr-FR" w:eastAsia="ar-SA"/>
              </w:rPr>
              <w:tab/>
              <w:t>07-11 May 2018</w:t>
            </w:r>
            <w:r w:rsidRPr="00CF26CD">
              <w:rPr>
                <w:rFonts w:eastAsia="Arial Unicode MS" w:cs="Arial"/>
                <w:szCs w:val="18"/>
                <w:lang w:val="fr-FR" w:eastAsia="ar-SA"/>
              </w:rPr>
              <w:tab/>
              <w:t>Dubrovnik, Europe</w:t>
            </w:r>
          </w:p>
          <w:p w14:paraId="595FD530" w14:textId="14E37333" w:rsidR="002927D8" w:rsidRPr="00CF26CD" w:rsidRDefault="002927D8" w:rsidP="002927D8">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SA1#83</w:t>
            </w:r>
            <w:r w:rsidRPr="00CF26CD">
              <w:rPr>
                <w:rFonts w:eastAsia="Arial Unicode MS" w:cs="Arial"/>
                <w:szCs w:val="18"/>
                <w:lang w:val="en-US" w:eastAsia="ar-SA"/>
              </w:rPr>
              <w:tab/>
              <w:t>20-24 August 2018</w:t>
            </w:r>
            <w:r w:rsidRPr="00CF26CD">
              <w:rPr>
                <w:rFonts w:eastAsia="Arial Unicode MS" w:cs="Arial"/>
                <w:szCs w:val="18"/>
                <w:lang w:val="en-US" w:eastAsia="ar-SA"/>
              </w:rPr>
              <w:tab/>
            </w:r>
            <w:r w:rsidRPr="00C01CE1">
              <w:rPr>
                <w:rFonts w:eastAsia="Arial Unicode MS" w:cs="Arial"/>
                <w:szCs w:val="18"/>
                <w:lang w:val="en-US" w:eastAsia="ar-SA"/>
              </w:rPr>
              <w:t>West Palm Beach</w:t>
            </w:r>
            <w:r w:rsidRPr="00CF26CD">
              <w:rPr>
                <w:rFonts w:eastAsia="Arial Unicode MS" w:cs="Arial"/>
                <w:szCs w:val="18"/>
                <w:lang w:val="en-US" w:eastAsia="ar-SA"/>
              </w:rPr>
              <w:t xml:space="preserve">, </w:t>
            </w:r>
            <w:r>
              <w:rPr>
                <w:rFonts w:eastAsia="Arial Unicode MS" w:cs="Arial"/>
                <w:szCs w:val="18"/>
                <w:lang w:val="en-US" w:eastAsia="ar-SA"/>
              </w:rPr>
              <w:t>US</w:t>
            </w:r>
          </w:p>
          <w:p w14:paraId="595FD531" w14:textId="64ECEDA6" w:rsidR="002927D8" w:rsidRPr="00CF26CD" w:rsidRDefault="002927D8" w:rsidP="002927D8">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SA1#84</w:t>
            </w:r>
            <w:r w:rsidRPr="00CF26CD">
              <w:rPr>
                <w:rFonts w:eastAsia="Arial Unicode MS" w:cs="Arial"/>
                <w:szCs w:val="18"/>
                <w:lang w:val="en-US" w:eastAsia="ar-SA"/>
              </w:rPr>
              <w:tab/>
              <w:t>12-16 Nov 2018</w:t>
            </w:r>
            <w:r w:rsidRPr="00CF26CD">
              <w:rPr>
                <w:rFonts w:eastAsia="Arial Unicode MS" w:cs="Arial"/>
                <w:szCs w:val="18"/>
                <w:lang w:val="en-US" w:eastAsia="ar-SA"/>
              </w:rPr>
              <w:tab/>
              <w:t>TBD, US</w:t>
            </w:r>
          </w:p>
          <w:p w14:paraId="595FD532" w14:textId="77777777" w:rsidR="002927D8" w:rsidRPr="00CF26CD" w:rsidRDefault="002927D8" w:rsidP="002927D8">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14:paraId="595FD533" w14:textId="144AEE45" w:rsidR="002927D8" w:rsidRPr="00CF26CD" w:rsidRDefault="002927D8" w:rsidP="002927D8">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SA1#85</w:t>
            </w:r>
            <w:r w:rsidRPr="00CF26CD">
              <w:rPr>
                <w:rFonts w:eastAsia="Arial Unicode MS" w:cs="Arial"/>
                <w:szCs w:val="18"/>
                <w:lang w:val="en-US" w:eastAsia="ar-SA"/>
              </w:rPr>
              <w:tab/>
              <w:t>18 -22 Feb 2019</w:t>
            </w:r>
            <w:r w:rsidRPr="00CF26CD">
              <w:rPr>
                <w:rFonts w:eastAsia="Arial Unicode MS" w:cs="Arial"/>
                <w:szCs w:val="18"/>
                <w:lang w:val="en-US" w:eastAsia="ar-SA"/>
              </w:rPr>
              <w:tab/>
              <w:t>T</w:t>
            </w:r>
            <w:r>
              <w:rPr>
                <w:rFonts w:eastAsia="Arial Unicode MS" w:cs="Arial"/>
                <w:szCs w:val="18"/>
                <w:lang w:val="en-US" w:eastAsia="ar-SA"/>
              </w:rPr>
              <w:t>allinn</w:t>
            </w:r>
            <w:r w:rsidRPr="00CF26CD">
              <w:rPr>
                <w:rFonts w:eastAsia="Arial Unicode MS" w:cs="Arial"/>
                <w:szCs w:val="18"/>
                <w:lang w:val="en-US" w:eastAsia="ar-SA"/>
              </w:rPr>
              <w:t>, Europe</w:t>
            </w:r>
          </w:p>
          <w:p w14:paraId="595FD534" w14:textId="2A0FA6E3" w:rsidR="002927D8" w:rsidRPr="00CF26CD" w:rsidRDefault="002927D8" w:rsidP="002927D8">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SA1#86</w:t>
            </w:r>
            <w:r w:rsidRPr="00CF26CD">
              <w:rPr>
                <w:rFonts w:eastAsia="Arial Unicode MS" w:cs="Arial"/>
                <w:szCs w:val="18"/>
                <w:lang w:val="fr-FR" w:eastAsia="ar-SA"/>
              </w:rPr>
              <w:tab/>
              <w:t>06-10 May 2019</w:t>
            </w:r>
            <w:r w:rsidRPr="00CF26CD">
              <w:rPr>
                <w:rFonts w:eastAsia="Arial Unicode MS" w:cs="Arial"/>
                <w:szCs w:val="18"/>
                <w:lang w:val="fr-FR" w:eastAsia="ar-SA"/>
              </w:rPr>
              <w:tab/>
              <w:t xml:space="preserve">TBD, </w:t>
            </w:r>
            <w:r>
              <w:rPr>
                <w:rFonts w:eastAsia="Arial Unicode MS" w:cs="Arial"/>
                <w:szCs w:val="18"/>
                <w:lang w:val="fr-FR" w:eastAsia="ar-SA"/>
              </w:rPr>
              <w:t>China</w:t>
            </w:r>
          </w:p>
          <w:p w14:paraId="595FD535" w14:textId="48641EBE" w:rsidR="002927D8" w:rsidRPr="00CF26CD" w:rsidRDefault="002927D8" w:rsidP="002927D8">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SA1#87</w:t>
            </w:r>
            <w:r w:rsidRPr="00CF26CD">
              <w:rPr>
                <w:rFonts w:eastAsia="Arial Unicode MS" w:cs="Arial"/>
                <w:szCs w:val="18"/>
                <w:lang w:val="en-US" w:eastAsia="ar-SA"/>
              </w:rPr>
              <w:tab/>
              <w:t>19-23 August 2019</w:t>
            </w:r>
            <w:r w:rsidRPr="00CF26CD">
              <w:rPr>
                <w:rFonts w:eastAsia="Arial Unicode MS" w:cs="Arial"/>
                <w:szCs w:val="18"/>
                <w:lang w:val="en-US" w:eastAsia="ar-SA"/>
              </w:rPr>
              <w:tab/>
              <w:t>Sophia Antipolis, Europe</w:t>
            </w:r>
          </w:p>
          <w:p w14:paraId="595FD536" w14:textId="00D140D1" w:rsidR="002927D8" w:rsidRPr="00BE2D9F" w:rsidRDefault="002927D8" w:rsidP="002927D8">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t>TBD, US</w:t>
            </w:r>
          </w:p>
        </w:tc>
      </w:tr>
      <w:tr w:rsidR="002927D8" w:rsidRPr="00E225F9" w14:paraId="595FD539" w14:textId="77777777" w:rsidTr="00A87B48">
        <w:trPr>
          <w:trHeight w:val="141"/>
        </w:trPr>
        <w:tc>
          <w:tcPr>
            <w:tcW w:w="14494" w:type="dxa"/>
            <w:gridSpan w:val="8"/>
            <w:tcBorders>
              <w:bottom w:val="single" w:sz="4" w:space="0" w:color="auto"/>
            </w:tcBorders>
            <w:shd w:val="clear" w:color="auto" w:fill="F2F2F2"/>
          </w:tcPr>
          <w:p w14:paraId="595FD538" w14:textId="77777777" w:rsidR="002927D8" w:rsidRDefault="002927D8" w:rsidP="002927D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7" w:name="_Toc414625514"/>
            <w:r w:rsidRPr="00E225F9">
              <w:rPr>
                <w:rFonts w:eastAsia="Arial Unicode MS" w:cs="Arial"/>
                <w:b/>
                <w:color w:val="1F497D"/>
                <w:sz w:val="24"/>
                <w:szCs w:val="18"/>
                <w:lang w:eastAsia="ar-SA"/>
              </w:rPr>
              <w:t>Any other business</w:t>
            </w:r>
            <w:bookmarkEnd w:id="147"/>
          </w:p>
        </w:tc>
      </w:tr>
      <w:tr w:rsidR="002927D8" w:rsidRPr="00B04844" w14:paraId="595FD53B" w14:textId="77777777" w:rsidTr="00A87B48">
        <w:trPr>
          <w:trHeight w:val="141"/>
        </w:trPr>
        <w:tc>
          <w:tcPr>
            <w:tcW w:w="14494" w:type="dxa"/>
            <w:gridSpan w:val="8"/>
            <w:shd w:val="clear" w:color="auto" w:fill="F2F2F2"/>
          </w:tcPr>
          <w:p w14:paraId="595FD53A" w14:textId="77777777" w:rsidR="002927D8" w:rsidRPr="00F45489" w:rsidRDefault="002927D8" w:rsidP="002927D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8" w:name="_Toc316030641"/>
            <w:bookmarkStart w:id="149" w:name="_Toc324137383"/>
            <w:bookmarkStart w:id="150" w:name="_Toc331152547"/>
            <w:bookmarkStart w:id="151" w:name="_Toc378052474"/>
            <w:bookmarkStart w:id="152" w:name="_Toc387990783"/>
            <w:bookmarkStart w:id="153" w:name="_Toc395595534"/>
            <w:bookmarkStart w:id="154" w:name="_Toc414625515"/>
            <w:r w:rsidRPr="00F45489">
              <w:rPr>
                <w:rFonts w:eastAsia="Arial Unicode MS" w:cs="Arial"/>
                <w:b/>
                <w:color w:val="1F497D"/>
                <w:sz w:val="24"/>
                <w:szCs w:val="18"/>
                <w:lang w:eastAsia="ar-SA"/>
              </w:rPr>
              <w:t>Close</w:t>
            </w:r>
            <w:bookmarkEnd w:id="148"/>
            <w:bookmarkEnd w:id="149"/>
            <w:bookmarkEnd w:id="150"/>
            <w:bookmarkEnd w:id="151"/>
            <w:bookmarkEnd w:id="152"/>
            <w:bookmarkEnd w:id="153"/>
            <w:bookmarkEnd w:id="154"/>
          </w:p>
        </w:tc>
      </w:tr>
      <w:tr w:rsidR="002927D8" w:rsidRPr="00B04844" w14:paraId="595FD53F" w14:textId="77777777" w:rsidTr="00A87B48">
        <w:trPr>
          <w:trHeight w:val="141"/>
        </w:trPr>
        <w:tc>
          <w:tcPr>
            <w:tcW w:w="14494" w:type="dxa"/>
            <w:gridSpan w:val="8"/>
            <w:shd w:val="clear" w:color="auto" w:fill="auto"/>
          </w:tcPr>
          <w:p w14:paraId="595FD53C" w14:textId="77777777" w:rsidR="002927D8" w:rsidRPr="00F45489" w:rsidRDefault="002927D8" w:rsidP="002927D8">
            <w:pPr>
              <w:suppressAutoHyphens/>
              <w:spacing w:after="0" w:line="240" w:lineRule="auto"/>
              <w:rPr>
                <w:rFonts w:eastAsia="Arial Unicode MS" w:cs="Arial"/>
                <w:szCs w:val="18"/>
                <w:lang w:eastAsia="ar-SA"/>
              </w:rPr>
            </w:pPr>
          </w:p>
          <w:p w14:paraId="595FD53D" w14:textId="5E1AB79F" w:rsidR="002927D8" w:rsidRPr="00F45489" w:rsidRDefault="002927D8" w:rsidP="002927D8">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11 May 2018</w:t>
            </w:r>
          </w:p>
          <w:p w14:paraId="595FD53E" w14:textId="77777777" w:rsidR="002927D8" w:rsidRPr="00F45489" w:rsidRDefault="002927D8" w:rsidP="002927D8">
            <w:pPr>
              <w:suppressAutoHyphens/>
              <w:spacing w:after="0" w:line="240" w:lineRule="auto"/>
              <w:rPr>
                <w:rFonts w:eastAsia="Arial Unicode MS" w:cs="Arial"/>
                <w:szCs w:val="18"/>
                <w:lang w:eastAsia="ar-SA"/>
              </w:rPr>
            </w:pPr>
          </w:p>
        </w:tc>
      </w:tr>
    </w:tbl>
    <w:p w14:paraId="595FD54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4F971" w14:textId="77777777" w:rsidR="00365F2E" w:rsidRDefault="00365F2E" w:rsidP="002E015E">
      <w:pPr>
        <w:spacing w:after="0" w:line="240" w:lineRule="auto"/>
      </w:pPr>
      <w:r>
        <w:separator/>
      </w:r>
    </w:p>
  </w:endnote>
  <w:endnote w:type="continuationSeparator" w:id="0">
    <w:p w14:paraId="5A3367C5" w14:textId="77777777" w:rsidR="00365F2E" w:rsidRDefault="00365F2E" w:rsidP="002E015E">
      <w:pPr>
        <w:spacing w:after="0" w:line="240" w:lineRule="auto"/>
      </w:pPr>
      <w:r>
        <w:continuationSeparator/>
      </w:r>
    </w:p>
  </w:endnote>
  <w:endnote w:type="continuationNotice" w:id="1">
    <w:p w14:paraId="649F8B51" w14:textId="77777777" w:rsidR="00365F2E" w:rsidRDefault="00365F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58AE6" w14:textId="77777777" w:rsidR="00365F2E" w:rsidRDefault="00365F2E" w:rsidP="002E015E">
      <w:pPr>
        <w:spacing w:after="0" w:line="240" w:lineRule="auto"/>
      </w:pPr>
      <w:r>
        <w:separator/>
      </w:r>
    </w:p>
  </w:footnote>
  <w:footnote w:type="continuationSeparator" w:id="0">
    <w:p w14:paraId="7CCC05E8" w14:textId="77777777" w:rsidR="00365F2E" w:rsidRDefault="00365F2E" w:rsidP="002E015E">
      <w:pPr>
        <w:spacing w:after="0" w:line="240" w:lineRule="auto"/>
      </w:pPr>
      <w:r>
        <w:continuationSeparator/>
      </w:r>
    </w:p>
  </w:footnote>
  <w:footnote w:type="continuationNotice" w:id="1">
    <w:p w14:paraId="6B5851DC" w14:textId="77777777" w:rsidR="00365F2E" w:rsidRDefault="00365F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A1"/>
    <w:rsid w:val="00002EC3"/>
    <w:rsid w:val="00003002"/>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4F9C"/>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976"/>
    <w:rsid w:val="00033B50"/>
    <w:rsid w:val="000345AB"/>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5711"/>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344B"/>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A7AF4"/>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368"/>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36F"/>
    <w:rsid w:val="00124CB1"/>
    <w:rsid w:val="001251DB"/>
    <w:rsid w:val="0012589F"/>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3E54"/>
    <w:rsid w:val="00144C21"/>
    <w:rsid w:val="00144CCF"/>
    <w:rsid w:val="001458C4"/>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AC9"/>
    <w:rsid w:val="00156BCB"/>
    <w:rsid w:val="001574A1"/>
    <w:rsid w:val="00157764"/>
    <w:rsid w:val="001600A2"/>
    <w:rsid w:val="00160AC8"/>
    <w:rsid w:val="00160F0E"/>
    <w:rsid w:val="001621EB"/>
    <w:rsid w:val="00162C1C"/>
    <w:rsid w:val="00162E90"/>
    <w:rsid w:val="00164162"/>
    <w:rsid w:val="00164344"/>
    <w:rsid w:val="00165345"/>
    <w:rsid w:val="00165A52"/>
    <w:rsid w:val="00165E0B"/>
    <w:rsid w:val="00165F5B"/>
    <w:rsid w:val="00166AC0"/>
    <w:rsid w:val="00166C5F"/>
    <w:rsid w:val="00166C97"/>
    <w:rsid w:val="00166FDC"/>
    <w:rsid w:val="0016707D"/>
    <w:rsid w:val="0016769B"/>
    <w:rsid w:val="00167736"/>
    <w:rsid w:val="001679AC"/>
    <w:rsid w:val="00170325"/>
    <w:rsid w:val="00171C7C"/>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143"/>
    <w:rsid w:val="00182793"/>
    <w:rsid w:val="001833DB"/>
    <w:rsid w:val="00183C9B"/>
    <w:rsid w:val="00184224"/>
    <w:rsid w:val="00184290"/>
    <w:rsid w:val="00185775"/>
    <w:rsid w:val="0018607A"/>
    <w:rsid w:val="001860D5"/>
    <w:rsid w:val="00186182"/>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2F1D"/>
    <w:rsid w:val="001A3398"/>
    <w:rsid w:val="001A4210"/>
    <w:rsid w:val="001A5ACC"/>
    <w:rsid w:val="001A5FF0"/>
    <w:rsid w:val="001A6B1E"/>
    <w:rsid w:val="001A6C8C"/>
    <w:rsid w:val="001A7842"/>
    <w:rsid w:val="001A7A33"/>
    <w:rsid w:val="001A7BE0"/>
    <w:rsid w:val="001A7F20"/>
    <w:rsid w:val="001B104F"/>
    <w:rsid w:val="001B1B94"/>
    <w:rsid w:val="001B21A1"/>
    <w:rsid w:val="001B2540"/>
    <w:rsid w:val="001B3238"/>
    <w:rsid w:val="001B3870"/>
    <w:rsid w:val="001B43BD"/>
    <w:rsid w:val="001B5347"/>
    <w:rsid w:val="001B55DE"/>
    <w:rsid w:val="001B67E5"/>
    <w:rsid w:val="001B6D92"/>
    <w:rsid w:val="001B789C"/>
    <w:rsid w:val="001C08D6"/>
    <w:rsid w:val="001C0EC1"/>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424"/>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3C1"/>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8D4"/>
    <w:rsid w:val="00230D16"/>
    <w:rsid w:val="00230DA1"/>
    <w:rsid w:val="002310C3"/>
    <w:rsid w:val="0023155B"/>
    <w:rsid w:val="0023160D"/>
    <w:rsid w:val="00231785"/>
    <w:rsid w:val="00231D51"/>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635"/>
    <w:rsid w:val="0025579C"/>
    <w:rsid w:val="00255D1C"/>
    <w:rsid w:val="00255E36"/>
    <w:rsid w:val="0025614D"/>
    <w:rsid w:val="0025732B"/>
    <w:rsid w:val="00257667"/>
    <w:rsid w:val="0026037A"/>
    <w:rsid w:val="002610F3"/>
    <w:rsid w:val="00261A8C"/>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3943"/>
    <w:rsid w:val="002743A0"/>
    <w:rsid w:val="00275529"/>
    <w:rsid w:val="00275D73"/>
    <w:rsid w:val="002777A7"/>
    <w:rsid w:val="002777FF"/>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27D8"/>
    <w:rsid w:val="002932FD"/>
    <w:rsid w:val="00293390"/>
    <w:rsid w:val="00294533"/>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6E4"/>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7E9"/>
    <w:rsid w:val="002D693E"/>
    <w:rsid w:val="002D6ACF"/>
    <w:rsid w:val="002D6BF2"/>
    <w:rsid w:val="002D6F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B"/>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039"/>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4E6E"/>
    <w:rsid w:val="003352AE"/>
    <w:rsid w:val="003358EF"/>
    <w:rsid w:val="003367F8"/>
    <w:rsid w:val="0033684C"/>
    <w:rsid w:val="00337548"/>
    <w:rsid w:val="003378C8"/>
    <w:rsid w:val="00337D0A"/>
    <w:rsid w:val="00341096"/>
    <w:rsid w:val="00341C02"/>
    <w:rsid w:val="00341EB5"/>
    <w:rsid w:val="003426B2"/>
    <w:rsid w:val="0034271A"/>
    <w:rsid w:val="003434D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524"/>
    <w:rsid w:val="00351632"/>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2E"/>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2960"/>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1FF"/>
    <w:rsid w:val="0039069C"/>
    <w:rsid w:val="00390E17"/>
    <w:rsid w:val="003910D3"/>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2A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C90"/>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AAF"/>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5E39"/>
    <w:rsid w:val="00416594"/>
    <w:rsid w:val="00417B17"/>
    <w:rsid w:val="00420C51"/>
    <w:rsid w:val="00420E68"/>
    <w:rsid w:val="0042180B"/>
    <w:rsid w:val="00421974"/>
    <w:rsid w:val="00421A25"/>
    <w:rsid w:val="00421D7C"/>
    <w:rsid w:val="00421EEA"/>
    <w:rsid w:val="00423ED6"/>
    <w:rsid w:val="00424916"/>
    <w:rsid w:val="00425C20"/>
    <w:rsid w:val="00425D84"/>
    <w:rsid w:val="00426237"/>
    <w:rsid w:val="00427DD2"/>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1C5"/>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579C0"/>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92E"/>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598"/>
    <w:rsid w:val="00494C22"/>
    <w:rsid w:val="00495398"/>
    <w:rsid w:val="004969E3"/>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2536"/>
    <w:rsid w:val="004D2ACC"/>
    <w:rsid w:val="004D2DAB"/>
    <w:rsid w:val="004D3C10"/>
    <w:rsid w:val="004D4B06"/>
    <w:rsid w:val="004D4DBD"/>
    <w:rsid w:val="004D59A5"/>
    <w:rsid w:val="004D59BB"/>
    <w:rsid w:val="004D6F11"/>
    <w:rsid w:val="004D7D5E"/>
    <w:rsid w:val="004D7FBC"/>
    <w:rsid w:val="004E1018"/>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75D"/>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4F7BBC"/>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B7E"/>
    <w:rsid w:val="00514E4C"/>
    <w:rsid w:val="00515079"/>
    <w:rsid w:val="00515B39"/>
    <w:rsid w:val="00515E44"/>
    <w:rsid w:val="0051615E"/>
    <w:rsid w:val="00516411"/>
    <w:rsid w:val="00516A30"/>
    <w:rsid w:val="005174D7"/>
    <w:rsid w:val="00517B0F"/>
    <w:rsid w:val="00517C64"/>
    <w:rsid w:val="00521B57"/>
    <w:rsid w:val="00522250"/>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630"/>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989"/>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61F"/>
    <w:rsid w:val="00561945"/>
    <w:rsid w:val="00562C4E"/>
    <w:rsid w:val="00563178"/>
    <w:rsid w:val="00564095"/>
    <w:rsid w:val="00565CBE"/>
    <w:rsid w:val="005668E1"/>
    <w:rsid w:val="00567DB4"/>
    <w:rsid w:val="00570128"/>
    <w:rsid w:val="0057053F"/>
    <w:rsid w:val="0057153F"/>
    <w:rsid w:val="005715DA"/>
    <w:rsid w:val="0057213A"/>
    <w:rsid w:val="00572158"/>
    <w:rsid w:val="005722FD"/>
    <w:rsid w:val="00572386"/>
    <w:rsid w:val="00572E4A"/>
    <w:rsid w:val="00574916"/>
    <w:rsid w:val="00574B1D"/>
    <w:rsid w:val="00575270"/>
    <w:rsid w:val="0057546B"/>
    <w:rsid w:val="005767CB"/>
    <w:rsid w:val="00576996"/>
    <w:rsid w:val="00576A29"/>
    <w:rsid w:val="00576A31"/>
    <w:rsid w:val="005777B0"/>
    <w:rsid w:val="005805FC"/>
    <w:rsid w:val="00580740"/>
    <w:rsid w:val="00580884"/>
    <w:rsid w:val="00581289"/>
    <w:rsid w:val="00581324"/>
    <w:rsid w:val="005817B8"/>
    <w:rsid w:val="005833F5"/>
    <w:rsid w:val="00583781"/>
    <w:rsid w:val="00583D24"/>
    <w:rsid w:val="00583F0D"/>
    <w:rsid w:val="00583F8F"/>
    <w:rsid w:val="00583FCE"/>
    <w:rsid w:val="00584696"/>
    <w:rsid w:val="005847B8"/>
    <w:rsid w:val="00584865"/>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3D81"/>
    <w:rsid w:val="005945BE"/>
    <w:rsid w:val="00594744"/>
    <w:rsid w:val="0059498C"/>
    <w:rsid w:val="00594DBE"/>
    <w:rsid w:val="00595279"/>
    <w:rsid w:val="00595E31"/>
    <w:rsid w:val="0059646E"/>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C82"/>
    <w:rsid w:val="005A6D35"/>
    <w:rsid w:val="005A71C1"/>
    <w:rsid w:val="005B12E7"/>
    <w:rsid w:val="005B12FE"/>
    <w:rsid w:val="005B1624"/>
    <w:rsid w:val="005B1A56"/>
    <w:rsid w:val="005B1B15"/>
    <w:rsid w:val="005B1B76"/>
    <w:rsid w:val="005B1C98"/>
    <w:rsid w:val="005B2EFA"/>
    <w:rsid w:val="005B324F"/>
    <w:rsid w:val="005B3344"/>
    <w:rsid w:val="005B5901"/>
    <w:rsid w:val="005B5C2A"/>
    <w:rsid w:val="005B5D46"/>
    <w:rsid w:val="005B5EE6"/>
    <w:rsid w:val="005B6016"/>
    <w:rsid w:val="005B63EE"/>
    <w:rsid w:val="005B65F1"/>
    <w:rsid w:val="005B69D9"/>
    <w:rsid w:val="005B6B9D"/>
    <w:rsid w:val="005B6DCC"/>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2D95"/>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2EE8"/>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4C6"/>
    <w:rsid w:val="00644AA5"/>
    <w:rsid w:val="0064558F"/>
    <w:rsid w:val="00645889"/>
    <w:rsid w:val="00646323"/>
    <w:rsid w:val="00647B5C"/>
    <w:rsid w:val="00647D68"/>
    <w:rsid w:val="00647F28"/>
    <w:rsid w:val="006501E6"/>
    <w:rsid w:val="00650407"/>
    <w:rsid w:val="0065050E"/>
    <w:rsid w:val="0065152E"/>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2E"/>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2F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CDD"/>
    <w:rsid w:val="006E5E19"/>
    <w:rsid w:val="006E67E2"/>
    <w:rsid w:val="006E741C"/>
    <w:rsid w:val="006E7908"/>
    <w:rsid w:val="006E7D1C"/>
    <w:rsid w:val="006F06DD"/>
    <w:rsid w:val="006F09BB"/>
    <w:rsid w:val="006F0C41"/>
    <w:rsid w:val="006F100F"/>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1AA2"/>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A7"/>
    <w:rsid w:val="007205FC"/>
    <w:rsid w:val="00720676"/>
    <w:rsid w:val="00720736"/>
    <w:rsid w:val="007215F3"/>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241"/>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4DB9"/>
    <w:rsid w:val="00765484"/>
    <w:rsid w:val="007654D5"/>
    <w:rsid w:val="0076585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74"/>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C60"/>
    <w:rsid w:val="0080209F"/>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22F"/>
    <w:rsid w:val="0082570C"/>
    <w:rsid w:val="00825E4E"/>
    <w:rsid w:val="00826F2F"/>
    <w:rsid w:val="008277F0"/>
    <w:rsid w:val="0082794D"/>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BA0"/>
    <w:rsid w:val="00835D08"/>
    <w:rsid w:val="00836ABB"/>
    <w:rsid w:val="00836D4A"/>
    <w:rsid w:val="00840957"/>
    <w:rsid w:val="00840AF7"/>
    <w:rsid w:val="00840F32"/>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94"/>
    <w:rsid w:val="008672BD"/>
    <w:rsid w:val="008673B3"/>
    <w:rsid w:val="00867890"/>
    <w:rsid w:val="00867997"/>
    <w:rsid w:val="00867C12"/>
    <w:rsid w:val="00870225"/>
    <w:rsid w:val="008708DC"/>
    <w:rsid w:val="00870C61"/>
    <w:rsid w:val="00870FC9"/>
    <w:rsid w:val="0087158C"/>
    <w:rsid w:val="0087181B"/>
    <w:rsid w:val="00871C3A"/>
    <w:rsid w:val="00872597"/>
    <w:rsid w:val="00872B76"/>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A67"/>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6C1"/>
    <w:rsid w:val="0089357D"/>
    <w:rsid w:val="008938A4"/>
    <w:rsid w:val="008946DE"/>
    <w:rsid w:val="00894C51"/>
    <w:rsid w:val="00895141"/>
    <w:rsid w:val="008959A7"/>
    <w:rsid w:val="00896039"/>
    <w:rsid w:val="0089649C"/>
    <w:rsid w:val="0089664D"/>
    <w:rsid w:val="0089677D"/>
    <w:rsid w:val="00896E3A"/>
    <w:rsid w:val="00896EDA"/>
    <w:rsid w:val="0089729F"/>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3E18"/>
    <w:rsid w:val="008B4559"/>
    <w:rsid w:val="008B4776"/>
    <w:rsid w:val="008B47BE"/>
    <w:rsid w:val="008B47FC"/>
    <w:rsid w:val="008B4934"/>
    <w:rsid w:val="008B4EF9"/>
    <w:rsid w:val="008B50FE"/>
    <w:rsid w:val="008B526B"/>
    <w:rsid w:val="008B58B9"/>
    <w:rsid w:val="008B58C6"/>
    <w:rsid w:val="008B58D9"/>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4F92"/>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4CB"/>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631"/>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395"/>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86"/>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1672"/>
    <w:rsid w:val="009C25D9"/>
    <w:rsid w:val="009C2BDC"/>
    <w:rsid w:val="009C32FE"/>
    <w:rsid w:val="009C39A8"/>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3C6"/>
    <w:rsid w:val="009E35E5"/>
    <w:rsid w:val="009E3C7F"/>
    <w:rsid w:val="009E50E7"/>
    <w:rsid w:val="009E5108"/>
    <w:rsid w:val="009E555A"/>
    <w:rsid w:val="009E5DB8"/>
    <w:rsid w:val="009E6A8A"/>
    <w:rsid w:val="009E6C4D"/>
    <w:rsid w:val="009E7255"/>
    <w:rsid w:val="009E7297"/>
    <w:rsid w:val="009E75EF"/>
    <w:rsid w:val="009E78AB"/>
    <w:rsid w:val="009E7AAE"/>
    <w:rsid w:val="009E7ACA"/>
    <w:rsid w:val="009E7EA9"/>
    <w:rsid w:val="009F0B8A"/>
    <w:rsid w:val="009F0DE9"/>
    <w:rsid w:val="009F1002"/>
    <w:rsid w:val="009F109D"/>
    <w:rsid w:val="009F11F6"/>
    <w:rsid w:val="009F1291"/>
    <w:rsid w:val="009F135F"/>
    <w:rsid w:val="009F1D73"/>
    <w:rsid w:val="009F27E8"/>
    <w:rsid w:val="009F320C"/>
    <w:rsid w:val="009F45F0"/>
    <w:rsid w:val="009F4735"/>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4F8"/>
    <w:rsid w:val="00A36B13"/>
    <w:rsid w:val="00A3757D"/>
    <w:rsid w:val="00A378B5"/>
    <w:rsid w:val="00A3793C"/>
    <w:rsid w:val="00A37D83"/>
    <w:rsid w:val="00A37FD8"/>
    <w:rsid w:val="00A41187"/>
    <w:rsid w:val="00A411E3"/>
    <w:rsid w:val="00A4155F"/>
    <w:rsid w:val="00A4163E"/>
    <w:rsid w:val="00A419F8"/>
    <w:rsid w:val="00A41E2C"/>
    <w:rsid w:val="00A41F41"/>
    <w:rsid w:val="00A4240C"/>
    <w:rsid w:val="00A42B63"/>
    <w:rsid w:val="00A43611"/>
    <w:rsid w:val="00A44038"/>
    <w:rsid w:val="00A442AD"/>
    <w:rsid w:val="00A4486A"/>
    <w:rsid w:val="00A45BE7"/>
    <w:rsid w:val="00A46637"/>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05A"/>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87B4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298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5BC"/>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2818"/>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88D"/>
    <w:rsid w:val="00B05C31"/>
    <w:rsid w:val="00B06660"/>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45F"/>
    <w:rsid w:val="00B4354A"/>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952"/>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4B4"/>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67CD8"/>
    <w:rsid w:val="00B71022"/>
    <w:rsid w:val="00B71736"/>
    <w:rsid w:val="00B71F46"/>
    <w:rsid w:val="00B71F5A"/>
    <w:rsid w:val="00B73BF9"/>
    <w:rsid w:val="00B73C4A"/>
    <w:rsid w:val="00B74148"/>
    <w:rsid w:val="00B741E4"/>
    <w:rsid w:val="00B74D41"/>
    <w:rsid w:val="00B75330"/>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4ABD"/>
    <w:rsid w:val="00B854A0"/>
    <w:rsid w:val="00B85722"/>
    <w:rsid w:val="00B85798"/>
    <w:rsid w:val="00B860BC"/>
    <w:rsid w:val="00B86984"/>
    <w:rsid w:val="00B871A8"/>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23"/>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4335"/>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955"/>
    <w:rsid w:val="00BE4B86"/>
    <w:rsid w:val="00BE518B"/>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576F4"/>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4A87"/>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9D"/>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653"/>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9E2"/>
    <w:rsid w:val="00CE6A21"/>
    <w:rsid w:val="00CE765F"/>
    <w:rsid w:val="00CE7BF3"/>
    <w:rsid w:val="00CF0851"/>
    <w:rsid w:val="00CF0A87"/>
    <w:rsid w:val="00CF0F5F"/>
    <w:rsid w:val="00CF0FCD"/>
    <w:rsid w:val="00CF1146"/>
    <w:rsid w:val="00CF19A7"/>
    <w:rsid w:val="00CF2468"/>
    <w:rsid w:val="00CF24B6"/>
    <w:rsid w:val="00CF2527"/>
    <w:rsid w:val="00CF26CD"/>
    <w:rsid w:val="00CF2AA4"/>
    <w:rsid w:val="00CF3CE2"/>
    <w:rsid w:val="00CF55C4"/>
    <w:rsid w:val="00CF6765"/>
    <w:rsid w:val="00CF6DEE"/>
    <w:rsid w:val="00CF79C7"/>
    <w:rsid w:val="00CF7F25"/>
    <w:rsid w:val="00D001FE"/>
    <w:rsid w:val="00D004C7"/>
    <w:rsid w:val="00D00B47"/>
    <w:rsid w:val="00D0197D"/>
    <w:rsid w:val="00D01B1F"/>
    <w:rsid w:val="00D01C8E"/>
    <w:rsid w:val="00D0217E"/>
    <w:rsid w:val="00D021DE"/>
    <w:rsid w:val="00D02BA2"/>
    <w:rsid w:val="00D02D97"/>
    <w:rsid w:val="00D036FE"/>
    <w:rsid w:val="00D03D78"/>
    <w:rsid w:val="00D041D7"/>
    <w:rsid w:val="00D049EF"/>
    <w:rsid w:val="00D05DB4"/>
    <w:rsid w:val="00D05DC3"/>
    <w:rsid w:val="00D06215"/>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5BD"/>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50DE"/>
    <w:rsid w:val="00D353BC"/>
    <w:rsid w:val="00D35792"/>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6E9C"/>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1BF"/>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2E4"/>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454"/>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821"/>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E77"/>
    <w:rsid w:val="00DD7FE6"/>
    <w:rsid w:val="00DE0359"/>
    <w:rsid w:val="00DE0B20"/>
    <w:rsid w:val="00DE0B97"/>
    <w:rsid w:val="00DE16E5"/>
    <w:rsid w:val="00DE25F3"/>
    <w:rsid w:val="00DE2825"/>
    <w:rsid w:val="00DE2980"/>
    <w:rsid w:val="00DE2B83"/>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5AD"/>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6387"/>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4CAC"/>
    <w:rsid w:val="00E25141"/>
    <w:rsid w:val="00E251AC"/>
    <w:rsid w:val="00E25266"/>
    <w:rsid w:val="00E257E9"/>
    <w:rsid w:val="00E25911"/>
    <w:rsid w:val="00E25AA6"/>
    <w:rsid w:val="00E2725F"/>
    <w:rsid w:val="00E277E9"/>
    <w:rsid w:val="00E27ACF"/>
    <w:rsid w:val="00E27C34"/>
    <w:rsid w:val="00E27EBA"/>
    <w:rsid w:val="00E30578"/>
    <w:rsid w:val="00E30838"/>
    <w:rsid w:val="00E308F5"/>
    <w:rsid w:val="00E30C06"/>
    <w:rsid w:val="00E30D0D"/>
    <w:rsid w:val="00E3111B"/>
    <w:rsid w:val="00E31844"/>
    <w:rsid w:val="00E31899"/>
    <w:rsid w:val="00E3220C"/>
    <w:rsid w:val="00E322CE"/>
    <w:rsid w:val="00E32918"/>
    <w:rsid w:val="00E33ACE"/>
    <w:rsid w:val="00E34735"/>
    <w:rsid w:val="00E35216"/>
    <w:rsid w:val="00E35375"/>
    <w:rsid w:val="00E35EEA"/>
    <w:rsid w:val="00E366F0"/>
    <w:rsid w:val="00E36EC3"/>
    <w:rsid w:val="00E374AA"/>
    <w:rsid w:val="00E375A3"/>
    <w:rsid w:val="00E37A23"/>
    <w:rsid w:val="00E41D21"/>
    <w:rsid w:val="00E4203F"/>
    <w:rsid w:val="00E423C3"/>
    <w:rsid w:val="00E42BF2"/>
    <w:rsid w:val="00E42FAA"/>
    <w:rsid w:val="00E43232"/>
    <w:rsid w:val="00E43850"/>
    <w:rsid w:val="00E4388F"/>
    <w:rsid w:val="00E43993"/>
    <w:rsid w:val="00E444CB"/>
    <w:rsid w:val="00E4507B"/>
    <w:rsid w:val="00E458FD"/>
    <w:rsid w:val="00E459C2"/>
    <w:rsid w:val="00E464B8"/>
    <w:rsid w:val="00E465F1"/>
    <w:rsid w:val="00E470E0"/>
    <w:rsid w:val="00E4718F"/>
    <w:rsid w:val="00E47537"/>
    <w:rsid w:val="00E47EB9"/>
    <w:rsid w:val="00E504C3"/>
    <w:rsid w:val="00E50E1C"/>
    <w:rsid w:val="00E517E3"/>
    <w:rsid w:val="00E51F76"/>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1C55"/>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2673"/>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138E"/>
    <w:rsid w:val="00EB2575"/>
    <w:rsid w:val="00EB260D"/>
    <w:rsid w:val="00EB31CF"/>
    <w:rsid w:val="00EB3239"/>
    <w:rsid w:val="00EB409C"/>
    <w:rsid w:val="00EB413F"/>
    <w:rsid w:val="00EB4788"/>
    <w:rsid w:val="00EB47CB"/>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251"/>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652"/>
    <w:rsid w:val="00EE6B32"/>
    <w:rsid w:val="00EE6B63"/>
    <w:rsid w:val="00EE748C"/>
    <w:rsid w:val="00EE79BB"/>
    <w:rsid w:val="00EE7A4B"/>
    <w:rsid w:val="00EF099F"/>
    <w:rsid w:val="00EF0F1F"/>
    <w:rsid w:val="00EF1515"/>
    <w:rsid w:val="00EF321B"/>
    <w:rsid w:val="00EF4119"/>
    <w:rsid w:val="00EF419B"/>
    <w:rsid w:val="00EF514F"/>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623"/>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4D7E"/>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2E5"/>
    <w:rsid w:val="00F60BA0"/>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BF5"/>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111"/>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E08DF"/>
    <w:rsid w:val="00FE091C"/>
    <w:rsid w:val="00FE0FC8"/>
    <w:rsid w:val="00FE11DC"/>
    <w:rsid w:val="00FE17F9"/>
    <w:rsid w:val="00FE1DA1"/>
    <w:rsid w:val="00FE3347"/>
    <w:rsid w:val="00FE39FE"/>
    <w:rsid w:val="00FE43DD"/>
    <w:rsid w:val="00FE58C9"/>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5FCBAA"/>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76787114">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9893491">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2622894">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1461322">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57571107">
      <w:bodyDiv w:val="1"/>
      <w:marLeft w:val="0"/>
      <w:marRight w:val="0"/>
      <w:marTop w:val="0"/>
      <w:marBottom w:val="0"/>
      <w:divBdr>
        <w:top w:val="none" w:sz="0" w:space="0" w:color="auto"/>
        <w:left w:val="none" w:sz="0" w:space="0" w:color="auto"/>
        <w:bottom w:val="none" w:sz="0" w:space="0" w:color="auto"/>
        <w:right w:val="none" w:sz="0" w:space="0" w:color="auto"/>
      </w:divBdr>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16465">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9481095">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60301845">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31343953">
      <w:bodyDiv w:val="1"/>
      <w:marLeft w:val="0"/>
      <w:marRight w:val="0"/>
      <w:marTop w:val="0"/>
      <w:marBottom w:val="0"/>
      <w:divBdr>
        <w:top w:val="none" w:sz="0" w:space="0" w:color="auto"/>
        <w:left w:val="none" w:sz="0" w:space="0" w:color="auto"/>
        <w:bottom w:val="none" w:sz="0" w:space="0" w:color="auto"/>
        <w:right w:val="none" w:sz="0" w:space="0" w:color="auto"/>
      </w:divBdr>
    </w:div>
    <w:div w:id="1780684283">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orpahj\Documents\Local%203GPP%20copy\SA1%20Dubrovnik%202018\docs\S1-181218.zip" TargetMode="External"/><Relationship Id="rId299" Type="http://schemas.openxmlformats.org/officeDocument/2006/relationships/hyperlink" Target="file:///C:\Users\norpahj\Documents\Local%203GPP%20copy\SA1%20Dubrovnik%202018\docs\S1-181024.zip" TargetMode="External"/><Relationship Id="rId303" Type="http://schemas.openxmlformats.org/officeDocument/2006/relationships/hyperlink" Target="file:///C:\Users\norpahj\Documents\Local%203GPP%20copy\SA1%20Dubrovnik%202018\docs\S1-181117.zip" TargetMode="External"/><Relationship Id="rId21" Type="http://schemas.openxmlformats.org/officeDocument/2006/relationships/hyperlink" Target="file:///C:\Users\norpahj\Documents\Local%203GPP%20copy\SA1%20Dubrovnik%202018\docs\S1-181009.zip" TargetMode="External"/><Relationship Id="rId42" Type="http://schemas.openxmlformats.org/officeDocument/2006/relationships/hyperlink" Target="file:///C:\Users\norpahj\Documents\Local%203GPP%20copy\SA1%20Dubrovnik%202018\docs\S1-181268.zip" TargetMode="External"/><Relationship Id="rId63" Type="http://schemas.openxmlformats.org/officeDocument/2006/relationships/hyperlink" Target="file:///C:\Users\norpahj\Documents\Local%203GPP%20copy\SA1%20Dubrovnik%202018\docs\S1-181075.zip" TargetMode="External"/><Relationship Id="rId84" Type="http://schemas.openxmlformats.org/officeDocument/2006/relationships/hyperlink" Target="file:///C:\Users\norpahj\Documents\Local%203GPP%20copy\SA1%20Dubrovnik%202018\docs\S1-181069.zip" TargetMode="External"/><Relationship Id="rId138" Type="http://schemas.openxmlformats.org/officeDocument/2006/relationships/hyperlink" Target="file:///C:\Users\norpahj\Documents\Local%203GPP%20copy\SA1%20Dubrovnik%202018\docs\S1-181276.zip" TargetMode="External"/><Relationship Id="rId159" Type="http://schemas.openxmlformats.org/officeDocument/2006/relationships/hyperlink" Target="file:///C:\Users\norpahj\Documents\Local%203GPP%20copy\SA1%20Dubrovnik%202018\docs\S1-181245.zip" TargetMode="External"/><Relationship Id="rId324" Type="http://schemas.openxmlformats.org/officeDocument/2006/relationships/hyperlink" Target="file:///C:\Users\norpahj\Documents\Local%203GPP%20copy\SA1%20Dubrovnik%202018\docs\S1-181195.zip" TargetMode="External"/><Relationship Id="rId345" Type="http://schemas.openxmlformats.org/officeDocument/2006/relationships/hyperlink" Target="file:///C:\Users\norpahj\Documents\Local%203GPP%20copy\SA1%20Dubrovnik%202018\docs\S1-181312.zip" TargetMode="External"/><Relationship Id="rId170" Type="http://schemas.openxmlformats.org/officeDocument/2006/relationships/hyperlink" Target="file:///C:\Users\norpahj\Documents\Local%203GPP%20copy\SA1%20Dubrovnik%202018\docs\S1-181149.zip" TargetMode="External"/><Relationship Id="rId191" Type="http://schemas.openxmlformats.org/officeDocument/2006/relationships/hyperlink" Target="file:///C:\Users\norpahj\Documents\Local%203GPP%20copy\SA1%20Dubrovnik%202018\docs\S1-181282.zip" TargetMode="External"/><Relationship Id="rId205" Type="http://schemas.openxmlformats.org/officeDocument/2006/relationships/hyperlink" Target="file:///C:\Users\norpahj\Documents\Local%203GPP%20copy\SA1%20Dubrovnik%202018\docs\S1-181228.zip" TargetMode="External"/><Relationship Id="rId226" Type="http://schemas.openxmlformats.org/officeDocument/2006/relationships/hyperlink" Target="file:///C:\Users\norpahj\Documents\Local%203GPP%20copy\SA1%20Dubrovnik%202018\docs\S1-181159.zip" TargetMode="External"/><Relationship Id="rId247" Type="http://schemas.openxmlformats.org/officeDocument/2006/relationships/hyperlink" Target="file:///C:\Users\norpahj\Documents\Local%203GPP%20copy\SA1%20Dubrovnik%202018\docs\S1-181225.zip" TargetMode="External"/><Relationship Id="rId107" Type="http://schemas.openxmlformats.org/officeDocument/2006/relationships/hyperlink" Target="file:///C:\Users\norpahj\Documents\Local%203GPP%20copy\SA1%20Dubrovnik%202018\docs\S1-181131.zip" TargetMode="External"/><Relationship Id="rId268" Type="http://schemas.openxmlformats.org/officeDocument/2006/relationships/hyperlink" Target="file:///C:\Users\norpahj\Documents\Local%203GPP%20copy\SA1%20Dubrovnik%202018\docs\S1-181018.zip" TargetMode="External"/><Relationship Id="rId289" Type="http://schemas.openxmlformats.org/officeDocument/2006/relationships/hyperlink" Target="file:///C:\Users\norpahj\Documents\Local%203GPP%20copy\SA1%20Dubrovnik%202018\docs\S1-181100.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file:///C:\Users\norpahj\Documents\Local%203GPP%20copy\SA1%20Dubrovnik%202018\docs\S1-181259.zip" TargetMode="External"/><Relationship Id="rId53" Type="http://schemas.openxmlformats.org/officeDocument/2006/relationships/hyperlink" Target="file:///C:\Users\norpahj\Documents\Local%203GPP%20copy\SA1%20Dubrovnik%202018\docs\S1-181014.zip" TargetMode="External"/><Relationship Id="rId74" Type="http://schemas.openxmlformats.org/officeDocument/2006/relationships/hyperlink" Target="file:///C:\Users\norpahj\Documents\Local%203GPP%20copy\SA1%20Dubrovnik%202018\docs\S1-181179.zip" TargetMode="External"/><Relationship Id="rId128" Type="http://schemas.openxmlformats.org/officeDocument/2006/relationships/hyperlink" Target="file:///C:\Users\norpahj\Documents\Local%203GPP%20copy\SA1%20Dubrovnik%202018\docs\S1-181220.zip" TargetMode="External"/><Relationship Id="rId149" Type="http://schemas.openxmlformats.org/officeDocument/2006/relationships/hyperlink" Target="file:///C:\Users\norpahj\Documents\Local%203GPP%20copy\SA1%20Dubrovnik%202018\docs\S1-181280.zip" TargetMode="External"/><Relationship Id="rId314" Type="http://schemas.openxmlformats.org/officeDocument/2006/relationships/hyperlink" Target="file:///C:\Users\norpahj\Documents\Local%203GPP%20copy\SA1%20Dubrovnik%202018\docs\S1-181078.zip" TargetMode="External"/><Relationship Id="rId335" Type="http://schemas.openxmlformats.org/officeDocument/2006/relationships/hyperlink" Target="file:///C:\Users\norpahj\Documents\Local%203GPP%20copy\SA1%20Dubrovnik%202018\docs\S1-181006.zip" TargetMode="External"/><Relationship Id="rId5" Type="http://schemas.openxmlformats.org/officeDocument/2006/relationships/webSettings" Target="webSettings.xml"/><Relationship Id="rId95" Type="http://schemas.openxmlformats.org/officeDocument/2006/relationships/hyperlink" Target="file:///C:\Users\norpahj\Documents\Local%203GPP%20copy\SA1%20Dubrovnik%202018\docs\S1-181182.zip" TargetMode="External"/><Relationship Id="rId160" Type="http://schemas.openxmlformats.org/officeDocument/2006/relationships/hyperlink" Target="file:///C:\Users\norpahj\Documents\Local%203GPP%20copy\SA1%20Dubrovnik%202018\docs\S1-181246.zip" TargetMode="External"/><Relationship Id="rId181" Type="http://schemas.openxmlformats.org/officeDocument/2006/relationships/hyperlink" Target="file:///C:\Users\norpahj\Documents\Local%203GPP%20copy\SA1%20Dubrovnik%202018\docs\S1-181031.zip" TargetMode="External"/><Relationship Id="rId216" Type="http://schemas.openxmlformats.org/officeDocument/2006/relationships/hyperlink" Target="file:///C:\Users\norpahj\Documents\Local%203GPP%20copy\SA1%20Dubrovnik%202018\docs\S1-181186.zip" TargetMode="External"/><Relationship Id="rId237" Type="http://schemas.openxmlformats.org/officeDocument/2006/relationships/hyperlink" Target="file:///C:\Users\norpahj\Documents\Local%203GPP%20copy\SA1%20Dubrovnik%202018\docs\S1-181144.zip" TargetMode="External"/><Relationship Id="rId258" Type="http://schemas.openxmlformats.org/officeDocument/2006/relationships/hyperlink" Target="file:///C:\Users\norpahj\Documents\Local%203GPP%20copy\SA1%20Dubrovnik%202018\docs\S1-181235.zip" TargetMode="External"/><Relationship Id="rId279" Type="http://schemas.openxmlformats.org/officeDocument/2006/relationships/hyperlink" Target="file:///C:\Users\norpahj\Documents\Local%203GPP%20copy\SA1%20Dubrovnik%202018\docs\S1-181292.zip" TargetMode="External"/><Relationship Id="rId22" Type="http://schemas.openxmlformats.org/officeDocument/2006/relationships/hyperlink" Target="file:///C:\Users\norpahj\Documents\Local%203GPP%20copy\SA1%20Dubrovnik%202018\docs\S1-181140.zip" TargetMode="External"/><Relationship Id="rId43" Type="http://schemas.openxmlformats.org/officeDocument/2006/relationships/hyperlink" Target="file:///C:\Users\norpahj\Documents\Local%203GPP%20copy\SA1%20Dubrovnik%202018\docs\S1-181267.zip" TargetMode="External"/><Relationship Id="rId64" Type="http://schemas.openxmlformats.org/officeDocument/2006/relationships/hyperlink" Target="file:///C:\Users\norpahj\Documents\Local%203GPP%20copy\SA1%20Dubrovnik%202018\docs\S1-181208.zip" TargetMode="External"/><Relationship Id="rId118" Type="http://schemas.openxmlformats.org/officeDocument/2006/relationships/hyperlink" Target="file:///C:\Users\norpahj\Documents\Local%203GPP%20copy\SA1%20Dubrovnik%202018\docs\S1-181244.zip" TargetMode="External"/><Relationship Id="rId139" Type="http://schemas.openxmlformats.org/officeDocument/2006/relationships/hyperlink" Target="file:///C:\Users\norpahj\Documents\Local%203GPP%20copy\SA1%20Dubrovnik%202018\docs\S1-181090.zip" TargetMode="External"/><Relationship Id="rId290" Type="http://schemas.openxmlformats.org/officeDocument/2006/relationships/hyperlink" Target="file:///C:\Users\norpahj\Documents\Local%203GPP%20copy\SA1%20Dubrovnik%202018\docs\S1-181101.zip" TargetMode="External"/><Relationship Id="rId304" Type="http://schemas.openxmlformats.org/officeDocument/2006/relationships/hyperlink" Target="file:///C:\Users\norpahj\Documents\Local%203GPP%20copy\SA1%20Dubrovnik%202018\docs\S1-181238.zip" TargetMode="External"/><Relationship Id="rId325" Type="http://schemas.openxmlformats.org/officeDocument/2006/relationships/hyperlink" Target="file:///C:\Users\norpahj\Documents\Local%203GPP%20copy\SA1%20Dubrovnik%202018\docs\S1-181196.zip" TargetMode="External"/><Relationship Id="rId346" Type="http://schemas.openxmlformats.org/officeDocument/2006/relationships/hyperlink" Target="file:///C:\Users\norpahj\Documents\Local%203GPP%20copy\SA1%20Dubrovnik%202018\docs\S1-181313.zip" TargetMode="External"/><Relationship Id="rId85" Type="http://schemas.openxmlformats.org/officeDocument/2006/relationships/hyperlink" Target="file:///C:\Users\norpahj\Documents\Local%203GPP%20copy\SA1%20Dubrovnik%202018\docs\S1-181161.zip" TargetMode="External"/><Relationship Id="rId150" Type="http://schemas.openxmlformats.org/officeDocument/2006/relationships/hyperlink" Target="file:///C:\Users\norpahj\Documents\Local%203GPP%20copy\SA1%20Dubrovnik%202018\docs\S1-181125.zip" TargetMode="External"/><Relationship Id="rId171" Type="http://schemas.openxmlformats.org/officeDocument/2006/relationships/hyperlink" Target="file:///C:\Users\norpahj\Documents\Local%203GPP%20copy\SA1%20Dubrovnik%202018\docs\S1-181152.zip" TargetMode="External"/><Relationship Id="rId192" Type="http://schemas.openxmlformats.org/officeDocument/2006/relationships/hyperlink" Target="file:///C:\Users\norpahj\Documents\Local%203GPP%20copy\SA1%20Dubrovnik%202018\docs\S1-181283.zip" TargetMode="External"/><Relationship Id="rId206" Type="http://schemas.openxmlformats.org/officeDocument/2006/relationships/hyperlink" Target="file:///C:\Users\norpahj\Documents\Local%203GPP%20copy\SA1%20Dubrovnik%202018\docs\S1-181206.zip" TargetMode="External"/><Relationship Id="rId227" Type="http://schemas.openxmlformats.org/officeDocument/2006/relationships/hyperlink" Target="file:///C:\Users\norpahj\Documents\Local%203GPP%20copy\SA1%20Dubrovnik%202018\docs\S1-181151.zip" TargetMode="External"/><Relationship Id="rId248" Type="http://schemas.openxmlformats.org/officeDocument/2006/relationships/hyperlink" Target="file:///C:\Users\norpahj\Documents\Local%203GPP%20copy\SA1%20Dubrovnik%202018\docs\S1-181067.zip" TargetMode="External"/><Relationship Id="rId269" Type="http://schemas.openxmlformats.org/officeDocument/2006/relationships/hyperlink" Target="file:///C:\Users\norpahj\Documents\Local%203GPP%20copy\SA1%20Dubrovnik%202018\docs\S1-181014.zip" TargetMode="External"/><Relationship Id="rId12" Type="http://schemas.openxmlformats.org/officeDocument/2006/relationships/hyperlink" Target="https://365tno-my.sharepoint.com/personal/toon_norp_tno_nl/Documents/3GPP/SA1%20Dubrovnik%202018/docs/S1-181000.zip" TargetMode="External"/><Relationship Id="rId33" Type="http://schemas.openxmlformats.org/officeDocument/2006/relationships/hyperlink" Target="file:///C:\Users\norpahj\Documents\Local%203GPP%20copy\SA1%20Dubrovnik%202018\docs\S1-181256.zip" TargetMode="External"/><Relationship Id="rId108" Type="http://schemas.openxmlformats.org/officeDocument/2006/relationships/hyperlink" Target="file:///C:\Users\norpahj\Documents\Local%203GPP%20copy\SA1%20Dubrovnik%202018\docs\S1-181174.zip" TargetMode="External"/><Relationship Id="rId129" Type="http://schemas.openxmlformats.org/officeDocument/2006/relationships/hyperlink" Target="file:///C:\Users\norpahj\Documents\Local%203GPP%20copy\SA1%20Dubrovnik%202018\docs\S1-181217.zip" TargetMode="External"/><Relationship Id="rId280" Type="http://schemas.openxmlformats.org/officeDocument/2006/relationships/hyperlink" Target="file:///C:\Users\norpahj\Documents\Local%203GPP%20copy\SA1%20Dubrovnik%202018\docs\S1-181053.zip" TargetMode="External"/><Relationship Id="rId315" Type="http://schemas.openxmlformats.org/officeDocument/2006/relationships/hyperlink" Target="file:///C:\Users\norpahj\Documents\Local%203GPP%20copy\SA1%20Dubrovnik%202018\docs\S1-181079.zip" TargetMode="External"/><Relationship Id="rId336" Type="http://schemas.openxmlformats.org/officeDocument/2006/relationships/hyperlink" Target="file:///C:\Users\norpahj\Documents\Local%203GPP%20copy\SA1%20Dubrovnik%202018\docs\S1-181303.zip" TargetMode="External"/><Relationship Id="rId54" Type="http://schemas.openxmlformats.org/officeDocument/2006/relationships/hyperlink" Target="file:///C:\Users\norpahj\Documents\Local%203GPP%20copy\SA1%20Dubrovnik%202018\docs\S1-181023.zip" TargetMode="External"/><Relationship Id="rId75" Type="http://schemas.openxmlformats.org/officeDocument/2006/relationships/hyperlink" Target="file:///C:\Users\norpahj\Documents\Local%203GPP%20copy\SA1%20Dubrovnik%202018\docs\S1-181237.zip" TargetMode="External"/><Relationship Id="rId96" Type="http://schemas.openxmlformats.org/officeDocument/2006/relationships/hyperlink" Target="file:///C:\Users\norpahj\Documents\Local%203GPP%20copy\SA1%20Dubrovnik%202018\docs\S1-181183.zip" TargetMode="External"/><Relationship Id="rId140" Type="http://schemas.openxmlformats.org/officeDocument/2006/relationships/hyperlink" Target="file:///C:\Users\norpahj\Documents\Local%203GPP%20copy\SA1%20Dubrovnik%202018\docs\S1-181091.zip" TargetMode="External"/><Relationship Id="rId161" Type="http://schemas.openxmlformats.org/officeDocument/2006/relationships/hyperlink" Target="file:///C:\Users\norpahj\Documents\Local%203GPP%20copy\SA1%20Dubrovnik%202018\docs\S1-181247.zip" TargetMode="External"/><Relationship Id="rId182" Type="http://schemas.openxmlformats.org/officeDocument/2006/relationships/hyperlink" Target="file:///C:\Users\norpahj\Documents\Local%203GPP%20copy\SA1%20Dubrovnik%202018\docs\S1-181032.zip" TargetMode="External"/><Relationship Id="rId217" Type="http://schemas.openxmlformats.org/officeDocument/2006/relationships/hyperlink" Target="file:///C:\Users\norpahj\Documents\Local%203GPP%20copy\SA1%20Dubrovnik%202018\docs\S1-181088.zip" TargetMode="External"/><Relationship Id="rId6" Type="http://schemas.openxmlformats.org/officeDocument/2006/relationships/footnotes" Target="footnotes.xml"/><Relationship Id="rId238" Type="http://schemas.openxmlformats.org/officeDocument/2006/relationships/hyperlink" Target="file:///C:\Users\norpahj\Documents\Local%203GPP%20copy\SA1%20Dubrovnik%202018\docs\S1-181223.zip" TargetMode="External"/><Relationship Id="rId259" Type="http://schemas.openxmlformats.org/officeDocument/2006/relationships/hyperlink" Target="file:///C:\Users\norpahj\Documents\Local%203GPP%20copy\SA1%20Dubrovnik%202018\docs\S1-181226.zip" TargetMode="External"/><Relationship Id="rId23" Type="http://schemas.openxmlformats.org/officeDocument/2006/relationships/hyperlink" Target="file:///C:\Users\norpahj\Documents\Local%203GPP%20copy\SA1%20Dubrovnik%202018\docs\S1-181265.zip" TargetMode="External"/><Relationship Id="rId119" Type="http://schemas.openxmlformats.org/officeDocument/2006/relationships/hyperlink" Target="file:///C:\Users\norpahj\Documents\Local%203GPP%20copy\SA1%20Dubrovnik%202018\docs\S1-181163.zip" TargetMode="External"/><Relationship Id="rId270" Type="http://schemas.openxmlformats.org/officeDocument/2006/relationships/hyperlink" Target="file:///C:\Users\norpahj\Documents\Local%203GPP%20copy\SA1%20Dubrovnik%202018\docs\S1-181289.zip" TargetMode="External"/><Relationship Id="rId291" Type="http://schemas.openxmlformats.org/officeDocument/2006/relationships/hyperlink" Target="file:///C:\Users\norpahj\Documents\Local%203GPP%20copy\SA1%20Dubrovnik%202018\docs\S1-181102.zip" TargetMode="External"/><Relationship Id="rId305" Type="http://schemas.openxmlformats.org/officeDocument/2006/relationships/hyperlink" Target="file:///C:\Users\norpahj\Documents\Local%203GPP%20copy\SA1%20Dubrovnik%202018\docs\S1-181239.zip" TargetMode="External"/><Relationship Id="rId326" Type="http://schemas.openxmlformats.org/officeDocument/2006/relationships/hyperlink" Target="file:///C:\Users\norpahj\Documents\Local%203GPP%20copy\SA1%20Dubrovnik%202018\docs\S1-181197.zip" TargetMode="External"/><Relationship Id="rId347" Type="http://schemas.openxmlformats.org/officeDocument/2006/relationships/hyperlink" Target="file:///C:\Users\norpahj\Documents\Local%203GPP%20copy\SA1%20Dubrovnik%202018\docs\S1-181314.zip" TargetMode="External"/><Relationship Id="rId44" Type="http://schemas.openxmlformats.org/officeDocument/2006/relationships/hyperlink" Target="file:///C:\Users\norpahj\Documents\Local%203GPP%20copy\SA1%20Dubrovnik%202018\docs\S1-181253.zip" TargetMode="External"/><Relationship Id="rId65" Type="http://schemas.openxmlformats.org/officeDocument/2006/relationships/hyperlink" Target="file:///C:\Users\norpahj\Documents\Local%203GPP%20copy\SA1%20Dubrovnik%202018\docs\S1-181087.zip" TargetMode="External"/><Relationship Id="rId86" Type="http://schemas.openxmlformats.org/officeDocument/2006/relationships/hyperlink" Target="file:///C:\Users\norpahj\Documents\Local%203GPP%20copy\SA1%20Dubrovnik%202018\docs\S1-181170.zip" TargetMode="External"/><Relationship Id="rId130" Type="http://schemas.openxmlformats.org/officeDocument/2006/relationships/hyperlink" Target="file:///C:\Users\norpahj\Documents\Local%203GPP%20copy\SA1%20Dubrovnik%202018\docs\S1-181063.zip" TargetMode="External"/><Relationship Id="rId151" Type="http://schemas.openxmlformats.org/officeDocument/2006/relationships/hyperlink" Target="file:///C:\Users\norpahj\Documents\Local%203GPP%20copy\SA1%20Dubrovnik%202018\docs\S1-181069.zip" TargetMode="External"/><Relationship Id="rId172" Type="http://schemas.openxmlformats.org/officeDocument/2006/relationships/hyperlink" Target="file:///C:\Users\norpahj\Documents\Local%203GPP%20copy\SA1%20Dubrovnik%202018\docs\S1-181154.zip" TargetMode="External"/><Relationship Id="rId193" Type="http://schemas.openxmlformats.org/officeDocument/2006/relationships/hyperlink" Target="file:///C:\Users\norpahj\Documents\Local%203GPP%20copy\SA1%20Dubrovnik%202018\docs\S1-181010.zip" TargetMode="External"/><Relationship Id="rId207" Type="http://schemas.openxmlformats.org/officeDocument/2006/relationships/hyperlink" Target="file:///C:\Users\norpahj\Documents\Local%203GPP%20copy\SA1%20Dubrovnik%202018\docs\S1-181229.zip" TargetMode="External"/><Relationship Id="rId228" Type="http://schemas.openxmlformats.org/officeDocument/2006/relationships/hyperlink" Target="file:///C:\Users\norpahj\Documents\Local%203GPP%20copy\SA1%20Dubrovnik%202018\docs\S1-181109.zip" TargetMode="External"/><Relationship Id="rId249" Type="http://schemas.openxmlformats.org/officeDocument/2006/relationships/hyperlink" Target="file:///C:\Users\norpahj\Documents\Local%203GPP%20copy\SA1%20Dubrovnik%202018\docs\S1-181104.zip" TargetMode="External"/><Relationship Id="rId13" Type="http://schemas.openxmlformats.org/officeDocument/2006/relationships/hyperlink" Target="file:///C:\Users\norpahj\Documents\Local%203GPP%20copy\SA1%20Dubrovnik%202018\docs\S1-181001.zip" TargetMode="External"/><Relationship Id="rId109" Type="http://schemas.openxmlformats.org/officeDocument/2006/relationships/hyperlink" Target="file:///C:\Users\norpahj\Documents\Local%203GPP%20copy\SA1%20Dubrovnik%202018\docs\S1-181176.zip" TargetMode="External"/><Relationship Id="rId260" Type="http://schemas.openxmlformats.org/officeDocument/2006/relationships/hyperlink" Target="file:///C:\Users\norpahj\Documents\Local%203GPP%20copy\SA1%20Dubrovnik%202018\docs\S1-181287.zip" TargetMode="External"/><Relationship Id="rId281" Type="http://schemas.openxmlformats.org/officeDocument/2006/relationships/hyperlink" Target="file:///C:\Users\norpahj\Documents\Local%203GPP%20copy\SA1%20Dubrovnik%202018\docs\S1-181243.zip" TargetMode="External"/><Relationship Id="rId316" Type="http://schemas.openxmlformats.org/officeDocument/2006/relationships/hyperlink" Target="file:///C:\Users\norpahj\Documents\Local%203GPP%20copy\SA1%20Dubrovnik%202018\docs\S1-181080.zip" TargetMode="External"/><Relationship Id="rId337" Type="http://schemas.openxmlformats.org/officeDocument/2006/relationships/hyperlink" Target="file:///C:\Users\norpahj\Documents\Local%203GPP%20copy\SA1%20Dubrovnik%202018\docs\S1-181304.zip" TargetMode="External"/><Relationship Id="rId34" Type="http://schemas.openxmlformats.org/officeDocument/2006/relationships/hyperlink" Target="file:///C:\Users\norpahj\Documents\Local%203GPP%20copy\SA1%20Dubrovnik%202018\docs\S1-181260.zip" TargetMode="External"/><Relationship Id="rId55" Type="http://schemas.openxmlformats.org/officeDocument/2006/relationships/hyperlink" Target="file:///C:\Users\norpahj\Documents\Local%203GPP%20copy\SA1%20Dubrovnik%202018\docs\S1-181025.zip" TargetMode="External"/><Relationship Id="rId76" Type="http://schemas.openxmlformats.org/officeDocument/2006/relationships/hyperlink" Target="file:///C:\Users\norpahj\Documents\Local%203GPP%20copy\SA1%20Dubrovnik%202018\docs\S1-181223.zip" TargetMode="External"/><Relationship Id="rId97" Type="http://schemas.openxmlformats.org/officeDocument/2006/relationships/hyperlink" Target="file:///C:\Users\norpahj\Documents\Local%203GPP%20copy\SA1%20Dubrovnik%202018\docs\S1-181185.zip" TargetMode="External"/><Relationship Id="rId120" Type="http://schemas.openxmlformats.org/officeDocument/2006/relationships/hyperlink" Target="file:///C:\Users\norpahj\Documents\Local%203GPP%20copy\SA1%20Dubrovnik%202018\docs\S1-181214.zip" TargetMode="External"/><Relationship Id="rId141" Type="http://schemas.openxmlformats.org/officeDocument/2006/relationships/hyperlink" Target="file:///C:\Users\norpahj\Documents\Local%203GPP%20copy\SA1%20Dubrovnik%202018\docs\S1-181092.zip" TargetMode="External"/><Relationship Id="rId7" Type="http://schemas.openxmlformats.org/officeDocument/2006/relationships/endnotes" Target="endnotes.xml"/><Relationship Id="rId162" Type="http://schemas.openxmlformats.org/officeDocument/2006/relationships/hyperlink" Target="file:///C:\Users\norpahj\Documents\Local%203GPP%20copy\SA1%20Dubrovnik%202018\docs\S1-181248.zip" TargetMode="External"/><Relationship Id="rId183" Type="http://schemas.openxmlformats.org/officeDocument/2006/relationships/hyperlink" Target="file:///C:\Users\norpahj\Documents\Local%203GPP%20copy\SA1%20Dubrovnik%202018\docs\S1-181034.zip" TargetMode="External"/><Relationship Id="rId218" Type="http://schemas.openxmlformats.org/officeDocument/2006/relationships/hyperlink" Target="file:///C:\Users\norpahj\Documents\Local%203GPP%20copy\SA1%20Dubrovnik%202018\docs\S1-181188.zip" TargetMode="External"/><Relationship Id="rId239" Type="http://schemas.openxmlformats.org/officeDocument/2006/relationships/hyperlink" Target="file:///C:\Users\norpahj\Documents\Local%203GPP%20copy\SA1%20Dubrovnik%202018\docs\S1-181190.zip" TargetMode="External"/><Relationship Id="rId250" Type="http://schemas.openxmlformats.org/officeDocument/2006/relationships/hyperlink" Target="file:///C:\Users\norpahj\Documents\Local%203GPP%20copy\SA1%20Dubrovnik%202018\docs\S1-181011.zip" TargetMode="External"/><Relationship Id="rId271" Type="http://schemas.openxmlformats.org/officeDocument/2006/relationships/hyperlink" Target="file:///C:\Users\norpahj\Documents\Local%203GPP%20copy\SA1%20Dubrovnik%202018\docs\S1-181065.zip" TargetMode="External"/><Relationship Id="rId292" Type="http://schemas.openxmlformats.org/officeDocument/2006/relationships/hyperlink" Target="file:///C:\Users\norpahj\Documents\Local%203GPP%20copy\SA1%20Dubrovnik%202018\docs\S1-181293.zip" TargetMode="External"/><Relationship Id="rId306" Type="http://schemas.openxmlformats.org/officeDocument/2006/relationships/hyperlink" Target="file:///C:\Users\norpahj\Documents\Local%203GPP%20copy\SA1%20Dubrovnik%202018\docs\S1-181113.zip" TargetMode="External"/><Relationship Id="rId24" Type="http://schemas.openxmlformats.org/officeDocument/2006/relationships/hyperlink" Target="file:///C:\Users\norpahj\Documents\Local%203GPP%20copy\SA1%20Dubrovnik%202018\docs\S1-181054.zip" TargetMode="External"/><Relationship Id="rId45" Type="http://schemas.openxmlformats.org/officeDocument/2006/relationships/hyperlink" Target="file:///C:\Users\norpahj\Documents\Local%203GPP%20copy\SA1%20Dubrovnik%202018\docs\S1-181254.zip" TargetMode="External"/><Relationship Id="rId66" Type="http://schemas.openxmlformats.org/officeDocument/2006/relationships/hyperlink" Target="file:///C:\Users\norpahj\Documents\Local%203GPP%20copy\SA1%20Dubrovnik%202018\docs\S1-181071.zip" TargetMode="External"/><Relationship Id="rId87" Type="http://schemas.openxmlformats.org/officeDocument/2006/relationships/hyperlink" Target="file:///C:\Users\norpahj\Documents\Local%203GPP%20copy\SA1%20Dubrovnik%202018\docs\S1-181164.zip" TargetMode="External"/><Relationship Id="rId110" Type="http://schemas.openxmlformats.org/officeDocument/2006/relationships/hyperlink" Target="file:///C:\Users\norpahj\Documents\Local%203GPP%20copy\SA1%20Dubrovnik%202018\docs\S1-181204.zip" TargetMode="External"/><Relationship Id="rId131" Type="http://schemas.openxmlformats.org/officeDocument/2006/relationships/hyperlink" Target="file:///C:\Users\norpahj\Documents\Local%203GPP%20copy\SA1%20Dubrovnik%202018\docs\S1-181064.zip" TargetMode="External"/><Relationship Id="rId327" Type="http://schemas.openxmlformats.org/officeDocument/2006/relationships/hyperlink" Target="file:///C:\Users\norpahj\Documents\Local%203GPP%20copy\SA1%20Dubrovnik%202018\docs\S1-181198.zip" TargetMode="External"/><Relationship Id="rId348" Type="http://schemas.openxmlformats.org/officeDocument/2006/relationships/hyperlink" Target="file:///C:\Users\norpahj\Documents\Local%203GPP%20copy\SA1%20Dubrovnik%202018\docs\S1-181315.zip" TargetMode="External"/><Relationship Id="rId152" Type="http://schemas.openxmlformats.org/officeDocument/2006/relationships/hyperlink" Target="file:///C:\Users\norpahj\Documents\Local%203GPP%20copy\SA1%20Dubrovnik%202018\docs\S1-181170.zip" TargetMode="External"/><Relationship Id="rId173" Type="http://schemas.openxmlformats.org/officeDocument/2006/relationships/hyperlink" Target="file:///C:\Users\norpahj\Documents\Local%203GPP%20copy\SA1%20Dubrovnik%202018\docs\S1-181154.zip" TargetMode="External"/><Relationship Id="rId194" Type="http://schemas.openxmlformats.org/officeDocument/2006/relationships/hyperlink" Target="file:///C:\Users\norpahj\Documents\Local%203GPP%20copy\SA1%20Dubrovnik%202018\docs\S1-181056.zip" TargetMode="External"/><Relationship Id="rId208" Type="http://schemas.openxmlformats.org/officeDocument/2006/relationships/hyperlink" Target="file:///C:\Users\norpahj\Documents\Local%203GPP%20copy\SA1%20Dubrovnik%202018\docs\S1-181046.zip" TargetMode="External"/><Relationship Id="rId229" Type="http://schemas.openxmlformats.org/officeDocument/2006/relationships/hyperlink" Target="file:///C:\Users\norpahj\Documents\Local%203GPP%20copy\SA1%20Dubrovnik%202018\docs\S1-181153.zip" TargetMode="External"/><Relationship Id="rId240" Type="http://schemas.openxmlformats.org/officeDocument/2006/relationships/hyperlink" Target="file:///C:\Users\norpahj\Documents\Local%203GPP%20copy\SA1%20Dubrovnik%202018\docs\S1-181236.zip" TargetMode="External"/><Relationship Id="rId261" Type="http://schemas.openxmlformats.org/officeDocument/2006/relationships/hyperlink" Target="file:///C:\Users\norpahj\Documents\Local%203GPP%20copy\SA1%20Dubrovnik%202018\docs\S1-181288.zip" TargetMode="External"/><Relationship Id="rId14" Type="http://schemas.openxmlformats.org/officeDocument/2006/relationships/hyperlink" Target="http://webapp.etsi.org/Ipr/" TargetMode="External"/><Relationship Id="rId35" Type="http://schemas.openxmlformats.org/officeDocument/2006/relationships/hyperlink" Target="file:///C:\Users\norpahj\Documents\Local%203GPP%20copy\SA1%20Dubrovnik%202018\docs\S1-181273.zip" TargetMode="External"/><Relationship Id="rId56" Type="http://schemas.openxmlformats.org/officeDocument/2006/relationships/hyperlink" Target="file:///C:\Users\norpahj\Documents\Local%203GPP%20copy\SA1%20Dubrovnik%202018\docs\S1-181028.zip" TargetMode="External"/><Relationship Id="rId77" Type="http://schemas.openxmlformats.org/officeDocument/2006/relationships/hyperlink" Target="file:///C:\Users\norpahj\Documents\Local%203GPP%20copy\SA1%20Dubrovnik%202018\docs\S1-181190.zip" TargetMode="External"/><Relationship Id="rId100" Type="http://schemas.openxmlformats.org/officeDocument/2006/relationships/hyperlink" Target="file:///C:\Users\norpahj\Documents\Local%203GPP%20copy\SA1%20Dubrovnik%202018\docs\S1-181073.zip" TargetMode="External"/><Relationship Id="rId282" Type="http://schemas.openxmlformats.org/officeDocument/2006/relationships/hyperlink" Target="file:///C:\Users\norpahj\Documents\Local%203GPP%20copy\SA1%20Dubrovnik%202018\docs\S1-181126.zip" TargetMode="External"/><Relationship Id="rId317" Type="http://schemas.openxmlformats.org/officeDocument/2006/relationships/hyperlink" Target="file:///C:\Users\norpahj\Documents\Local%203GPP%20copy\SA1%20Dubrovnik%202018\docs\S1-181081.zip" TargetMode="External"/><Relationship Id="rId338" Type="http://schemas.openxmlformats.org/officeDocument/2006/relationships/hyperlink" Target="file:///C:\Users\norpahj\Documents\Local%203GPP%20copy\SA1%20Dubrovnik%202018\docs\S1-181305.zip" TargetMode="External"/><Relationship Id="rId8" Type="http://schemas.openxmlformats.org/officeDocument/2006/relationships/hyperlink" Target="https://portal.3gpp.org/" TargetMode="External"/><Relationship Id="rId98" Type="http://schemas.openxmlformats.org/officeDocument/2006/relationships/hyperlink" Target="file:///C:\Users\norpahj\Documents\Local%203GPP%20copy\SA1%20Dubrovnik%202018\docs\S1-181204.zip" TargetMode="External"/><Relationship Id="rId121" Type="http://schemas.openxmlformats.org/officeDocument/2006/relationships/hyperlink" Target="file:///C:\Users\norpahj\Documents\Local%203GPP%20copy\SA1%20Dubrovnik%202018\docs\S1-181216.zip" TargetMode="External"/><Relationship Id="rId142" Type="http://schemas.openxmlformats.org/officeDocument/2006/relationships/hyperlink" Target="file:///C:\Users\norpahj\Documents\Local%203GPP%20copy\SA1%20Dubrovnik%202018\docs\S1-181093.zip" TargetMode="External"/><Relationship Id="rId163" Type="http://schemas.openxmlformats.org/officeDocument/2006/relationships/hyperlink" Target="file:///C:\Users\norpahj\Documents\Local%203GPP%20copy\SA1%20Dubrovnik%202018\docs\S1-181134.zip" TargetMode="External"/><Relationship Id="rId184" Type="http://schemas.openxmlformats.org/officeDocument/2006/relationships/hyperlink" Target="file:///C:\Users\norpahj\Documents\Local%203GPP%20copy\SA1%20Dubrovnik%202018\docs\S1-181033.zip" TargetMode="External"/><Relationship Id="rId219" Type="http://schemas.openxmlformats.org/officeDocument/2006/relationships/hyperlink" Target="file:///C:\Users\norpahj\Documents\Local%203GPP%20copy\SA1%20Dubrovnik%202018\docs\S1-181187.zip" TargetMode="External"/><Relationship Id="rId230" Type="http://schemas.openxmlformats.org/officeDocument/2006/relationships/hyperlink" Target="file:///C:\Users\norpahj\Documents\Local%203GPP%20copy\SA1%20Dubrovnik%202018\docs\S1-181145.zip" TargetMode="External"/><Relationship Id="rId251" Type="http://schemas.openxmlformats.org/officeDocument/2006/relationships/hyperlink" Target="file:///C:\Users\norpahj\Documents\Local%203GPP%20copy\SA1%20Dubrovnik%202018\docs\S1-181021.zip" TargetMode="External"/><Relationship Id="rId25" Type="http://schemas.openxmlformats.org/officeDocument/2006/relationships/hyperlink" Target="file:///C:\Users\norpahj\Documents\Local%203GPP%20copy\SA1%20Dubrovnik%202018\docs\S1-181055.zip" TargetMode="External"/><Relationship Id="rId46" Type="http://schemas.openxmlformats.org/officeDocument/2006/relationships/hyperlink" Target="file:///C:\Users\norpahj\Documents\Local%203GPP%20copy\SA1%20Dubrovnik%202018\docs\S1-181261.zip" TargetMode="External"/><Relationship Id="rId67" Type="http://schemas.openxmlformats.org/officeDocument/2006/relationships/hyperlink" Target="file:///C:\Users\norpahj\Documents\Local%203GPP%20copy\SA1%20Dubrovnik%202018\docs\S1-181072.zip" TargetMode="External"/><Relationship Id="rId272" Type="http://schemas.openxmlformats.org/officeDocument/2006/relationships/hyperlink" Target="file:///C:\Users\norpahj\Documents\Local%203GPP%20copy\SA1%20Dubrovnik%202018\docs\S1-181118.zip" TargetMode="External"/><Relationship Id="rId293" Type="http://schemas.openxmlformats.org/officeDocument/2006/relationships/hyperlink" Target="file:///C:\Users\norpahj\Documents\Local%203GPP%20copy\SA1%20Dubrovnik%202018\docs\S1-181294.zip" TargetMode="External"/><Relationship Id="rId307" Type="http://schemas.openxmlformats.org/officeDocument/2006/relationships/hyperlink" Target="file:///C:\Users\norpahj\Documents\Local%203GPP%20copy\SA1%20Dubrovnik%202018\docs\S1-181298.zip" TargetMode="External"/><Relationship Id="rId328" Type="http://schemas.openxmlformats.org/officeDocument/2006/relationships/hyperlink" Target="file:///C:\Users\norpahj\Documents\Local%203GPP%20copy\SA1%20Dubrovnik%202018\docs\S1-181199.zip" TargetMode="External"/><Relationship Id="rId349" Type="http://schemas.openxmlformats.org/officeDocument/2006/relationships/hyperlink" Target="file:///C:\Users\norpahj\Documents\Local%203GPP%20copy\SA1%20Dubrovnik%202018\docs\S1-181316.zip" TargetMode="External"/><Relationship Id="rId88" Type="http://schemas.openxmlformats.org/officeDocument/2006/relationships/hyperlink" Target="file:///C:\Users\norpahj\Documents\Local%203GPP%20copy\SA1%20Dubrovnik%202018\docs\S1-181171.zip" TargetMode="External"/><Relationship Id="rId111" Type="http://schemas.openxmlformats.org/officeDocument/2006/relationships/hyperlink" Target="file:///C:\Users\norpahj\Documents\Local%203GPP%20copy\SA1%20Dubrovnik%202018\docs\S1-181203.zip" TargetMode="External"/><Relationship Id="rId132" Type="http://schemas.openxmlformats.org/officeDocument/2006/relationships/hyperlink" Target="file:///C:\Users\norpahj\Documents\Local%203GPP%20copy\SA1%20Dubrovnik%202018\docs\S1-181210.zip" TargetMode="External"/><Relationship Id="rId153" Type="http://schemas.openxmlformats.org/officeDocument/2006/relationships/hyperlink" Target="file:///C:\Users\norpahj\Documents\Local%203GPP%20copy\SA1%20Dubrovnik%202018\docs\S1-181171.zip" TargetMode="External"/><Relationship Id="rId174" Type="http://schemas.openxmlformats.org/officeDocument/2006/relationships/hyperlink" Target="file:///C:\Users\norpahj\Documents\Local%203GPP%20copy\SA1%20Dubrovnik%202018\docs\S1-181035.zip" TargetMode="External"/><Relationship Id="rId195" Type="http://schemas.openxmlformats.org/officeDocument/2006/relationships/hyperlink" Target="file:///C:\Users\norpahj\Documents\Local%203GPP%20copy\SA1%20Dubrovnik%202018\docs\S1-181057.zip" TargetMode="External"/><Relationship Id="rId209" Type="http://schemas.openxmlformats.org/officeDocument/2006/relationships/hyperlink" Target="file:///C:\Users\norpahj\Documents\Local%203GPP%20copy\SA1%20Dubrovnik%202018\docs\S1-181047.zip" TargetMode="External"/><Relationship Id="rId190" Type="http://schemas.openxmlformats.org/officeDocument/2006/relationships/hyperlink" Target="file:///C:\Users\norpahj\Documents\Local%203GPP%20copy\SA1%20Dubrovnik%202018\docs\S1-181045.zip" TargetMode="External"/><Relationship Id="rId204" Type="http://schemas.openxmlformats.org/officeDocument/2006/relationships/hyperlink" Target="file:///C:\Users\norpahj\Documents\Local%203GPP%20copy\SA1%20Dubrovnik%202018\docs\S1-181233.zip" TargetMode="External"/><Relationship Id="rId220" Type="http://schemas.openxmlformats.org/officeDocument/2006/relationships/hyperlink" Target="file:///C:\Users\norpahj\Documents\Local%203GPP%20copy\SA1%20Dubrovnik%202018\docs\S1-181175.zip" TargetMode="External"/><Relationship Id="rId225" Type="http://schemas.openxmlformats.org/officeDocument/2006/relationships/hyperlink" Target="file:///C:\Users\norpahj\Documents\Local%203GPP%20copy\SA1%20Dubrovnik%202018\docs\S1-181165.zip" TargetMode="External"/><Relationship Id="rId241" Type="http://schemas.openxmlformats.org/officeDocument/2006/relationships/hyperlink" Target="file:///C:\Users\norpahj\Documents\Local%203GPP%20copy\SA1%20Dubrovnik%202018\docs\S1-181284.zip" TargetMode="External"/><Relationship Id="rId246" Type="http://schemas.openxmlformats.org/officeDocument/2006/relationships/hyperlink" Target="file:///C:\Users\norpahj\Documents\Local%203GPP%20copy\SA1%20Dubrovnik%202018\docs\S1-181132.zip" TargetMode="External"/><Relationship Id="rId267" Type="http://schemas.openxmlformats.org/officeDocument/2006/relationships/hyperlink" Target="file:///C:\Users\norpahj\Documents\Local%203GPP%20copy\SA1%20Dubrovnik%202018\docs\S1-181017.zip" TargetMode="External"/><Relationship Id="rId288" Type="http://schemas.openxmlformats.org/officeDocument/2006/relationships/hyperlink" Target="file:///C:\Users\norpahj\Documents\Local%203GPP%20copy\SA1%20Dubrovnik%202018\docs\S1-181326.zip" TargetMode="External"/><Relationship Id="rId15" Type="http://schemas.openxmlformats.org/officeDocument/2006/relationships/hyperlink" Target="file:///C:\Users\norpahj\Documents\Local%203GPP%20copy\SA1%20Dubrovnik%202018\docs\S1-181004.zip" TargetMode="External"/><Relationship Id="rId36" Type="http://schemas.openxmlformats.org/officeDocument/2006/relationships/hyperlink" Target="file:///C:\Users\norpahj\Documents\Local%203GPP%20copy\SA1%20Dubrovnik%202018\docs\S1-181263.zip" TargetMode="External"/><Relationship Id="rId57" Type="http://schemas.openxmlformats.org/officeDocument/2006/relationships/hyperlink" Target="file:///C:\Users\norpahj\Documents\Local%203GPP%20copy\SA1%20Dubrovnik%202018\docs\S1-181026.zip" TargetMode="External"/><Relationship Id="rId106" Type="http://schemas.openxmlformats.org/officeDocument/2006/relationships/hyperlink" Target="file:///C:\Users\norpahj\Documents\Local%203GPP%20copy\SA1%20Dubrovnik%202018\docs\S1-181130.zip" TargetMode="External"/><Relationship Id="rId127" Type="http://schemas.openxmlformats.org/officeDocument/2006/relationships/hyperlink" Target="file:///C:\Users\norpahj\Documents\Local%203GPP%20copy\SA1%20Dubrovnik%202018\docs\S1-181211.zip" TargetMode="External"/><Relationship Id="rId262" Type="http://schemas.openxmlformats.org/officeDocument/2006/relationships/hyperlink" Target="file:///C:\Users\norpahj\Documents\Local%203GPP%20copy\SA1%20Dubrovnik%202018\docs\S1-181013.zip" TargetMode="External"/><Relationship Id="rId283" Type="http://schemas.openxmlformats.org/officeDocument/2006/relationships/hyperlink" Target="file:///C:\Users\norpahj\Documents\Local%203GPP%20copy\SA1%20Dubrovnik%202018\docs\S1-181121.zip" TargetMode="External"/><Relationship Id="rId313" Type="http://schemas.openxmlformats.org/officeDocument/2006/relationships/hyperlink" Target="file:///C:\Users\norpahj\Documents\Local%203GPP%20copy\SA1%20Dubrovnik%202018\docs\S1-181205.zip" TargetMode="External"/><Relationship Id="rId318" Type="http://schemas.openxmlformats.org/officeDocument/2006/relationships/hyperlink" Target="file:///C:\Users\norpahj\Documents\Local%203GPP%20copy\SA1%20Dubrovnik%202018\docs\S1-181082.zip" TargetMode="External"/><Relationship Id="rId339" Type="http://schemas.openxmlformats.org/officeDocument/2006/relationships/hyperlink" Target="file:///C:\Users\norpahj\Documents\Local%203GPP%20copy\SA1%20Dubrovnik%202018\docs\S1-181306.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file:///C:\Users\norpahj\Documents\Local%203GPP%20copy\SA1%20Dubrovnik%202018\docs\S1-181252.zip" TargetMode="External"/><Relationship Id="rId52" Type="http://schemas.openxmlformats.org/officeDocument/2006/relationships/hyperlink" Target="file:///C:\Users\norpahj\Documents\Local%203GPP%20copy\SA1%20Dubrovnik%202018\docs\S1-181272.zip" TargetMode="External"/><Relationship Id="rId73" Type="http://schemas.openxmlformats.org/officeDocument/2006/relationships/hyperlink" Target="file:///C:\Users\norpahj\Documents\Local%203GPP%20copy\SA1%20Dubrovnik%202018\docs\S1-181140.zip" TargetMode="External"/><Relationship Id="rId78" Type="http://schemas.openxmlformats.org/officeDocument/2006/relationships/hyperlink" Target="file:///C:\Users\norpahj\Documents\Local%203GPP%20copy\SA1%20Dubrovnik%202018\docs\S1-181236.zip" TargetMode="External"/><Relationship Id="rId94" Type="http://schemas.openxmlformats.org/officeDocument/2006/relationships/hyperlink" Target="file:///C:\Users\norpahj\Documents\Local%203GPP%20copy\SA1%20Dubrovnik%202018\docs\S1-181181.zip" TargetMode="External"/><Relationship Id="rId99" Type="http://schemas.openxmlformats.org/officeDocument/2006/relationships/hyperlink" Target="file:///C:\Users\norpahj\Documents\Local%203GPP%20copy\SA1%20Dubrovnik%202018\docs\S1-181139.zip" TargetMode="External"/><Relationship Id="rId101" Type="http://schemas.openxmlformats.org/officeDocument/2006/relationships/hyperlink" Target="file:///C:\Users\norpahj\Documents\Local%203GPP%20copy\SA1%20Dubrovnik%202018\docs\S1-181074.zip" TargetMode="External"/><Relationship Id="rId122" Type="http://schemas.openxmlformats.org/officeDocument/2006/relationships/hyperlink" Target="file:///C:\Users\norpahj\Documents\Local%203GPP%20copy\SA1%20Dubrovnik%202018\docs\S1-181142.zip" TargetMode="External"/><Relationship Id="rId143" Type="http://schemas.openxmlformats.org/officeDocument/2006/relationships/hyperlink" Target="file:///C:\Users\norpahj\Documents\Local%203GPP%20copy\SA1%20Dubrovnik%202018\docs\S1-181094.zip" TargetMode="External"/><Relationship Id="rId148" Type="http://schemas.openxmlformats.org/officeDocument/2006/relationships/hyperlink" Target="file:///C:\Users\norpahj\Documents\Local%203GPP%20copy\SA1%20Dubrovnik%202018\docs\S1-181279.zip" TargetMode="External"/><Relationship Id="rId164" Type="http://schemas.openxmlformats.org/officeDocument/2006/relationships/hyperlink" Target="file:///C:\Users\norpahj\Documents\Local%203GPP%20copy\SA1%20Dubrovnik%202018\docs\S1-181134.zip" TargetMode="External"/><Relationship Id="rId169" Type="http://schemas.openxmlformats.org/officeDocument/2006/relationships/hyperlink" Target="file:///C:\Users\norpahj\Documents\Local%203GPP%20copy\SA1%20Dubrovnik%202018\docs\S1-181158.zip" TargetMode="External"/><Relationship Id="rId185" Type="http://schemas.openxmlformats.org/officeDocument/2006/relationships/hyperlink" Target="file:///C:\Users\norpahj\Documents\Local%203GPP%20copy\SA1%20Dubrovnik%202018\docs\S1-181115.zip" TargetMode="External"/><Relationship Id="rId334" Type="http://schemas.openxmlformats.org/officeDocument/2006/relationships/hyperlink" Target="file:///C:\Users\norpahj\Documents\Local%203GPP%20copy\SA1%20Dubrovnik%202018\docs\S1-181209.zip" TargetMode="External"/><Relationship Id="rId350" Type="http://schemas.openxmlformats.org/officeDocument/2006/relationships/hyperlink" Target="file:///C:\Users\norpahj\Documents\Local%203GPP%20copy\SA1%20Dubrovnik%202018\docs\S1-181317.zip" TargetMode="External"/><Relationship Id="rId35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sa/WG1_Serv/TSGS1_81_Fukuoka/templates/Template_WI_Status_Update.zip" TargetMode="External"/><Relationship Id="rId180" Type="http://schemas.openxmlformats.org/officeDocument/2006/relationships/hyperlink" Target="file:///C:\Users\norpahj\Documents\Local%203GPP%20copy\SA1%20Dubrovnik%202018\docs\S1-181036.zip" TargetMode="External"/><Relationship Id="rId210" Type="http://schemas.openxmlformats.org/officeDocument/2006/relationships/hyperlink" Target="file:///C:\Users\norpahj\Documents\Local%203GPP%20copy\SA1%20Dubrovnik%202018\docs\S1-181048.zip" TargetMode="External"/><Relationship Id="rId215" Type="http://schemas.openxmlformats.org/officeDocument/2006/relationships/hyperlink" Target="file:///C:\Users\norpahj\Documents\Local%203GPP%20copy\SA1%20Dubrovnik%202018\docs\S1-181049.zip" TargetMode="External"/><Relationship Id="rId236" Type="http://schemas.openxmlformats.org/officeDocument/2006/relationships/hyperlink" Target="file:///C:\Users\norpahj\Documents\Local%203GPP%20copy\SA1%20Dubrovnik%202018\docs\S1-181146.zip" TargetMode="External"/><Relationship Id="rId257" Type="http://schemas.openxmlformats.org/officeDocument/2006/relationships/hyperlink" Target="file:///C:\Users\norpahj\Documents\Local%203GPP%20copy\SA1%20Dubrovnik%202018\docs\S1-181107.zip" TargetMode="External"/><Relationship Id="rId278" Type="http://schemas.openxmlformats.org/officeDocument/2006/relationships/hyperlink" Target="file:///C:\Users\norpahj\Documents\Local%203GPP%20copy\SA1%20Dubrovnik%202018\docs\S1-181291.zip" TargetMode="External"/><Relationship Id="rId26" Type="http://schemas.openxmlformats.org/officeDocument/2006/relationships/hyperlink" Target="file:///C:\Users\norpahj\Documents\Local%203GPP%20copy\SA1%20Dubrovnik%202018\docs\S1-181262.zip" TargetMode="External"/><Relationship Id="rId231" Type="http://schemas.openxmlformats.org/officeDocument/2006/relationships/hyperlink" Target="file:///C:\Users\norpahj\Documents\Local%203GPP%20copy\SA1%20Dubrovnik%202018\docs\S1-181150.zip" TargetMode="External"/><Relationship Id="rId252" Type="http://schemas.openxmlformats.org/officeDocument/2006/relationships/hyperlink" Target="file:///C:\Users\norpahj\Documents\Local%203GPP%20copy\SA1%20Dubrovnik%202018\docs\S1-181133.zip" TargetMode="External"/><Relationship Id="rId273" Type="http://schemas.openxmlformats.org/officeDocument/2006/relationships/hyperlink" Target="file:///C:\Users\norpahj\Documents\Local%203GPP%20copy\SA1%20Dubrovnik%202018\docs\S1-181119.zip" TargetMode="External"/><Relationship Id="rId294" Type="http://schemas.openxmlformats.org/officeDocument/2006/relationships/hyperlink" Target="file:///C:\Users\norpahj\Documents\Local%203GPP%20copy\SA1%20Dubrovnik%202018\docs\S1-181295.zip" TargetMode="External"/><Relationship Id="rId308" Type="http://schemas.openxmlformats.org/officeDocument/2006/relationships/hyperlink" Target="file:///C:\Users\norpahj\Documents\Local%203GPP%20copy\SA1%20Dubrovnik%202018\docs\S1-181299.zip" TargetMode="External"/><Relationship Id="rId329" Type="http://schemas.openxmlformats.org/officeDocument/2006/relationships/hyperlink" Target="file:///C:\Users\norpahj\Documents\Local%203GPP%20copy\SA1%20Dubrovnik%202018\docs\S1-181200.zip" TargetMode="External"/><Relationship Id="rId47" Type="http://schemas.openxmlformats.org/officeDocument/2006/relationships/hyperlink" Target="file:///C:\Users\norpahj\Documents\Local%203GPP%20copy\SA1%20Dubrovnik%202018\docs\S1-181251.zip" TargetMode="External"/><Relationship Id="rId68" Type="http://schemas.openxmlformats.org/officeDocument/2006/relationships/hyperlink" Target="file:///C:\Users\norpahj\Documents\Local%203GPP%20copy\SA1%20Dubrovnik%202018\docs\S1-181112.zip" TargetMode="External"/><Relationship Id="rId89" Type="http://schemas.openxmlformats.org/officeDocument/2006/relationships/hyperlink" Target="file:///C:\Users\norpahj\Documents\Local%203GPP%20copy\SA1%20Dubrovnik%202018\docs\S1-181166.zip" TargetMode="External"/><Relationship Id="rId112" Type="http://schemas.openxmlformats.org/officeDocument/2006/relationships/hyperlink" Target="file:///C:\Users\norpahj\Documents\Local%203GPP%20copy\SA1%20Dubrovnik%202018\docs\S1-181131.zip" TargetMode="External"/><Relationship Id="rId133" Type="http://schemas.openxmlformats.org/officeDocument/2006/relationships/hyperlink" Target="file:///C:\Users\norpahj\Documents\Local%203GPP%20copy\SA1%20Dubrovnik%202018\docs\S1-181141.zip" TargetMode="External"/><Relationship Id="rId154" Type="http://schemas.openxmlformats.org/officeDocument/2006/relationships/hyperlink" Target="file:///C:\Users\norpahj\Documents\Local%203GPP%20copy\SA1%20Dubrovnik%202018\docs\S1-181099.zip" TargetMode="External"/><Relationship Id="rId175" Type="http://schemas.openxmlformats.org/officeDocument/2006/relationships/hyperlink" Target="file:///C:\Users\norpahj\Documents\Local%203GPP%20copy\SA1%20Dubrovnik%202018\docs\S1-181037.zip" TargetMode="External"/><Relationship Id="rId340" Type="http://schemas.openxmlformats.org/officeDocument/2006/relationships/hyperlink" Target="file:///C:\Users\norpahj\Documents\Local%203GPP%20copy\SA1%20Dubrovnik%202018\docs\S1-181307.zip" TargetMode="External"/><Relationship Id="rId196" Type="http://schemas.openxmlformats.org/officeDocument/2006/relationships/hyperlink" Target="file:///C:\Users\norpahj\Documents\Local%203GPP%20copy\SA1%20Dubrovnik%202018\docs\S1-181058.zip" TargetMode="External"/><Relationship Id="rId200" Type="http://schemas.openxmlformats.org/officeDocument/2006/relationships/hyperlink" Target="file:///C:\Users\norpahj\Documents\Local%203GPP%20copy\SA1%20Dubrovnik%202018\docs\S1-181209.zip" TargetMode="External"/><Relationship Id="rId16" Type="http://schemas.openxmlformats.org/officeDocument/2006/relationships/hyperlink" Target="http://www.3gpp.org/specifications-groups/delegates-corner/writing-a-new-spec" TargetMode="External"/><Relationship Id="rId221" Type="http://schemas.openxmlformats.org/officeDocument/2006/relationships/hyperlink" Target="file:///C:\Users\norpahj\Documents\Local%203GPP%20copy\SA1%20Dubrovnik%202018\docs\S1-181215.zip" TargetMode="External"/><Relationship Id="rId242" Type="http://schemas.openxmlformats.org/officeDocument/2006/relationships/hyperlink" Target="file:///C:\Users\norpahj\Documents\Local%203GPP%20copy\SA1%20Dubrovnik%202018\docs\S1-181234.zip" TargetMode="External"/><Relationship Id="rId263" Type="http://schemas.openxmlformats.org/officeDocument/2006/relationships/hyperlink" Target="file:///C:\Users\norpahj\Documents\Local%203GPP%20copy\SA1%20Dubrovnik%202018\docs\S1-181015.zip" TargetMode="External"/><Relationship Id="rId284" Type="http://schemas.openxmlformats.org/officeDocument/2006/relationships/hyperlink" Target="file:///C:\Users\norpahj\Documents\Local%203GPP%20copy\SA1%20Dubrovnik%202018\docs\S1-181123.zip" TargetMode="External"/><Relationship Id="rId319" Type="http://schemas.openxmlformats.org/officeDocument/2006/relationships/hyperlink" Target="file:///C:\Users\norpahj\Documents\Local%203GPP%20copy\SA1%20Dubrovnik%202018\docs\S1-181083.zip" TargetMode="External"/><Relationship Id="rId37" Type="http://schemas.openxmlformats.org/officeDocument/2006/relationships/hyperlink" Target="file:///C:\Users\norpahj\Documents\Local%203GPP%20copy\SA1%20Dubrovnik%202018\docs\S1-181264.zip" TargetMode="External"/><Relationship Id="rId58" Type="http://schemas.openxmlformats.org/officeDocument/2006/relationships/hyperlink" Target="file:///C:\Users\norpahj\Documents\Local%203GPP%20copy\SA1%20Dubrovnik%202018\docs\S1-181027.zip" TargetMode="External"/><Relationship Id="rId79" Type="http://schemas.openxmlformats.org/officeDocument/2006/relationships/hyperlink" Target="file:///C:\Users\norpahj\Documents\Local%203GPP%20copy\SA1%20Dubrovnik%202018\docs\S1-181226.zip" TargetMode="External"/><Relationship Id="rId102" Type="http://schemas.openxmlformats.org/officeDocument/2006/relationships/hyperlink" Target="file:///C:\Users\norpahj\Documents\Local%203GPP%20copy\SA1%20Dubrovnik%202018\docs\S1-181076.zip" TargetMode="External"/><Relationship Id="rId123" Type="http://schemas.openxmlformats.org/officeDocument/2006/relationships/hyperlink" Target="file:///C:\Users\norpahj\Documents\Local%203GPP%20copy\SA1%20Dubrovnik%202018\docs\S1-181143.zip" TargetMode="External"/><Relationship Id="rId144" Type="http://schemas.openxmlformats.org/officeDocument/2006/relationships/hyperlink" Target="file:///C:\Users\norpahj\Documents\Local%203GPP%20copy\SA1%20Dubrovnik%202018\docs\S1-181095.zip" TargetMode="External"/><Relationship Id="rId330" Type="http://schemas.openxmlformats.org/officeDocument/2006/relationships/hyperlink" Target="file:///C:\Users\norpahj\Documents\Local%203GPP%20copy\SA1%20Dubrovnik%202018\docs\S1-181201.zip" TargetMode="External"/><Relationship Id="rId90" Type="http://schemas.openxmlformats.org/officeDocument/2006/relationships/hyperlink" Target="file:///C:\Users\norpahj\Documents\Local%203GPP%20copy\SA1%20Dubrovnik%202018\docs\S1-181169.zip" TargetMode="External"/><Relationship Id="rId165" Type="http://schemas.openxmlformats.org/officeDocument/2006/relationships/hyperlink" Target="file:///C:\Users\norpahj\Documents\Local%203GPP%20copy\SA1%20Dubrovnik%202018\docs\S1-181135.zip" TargetMode="External"/><Relationship Id="rId186" Type="http://schemas.openxmlformats.org/officeDocument/2006/relationships/hyperlink" Target="file:///C:\Users\norpahj\Documents\Local%203GPP%20copy\SA1%20Dubrovnik%202018\docs\S1-181042.zip" TargetMode="External"/><Relationship Id="rId351" Type="http://schemas.openxmlformats.org/officeDocument/2006/relationships/hyperlink" Target="file:///C:\Users\norpahj\Documents\Local%203GPP%20copy\SA1%20Dubrovnik%202018\docs\S1-181318.zip" TargetMode="External"/><Relationship Id="rId211" Type="http://schemas.openxmlformats.org/officeDocument/2006/relationships/hyperlink" Target="file:///C:\Users\norpahj\Documents\Local%203GPP%20copy\SA1%20Dubrovnik%202018\docs\S1-181230.zip" TargetMode="External"/><Relationship Id="rId232" Type="http://schemas.openxmlformats.org/officeDocument/2006/relationships/hyperlink" Target="file:///C:\Users\norpahj\Documents\Local%203GPP%20copy\SA1%20Dubrovnik%202018\docs\S1-181148.zip" TargetMode="External"/><Relationship Id="rId253" Type="http://schemas.openxmlformats.org/officeDocument/2006/relationships/hyperlink" Target="file:///C:\Users\norpahj\Documents\Local%203GPP%20copy\SA1%20Dubrovnik%202018\docs\S1-181105.zip" TargetMode="External"/><Relationship Id="rId274" Type="http://schemas.openxmlformats.org/officeDocument/2006/relationships/hyperlink" Target="file:///C:\Users\norpahj\Documents\Local%203GPP%20copy\SA1%20Dubrovnik%202018\docs\S1-181120.zip" TargetMode="External"/><Relationship Id="rId295" Type="http://schemas.openxmlformats.org/officeDocument/2006/relationships/hyperlink" Target="file:///C:\Users\norpahj\Documents\Local%203GPP%20copy\SA1%20Dubrovnik%202018\docs\S1-181296.zip" TargetMode="External"/><Relationship Id="rId309" Type="http://schemas.openxmlformats.org/officeDocument/2006/relationships/hyperlink" Target="file:///C:\Users\norpahj\Documents\Local%203GPP%20copy\SA1%20Dubrovnik%202018\docs\S1-181240.zip" TargetMode="External"/><Relationship Id="rId27" Type="http://schemas.openxmlformats.org/officeDocument/2006/relationships/hyperlink" Target="file:///C:\Users\norpahj\Documents\Local%203GPP%20copy\SA1%20Dubrovnik%202018\docs\S1-181172.zip" TargetMode="External"/><Relationship Id="rId48" Type="http://schemas.openxmlformats.org/officeDocument/2006/relationships/hyperlink" Target="file:///C:\Users\norpahj\Documents\Local%203GPP%20copy\SA1%20Dubrovnik%202018\docs\S1-181255.zip" TargetMode="External"/><Relationship Id="rId69" Type="http://schemas.openxmlformats.org/officeDocument/2006/relationships/hyperlink" Target="file:///C:\Users\norpahj\Documents\Local%203GPP%20copy\SA1%20Dubrovnik%202018\docs\S1-181114.zip" TargetMode="External"/><Relationship Id="rId113" Type="http://schemas.openxmlformats.org/officeDocument/2006/relationships/hyperlink" Target="file:///C:\Users\norpahj\Documents\Local%203GPP%20copy\SA1%20Dubrovnik%202018\docs\S1-181212.zip" TargetMode="External"/><Relationship Id="rId134" Type="http://schemas.openxmlformats.org/officeDocument/2006/relationships/hyperlink" Target="file:///C:\Users\norpahj\Documents\Local%203GPP%20copy\SA1%20Dubrovnik%202018\docs\S1-181084.zip" TargetMode="External"/><Relationship Id="rId320" Type="http://schemas.openxmlformats.org/officeDocument/2006/relationships/hyperlink" Target="file:///C:\Users\norpahj\Documents\Local%203GPP%20copy\SA1%20Dubrovnik%202018\docs\S1-181300.zip" TargetMode="External"/><Relationship Id="rId80" Type="http://schemas.openxmlformats.org/officeDocument/2006/relationships/hyperlink" Target="file:///C:\Users\norpahj\Documents\Local%203GPP%20copy\SA1%20Dubrovnik%202018\docs\S1-181070.zip" TargetMode="External"/><Relationship Id="rId155" Type="http://schemas.openxmlformats.org/officeDocument/2006/relationships/hyperlink" Target="file:///C:\Users\norpahj\Documents\Local%203GPP%20copy\SA1%20Dubrovnik%202018\docs\S1-181061.zip" TargetMode="External"/><Relationship Id="rId176" Type="http://schemas.openxmlformats.org/officeDocument/2006/relationships/hyperlink" Target="file:///C:\Users\norpahj\Documents\Local%203GPP%20copy\SA1%20Dubrovnik%202018\docs\S1-181038.zip" TargetMode="External"/><Relationship Id="rId197" Type="http://schemas.openxmlformats.org/officeDocument/2006/relationships/hyperlink" Target="file:///C:\Users\norpahj\Documents\Local%203GPP%20copy\SA1%20Dubrovnik%202018\docs\S1-181059.zip" TargetMode="External"/><Relationship Id="rId341" Type="http://schemas.openxmlformats.org/officeDocument/2006/relationships/hyperlink" Target="file:///C:\Users\norpahj\Documents\Local%203GPP%20copy\SA1%20Dubrovnik%202018\docs\S1-181308.zip" TargetMode="External"/><Relationship Id="rId201" Type="http://schemas.openxmlformats.org/officeDocument/2006/relationships/hyperlink" Target="file:///C:\Users\norpahj\Documents\Local%203GPP%20copy\SA1%20Dubrovnik%202018\docs\S1-181050.zip" TargetMode="External"/><Relationship Id="rId222" Type="http://schemas.openxmlformats.org/officeDocument/2006/relationships/hyperlink" Target="file:///C:\Users\norpahj\Documents\Local%203GPP%20copy\SA1%20Dubrovnik%202018\docs\S1-180321.zip" TargetMode="External"/><Relationship Id="rId243" Type="http://schemas.openxmlformats.org/officeDocument/2006/relationships/hyperlink" Target="file:///C:\Users\norpahj\Documents\Local%203GPP%20copy\SA1%20Dubrovnik%202018\docs\S1-181285.zip" TargetMode="External"/><Relationship Id="rId264" Type="http://schemas.openxmlformats.org/officeDocument/2006/relationships/hyperlink" Target="file:///C:\Users\norpahj\Documents\Local%203GPP%20copy\SA1%20Dubrovnik%202018\docs\S1-181022.zip" TargetMode="External"/><Relationship Id="rId285" Type="http://schemas.openxmlformats.org/officeDocument/2006/relationships/hyperlink" Target="file:///C:\Users\norpahj\Documents\Local%203GPP%20copy\SA1%20Dubrovnik%202018\docs\S1-181110.zip" TargetMode="External"/><Relationship Id="rId17" Type="http://schemas.openxmlformats.org/officeDocument/2006/relationships/hyperlink" Target="http://www.3gpp.org/DynaReport/21801.htm" TargetMode="External"/><Relationship Id="rId38" Type="http://schemas.openxmlformats.org/officeDocument/2006/relationships/hyperlink" Target="file:///C:\Users\norpahj\Documents\Local%203GPP%20copy\SA1%20Dubrovnik%202018\docs\S1-181222.zip" TargetMode="External"/><Relationship Id="rId59" Type="http://schemas.openxmlformats.org/officeDocument/2006/relationships/hyperlink" Target="file:///C:\Users\norpahj\Documents\Local%203GPP%20copy\SA1%20Dubrovnik%202018\docs\S1-181029.zip" TargetMode="External"/><Relationship Id="rId103" Type="http://schemas.openxmlformats.org/officeDocument/2006/relationships/hyperlink" Target="file:///C:\Users\norpahj\Documents\Local%203GPP%20copy\SA1%20Dubrovnik%202018\docs\S1-181077.zip" TargetMode="External"/><Relationship Id="rId124" Type="http://schemas.openxmlformats.org/officeDocument/2006/relationships/hyperlink" Target="file:///C:\Users\norpahj\Documents\Local%203GPP%20copy\SA1%20Dubrovnik%202018\docs\S1-181168.zip" TargetMode="External"/><Relationship Id="rId310" Type="http://schemas.openxmlformats.org/officeDocument/2006/relationships/hyperlink" Target="file:///C:\Users\norpahj\Documents\Local%203GPP%20copy\SA1%20Dubrovnik%202018\docs\S1-181241.zip" TargetMode="External"/><Relationship Id="rId70" Type="http://schemas.openxmlformats.org/officeDocument/2006/relationships/hyperlink" Target="file:///C:\Users\norpahj\Documents\Local%203GPP%20copy\SA1%20Dubrovnik%202018\docs\S1-181113.zip" TargetMode="External"/><Relationship Id="rId91" Type="http://schemas.openxmlformats.org/officeDocument/2006/relationships/hyperlink" Target="file:///C:\Users\norpahj\Documents\Local%203GPP%20copy\SA1%20Dubrovnik%202018\docs\S1-181177.zip" TargetMode="External"/><Relationship Id="rId145" Type="http://schemas.openxmlformats.org/officeDocument/2006/relationships/hyperlink" Target="file:///C:\Users\norpahj\Documents\Local%203GPP%20copy\SA1%20Dubrovnik%202018\docs\S1-181096.zip" TargetMode="External"/><Relationship Id="rId166" Type="http://schemas.openxmlformats.org/officeDocument/2006/relationships/hyperlink" Target="file:///C:\Users\norpahj\Documents\Local%203GPP%20copy\SA1%20Dubrovnik%202018\docs\S1-181155.zip" TargetMode="External"/><Relationship Id="rId187" Type="http://schemas.openxmlformats.org/officeDocument/2006/relationships/hyperlink" Target="file:///C:\Users\norpahj\Documents\Local%203GPP%20copy\SA1%20Dubrovnik%202018\docs\S1-181043.zip" TargetMode="External"/><Relationship Id="rId331" Type="http://schemas.openxmlformats.org/officeDocument/2006/relationships/hyperlink" Target="file:///C:\Users\norpahj\Documents\Local%203GPP%20copy\SA1%20Dubrovnik%202018\docs\S1-181202.zip" TargetMode="External"/><Relationship Id="rId352" Type="http://schemas.openxmlformats.org/officeDocument/2006/relationships/hyperlink" Target="file:///C:\Users\norpahj\Documents\Local%203GPP%20copy\SA1%20Dubrovnik%202018\docs\S1-181319.zip" TargetMode="External"/><Relationship Id="rId1" Type="http://schemas.openxmlformats.org/officeDocument/2006/relationships/customXml" Target="../customXml/item1.xml"/><Relationship Id="rId212" Type="http://schemas.openxmlformats.org/officeDocument/2006/relationships/hyperlink" Target="file:///C:\Users\norpahj\Documents\Local%203GPP%20copy\SA1%20Dubrovnik%202018\docs\S1-181098.zip" TargetMode="External"/><Relationship Id="rId233" Type="http://schemas.openxmlformats.org/officeDocument/2006/relationships/hyperlink" Target="file:///C:\Users\norpahj\Documents\Local%203GPP%20copy\SA1%20Dubrovnik%202018\docs\S1-181147.zip" TargetMode="External"/><Relationship Id="rId254" Type="http://schemas.openxmlformats.org/officeDocument/2006/relationships/hyperlink" Target="file:///C:\Users\norpahj\Documents\Local%203GPP%20copy\SA1%20Dubrovnik%202018\docs\S1-181224.zip" TargetMode="External"/><Relationship Id="rId28" Type="http://schemas.openxmlformats.org/officeDocument/2006/relationships/hyperlink" Target="file:///C:\Users\norpahj\Documents\Local%203GPP%20copy\SA1%20Dubrovnik%202018\docs\S1-181219.zip" TargetMode="External"/><Relationship Id="rId49" Type="http://schemas.openxmlformats.org/officeDocument/2006/relationships/hyperlink" Target="file:///C:\Users\norpahj\Documents\Local%203GPP%20copy\SA1%20Dubrovnik%202018\docs\S1-181257.zip" TargetMode="External"/><Relationship Id="rId114" Type="http://schemas.openxmlformats.org/officeDocument/2006/relationships/hyperlink" Target="file:///C:\Users\norpahj\Documents\Local%203GPP%20copy\SA1%20Dubrovnik%202018\docs\S1-181213.zip" TargetMode="External"/><Relationship Id="rId275" Type="http://schemas.openxmlformats.org/officeDocument/2006/relationships/hyperlink" Target="file:///C:\Users\norpahj\Documents\Local%203GPP%20copy\SA1%20Dubrovnik%202018\docs\S1-181122.zip" TargetMode="External"/><Relationship Id="rId296" Type="http://schemas.openxmlformats.org/officeDocument/2006/relationships/hyperlink" Target="file:///C:\Users\norpahj\Documents\Local%203GPP%20copy\SA1%20Dubrovnik%202018\docs\S1-181007.zip" TargetMode="External"/><Relationship Id="rId300" Type="http://schemas.openxmlformats.org/officeDocument/2006/relationships/hyperlink" Target="file:///C:\Users\norpahj\Documents\Local%203GPP%20copy\SA1%20Dubrovnik%202018\docs\S1-181052.zip" TargetMode="External"/><Relationship Id="rId60" Type="http://schemas.openxmlformats.org/officeDocument/2006/relationships/hyperlink" Target="file:///C:\Users\norpahj\Documents\Local%203GPP%20copy\SA1%20Dubrovnik%202018\docs\S1-181030.zip" TargetMode="External"/><Relationship Id="rId81" Type="http://schemas.openxmlformats.org/officeDocument/2006/relationships/hyperlink" Target="file:///C:\Users\norpahj\Documents\Local%203GPP%20copy\SA1%20Dubrovnik%202018\docs\S1-181019.zip" TargetMode="External"/><Relationship Id="rId135" Type="http://schemas.openxmlformats.org/officeDocument/2006/relationships/hyperlink" Target="file:///C:\Users\norpahj\Documents\Local%203GPP%20copy\SA1%20Dubrovnik%202018\docs\S1-181137.zip" TargetMode="External"/><Relationship Id="rId156" Type="http://schemas.openxmlformats.org/officeDocument/2006/relationships/hyperlink" Target="file:///C:\Users\norpahj\Documents\Local%203GPP%20copy\SA1%20Dubrovnik%202018\docs\S1-181020.zip" TargetMode="External"/><Relationship Id="rId177" Type="http://schemas.openxmlformats.org/officeDocument/2006/relationships/hyperlink" Target="file:///C:\Users\norpahj\Documents\Local%203GPP%20copy\SA1%20Dubrovnik%202018\docs\S1-181039.zip" TargetMode="External"/><Relationship Id="rId198" Type="http://schemas.openxmlformats.org/officeDocument/2006/relationships/hyperlink" Target="file:///C:\Users\norpahj\Documents\Local%203GPP%20copy\SA1%20Dubrovnik%202018\docs\S1-181160.zip" TargetMode="External"/><Relationship Id="rId321" Type="http://schemas.openxmlformats.org/officeDocument/2006/relationships/hyperlink" Target="file:///C:\Users\norpahj\Documents\Local%203GPP%20copy\SA1%20Dubrovnik%202018\docs\S1-181301.zip" TargetMode="External"/><Relationship Id="rId342" Type="http://schemas.openxmlformats.org/officeDocument/2006/relationships/hyperlink" Target="file:///C:\Users\norpahj\Documents\Local%203GPP%20copy\SA1%20Dubrovnik%202018\docs\S1-181309.zip" TargetMode="External"/><Relationship Id="rId202" Type="http://schemas.openxmlformats.org/officeDocument/2006/relationships/hyperlink" Target="file:///C:\Users\norpahj\Documents\Local%203GPP%20copy\SA1%20Dubrovnik%202018\docs\S1-181184.zip" TargetMode="External"/><Relationship Id="rId223" Type="http://schemas.openxmlformats.org/officeDocument/2006/relationships/hyperlink" Target="file:///C:\Users\norpahj\Documents\Local%203GPP%20copy\SA1%20Dubrovnik%202018\docs\S1-181227.zip" TargetMode="External"/><Relationship Id="rId244" Type="http://schemas.openxmlformats.org/officeDocument/2006/relationships/hyperlink" Target="file:///C:\Users\norpahj\Documents\Local%203GPP%20copy\SA1%20Dubrovnik%202018\docs\S1-181286.zip" TargetMode="External"/><Relationship Id="rId18" Type="http://schemas.openxmlformats.org/officeDocument/2006/relationships/hyperlink" Target="http://www.3gpp.org/ftp/tsg_sa/WG1_Serv/TSGS1_81_Fukuoka/templates/Template_WI_Status_Update.zip" TargetMode="External"/><Relationship Id="rId39" Type="http://schemas.openxmlformats.org/officeDocument/2006/relationships/hyperlink" Target="file:///C:\Users\norpahj\Documents\Local%203GPP%20copy\SA1%20Dubrovnik%202018\docs\S1-181269.zip" TargetMode="External"/><Relationship Id="rId265" Type="http://schemas.openxmlformats.org/officeDocument/2006/relationships/hyperlink" Target="file:///C:\Users\norpahj\Documents\Local%203GPP%20copy\SA1%20Dubrovnik%202018\docs\S1-181124.zip" TargetMode="External"/><Relationship Id="rId286" Type="http://schemas.openxmlformats.org/officeDocument/2006/relationships/hyperlink" Target="file:///C:\Users\norpahj\Documents\Local%203GPP%20copy\SA1%20Dubrovnik%202018\docs\S1-181325.zip" TargetMode="External"/><Relationship Id="rId50" Type="http://schemas.openxmlformats.org/officeDocument/2006/relationships/hyperlink" Target="file:///C:\Users\norpahj\Documents\Local%203GPP%20copy\SA1%20Dubrovnik%202018\docs\S1-181258.zip" TargetMode="External"/><Relationship Id="rId104" Type="http://schemas.openxmlformats.org/officeDocument/2006/relationships/hyperlink" Target="file:///C:\Users\norpahj\Documents\Local%203GPP%20copy\SA1%20Dubrovnik%202018\docs\S1-181128.zip" TargetMode="External"/><Relationship Id="rId125" Type="http://schemas.openxmlformats.org/officeDocument/2006/relationships/hyperlink" Target="file:///C:\Users\norpahj\Documents\Local%203GPP%20copy\SA1%20Dubrovnik%202018\docs\S1-181167.zip" TargetMode="External"/><Relationship Id="rId146" Type="http://schemas.openxmlformats.org/officeDocument/2006/relationships/hyperlink" Target="file:///C:\Users\norpahj\Documents\Local%203GPP%20copy\SA1%20Dubrovnik%202018\docs\S1-181097.zip" TargetMode="External"/><Relationship Id="rId167" Type="http://schemas.openxmlformats.org/officeDocument/2006/relationships/hyperlink" Target="file:///C:\Users\norpahj\Documents\Local%203GPP%20copy\SA1%20Dubrovnik%202018\docs\S1-181157.zip" TargetMode="External"/><Relationship Id="rId188" Type="http://schemas.openxmlformats.org/officeDocument/2006/relationships/hyperlink" Target="file:///C:\Users\norpahj\Documents\Local%203GPP%20copy\SA1%20Dubrovnik%202018\docs\S1-181044.zip" TargetMode="External"/><Relationship Id="rId311" Type="http://schemas.openxmlformats.org/officeDocument/2006/relationships/hyperlink" Target="file:///C:\Users\norpahj\Documents\Local%203GPP%20copy\SA1%20Dubrovnik%202018\docs\S1-181242.zip" TargetMode="External"/><Relationship Id="rId332" Type="http://schemas.openxmlformats.org/officeDocument/2006/relationships/hyperlink" Target="file:///C:\Users\norpahj\Documents\Local%203GPP%20copy\SA1%20Dubrovnik%202018\docs\S1-181302.zip" TargetMode="External"/><Relationship Id="rId353" Type="http://schemas.openxmlformats.org/officeDocument/2006/relationships/hyperlink" Target="file:///C:\Users\norpahj\Documents\Local%203GPP%20copy\SA1%20Dubrovnik%202018\docs\S1-181320.zip" TargetMode="External"/><Relationship Id="rId71" Type="http://schemas.openxmlformats.org/officeDocument/2006/relationships/hyperlink" Target="file:///C:\Users\norpahj\Documents\Local%203GPP%20copy\SA1%20Dubrovnik%202018\docs\S1-181138.zip" TargetMode="External"/><Relationship Id="rId92" Type="http://schemas.openxmlformats.org/officeDocument/2006/relationships/hyperlink" Target="file:///C:\Users\norpahj\Documents\Local%203GPP%20copy\SA1%20Dubrovnik%202018\docs\S1-181178.zip" TargetMode="External"/><Relationship Id="rId213" Type="http://schemas.openxmlformats.org/officeDocument/2006/relationships/hyperlink" Target="file:///C:\Users\norpahj\Documents\Local%203GPP%20copy\SA1%20Dubrovnik%202018\docs\S1-181231.zip" TargetMode="External"/><Relationship Id="rId234" Type="http://schemas.openxmlformats.org/officeDocument/2006/relationships/hyperlink" Target="file:///C:\Users\norpahj\Documents\Local%203GPP%20copy\SA1%20Dubrovnik%202018\docs\S1-181173.zip" TargetMode="External"/><Relationship Id="rId2" Type="http://schemas.openxmlformats.org/officeDocument/2006/relationships/numbering" Target="numbering.xml"/><Relationship Id="rId29" Type="http://schemas.openxmlformats.org/officeDocument/2006/relationships/hyperlink" Target="file:///C:\Users\norpahj\Documents\Local%203GPP%20copy\SA1%20Dubrovnik%202018\docs\S1-181221.zip" TargetMode="External"/><Relationship Id="rId255" Type="http://schemas.openxmlformats.org/officeDocument/2006/relationships/hyperlink" Target="file:///C:\Users\norpahj\Documents\Local%203GPP%20copy\SA1%20Dubrovnik%202018\docs\S1-181106.zip" TargetMode="External"/><Relationship Id="rId276" Type="http://schemas.openxmlformats.org/officeDocument/2006/relationships/hyperlink" Target="file:///C:\Users\norpahj\Documents\Local%203GPP%20copy\SA1%20Dubrovnik%202018\docs\S1-181127.zip" TargetMode="External"/><Relationship Id="rId297" Type="http://schemas.openxmlformats.org/officeDocument/2006/relationships/hyperlink" Target="file:///C:\Users\norpahj\Documents\Local%203GPP%20copy\SA1%20Dubrovnik%202018\docs\S1-181008.zip" TargetMode="External"/><Relationship Id="rId40" Type="http://schemas.openxmlformats.org/officeDocument/2006/relationships/hyperlink" Target="file:///C:\Users\norpahj\Documents\Local%203GPP%20copy\SA1%20Dubrovnik%202018\docs\S1-181266.zip" TargetMode="External"/><Relationship Id="rId115" Type="http://schemas.openxmlformats.org/officeDocument/2006/relationships/hyperlink" Target="file:///C:\Users\norpahj\Documents\Local%203GPP%20copy\SA1%20Dubrovnik%202018\docs\S1-181192.zip" TargetMode="External"/><Relationship Id="rId136" Type="http://schemas.openxmlformats.org/officeDocument/2006/relationships/hyperlink" Target="file:///C:\Users\norpahj\Documents\Local%203GPP%20copy\SA1%20Dubrovnik%202018\docs\S1-181274.zip" TargetMode="External"/><Relationship Id="rId157" Type="http://schemas.openxmlformats.org/officeDocument/2006/relationships/hyperlink" Target="file:///C:\Users\norpahj\Documents\Local%203GPP%20copy\SA1%20Dubrovnik%202018\docs\S1-181085.zip" TargetMode="External"/><Relationship Id="rId178" Type="http://schemas.openxmlformats.org/officeDocument/2006/relationships/hyperlink" Target="file:///C:\Users\norpahj\Documents\Local%203GPP%20copy\SA1%20Dubrovnik%202018\docs\S1-181040.zip" TargetMode="External"/><Relationship Id="rId301" Type="http://schemas.openxmlformats.org/officeDocument/2006/relationships/hyperlink" Target="file:///C:\Users\norpahj\Documents\Local%203GPP%20copy\SA1%20Dubrovnik%202018\docs\S1-181103.zip" TargetMode="External"/><Relationship Id="rId322" Type="http://schemas.openxmlformats.org/officeDocument/2006/relationships/hyperlink" Target="file:///C:\Users\norpahj\Documents\Local%203GPP%20copy\SA1%20Dubrovnik%202018\docs\S1-181193.zip" TargetMode="External"/><Relationship Id="rId343" Type="http://schemas.openxmlformats.org/officeDocument/2006/relationships/hyperlink" Target="file:///C:\Users\norpahj\Documents\Local%203GPP%20copy\SA1%20Dubrovnik%202018\docs\S1-181310.zip" TargetMode="External"/><Relationship Id="rId61" Type="http://schemas.openxmlformats.org/officeDocument/2006/relationships/hyperlink" Target="file:///C:\Users\norpahj\Documents\Local%203GPP%20copy\SA1%20Dubrovnik%202018\docs\S1-181044.zip" TargetMode="External"/><Relationship Id="rId82" Type="http://schemas.openxmlformats.org/officeDocument/2006/relationships/hyperlink" Target="file:///C:\Users\norpahj\Documents\Local%203GPP%20copy\SA1%20Dubrovnik%202018\docs\S1-181020.zip" TargetMode="External"/><Relationship Id="rId199" Type="http://schemas.openxmlformats.org/officeDocument/2006/relationships/hyperlink" Target="file:///C:\Users\norpahj\Documents\Local%203GPP%20copy\SA1%20Dubrovnik%202018\docs\S1-181207.zip" TargetMode="External"/><Relationship Id="rId203" Type="http://schemas.openxmlformats.org/officeDocument/2006/relationships/hyperlink" Target="file:///C:\Users\norpahj\Documents\Local%203GPP%20copy\SA1%20Dubrovnik%202018\docs\S1-181051.zip" TargetMode="External"/><Relationship Id="rId19" Type="http://schemas.openxmlformats.org/officeDocument/2006/relationships/hyperlink" Target="file:///C:\Users\norpahj\Documents\Local%203GPP%20copy\SA1%20Dubrovnik%202018\docs\S1-181003.zip" TargetMode="External"/><Relationship Id="rId224" Type="http://schemas.openxmlformats.org/officeDocument/2006/relationships/hyperlink" Target="file:///C:\Users\norpahj\Documents\Local%203GPP%20copy\SA1%20Dubrovnik%202018\docs\S1-181062.zip" TargetMode="External"/><Relationship Id="rId245" Type="http://schemas.openxmlformats.org/officeDocument/2006/relationships/hyperlink" Target="file:///C:\Users\norpahj\Documents\Local%203GPP%20copy\SA1%20Dubrovnik%202018\docs\S1-181066.zip" TargetMode="External"/><Relationship Id="rId266" Type="http://schemas.openxmlformats.org/officeDocument/2006/relationships/hyperlink" Target="file:///C:\Users\norpahj\Documents\Local%203GPP%20copy\SA1%20Dubrovnik%202018\docs\S1-181016.zip" TargetMode="External"/><Relationship Id="rId287" Type="http://schemas.openxmlformats.org/officeDocument/2006/relationships/hyperlink" Target="file:///C:\Users\norpahj\Documents\Local%203GPP%20copy\SA1%20Dubrovnik%202018\docs\S1-181111.zip" TargetMode="External"/><Relationship Id="rId30" Type="http://schemas.openxmlformats.org/officeDocument/2006/relationships/hyperlink" Target="file:///C:\Users\norpahj\Documents\Local%203GPP%20copy\SA1%20Dubrovnik%202018\docs\S1-181222.zip" TargetMode="External"/><Relationship Id="rId105" Type="http://schemas.openxmlformats.org/officeDocument/2006/relationships/hyperlink" Target="file:///C:\Users\norpahj\Documents\Local%203GPP%20copy\SA1%20Dubrovnik%202018\docs\S1-181129.zip" TargetMode="External"/><Relationship Id="rId126" Type="http://schemas.openxmlformats.org/officeDocument/2006/relationships/hyperlink" Target="file:///C:\Users\norpahj\Documents\Local%203GPP%20copy\SA1%20Dubrovnik%202018\docs\S1-181191.zip" TargetMode="External"/><Relationship Id="rId147" Type="http://schemas.openxmlformats.org/officeDocument/2006/relationships/hyperlink" Target="file:///C:\Users\norpahj\Documents\Local%203GPP%20copy\SA1%20Dubrovnik%202018\docs\S1-181089.zip" TargetMode="External"/><Relationship Id="rId168" Type="http://schemas.openxmlformats.org/officeDocument/2006/relationships/hyperlink" Target="file:///C:\Users\norpahj\Documents\Local%203GPP%20copy\SA1%20Dubrovnik%202018\docs\S1-181156.zip" TargetMode="External"/><Relationship Id="rId312" Type="http://schemas.openxmlformats.org/officeDocument/2006/relationships/hyperlink" Target="file:///C:\Users\norpahj\Documents\Local%203GPP%20copy\SA1%20Dubrovnik%202018\docs\S1-181297.zip" TargetMode="External"/><Relationship Id="rId333" Type="http://schemas.openxmlformats.org/officeDocument/2006/relationships/hyperlink" Target="file:///C:\Users\norpahj\Documents\Local%203GPP%20copy\SA1%20Dubrovnik%202018\docs\S1-181089.zip" TargetMode="External"/><Relationship Id="rId354" Type="http://schemas.openxmlformats.org/officeDocument/2006/relationships/fontTable" Target="fontTable.xml"/><Relationship Id="rId51" Type="http://schemas.openxmlformats.org/officeDocument/2006/relationships/hyperlink" Target="file:///C:\Users\norpahj\Documents\Local%203GPP%20copy\SA1%20Dubrovnik%202018\docs\S1-181271.zip" TargetMode="External"/><Relationship Id="rId72" Type="http://schemas.openxmlformats.org/officeDocument/2006/relationships/hyperlink" Target="file:///C:\Users\norpahj\Documents\Local%203GPP%20copy\SA1%20Dubrovnik%202018\docs\S1-181139.zip" TargetMode="External"/><Relationship Id="rId93" Type="http://schemas.openxmlformats.org/officeDocument/2006/relationships/hyperlink" Target="file:///C:\Users\norpahj\Documents\Local%203GPP%20copy\SA1%20Dubrovnik%202018\docs\S1-181180.zip" TargetMode="External"/><Relationship Id="rId189" Type="http://schemas.openxmlformats.org/officeDocument/2006/relationships/hyperlink" Target="file:///C:\Users\norpahj\Documents\Local%203GPP%20copy\SA1%20Dubrovnik%202018\docs\S1-181281.zip" TargetMode="External"/><Relationship Id="rId3" Type="http://schemas.openxmlformats.org/officeDocument/2006/relationships/styles" Target="styles.xml"/><Relationship Id="rId214" Type="http://schemas.openxmlformats.org/officeDocument/2006/relationships/hyperlink" Target="file:///C:\Users\norpahj\Documents\Local%203GPP%20copy\SA1%20Dubrovnik%202018\docs\S1-181232.zip" TargetMode="External"/><Relationship Id="rId235" Type="http://schemas.openxmlformats.org/officeDocument/2006/relationships/hyperlink" Target="file:///C:\Users\norpahj\Documents\Local%203GPP%20copy\SA1%20Dubrovnik%202018\docs\S1-181162.zip" TargetMode="External"/><Relationship Id="rId256" Type="http://schemas.openxmlformats.org/officeDocument/2006/relationships/hyperlink" Target="file:///C:\Users\norpahj\Documents\Local%203GPP%20copy\SA1%20Dubrovnik%202018\docs\S1-181108.zip" TargetMode="External"/><Relationship Id="rId277" Type="http://schemas.openxmlformats.org/officeDocument/2006/relationships/hyperlink" Target="file:///C:\Users\norpahj\Documents\Local%203GPP%20copy\SA1%20Dubrovnik%202018\docs\S1-181136.zip" TargetMode="External"/><Relationship Id="rId298" Type="http://schemas.openxmlformats.org/officeDocument/2006/relationships/hyperlink" Target="file:///C:\Users\norpahj\Documents\Local%203GPP%20copy\SA1%20Dubrovnik%202018\docs\S1-181012.zip" TargetMode="External"/><Relationship Id="rId116" Type="http://schemas.openxmlformats.org/officeDocument/2006/relationships/hyperlink" Target="file:///C:\Users\norpahj\Documents\Local%203GPP%20copy\SA1%20Dubrovnik%202018\docs\S1-181189.zip" TargetMode="External"/><Relationship Id="rId137" Type="http://schemas.openxmlformats.org/officeDocument/2006/relationships/hyperlink" Target="file:///C:\Users\norpahj\Documents\Local%203GPP%20copy\SA1%20Dubrovnik%202018\docs\S1-181275.zip" TargetMode="External"/><Relationship Id="rId158" Type="http://schemas.openxmlformats.org/officeDocument/2006/relationships/hyperlink" Target="file:///C:\Users\norpahj\Documents\Local%203GPP%20copy\SA1%20Dubrovnik%202018\docs\S1-181086.zip" TargetMode="External"/><Relationship Id="rId302" Type="http://schemas.openxmlformats.org/officeDocument/2006/relationships/hyperlink" Target="file:///C:\Users\norpahj\Documents\Local%203GPP%20copy\SA1%20Dubrovnik%202018\docs\S1-181116.zip" TargetMode="External"/><Relationship Id="rId323" Type="http://schemas.openxmlformats.org/officeDocument/2006/relationships/hyperlink" Target="file:///C:\Users\norpahj\Documents\Local%203GPP%20copy\SA1%20Dubrovnik%202018\docs\S1-181194.zip" TargetMode="External"/><Relationship Id="rId344" Type="http://schemas.openxmlformats.org/officeDocument/2006/relationships/hyperlink" Target="file:///C:\Users\norpahj\Documents\Local%203GPP%20copy\SA1%20Dubrovnik%202018\docs\S1-181311.zip" TargetMode="External"/><Relationship Id="rId20" Type="http://schemas.openxmlformats.org/officeDocument/2006/relationships/hyperlink" Target="file:///C:\Users\norpahj\Documents\Local%203GPP%20copy\SA1%20Dubrovnik%202018\docs\S1-181270.zip" TargetMode="External"/><Relationship Id="rId41" Type="http://schemas.openxmlformats.org/officeDocument/2006/relationships/hyperlink" Target="file:///C:\Users\norpahj\Documents\Local%203GPP%20copy\SA1%20Dubrovnik%202018\docs\S1-181250.zip" TargetMode="External"/><Relationship Id="rId62" Type="http://schemas.openxmlformats.org/officeDocument/2006/relationships/hyperlink" Target="file:///C:\Users\norpahj\Documents\Local%203GPP%20copy\SA1%20Dubrovnik%202018\docs\S1-181060.zip" TargetMode="External"/><Relationship Id="rId83" Type="http://schemas.openxmlformats.org/officeDocument/2006/relationships/hyperlink" Target="file:///C:\Users\norpahj\Documents\Local%203GPP%20copy\SA1%20Dubrovnik%202018\docs\S1-181068.zip" TargetMode="External"/><Relationship Id="rId179" Type="http://schemas.openxmlformats.org/officeDocument/2006/relationships/hyperlink" Target="file:///C:\Users\norpahj\Documents\Local%203GPP%20copy\SA1%20Dubrovnik%202018\docs\S1-1810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6AD96-F79A-4E36-B609-ED29D325A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26</Pages>
  <Words>12831</Words>
  <Characters>74038</Characters>
  <Application>Microsoft Office Word</Application>
  <DocSecurity>0</DocSecurity>
  <Lines>5288</Lines>
  <Paragraphs>3948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82921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2</cp:revision>
  <dcterms:created xsi:type="dcterms:W3CDTF">2018-05-02T20:03:00Z</dcterms:created>
  <dcterms:modified xsi:type="dcterms:W3CDTF">2018-05-02T20:03:00Z</dcterms:modified>
</cp:coreProperties>
</file>