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50965">
        <w:rPr>
          <w:rFonts w:eastAsia="Times New Roman" w:cs="Arial"/>
          <w:sz w:val="24"/>
          <w:szCs w:val="20"/>
          <w:lang w:eastAsia="ar-SA"/>
        </w:rPr>
        <w:t>79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B50965">
        <w:rPr>
          <w:rFonts w:cs="Arial"/>
          <w:sz w:val="24"/>
          <w:szCs w:val="24"/>
        </w:rPr>
        <w:t>73</w:t>
      </w:r>
      <w:r w:rsidR="00003EF0">
        <w:rPr>
          <w:rFonts w:cs="Arial"/>
          <w:sz w:val="24"/>
          <w:szCs w:val="24"/>
        </w:rPr>
        <w:t>241</w:t>
      </w:r>
    </w:p>
    <w:p w:rsidR="00411066" w:rsidRPr="00F45489" w:rsidRDefault="00B50965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Guilin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 xml:space="preserve">21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>
        <w:rPr>
          <w:rFonts w:eastAsia="Times New Roman" w:cs="Arial"/>
          <w:sz w:val="24"/>
          <w:szCs w:val="20"/>
          <w:lang w:eastAsia="ar-SA"/>
        </w:rPr>
        <w:t xml:space="preserve"> </w:t>
      </w:r>
      <w:r w:rsidR="00FC250B">
        <w:rPr>
          <w:rFonts w:eastAsia="Times New Roman" w:cs="Arial"/>
          <w:sz w:val="24"/>
          <w:szCs w:val="20"/>
          <w:lang w:eastAsia="ar-SA"/>
        </w:rPr>
        <w:t>2</w:t>
      </w:r>
      <w:r>
        <w:rPr>
          <w:rFonts w:eastAsia="Times New Roman" w:cs="Arial"/>
          <w:sz w:val="24"/>
          <w:szCs w:val="20"/>
          <w:lang w:eastAsia="ar-SA"/>
        </w:rPr>
        <w:t>5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August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>Draft Agenda</w:t>
      </w:r>
      <w:r w:rsidR="00003EF0">
        <w:rPr>
          <w:rFonts w:eastAsia="Times New Roman" w:cs="Arial"/>
          <w:sz w:val="22"/>
          <w:szCs w:val="20"/>
          <w:lang w:eastAsia="ar-SA"/>
        </w:rPr>
        <w:t xml:space="preserve"> for 5GLAN Drafting Group</w:t>
      </w:r>
    </w:p>
    <w:p w:rsidR="00411066" w:rsidRPr="00C94126" w:rsidRDefault="00003EF0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>
        <w:rPr>
          <w:rFonts w:eastAsia="Times New Roman" w:cs="Arial"/>
          <w:sz w:val="22"/>
          <w:szCs w:val="20"/>
          <w:lang w:eastAsia="ar-SA"/>
        </w:rPr>
        <w:t>Ag. Item:</w:t>
      </w:r>
      <w:r>
        <w:rPr>
          <w:rFonts w:eastAsia="Times New Roman" w:cs="Arial"/>
          <w:sz w:val="22"/>
          <w:szCs w:val="20"/>
          <w:lang w:eastAsia="ar-SA"/>
        </w:rPr>
        <w:tab/>
        <w:t>8.7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003EF0">
        <w:rPr>
          <w:rFonts w:eastAsia="Times New Roman" w:cs="Arial"/>
          <w:sz w:val="22"/>
          <w:szCs w:val="20"/>
          <w:lang w:eastAsia="ar-SA"/>
        </w:rPr>
        <w:t>Vice Chairmen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03EF0">
        <w:rPr>
          <w:rFonts w:eastAsia="Times New Roman" w:cs="Arial"/>
          <w:sz w:val="22"/>
          <w:szCs w:val="20"/>
          <w:lang w:eastAsia="ar-SA"/>
        </w:rPr>
        <w:t>Mark Younge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AA0E5E" w:rsidRPr="00015298" w:rsidRDefault="00003EF0" w:rsidP="00AA0E5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>
        <w:rPr>
          <w:rFonts w:eastAsia="Arial Unicode MS" w:cs="Arial"/>
          <w:bCs/>
          <w:sz w:val="36"/>
          <w:szCs w:val="36"/>
          <w:lang w:eastAsia="ar-SA"/>
        </w:rPr>
        <w:t xml:space="preserve">5GLAN </w:t>
      </w:r>
      <w:r w:rsidR="00AA0E5E" w:rsidRPr="00015298">
        <w:rPr>
          <w:rFonts w:eastAsia="Arial Unicode MS" w:cs="Arial"/>
          <w:bCs/>
          <w:sz w:val="36"/>
          <w:szCs w:val="36"/>
          <w:lang w:eastAsia="ar-SA"/>
        </w:rPr>
        <w:t>DRAFT SCHEDULE</w:t>
      </w:r>
    </w:p>
    <w:p w:rsidR="00AA0E5E" w:rsidRPr="008754F9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AA0E5E" w:rsidRPr="00F774D3" w:rsidRDefault="00AA0E5E" w:rsidP="00AA0E5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:rsidR="00AA0E5E" w:rsidRPr="00015298" w:rsidRDefault="00AA0E5E" w:rsidP="00AA0E5E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003EF0" w:rsidRPr="00015298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03EF0" w:rsidRPr="00F12488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03EF0" w:rsidRPr="00AB0F3E" w:rsidRDefault="00003EF0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AB0F3E" w:rsidRDefault="00003EF0" w:rsidP="0046602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2C23FD" w:rsidRDefault="00003EF0" w:rsidP="002C23F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5GLAN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03EF0" w:rsidRPr="00AB0F3E" w:rsidRDefault="00003EF0" w:rsidP="00003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003EF0" w:rsidRPr="00AB0F3E" w:rsidTr="00003EF0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CF100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5GLAN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:rsidR="00003EF0" w:rsidRPr="00AB0F3E" w:rsidRDefault="00003EF0" w:rsidP="002C23FD">
            <w:pPr>
              <w:spacing w:after="0" w:line="240" w:lineRule="auto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AB0F3E" w:rsidRDefault="00003EF0" w:rsidP="003966A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Plenary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2C23FD" w:rsidRDefault="00003EF0" w:rsidP="002C23F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5GLAN</w:t>
            </w: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015298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4C4A40" w:rsidRDefault="00003EF0" w:rsidP="002C23F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t>CAV/5GLAN</w:t>
            </w: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015298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3EF0" w:rsidRPr="005A2472" w:rsidRDefault="00003EF0" w:rsidP="003271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3EF0" w:rsidRPr="006620C9" w:rsidRDefault="00003EF0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AA0E5E" w:rsidRPr="00015298" w:rsidRDefault="00AA0E5E" w:rsidP="00AA0E5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410BCE" w:rsidRDefault="00410BC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bookmarkStart w:id="3" w:name="_GoBack"/>
      <w:bookmarkEnd w:id="3"/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9"/>
        <w:gridCol w:w="1918"/>
        <w:gridCol w:w="2474"/>
        <w:gridCol w:w="4060"/>
        <w:gridCol w:w="2042"/>
        <w:gridCol w:w="3401"/>
      </w:tblGrid>
      <w:tr w:rsidR="00B96337" w:rsidRPr="00B04844" w:rsidTr="00003EF0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:rsidR="00B96337" w:rsidRPr="00F45489" w:rsidRDefault="00B96337" w:rsidP="00753049">
            <w:pPr>
              <w:pStyle w:val="Heading2"/>
            </w:pPr>
            <w:r w:rsidRPr="009504CA">
              <w:t>FS_5GLAN</w:t>
            </w:r>
            <w:r>
              <w:t xml:space="preserve">: </w:t>
            </w:r>
            <w:r w:rsidRPr="009504CA">
              <w:t>Study on LAN Support in 5G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SP-170456</w:t>
            </w:r>
            <w:r>
              <w:rPr>
                <w:bCs/>
              </w:rPr>
              <w:t>]</w:t>
            </w:r>
          </w:p>
        </w:tc>
      </w:tr>
      <w:tr w:rsidR="00B96337" w:rsidRPr="00B04844" w:rsidTr="00D57659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96337" w:rsidRPr="0025579C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:rsidR="00B96337" w:rsidRPr="004067FF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96337" w:rsidRPr="00411066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</w:t>
            </w:r>
          </w:p>
          <w:p w:rsidR="00B96337" w:rsidRPr="00411066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B96337" w:rsidRPr="004070E3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96337" w:rsidRPr="004070E3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113CF5" w:rsidRPr="00A75C05" w:rsidTr="000869B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1284" w:rsidRPr="00D57659" w:rsidRDefault="00B1128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6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1284" w:rsidRPr="00D57659" w:rsidRDefault="00B806D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B11284" w:rsidRPr="00D57659">
                <w:rPr>
                  <w:rStyle w:val="Hyperlink"/>
                  <w:rFonts w:cs="Arial"/>
                  <w:color w:val="auto"/>
                </w:rPr>
                <w:t>S1-173178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1284" w:rsidRPr="00D57659" w:rsidRDefault="00B11284" w:rsidP="00745C94">
            <w:pPr>
              <w:snapToGrid w:val="0"/>
              <w:spacing w:after="0" w:line="240" w:lineRule="auto"/>
            </w:pPr>
            <w:r w:rsidRPr="00D57659">
              <w:t>Qualcomm Incorporated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1284" w:rsidRPr="00D57659" w:rsidRDefault="00B11284" w:rsidP="00745C94">
            <w:pPr>
              <w:snapToGrid w:val="0"/>
              <w:spacing w:after="0" w:line="240" w:lineRule="auto"/>
            </w:pPr>
            <w:r w:rsidRPr="00D57659">
              <w:t>Feasibility Study on LAN Support in 5G skeleton TR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1284" w:rsidRPr="00D57659" w:rsidRDefault="00D5765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65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57659" w:rsidRDefault="00D57659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11284" w:rsidRPr="00D57659" w:rsidRDefault="00D57659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D57659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0869B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0869B9" w:rsidRDefault="00516A3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9B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0869B9" w:rsidRDefault="00B806D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516A30" w:rsidRPr="000869B9">
                <w:rPr>
                  <w:rStyle w:val="Hyperlink"/>
                  <w:rFonts w:cs="Arial"/>
                  <w:color w:val="auto"/>
                </w:rPr>
                <w:t>S1-173161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0869B9" w:rsidRDefault="00516A30" w:rsidP="00745C94">
            <w:pPr>
              <w:snapToGrid w:val="0"/>
              <w:spacing w:after="0" w:line="240" w:lineRule="auto"/>
            </w:pPr>
            <w:r w:rsidRPr="000869B9">
              <w:t>Huawei, KPN, Orange, DT, China Mobile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0869B9" w:rsidRDefault="00516A30" w:rsidP="00745C94">
            <w:pPr>
              <w:snapToGrid w:val="0"/>
              <w:spacing w:after="0" w:line="240" w:lineRule="auto"/>
            </w:pPr>
            <w:r w:rsidRPr="000869B9">
              <w:t>5GLAN scope clarification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0869B9" w:rsidRDefault="000869B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9B9">
              <w:rPr>
                <w:rFonts w:eastAsia="Times New Roman" w:cs="Arial"/>
                <w:szCs w:val="18"/>
                <w:lang w:eastAsia="ar-SA"/>
              </w:rPr>
              <w:t>Revised to S1-173300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0869B9" w:rsidRDefault="00516A3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69B9" w:rsidRPr="00A75C05" w:rsidTr="00ED27C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B9" w:rsidRPr="000869B9" w:rsidRDefault="000869B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9B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B9" w:rsidRPr="000869B9" w:rsidRDefault="00B806D2" w:rsidP="00745C94">
            <w:pPr>
              <w:snapToGrid w:val="0"/>
              <w:spacing w:after="0" w:line="240" w:lineRule="auto"/>
            </w:pPr>
            <w:hyperlink r:id="rId10" w:history="1">
              <w:r w:rsidR="000869B9" w:rsidRPr="000869B9">
                <w:rPr>
                  <w:rStyle w:val="Hyperlink"/>
                  <w:rFonts w:cs="Arial"/>
                  <w:color w:val="auto"/>
                </w:rPr>
                <w:t>S1-173300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B9" w:rsidRPr="000869B9" w:rsidRDefault="000869B9" w:rsidP="00745C94">
            <w:pPr>
              <w:snapToGrid w:val="0"/>
              <w:spacing w:after="0" w:line="240" w:lineRule="auto"/>
            </w:pPr>
            <w:r w:rsidRPr="000869B9">
              <w:t>Huawei, KPN, Orange, DT, China Mobile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B9" w:rsidRPr="000869B9" w:rsidRDefault="000869B9" w:rsidP="00745C94">
            <w:pPr>
              <w:snapToGrid w:val="0"/>
              <w:spacing w:after="0" w:line="240" w:lineRule="auto"/>
            </w:pPr>
            <w:r w:rsidRPr="000869B9">
              <w:t>5GLAN scope clarification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B9" w:rsidRPr="000869B9" w:rsidRDefault="000869B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B9" w:rsidRPr="000869B9" w:rsidRDefault="000869B9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69B9">
              <w:rPr>
                <w:rFonts w:eastAsia="Arial Unicode MS" w:cs="Arial"/>
                <w:szCs w:val="18"/>
                <w:lang w:eastAsia="ar-SA"/>
              </w:rPr>
              <w:t>Revision of S1-173161.</w:t>
            </w:r>
          </w:p>
        </w:tc>
      </w:tr>
      <w:tr w:rsidR="00113CF5" w:rsidRPr="00A75C05" w:rsidTr="00ED27C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ED27C8" w:rsidRDefault="00B1128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27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ED27C8" w:rsidRDefault="00B806D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B11284" w:rsidRPr="00ED27C8">
                <w:rPr>
                  <w:rStyle w:val="Hyperlink"/>
                  <w:rFonts w:cs="Arial"/>
                  <w:color w:val="auto"/>
                </w:rPr>
                <w:t>S1-173179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ED27C8" w:rsidRDefault="00B11284" w:rsidP="00745C94">
            <w:pPr>
              <w:tabs>
                <w:tab w:val="left" w:pos="496"/>
              </w:tabs>
              <w:snapToGrid w:val="0"/>
              <w:spacing w:after="0" w:line="240" w:lineRule="auto"/>
            </w:pPr>
            <w:r w:rsidRPr="00ED27C8">
              <w:t>Qualcomm Incorporated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ED27C8" w:rsidRDefault="00B11284" w:rsidP="00745C94">
            <w:pPr>
              <w:snapToGrid w:val="0"/>
              <w:spacing w:after="0" w:line="240" w:lineRule="auto"/>
            </w:pPr>
            <w:r w:rsidRPr="00ED27C8">
              <w:rPr>
                <w:rFonts w:eastAsia="SimSun"/>
                <w:lang w:eastAsia="en-GB"/>
              </w:rPr>
              <w:t>Scope of FS_5GLAN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ED27C8" w:rsidRDefault="00ED27C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27C8">
              <w:rPr>
                <w:rFonts w:eastAsia="Times New Roman" w:cs="Arial"/>
                <w:szCs w:val="18"/>
                <w:lang w:eastAsia="ar-SA"/>
              </w:rPr>
              <w:t>Revised to S1-173301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ED27C8" w:rsidRDefault="00B1128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27C8" w:rsidRPr="00A75C05" w:rsidTr="00B32B1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C8" w:rsidRPr="00ED27C8" w:rsidRDefault="00ED27C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27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C8" w:rsidRPr="00ED27C8" w:rsidRDefault="00B806D2" w:rsidP="00745C94">
            <w:pPr>
              <w:snapToGrid w:val="0"/>
              <w:spacing w:after="0" w:line="240" w:lineRule="auto"/>
            </w:pPr>
            <w:hyperlink r:id="rId12" w:history="1">
              <w:r w:rsidR="00ED27C8" w:rsidRPr="00ED27C8">
                <w:rPr>
                  <w:rStyle w:val="Hyperlink"/>
                  <w:rFonts w:cs="Arial"/>
                  <w:color w:val="auto"/>
                </w:rPr>
                <w:t>S1-173301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C8" w:rsidRPr="00ED27C8" w:rsidRDefault="00ED27C8" w:rsidP="00745C94">
            <w:pPr>
              <w:tabs>
                <w:tab w:val="left" w:pos="496"/>
              </w:tabs>
              <w:snapToGrid w:val="0"/>
              <w:spacing w:after="0" w:line="240" w:lineRule="auto"/>
            </w:pPr>
            <w:r w:rsidRPr="00ED27C8">
              <w:t>Qualcomm Incorporated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C8" w:rsidRPr="00ED27C8" w:rsidRDefault="00ED27C8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D27C8">
              <w:rPr>
                <w:rFonts w:eastAsia="SimSun"/>
                <w:lang w:eastAsia="en-GB"/>
              </w:rPr>
              <w:t>Scope of FS_5GLAN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C8" w:rsidRPr="00ED27C8" w:rsidRDefault="00ED27C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C8" w:rsidRPr="00ED27C8" w:rsidRDefault="00ED27C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27C8">
              <w:rPr>
                <w:rFonts w:eastAsia="Arial Unicode MS" w:cs="Arial"/>
                <w:szCs w:val="18"/>
                <w:lang w:eastAsia="ar-SA"/>
              </w:rPr>
              <w:t>Revision of S1-173179.</w:t>
            </w:r>
          </w:p>
        </w:tc>
      </w:tr>
      <w:tr w:rsidR="00113CF5" w:rsidRPr="00A75C05" w:rsidTr="00B32B1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B32B15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B1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B32B15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B96337" w:rsidRPr="00B32B15">
                <w:rPr>
                  <w:rStyle w:val="Hyperlink"/>
                  <w:rFonts w:cs="Arial"/>
                  <w:color w:val="auto"/>
                </w:rPr>
                <w:t>S1-173058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B32B15" w:rsidRDefault="001170AE" w:rsidP="005456BC">
            <w:pPr>
              <w:snapToGrid w:val="0"/>
              <w:spacing w:after="0" w:line="240" w:lineRule="auto"/>
            </w:pPr>
            <w:r w:rsidRPr="00B32B15">
              <w:t>Nokia, Nokia Shanghai Bell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B32B15" w:rsidRDefault="001170AE" w:rsidP="001170AE">
            <w:pPr>
              <w:tabs>
                <w:tab w:val="left" w:pos="448"/>
              </w:tabs>
              <w:snapToGrid w:val="0"/>
              <w:spacing w:after="0" w:line="240" w:lineRule="auto"/>
            </w:pPr>
            <w:r w:rsidRPr="00B32B15">
              <w:t>FS_LAN use case for enterprise 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B32B15" w:rsidRDefault="00B32B1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B15">
              <w:rPr>
                <w:rFonts w:eastAsia="Times New Roman" w:cs="Arial"/>
                <w:szCs w:val="18"/>
                <w:lang w:eastAsia="ar-SA"/>
              </w:rPr>
              <w:t>Revised to S1-173302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B32B15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B15" w:rsidRPr="00A75C05" w:rsidTr="00F2452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B15" w:rsidRPr="00B32B15" w:rsidRDefault="00B32B1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B1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B15" w:rsidRPr="00B32B15" w:rsidRDefault="00B806D2" w:rsidP="005456BC">
            <w:pPr>
              <w:snapToGrid w:val="0"/>
              <w:spacing w:after="0" w:line="240" w:lineRule="auto"/>
            </w:pPr>
            <w:hyperlink r:id="rId14" w:history="1">
              <w:r w:rsidR="00B32B15" w:rsidRPr="00B32B15">
                <w:rPr>
                  <w:rStyle w:val="Hyperlink"/>
                  <w:rFonts w:cs="Arial"/>
                  <w:color w:val="auto"/>
                </w:rPr>
                <w:t>S1-173302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B15" w:rsidRPr="00B32B15" w:rsidRDefault="00B32B15" w:rsidP="005456BC">
            <w:pPr>
              <w:snapToGrid w:val="0"/>
              <w:spacing w:after="0" w:line="240" w:lineRule="auto"/>
            </w:pPr>
            <w:r w:rsidRPr="00B32B15">
              <w:t>Nokia, Nokia Shanghai Bell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B15" w:rsidRPr="00B32B15" w:rsidRDefault="00B32B15" w:rsidP="001170AE">
            <w:pPr>
              <w:tabs>
                <w:tab w:val="left" w:pos="448"/>
              </w:tabs>
              <w:snapToGrid w:val="0"/>
              <w:spacing w:after="0" w:line="240" w:lineRule="auto"/>
            </w:pPr>
            <w:r w:rsidRPr="00B32B15">
              <w:t>FS_LAN use case for enterprise 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B15" w:rsidRPr="00B32B15" w:rsidRDefault="00B32B1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B15" w:rsidRPr="00B32B15" w:rsidRDefault="00B32B15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32B15">
              <w:rPr>
                <w:rFonts w:eastAsia="Arial Unicode MS" w:cs="Arial"/>
                <w:szCs w:val="18"/>
                <w:lang w:eastAsia="ar-SA"/>
              </w:rPr>
              <w:t>Revision of S1-173058.</w:t>
            </w:r>
          </w:p>
        </w:tc>
      </w:tr>
      <w:tr w:rsidR="00113CF5" w:rsidRPr="00A75C05" w:rsidTr="00F2452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F2452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52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F24522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B96337" w:rsidRPr="00F24522">
                <w:rPr>
                  <w:rStyle w:val="Hyperlink"/>
                  <w:rFonts w:cs="Arial"/>
                  <w:color w:val="auto"/>
                </w:rPr>
                <w:t>S1-173059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F24522" w:rsidRDefault="007D6C70" w:rsidP="005456BC">
            <w:pPr>
              <w:snapToGrid w:val="0"/>
              <w:spacing w:after="0" w:line="240" w:lineRule="auto"/>
            </w:pPr>
            <w:r w:rsidRPr="00F24522">
              <w:t>Nokia, Nokia Shanghai Bell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F24522" w:rsidRDefault="007D6C70" w:rsidP="005456BC">
            <w:pPr>
              <w:snapToGrid w:val="0"/>
              <w:spacing w:after="0" w:line="240" w:lineRule="auto"/>
            </w:pPr>
            <w:r w:rsidRPr="00F24522">
              <w:t>FS_LAN use case for bring your own device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F24522" w:rsidRDefault="00F24522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522">
              <w:rPr>
                <w:rFonts w:eastAsia="Times New Roman" w:cs="Arial"/>
                <w:szCs w:val="18"/>
                <w:lang w:eastAsia="ar-SA"/>
              </w:rPr>
              <w:t>Revised to S1-173304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F2452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24522" w:rsidRPr="00A75C05" w:rsidTr="007F3FD1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522" w:rsidRPr="00F24522" w:rsidRDefault="00F24522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52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522" w:rsidRPr="00F24522" w:rsidRDefault="00B806D2" w:rsidP="005456BC">
            <w:pPr>
              <w:snapToGrid w:val="0"/>
              <w:spacing w:after="0" w:line="240" w:lineRule="auto"/>
            </w:pPr>
            <w:hyperlink r:id="rId16" w:history="1">
              <w:r w:rsidR="00F24522" w:rsidRPr="00F24522">
                <w:rPr>
                  <w:rStyle w:val="Hyperlink"/>
                  <w:rFonts w:cs="Arial"/>
                  <w:color w:val="auto"/>
                </w:rPr>
                <w:t>S1-173304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522" w:rsidRPr="00F24522" w:rsidRDefault="00F24522" w:rsidP="005456BC">
            <w:pPr>
              <w:snapToGrid w:val="0"/>
              <w:spacing w:after="0" w:line="240" w:lineRule="auto"/>
            </w:pPr>
            <w:r w:rsidRPr="00F24522">
              <w:t>Nokia, Nokia Shanghai Bell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522" w:rsidRPr="00F24522" w:rsidRDefault="00F24522" w:rsidP="005456BC">
            <w:pPr>
              <w:snapToGrid w:val="0"/>
              <w:spacing w:after="0" w:line="240" w:lineRule="auto"/>
            </w:pPr>
            <w:r w:rsidRPr="00F24522">
              <w:t>FS_LAN use case for bring your own device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522" w:rsidRPr="00F24522" w:rsidRDefault="00F24522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522" w:rsidRPr="00F24522" w:rsidRDefault="00F24522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4522">
              <w:rPr>
                <w:rFonts w:eastAsia="Arial Unicode MS" w:cs="Arial"/>
                <w:szCs w:val="18"/>
                <w:lang w:eastAsia="ar-SA"/>
              </w:rPr>
              <w:t>Revision of S1-173059.</w:t>
            </w:r>
          </w:p>
        </w:tc>
      </w:tr>
      <w:tr w:rsidR="00113CF5" w:rsidRPr="00A75C05" w:rsidTr="007F3FD1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7F3FD1" w:rsidRDefault="00516A3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3FD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7F3FD1" w:rsidRDefault="00B806D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516A30" w:rsidRPr="007F3FD1">
                <w:rPr>
                  <w:rStyle w:val="Hyperlink"/>
                  <w:rFonts w:cs="Arial"/>
                  <w:color w:val="auto"/>
                </w:rPr>
                <w:t>S1-173117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7F3FD1" w:rsidRDefault="00516A30" w:rsidP="00745C94">
            <w:pPr>
              <w:snapToGrid w:val="0"/>
              <w:spacing w:after="0" w:line="240" w:lineRule="auto"/>
            </w:pPr>
            <w:r w:rsidRPr="007F3FD1">
              <w:t>Huawei, KPN, DT, Orange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7F3FD1" w:rsidRDefault="00516A30" w:rsidP="00745C94">
            <w:pPr>
              <w:snapToGrid w:val="0"/>
              <w:spacing w:after="0" w:line="240" w:lineRule="auto"/>
            </w:pPr>
            <w:r w:rsidRPr="007F3FD1">
              <w:t>Use case on private communication with UEs of different MNOs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7F3FD1" w:rsidRDefault="007F3FD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3FD1">
              <w:rPr>
                <w:rFonts w:eastAsia="Times New Roman" w:cs="Arial"/>
                <w:szCs w:val="18"/>
                <w:lang w:eastAsia="ar-SA"/>
              </w:rPr>
              <w:t>Revised to S1-173305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7F3FD1" w:rsidRDefault="00516A3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F3FD1" w:rsidRPr="00A75C05" w:rsidTr="007F3FD1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1" w:rsidRPr="007F3FD1" w:rsidRDefault="007F3FD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3FD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1" w:rsidRPr="007F3FD1" w:rsidRDefault="00B806D2" w:rsidP="00745C94">
            <w:pPr>
              <w:snapToGrid w:val="0"/>
              <w:spacing w:after="0" w:line="240" w:lineRule="auto"/>
            </w:pPr>
            <w:hyperlink r:id="rId18" w:history="1">
              <w:r w:rsidR="007F3FD1" w:rsidRPr="007F3FD1">
                <w:rPr>
                  <w:rStyle w:val="Hyperlink"/>
                  <w:rFonts w:cs="Arial"/>
                  <w:color w:val="auto"/>
                </w:rPr>
                <w:t>S1-173305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1" w:rsidRPr="007F3FD1" w:rsidRDefault="007F3FD1" w:rsidP="00745C94">
            <w:pPr>
              <w:snapToGrid w:val="0"/>
              <w:spacing w:after="0" w:line="240" w:lineRule="auto"/>
            </w:pPr>
            <w:r w:rsidRPr="007F3FD1">
              <w:t>Huawei, KPN, DT, Orange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1" w:rsidRPr="007F3FD1" w:rsidRDefault="007F3FD1" w:rsidP="00745C94">
            <w:pPr>
              <w:snapToGrid w:val="0"/>
              <w:spacing w:after="0" w:line="240" w:lineRule="auto"/>
            </w:pPr>
            <w:r w:rsidRPr="007F3FD1">
              <w:t>Use case on private communication with UEs of different MNOs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1" w:rsidRPr="007F3FD1" w:rsidRDefault="007F3FD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1" w:rsidRPr="007F3FD1" w:rsidRDefault="007F3FD1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F3FD1">
              <w:rPr>
                <w:rFonts w:eastAsia="Arial Unicode MS" w:cs="Arial"/>
                <w:szCs w:val="18"/>
                <w:lang w:eastAsia="ar-SA"/>
              </w:rPr>
              <w:t>Revision of S1-173117.</w:t>
            </w: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D877A7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="00B96337" w:rsidRPr="005456BC">
                <w:rPr>
                  <w:rStyle w:val="Hyperlink"/>
                  <w:rFonts w:cs="Arial"/>
                </w:rPr>
                <w:t>S1-173091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267922" w:rsidP="00267922">
            <w:pPr>
              <w:snapToGrid w:val="0"/>
              <w:spacing w:after="0" w:line="240" w:lineRule="auto"/>
            </w:pPr>
            <w:r w:rsidRPr="00267922">
              <w:t>KPN, 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267922" w:rsidP="005456BC">
            <w:pPr>
              <w:snapToGrid w:val="0"/>
              <w:spacing w:after="0" w:line="240" w:lineRule="auto"/>
            </w:pPr>
            <w:r w:rsidRPr="00267922">
              <w:t>3GPP private data communication service in a residential setting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D877A7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="00B96337" w:rsidRPr="005456BC">
                <w:rPr>
                  <w:rStyle w:val="Hyperlink"/>
                  <w:rFonts w:cs="Arial"/>
                </w:rPr>
                <w:t>S1-173093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267922" w:rsidP="005456BC">
            <w:pPr>
              <w:snapToGrid w:val="0"/>
              <w:spacing w:after="0" w:line="240" w:lineRule="auto"/>
            </w:pPr>
            <w:r w:rsidRPr="00267922">
              <w:t>KPN, 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267922" w:rsidP="005456BC">
            <w:pPr>
              <w:snapToGrid w:val="0"/>
              <w:spacing w:after="0" w:line="240" w:lineRule="auto"/>
            </w:pPr>
            <w:r w:rsidRPr="00267922">
              <w:t>3GPP private data communication service in an office setting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D877A7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="00B96337" w:rsidRPr="005456BC">
                <w:rPr>
                  <w:rStyle w:val="Hyperlink"/>
                  <w:rFonts w:cs="Arial"/>
                </w:rPr>
                <w:t>S1-173094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267922" w:rsidP="005456BC">
            <w:pPr>
              <w:snapToGrid w:val="0"/>
              <w:spacing w:after="0" w:line="240" w:lineRule="auto"/>
            </w:pPr>
            <w:r w:rsidRPr="00267922">
              <w:t>KPN, 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267922" w:rsidP="005456BC">
            <w:pPr>
              <w:snapToGrid w:val="0"/>
              <w:spacing w:after="0" w:line="240" w:lineRule="auto"/>
            </w:pPr>
            <w:r w:rsidRPr="00267922">
              <w:t>3GPP private data communication service in a large scale industrial setting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284" w:rsidRPr="00115D52" w:rsidRDefault="00B1128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284" w:rsidRPr="00D877A7" w:rsidRDefault="00B806D2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="00B11284" w:rsidRPr="005456BC">
                <w:rPr>
                  <w:rStyle w:val="Hyperlink"/>
                  <w:rFonts w:cs="Arial"/>
                </w:rPr>
                <w:t>S1-173180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284" w:rsidRPr="00115D52" w:rsidRDefault="00B11284" w:rsidP="00745C94">
            <w:pPr>
              <w:snapToGrid w:val="0"/>
              <w:spacing w:after="0" w:line="240" w:lineRule="auto"/>
            </w:pPr>
            <w:r w:rsidRPr="00B11284">
              <w:t>Qualcomm Incorporated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284" w:rsidRPr="00115D52" w:rsidRDefault="00B11284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FS_5GLAN </w:t>
            </w:r>
            <w:r w:rsidRPr="00D423D4">
              <w:rPr>
                <w:rFonts w:eastAsia="SimSun"/>
                <w:lang w:eastAsia="en-GB"/>
              </w:rPr>
              <w:t>Factory Automation Use Case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284" w:rsidRPr="00115D52" w:rsidRDefault="00B1128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284" w:rsidRPr="00115D52" w:rsidRDefault="00B1128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lastRenderedPageBreak/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D877A7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3" w:history="1">
              <w:r w:rsidR="00B96337" w:rsidRPr="005456BC">
                <w:rPr>
                  <w:rStyle w:val="Hyperlink"/>
                  <w:rFonts w:cs="Arial"/>
                </w:rPr>
                <w:t>S1-173095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267922" w:rsidP="005456BC">
            <w:pPr>
              <w:snapToGrid w:val="0"/>
              <w:spacing w:after="0" w:line="240" w:lineRule="auto"/>
            </w:pPr>
            <w:r w:rsidRPr="00267922">
              <w:t>KPN, 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267922" w:rsidP="005456BC">
            <w:pPr>
              <w:snapToGrid w:val="0"/>
              <w:spacing w:after="0" w:line="240" w:lineRule="auto"/>
            </w:pPr>
            <w:r w:rsidRPr="00267922">
              <w:t>3GPP private communication service using semi-permanent connections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D877A7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4" w:history="1">
              <w:r w:rsidR="00B96337" w:rsidRPr="005456BC">
                <w:rPr>
                  <w:rStyle w:val="Hyperlink"/>
                  <w:rFonts w:cs="Arial"/>
                </w:rPr>
                <w:t>S1-173096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267922" w:rsidP="005456BC">
            <w:pPr>
              <w:snapToGrid w:val="0"/>
              <w:spacing w:after="0" w:line="240" w:lineRule="auto"/>
            </w:pPr>
            <w:r w:rsidRPr="00267922">
              <w:t>KPN, 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267922" w:rsidP="005456BC">
            <w:pPr>
              <w:snapToGrid w:val="0"/>
              <w:spacing w:after="0" w:line="240" w:lineRule="auto"/>
            </w:pPr>
            <w:r w:rsidRPr="00267922">
              <w:t>3GPP private peer to peer communication service using on-demand connections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284" w:rsidRPr="00115D52" w:rsidRDefault="00B1128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284" w:rsidRPr="00D877A7" w:rsidRDefault="00B806D2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5" w:history="1">
              <w:r w:rsidR="00B11284" w:rsidRPr="005456BC">
                <w:rPr>
                  <w:rStyle w:val="Hyperlink"/>
                  <w:rFonts w:cs="Arial"/>
                </w:rPr>
                <w:t>S1-173181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284" w:rsidRPr="00115D52" w:rsidRDefault="00B11284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284" w:rsidRPr="00115D52" w:rsidRDefault="00B11284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FS_5GLAN </w:t>
            </w:r>
            <w:r w:rsidRPr="00D423D4">
              <w:rPr>
                <w:rFonts w:eastAsia="SimSun"/>
                <w:lang w:eastAsia="en-GB"/>
              </w:rPr>
              <w:t xml:space="preserve">Factory Automation </w:t>
            </w:r>
            <w:r>
              <w:rPr>
                <w:rFonts w:eastAsia="SimSun"/>
                <w:lang w:eastAsia="en-GB"/>
              </w:rPr>
              <w:t>Impacts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284" w:rsidRPr="00115D52" w:rsidRDefault="00B1128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284" w:rsidRPr="00115D52" w:rsidRDefault="00B1128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115D52" w:rsidRDefault="006F37F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D877A7" w:rsidRDefault="00B806D2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6" w:history="1">
              <w:r w:rsidR="006F37F6" w:rsidRPr="005456BC">
                <w:rPr>
                  <w:rStyle w:val="Hyperlink"/>
                  <w:rFonts w:cs="Arial"/>
                </w:rPr>
                <w:t>S1-173189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115D52" w:rsidRDefault="006F37F6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115D52" w:rsidRDefault="006F37F6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FS_5GLAN </w:t>
            </w:r>
            <w:r w:rsidRPr="00D423D4">
              <w:rPr>
                <w:rFonts w:eastAsia="SimSun"/>
                <w:lang w:eastAsia="en-GB"/>
              </w:rPr>
              <w:t xml:space="preserve">Factory Automation </w:t>
            </w:r>
            <w:r>
              <w:rPr>
                <w:rFonts w:eastAsia="SimSun"/>
                <w:lang w:eastAsia="en-GB"/>
              </w:rPr>
              <w:t>Discussion Paper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115D52" w:rsidRDefault="006F37F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115D52" w:rsidRDefault="006F37F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D877A7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7" w:history="1">
              <w:r w:rsidR="00B96337" w:rsidRPr="005456BC">
                <w:rPr>
                  <w:rStyle w:val="Hyperlink"/>
                  <w:rFonts w:cs="Arial"/>
                </w:rPr>
                <w:t>S1-173100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516A30" w:rsidP="005456BC">
            <w:pPr>
              <w:snapToGrid w:val="0"/>
              <w:spacing w:after="0" w:line="240" w:lineRule="auto"/>
            </w:pPr>
            <w:r w:rsidRPr="00516A30">
              <w:t>Intel Corporation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267922" w:rsidP="005456BC">
            <w:pPr>
              <w:snapToGrid w:val="0"/>
              <w:spacing w:after="0" w:line="240" w:lineRule="auto"/>
            </w:pPr>
            <w:r w:rsidRPr="00267922">
              <w:t>Use Case for residential VLAN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0" w:rsidRPr="00115D52" w:rsidRDefault="00516A3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0" w:rsidRPr="00D877A7" w:rsidRDefault="00B806D2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8" w:history="1">
              <w:r w:rsidR="00516A30" w:rsidRPr="005456BC">
                <w:rPr>
                  <w:rStyle w:val="Hyperlink"/>
                  <w:rFonts w:cs="Arial"/>
                </w:rPr>
                <w:t>S1-173115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0" w:rsidRPr="00115D52" w:rsidRDefault="00516A30" w:rsidP="00745C94">
            <w:pPr>
              <w:snapToGrid w:val="0"/>
              <w:spacing w:after="0" w:line="240" w:lineRule="auto"/>
            </w:pPr>
            <w:r w:rsidRPr="00516A30">
              <w:t>Huawei, KPN, DT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0" w:rsidRPr="00115D52" w:rsidRDefault="00516A30" w:rsidP="00745C94">
            <w:pPr>
              <w:snapToGrid w:val="0"/>
              <w:spacing w:after="0" w:line="240" w:lineRule="auto"/>
            </w:pPr>
            <w:r w:rsidRPr="00516A30">
              <w:t>Use case on Dynamic addition of a UE in a 3GPP private communications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0" w:rsidRPr="00115D52" w:rsidRDefault="00516A3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0" w:rsidRPr="00115D52" w:rsidRDefault="00516A3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75337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0" w:rsidRPr="00115D52" w:rsidRDefault="00516A3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0" w:rsidRPr="00D877A7" w:rsidRDefault="00B806D2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9" w:history="1">
              <w:r w:rsidR="00516A30" w:rsidRPr="005456BC">
                <w:rPr>
                  <w:rStyle w:val="Hyperlink"/>
                  <w:rFonts w:cs="Arial"/>
                </w:rPr>
                <w:t>S1-173116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0" w:rsidRPr="00115D52" w:rsidRDefault="00516A30" w:rsidP="00745C94">
            <w:pPr>
              <w:snapToGrid w:val="0"/>
              <w:spacing w:after="0" w:line="240" w:lineRule="auto"/>
            </w:pPr>
            <w:r w:rsidRPr="00516A30">
              <w:t>Huawei, KPN, DT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0" w:rsidRPr="00115D52" w:rsidRDefault="00516A30" w:rsidP="00745C94">
            <w:pPr>
              <w:snapToGrid w:val="0"/>
              <w:spacing w:after="0" w:line="240" w:lineRule="auto"/>
            </w:pPr>
            <w:r w:rsidRPr="00516A30">
              <w:t>Use case on Removal of UE in a private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0" w:rsidRPr="00115D52" w:rsidRDefault="00516A3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0" w:rsidRPr="00115D52" w:rsidRDefault="00516A3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753375">
        <w:trPr>
          <w:trHeight w:val="43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53375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3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53375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B96337" w:rsidRPr="00753375">
                <w:rPr>
                  <w:rStyle w:val="Hyperlink"/>
                  <w:rFonts w:cs="Arial"/>
                  <w:color w:val="auto"/>
                </w:rPr>
                <w:t>S1-173110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53375" w:rsidRDefault="00516A30" w:rsidP="005456BC">
            <w:pPr>
              <w:snapToGrid w:val="0"/>
              <w:spacing w:after="0" w:line="240" w:lineRule="auto"/>
            </w:pPr>
            <w:r w:rsidRPr="00753375">
              <w:t>Huawei, KPN, DT, China Mobile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53375" w:rsidRDefault="00516A30" w:rsidP="005456BC">
            <w:pPr>
              <w:snapToGrid w:val="0"/>
              <w:spacing w:after="0" w:line="240" w:lineRule="auto"/>
            </w:pPr>
            <w:r w:rsidRPr="00753375">
              <w:t>Use case on Service management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53375" w:rsidRDefault="0075337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375">
              <w:rPr>
                <w:rFonts w:eastAsia="Times New Roman" w:cs="Arial"/>
                <w:szCs w:val="18"/>
                <w:lang w:eastAsia="ar-SA"/>
              </w:rPr>
              <w:t>Revised to S1-173303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53375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375" w:rsidRPr="00A75C05" w:rsidTr="00753375">
        <w:trPr>
          <w:trHeight w:val="43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75" w:rsidRPr="00753375" w:rsidRDefault="0075337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3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75" w:rsidRPr="00753375" w:rsidRDefault="00B806D2" w:rsidP="005456BC">
            <w:pPr>
              <w:snapToGrid w:val="0"/>
              <w:spacing w:after="0" w:line="240" w:lineRule="auto"/>
            </w:pPr>
            <w:hyperlink r:id="rId31" w:history="1">
              <w:r w:rsidR="00753375" w:rsidRPr="00753375">
                <w:rPr>
                  <w:rStyle w:val="Hyperlink"/>
                  <w:rFonts w:cs="Arial"/>
                  <w:color w:val="auto"/>
                </w:rPr>
                <w:t>S1-173303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75" w:rsidRPr="00753375" w:rsidRDefault="00753375" w:rsidP="005456BC">
            <w:pPr>
              <w:snapToGrid w:val="0"/>
              <w:spacing w:after="0" w:line="240" w:lineRule="auto"/>
            </w:pPr>
            <w:r w:rsidRPr="00753375">
              <w:t>Huawei, KPN, DT, China Mobile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75" w:rsidRPr="00753375" w:rsidRDefault="00753375" w:rsidP="005456BC">
            <w:pPr>
              <w:snapToGrid w:val="0"/>
              <w:spacing w:after="0" w:line="240" w:lineRule="auto"/>
            </w:pPr>
            <w:r w:rsidRPr="00753375">
              <w:t>Use case on Service management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75" w:rsidRPr="00753375" w:rsidRDefault="0075337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75" w:rsidRPr="00753375" w:rsidRDefault="00753375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53375">
              <w:rPr>
                <w:rFonts w:eastAsia="Arial Unicode MS" w:cs="Arial"/>
                <w:szCs w:val="18"/>
                <w:lang w:eastAsia="ar-SA"/>
              </w:rPr>
              <w:t>Revision of S1-173110.</w:t>
            </w: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D877A7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2" w:history="1">
              <w:r w:rsidR="00B96337" w:rsidRPr="005456BC">
                <w:rPr>
                  <w:rStyle w:val="Hyperlink"/>
                  <w:rFonts w:cs="Arial"/>
                </w:rPr>
                <w:t>S1-173112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516A30" w:rsidP="005456BC">
            <w:pPr>
              <w:snapToGrid w:val="0"/>
              <w:spacing w:after="0" w:line="240" w:lineRule="auto"/>
            </w:pPr>
            <w:r w:rsidRPr="00516A30">
              <w:t>Huawei, KPN, DT, China Mobile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516A30" w:rsidP="005456BC">
            <w:pPr>
              <w:snapToGrid w:val="0"/>
              <w:spacing w:after="0" w:line="240" w:lineRule="auto"/>
            </w:pPr>
            <w:r w:rsidRPr="00516A30">
              <w:t>Use case on multiple sets of private communications in the same network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D877A7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3" w:history="1">
              <w:r w:rsidR="00B96337" w:rsidRPr="005456BC">
                <w:rPr>
                  <w:rStyle w:val="Hyperlink"/>
                  <w:rFonts w:cs="Arial"/>
                </w:rPr>
                <w:t>S1-173113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516A30" w:rsidP="005456BC">
            <w:pPr>
              <w:snapToGrid w:val="0"/>
              <w:spacing w:after="0" w:line="240" w:lineRule="auto"/>
            </w:pPr>
            <w:r w:rsidRPr="00516A30">
              <w:t>Huawei, KPN, DT, China Mobile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516A30" w:rsidP="005456BC">
            <w:pPr>
              <w:snapToGrid w:val="0"/>
              <w:spacing w:after="0" w:line="240" w:lineRule="auto"/>
            </w:pPr>
            <w:r w:rsidRPr="00516A30">
              <w:t>Use case on UE part of multiple private communications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D877A7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4" w:history="1">
              <w:r w:rsidR="00B96337" w:rsidRPr="005456BC">
                <w:rPr>
                  <w:rStyle w:val="Hyperlink"/>
                  <w:rFonts w:cs="Arial"/>
                </w:rPr>
                <w:t>S1-173121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516A30" w:rsidP="005456BC">
            <w:pPr>
              <w:snapToGrid w:val="0"/>
              <w:spacing w:after="0" w:line="240" w:lineRule="auto"/>
            </w:pPr>
            <w:r w:rsidRPr="00516A30">
              <w:t>Huawei, DT, KPN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516A30" w:rsidP="005456BC">
            <w:pPr>
              <w:snapToGrid w:val="0"/>
              <w:spacing w:after="0" w:line="240" w:lineRule="auto"/>
            </w:pPr>
            <w:r w:rsidRPr="00516A30">
              <w:t>Use case on enabling Ethernet-based communication in 3GPP 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D877A7" w:rsidRDefault="00B806D2" w:rsidP="005456BC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5" w:history="1">
              <w:r w:rsidR="00B96337" w:rsidRPr="005456BC">
                <w:rPr>
                  <w:rStyle w:val="Hyperlink"/>
                  <w:rFonts w:cs="Arial"/>
                </w:rPr>
                <w:t>S1-173123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516A30" w:rsidP="005456BC">
            <w:pPr>
              <w:snapToGrid w:val="0"/>
              <w:spacing w:after="0" w:line="240" w:lineRule="auto"/>
            </w:pPr>
            <w:r w:rsidRPr="00516A30">
              <w:t>Huawei, KPN, DT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516A30" w:rsidP="005456BC">
            <w:pPr>
              <w:snapToGrid w:val="0"/>
              <w:spacing w:after="0" w:line="240" w:lineRule="auto"/>
            </w:pPr>
            <w:r w:rsidRPr="00516A30">
              <w:t>Use case on Service Continuity in private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56B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 w:rsidRPr="005456BC">
              <w:rPr>
                <w:rStyle w:val="Hyperlink"/>
              </w:rPr>
              <w:t>S1-173111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456BC">
              <w:rPr>
                <w:rFonts w:eastAsia="SimSun"/>
                <w:lang w:eastAsia="en-GB"/>
              </w:rPr>
              <w:t>Huawei, KPN, Orange, DT, China Mobile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456BC">
              <w:rPr>
                <w:rFonts w:eastAsia="SimSun"/>
                <w:lang w:eastAsia="en-GB"/>
              </w:rPr>
              <w:t>5GLAN scope clarification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456BC">
              <w:rPr>
                <w:rFonts w:eastAsia="SimSun"/>
                <w:lang w:eastAsia="en-GB"/>
              </w:rPr>
              <w:t>Withdrawn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</w:p>
        </w:tc>
      </w:tr>
      <w:tr w:rsidR="009F320C" w:rsidRPr="00B81C05" w:rsidTr="00003EF0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9F320C" w:rsidRPr="00B81C05" w:rsidRDefault="009F320C" w:rsidP="003367F8">
            <w:pPr>
              <w:pStyle w:val="Heading3"/>
            </w:pPr>
            <w:r w:rsidRPr="00B81C05">
              <w:t>FS_</w:t>
            </w:r>
            <w:r>
              <w:t>5GLAN drafting information</w:t>
            </w:r>
            <w:r w:rsidR="00572158">
              <w:t xml:space="preserve"> and 5GLAN drafting information</w:t>
            </w: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0271">
              <w:rPr>
                <w:rFonts w:eastAsia="Times New Roman" w:cs="Arial"/>
                <w:szCs w:val="18"/>
                <w:lang w:val="en-US"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2B0545" w:rsidRDefault="00B806D2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6" w:history="1">
              <w:r w:rsidR="009F320C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S1-173</w:t>
              </w:r>
              <w:r w:rsidR="002B0545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240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2B0545" w:rsidRDefault="009F320C" w:rsidP="003367F8">
            <w:pPr>
              <w:snapToGrid w:val="0"/>
              <w:spacing w:after="0" w:line="240" w:lineRule="auto"/>
              <w:rPr>
                <w:noProof/>
              </w:rPr>
            </w:pPr>
            <w:r w:rsidRPr="002B0545">
              <w:rPr>
                <w:rFonts w:eastAsia="Times New Roman" w:cs="Arial"/>
                <w:szCs w:val="18"/>
                <w:lang w:val="en-US" w:eastAsia="ar-SA"/>
              </w:rPr>
              <w:t>Rapporteur (</w:t>
            </w:r>
            <w:r w:rsidR="00572158" w:rsidRPr="002B0545">
              <w:rPr>
                <w:rFonts w:eastAsia="Times New Roman" w:cs="Arial"/>
                <w:szCs w:val="18"/>
                <w:lang w:val="en-US" w:eastAsia="ar-SA"/>
              </w:rPr>
              <w:t>Qualcomm</w:t>
            </w:r>
            <w:r w:rsidRPr="002B0545">
              <w:rPr>
                <w:rFonts w:eastAsia="Times New Roman" w:cs="Arial"/>
                <w:szCs w:val="18"/>
                <w:lang w:val="en-US" w:eastAsia="ar-SA"/>
              </w:rPr>
              <w:t>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noProof/>
              </w:rPr>
            </w:pPr>
            <w:r>
              <w:t>TR22.</w:t>
            </w:r>
            <w:r w:rsidR="00572158">
              <w:t>cde</w:t>
            </w:r>
            <w:r w:rsidRPr="003F0271">
              <w:t>v</w:t>
            </w:r>
            <w:r>
              <w:t>0</w:t>
            </w:r>
            <w:r w:rsidRPr="003F0271">
              <w:t>.</w:t>
            </w:r>
            <w:r w:rsidR="00572158">
              <w:t>1</w:t>
            </w:r>
            <w:r w:rsidRPr="003F0271">
              <w:t>.0 to include agreements at this meeting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1D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B806D2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7" w:history="1">
              <w:r w:rsidR="009F320C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S1-173</w:t>
              </w:r>
              <w:r w:rsidR="002B0545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241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4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57215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5GLAN</w:t>
            </w:r>
            <w:r w:rsidR="009F320C" w:rsidRPr="005D041D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1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B806D2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8" w:history="1">
              <w:r w:rsidR="009F320C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S1-173</w:t>
              </w:r>
              <w:r w:rsidR="002B0545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242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4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57215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5GLAN</w:t>
            </w:r>
            <w:r w:rsidR="009F320C" w:rsidRPr="005D041D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96337" w:rsidRPr="00B04844" w:rsidTr="00003EF0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96337" w:rsidRPr="00F45489" w:rsidRDefault="00B96337" w:rsidP="008E1A02">
            <w:pPr>
              <w:keepNext/>
              <w:tabs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</w:p>
        </w:tc>
      </w:tr>
      <w:tr w:rsidR="00B96337" w:rsidRPr="00B04844" w:rsidTr="00003EF0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B96337" w:rsidRPr="00F45489" w:rsidRDefault="008E1A02" w:rsidP="008E1A02">
            <w:p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Documents allocated </w:t>
            </w:r>
          </w:p>
        </w:tc>
      </w:tr>
      <w:tr w:rsidR="00113CF5" w:rsidRPr="00E01737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A75C05" w:rsidRDefault="00B96337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270D01" w:rsidRDefault="00DE1E07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S1-173300</w:t>
            </w:r>
            <w:r w:rsidR="00B806D2">
              <w:rPr>
                <w:rFonts w:eastAsia="Times New Roman" w:cs="Arial"/>
                <w:szCs w:val="18"/>
                <w:lang w:eastAsia="ar-SA"/>
              </w:rPr>
              <w:t>-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E01737" w:rsidRDefault="00B96337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E01737" w:rsidRDefault="00B96337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A75C05" w:rsidRDefault="00B96337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E01737" w:rsidRDefault="00B96337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806D2" w:rsidRPr="00E01737" w:rsidTr="00003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6D2" w:rsidRPr="00A75C05" w:rsidRDefault="00B806D2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6D2" w:rsidRDefault="00B806D2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S1-173349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6D2" w:rsidRPr="00E01737" w:rsidRDefault="00B806D2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6D2" w:rsidRPr="00E01737" w:rsidRDefault="00B806D2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6D2" w:rsidRPr="00A75C05" w:rsidRDefault="00B806D2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6D2" w:rsidRPr="00E01737" w:rsidRDefault="00B806D2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5C0" w:rsidRDefault="00FF05C0" w:rsidP="002E015E">
      <w:pPr>
        <w:spacing w:after="0" w:line="240" w:lineRule="auto"/>
      </w:pPr>
      <w:r>
        <w:separator/>
      </w:r>
    </w:p>
  </w:endnote>
  <w:endnote w:type="continuationSeparator" w:id="0">
    <w:p w:rsidR="00FF05C0" w:rsidRDefault="00FF05C0" w:rsidP="002E015E">
      <w:pPr>
        <w:spacing w:after="0" w:line="240" w:lineRule="auto"/>
      </w:pPr>
      <w:r>
        <w:continuationSeparator/>
      </w:r>
    </w:p>
  </w:endnote>
  <w:endnote w:type="continuationNotice" w:id="1">
    <w:p w:rsidR="00FF05C0" w:rsidRDefault="00FF05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5C0" w:rsidRDefault="00FF05C0" w:rsidP="002E015E">
      <w:pPr>
        <w:spacing w:after="0" w:line="240" w:lineRule="auto"/>
      </w:pPr>
      <w:r>
        <w:separator/>
      </w:r>
    </w:p>
  </w:footnote>
  <w:footnote w:type="continuationSeparator" w:id="0">
    <w:p w:rsidR="00FF05C0" w:rsidRDefault="00FF05C0" w:rsidP="002E015E">
      <w:pPr>
        <w:spacing w:after="0" w:line="240" w:lineRule="auto"/>
      </w:pPr>
      <w:r>
        <w:continuationSeparator/>
      </w:r>
    </w:p>
  </w:footnote>
  <w:footnote w:type="continuationNotice" w:id="1">
    <w:p w:rsidR="00FF05C0" w:rsidRDefault="00FF05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3EF0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0AED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9B9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493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2C8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6EE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0B96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1C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4D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07F50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5231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35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5E9C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9E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D3A"/>
    <w:rsid w:val="002A544D"/>
    <w:rsid w:val="002A55E3"/>
    <w:rsid w:val="002A5EE5"/>
    <w:rsid w:val="002A63FB"/>
    <w:rsid w:val="002A7773"/>
    <w:rsid w:val="002B0545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23FD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CA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766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0FE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83C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6D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5F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BCE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566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78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1EE"/>
    <w:rsid w:val="004554B0"/>
    <w:rsid w:val="004557BB"/>
    <w:rsid w:val="004560FB"/>
    <w:rsid w:val="00456C6F"/>
    <w:rsid w:val="00456D3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40F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367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0A2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EB4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375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950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2E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02A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3FD1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317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13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1A02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A4E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E93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3F1B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11B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3B92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35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B93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431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43E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C32"/>
    <w:rsid w:val="00AD3227"/>
    <w:rsid w:val="00AD3333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2B15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6D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5E86"/>
    <w:rsid w:val="00C0611F"/>
    <w:rsid w:val="00C07680"/>
    <w:rsid w:val="00C104D1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6F10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6FC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65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1DF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98B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816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100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E0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3AC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7C8"/>
    <w:rsid w:val="00ED2C45"/>
    <w:rsid w:val="00ED404D"/>
    <w:rsid w:val="00ED41F1"/>
    <w:rsid w:val="00ED4A0C"/>
    <w:rsid w:val="00ED50B7"/>
    <w:rsid w:val="00ED53EA"/>
    <w:rsid w:val="00ED5509"/>
    <w:rsid w:val="00ED5583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357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22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73F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5C0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6922A0A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2B054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\SA1%20Guilin%202017\Docs\S1-173178.zip" TargetMode="External"/><Relationship Id="rId13" Type="http://schemas.openxmlformats.org/officeDocument/2006/relationships/hyperlink" Target="file:///D:\3GPP\SA1%20Guilin%202017\Docs\S1-173058.zip" TargetMode="External"/><Relationship Id="rId18" Type="http://schemas.openxmlformats.org/officeDocument/2006/relationships/hyperlink" Target="file:///C:\Users\myounge\Documents\SA1\TSGS1_79_Guilin\5GLAN\docs\S1-173305.zip" TargetMode="External"/><Relationship Id="rId26" Type="http://schemas.openxmlformats.org/officeDocument/2006/relationships/hyperlink" Target="file:///D:\3GPP\SA1%20Guilin%202017\Docs\S1-173189.zip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D:\3GPP\SA1%20Guilin%202017\Docs\S1-173094.zip" TargetMode="External"/><Relationship Id="rId34" Type="http://schemas.openxmlformats.org/officeDocument/2006/relationships/hyperlink" Target="file:///D:\3GPP\SA1%20Guilin%202017\Docs\S1-173121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younge\Documents\SA1\TSGS1_79_Guilin\5GLAN\docs\S1-173301.zip" TargetMode="External"/><Relationship Id="rId17" Type="http://schemas.openxmlformats.org/officeDocument/2006/relationships/hyperlink" Target="file:///D:\3GPP\SA1%20Guilin%202017\Docs\S1-173117.zip" TargetMode="External"/><Relationship Id="rId25" Type="http://schemas.openxmlformats.org/officeDocument/2006/relationships/hyperlink" Target="file:///D:\3GPP\SA1%20Guilin%202017\Docs\S1-173181.zip" TargetMode="External"/><Relationship Id="rId33" Type="http://schemas.openxmlformats.org/officeDocument/2006/relationships/hyperlink" Target="file:///D:\3GPP\SA1%20Guilin%202017\Docs\S1-173113.zip" TargetMode="External"/><Relationship Id="rId38" Type="http://schemas.openxmlformats.org/officeDocument/2006/relationships/hyperlink" Target="file:///D:\3GPP\SA1%20Porto%202017\docs\S1-17215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myounge\Documents\SA1\TSGS1_79_Guilin\5GLAN\docs\S1-173304.zip" TargetMode="External"/><Relationship Id="rId20" Type="http://schemas.openxmlformats.org/officeDocument/2006/relationships/hyperlink" Target="file:///D:\3GPP\SA1%20Guilin%202017\Docs\S1-173093.zip" TargetMode="External"/><Relationship Id="rId29" Type="http://schemas.openxmlformats.org/officeDocument/2006/relationships/hyperlink" Target="file:///D:\3GPP\SA1%20Guilin%202017\Docs\S1-17311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\SA1%20Guilin%202017\Docs\S1-173179.zip" TargetMode="External"/><Relationship Id="rId24" Type="http://schemas.openxmlformats.org/officeDocument/2006/relationships/hyperlink" Target="file:///D:\3GPP\SA1%20Guilin%202017\Docs\S1-173096.zip" TargetMode="External"/><Relationship Id="rId32" Type="http://schemas.openxmlformats.org/officeDocument/2006/relationships/hyperlink" Target="file:///D:\3GPP\SA1%20Guilin%202017\Docs\S1-173112.zip" TargetMode="External"/><Relationship Id="rId37" Type="http://schemas.openxmlformats.org/officeDocument/2006/relationships/hyperlink" Target="file:///D:\3GPP\SA1%20Porto%202017\docs\S1-172150.zip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D:\3GPP\SA1%20Guilin%202017\Docs\S1-173059.zip" TargetMode="External"/><Relationship Id="rId23" Type="http://schemas.openxmlformats.org/officeDocument/2006/relationships/hyperlink" Target="file:///D:\3GPP\SA1%20Guilin%202017\Docs\S1-173095.zip" TargetMode="External"/><Relationship Id="rId28" Type="http://schemas.openxmlformats.org/officeDocument/2006/relationships/hyperlink" Target="file:///D:\3GPP\SA1%20Guilin%202017\Docs\S1-173115.zip" TargetMode="External"/><Relationship Id="rId36" Type="http://schemas.openxmlformats.org/officeDocument/2006/relationships/hyperlink" Target="file:///D:\3GPP\SA1%20Porto%202017\docs\S1-172066.zip" TargetMode="External"/><Relationship Id="rId10" Type="http://schemas.openxmlformats.org/officeDocument/2006/relationships/hyperlink" Target="file:///C:\Users\myounge\Documents\SA1\TSGS1_79_Guilin\5GLAN\docs\S1-173300.zip" TargetMode="External"/><Relationship Id="rId19" Type="http://schemas.openxmlformats.org/officeDocument/2006/relationships/hyperlink" Target="file:///D:\3GPP\SA1%20Guilin%202017\Docs\S1-173091.zip" TargetMode="External"/><Relationship Id="rId31" Type="http://schemas.openxmlformats.org/officeDocument/2006/relationships/hyperlink" Target="file:///C:\Users\myounge\Documents\SA1\TSGS1_79_Guilin\5GLAN\docs\S1-173303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\SA1%20Guilin%202017\Docs\S1-173161.zip" TargetMode="External"/><Relationship Id="rId14" Type="http://schemas.openxmlformats.org/officeDocument/2006/relationships/hyperlink" Target="file:///C:\Users\myounge\Documents\SA1\TSGS1_79_Guilin\5GLAN\docs\S1-173302.zip" TargetMode="External"/><Relationship Id="rId22" Type="http://schemas.openxmlformats.org/officeDocument/2006/relationships/hyperlink" Target="file:///D:\3GPP\SA1%20Guilin%202017\Docs\S1-173180.zip" TargetMode="External"/><Relationship Id="rId27" Type="http://schemas.openxmlformats.org/officeDocument/2006/relationships/hyperlink" Target="file:///D:\3GPP\SA1%20Guilin%202017\Docs\S1-173100.zip" TargetMode="External"/><Relationship Id="rId30" Type="http://schemas.openxmlformats.org/officeDocument/2006/relationships/hyperlink" Target="file:///D:\3GPP\SA1%20Guilin%202017\Docs\S1-173110.zip" TargetMode="External"/><Relationship Id="rId35" Type="http://schemas.openxmlformats.org/officeDocument/2006/relationships/hyperlink" Target="file:///D:\3GPP\SA1%20Guilin%202017\Docs\S1-1731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F78DE-53A6-4636-8966-58C63D76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0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5967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2</cp:revision>
  <dcterms:created xsi:type="dcterms:W3CDTF">2017-08-24T01:31:00Z</dcterms:created>
  <dcterms:modified xsi:type="dcterms:W3CDTF">2017-08-24T01:31:00Z</dcterms:modified>
</cp:coreProperties>
</file>