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A85" w:rsidRPr="00C92A85" w:rsidRDefault="00C92A85" w:rsidP="00C92A85">
      <w:pPr>
        <w:tabs>
          <w:tab w:val="left" w:pos="13041"/>
        </w:tabs>
        <w:suppressAutoHyphens/>
        <w:spacing w:after="0" w:line="240" w:lineRule="auto"/>
        <w:rPr>
          <w:rFonts w:cs="Arial"/>
          <w:b/>
          <w:sz w:val="24"/>
          <w:szCs w:val="24"/>
        </w:rPr>
      </w:pPr>
      <w:r w:rsidRPr="00C92A85">
        <w:rPr>
          <w:rFonts w:eastAsia="Times New Roman" w:cs="Arial"/>
          <w:b/>
          <w:sz w:val="24"/>
          <w:szCs w:val="20"/>
          <w:lang w:eastAsia="ar-SA"/>
        </w:rPr>
        <w:t>3GPP TSG-SA WG1 Meeting #77</w:t>
      </w:r>
      <w:r w:rsidRPr="00C92A85">
        <w:rPr>
          <w:rFonts w:eastAsia="Times New Roman" w:cs="Arial"/>
          <w:b/>
          <w:sz w:val="24"/>
          <w:szCs w:val="20"/>
          <w:lang w:eastAsia="ar-SA"/>
        </w:rPr>
        <w:tab/>
        <w:t>S1</w:t>
      </w:r>
      <w:r w:rsidRPr="00C92A85">
        <w:rPr>
          <w:rFonts w:cs="Arial"/>
          <w:b/>
          <w:sz w:val="24"/>
          <w:szCs w:val="24"/>
        </w:rPr>
        <w:t>-171</w:t>
      </w:r>
      <w:r w:rsidR="00974ADB">
        <w:rPr>
          <w:rFonts w:cs="Arial"/>
          <w:b/>
          <w:sz w:val="24"/>
          <w:szCs w:val="24"/>
        </w:rPr>
        <w:t>199</w:t>
      </w:r>
    </w:p>
    <w:p w:rsidR="00CE532F" w:rsidRPr="00C92A85" w:rsidRDefault="00C92A85" w:rsidP="00C92A85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</w:rPr>
      </w:pPr>
      <w:r w:rsidRPr="00C92A85">
        <w:rPr>
          <w:rFonts w:eastAsia="Times New Roman" w:cs="Arial"/>
          <w:b/>
          <w:sz w:val="24"/>
          <w:szCs w:val="20"/>
          <w:lang w:eastAsia="ar-SA"/>
        </w:rPr>
        <w:t>Jeju Island, South Korea, 13-17 February 2017</w:t>
      </w:r>
    </w:p>
    <w:p w:rsidR="00514872" w:rsidRPr="00514872" w:rsidRDefault="00514872" w:rsidP="00514872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 w:rsidRPr="00514872">
        <w:rPr>
          <w:rFonts w:eastAsia="Times New Roman"/>
          <w:b/>
          <w:sz w:val="22"/>
          <w:szCs w:val="20"/>
        </w:rPr>
        <w:t>Title:</w:t>
      </w:r>
      <w:r w:rsidRPr="00514872">
        <w:rPr>
          <w:rFonts w:eastAsia="Times New Roman"/>
          <w:b/>
          <w:sz w:val="22"/>
          <w:szCs w:val="20"/>
        </w:rPr>
        <w:tab/>
      </w:r>
      <w:bookmarkStart w:id="0" w:name="Title"/>
      <w:bookmarkEnd w:id="0"/>
      <w:r w:rsidR="00974ADB">
        <w:rPr>
          <w:rFonts w:eastAsia="Times New Roman"/>
          <w:b/>
          <w:sz w:val="22"/>
          <w:szCs w:val="20"/>
        </w:rPr>
        <w:t>Report</w:t>
      </w:r>
      <w:bookmarkStart w:id="1" w:name="_GoBack"/>
      <w:bookmarkEnd w:id="1"/>
      <w:r>
        <w:rPr>
          <w:rFonts w:eastAsia="Times New Roman"/>
          <w:b/>
          <w:sz w:val="22"/>
          <w:szCs w:val="20"/>
        </w:rPr>
        <w:t xml:space="preserve"> for the SMARTER</w:t>
      </w:r>
      <w:r w:rsidRPr="00514872">
        <w:rPr>
          <w:rFonts w:eastAsia="Times New Roman"/>
          <w:b/>
          <w:sz w:val="22"/>
          <w:szCs w:val="20"/>
        </w:rPr>
        <w:t xml:space="preserve"> Drafting Session</w:t>
      </w:r>
    </w:p>
    <w:p w:rsidR="00514872" w:rsidRPr="00514872" w:rsidRDefault="0088659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  <w:lang w:val="de-DE"/>
        </w:rPr>
      </w:pPr>
      <w:r>
        <w:rPr>
          <w:rFonts w:eastAsia="Times New Roman"/>
          <w:b/>
          <w:sz w:val="22"/>
          <w:szCs w:val="20"/>
          <w:lang w:val="de-DE"/>
        </w:rPr>
        <w:t>Ag. item:</w:t>
      </w:r>
      <w:r>
        <w:rPr>
          <w:rFonts w:eastAsia="Times New Roman"/>
          <w:b/>
          <w:sz w:val="22"/>
          <w:szCs w:val="20"/>
          <w:lang w:val="de-DE"/>
        </w:rPr>
        <w:tab/>
      </w:r>
      <w:r w:rsidR="00C92A85">
        <w:rPr>
          <w:rFonts w:eastAsia="Times New Roman"/>
          <w:b/>
          <w:sz w:val="22"/>
          <w:szCs w:val="20"/>
          <w:lang w:val="de-DE"/>
        </w:rPr>
        <w:t>7</w:t>
      </w:r>
      <w:r w:rsidR="00514872">
        <w:rPr>
          <w:rFonts w:eastAsia="Times New Roman"/>
          <w:b/>
          <w:sz w:val="22"/>
          <w:szCs w:val="20"/>
          <w:lang w:val="de-DE"/>
        </w:rPr>
        <w:t>.1</w:t>
      </w:r>
    </w:p>
    <w:p w:rsidR="00514872" w:rsidRPr="00514872" w:rsidRDefault="00514872" w:rsidP="00514872">
      <w:pPr>
        <w:spacing w:after="120" w:line="240" w:lineRule="auto"/>
        <w:ind w:left="1985" w:hanging="1985"/>
        <w:rPr>
          <w:rFonts w:eastAsia="Times New Roman"/>
          <w:b/>
          <w:sz w:val="22"/>
          <w:szCs w:val="20"/>
        </w:rPr>
      </w:pPr>
      <w:r>
        <w:rPr>
          <w:rFonts w:eastAsia="Times New Roman"/>
          <w:b/>
          <w:sz w:val="22"/>
          <w:szCs w:val="20"/>
        </w:rPr>
        <w:t>Source:</w:t>
      </w:r>
      <w:r>
        <w:rPr>
          <w:rFonts w:eastAsia="Times New Roman"/>
          <w:b/>
          <w:sz w:val="22"/>
          <w:szCs w:val="20"/>
        </w:rPr>
        <w:tab/>
        <w:t>SMARTER Drafting Group Chair.</w:t>
      </w:r>
    </w:p>
    <w:p w:rsidR="00514872" w:rsidRPr="00514872" w:rsidRDefault="00514872" w:rsidP="00514872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514872" w:rsidRPr="00514872" w:rsidRDefault="00514872" w:rsidP="00514872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  <w:r>
        <w:rPr>
          <w:rFonts w:eastAsia="Times New Roman"/>
          <w:b/>
          <w:sz w:val="20"/>
          <w:szCs w:val="20"/>
          <w:lang w:eastAsia="ja-JP"/>
        </w:rPr>
        <w:t>SMARTER</w:t>
      </w:r>
      <w:r w:rsidRPr="00514872">
        <w:rPr>
          <w:rFonts w:eastAsia="Times New Roman"/>
          <w:b/>
          <w:sz w:val="20"/>
          <w:szCs w:val="20"/>
          <w:lang w:eastAsia="ja-JP"/>
        </w:rPr>
        <w:t xml:space="preserve"> Drafting Session Schedule</w:t>
      </w:r>
    </w:p>
    <w:p w:rsidR="00514872" w:rsidRPr="00514872" w:rsidRDefault="00514872" w:rsidP="00514872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</w:p>
    <w:p w:rsidR="00723F03" w:rsidRPr="00514872" w:rsidRDefault="00723F03" w:rsidP="00514872">
      <w:pPr>
        <w:keepNext/>
        <w:suppressAutoHyphens/>
        <w:spacing w:after="120" w:line="240" w:lineRule="auto"/>
        <w:rPr>
          <w:rFonts w:eastAsia="MS Mincho" w:cs="Arial"/>
          <w:iCs/>
          <w:sz w:val="20"/>
          <w:szCs w:val="20"/>
          <w:lang w:eastAsia="ar-SA"/>
        </w:rPr>
      </w:pPr>
    </w:p>
    <w:p w:rsidR="00723F03" w:rsidRPr="00015298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tbl>
      <w:tblPr>
        <w:tblW w:w="634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25"/>
        <w:gridCol w:w="1090"/>
        <w:gridCol w:w="2195"/>
        <w:gridCol w:w="2430"/>
      </w:tblGrid>
      <w:tr w:rsidR="00C92A85" w:rsidRPr="00015298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92A85" w:rsidRPr="00015298" w:rsidRDefault="00C92A85" w:rsidP="00B159CF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C92A85" w:rsidRPr="00015298" w:rsidRDefault="00C92A85" w:rsidP="00B159CF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C92A85" w:rsidRPr="00015298" w:rsidRDefault="00C92A85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C92A85" w:rsidRPr="00015298" w:rsidRDefault="00C92A85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C92A85" w:rsidRPr="00AB0F3E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="00962A4B">
              <w:rPr>
                <w:rFonts w:eastAsia="Times New Roman" w:cs="Arial"/>
                <w:b/>
                <w:sz w:val="20"/>
                <w:szCs w:val="20"/>
                <w:lang w:eastAsia="ar-SA"/>
              </w:rPr>
              <w:t>8:00</w:t>
            </w:r>
          </w:p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92A85" w:rsidRPr="00AB0F3E" w:rsidRDefault="00C92A85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962A4B" w:rsidRPr="00AB0F3E" w:rsidRDefault="00962A4B" w:rsidP="00962A4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F12488" w:rsidRDefault="00962A4B" w:rsidP="00962A4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C92A85" w:rsidRPr="00AB0F3E" w:rsidRDefault="00C92A85" w:rsidP="00962A4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C92A85" w:rsidRPr="00AB0F3E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2A85" w:rsidRPr="00AB0F3E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C92A85" w:rsidRDefault="00C92A85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92A85" w:rsidRPr="00AB0F3E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AB0F3E" w:rsidRDefault="00C92A85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</w:tr>
      <w:tr w:rsidR="00C92A85" w:rsidRPr="00415AA2" w:rsidTr="008F5BA3">
        <w:trPr>
          <w:trHeight w:val="246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415AA2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415AA2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92A85" w:rsidRPr="00AB0F3E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2A85" w:rsidRPr="00AB0F3E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C92A85" w:rsidRDefault="00C92A85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2A85" w:rsidRPr="00AB0F3E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AB0F3E" w:rsidRDefault="00C92A85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C92A85" w:rsidRPr="00415AA2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159CF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159CF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415AA2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415AA2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92A85" w:rsidRPr="00AB0F3E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2A85" w:rsidRPr="00AB0F3E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C92A85" w:rsidRDefault="00C92A85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2A85" w:rsidRPr="00AB0F3E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C92A85" w:rsidRPr="00415AA2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159CF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159CF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415AA2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415AA2" w:rsidRDefault="00C92A85" w:rsidP="00B159CF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92A85" w:rsidRPr="00AB0F3E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2A85" w:rsidRPr="00AB0F3E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C92A85" w:rsidRDefault="00C92A85" w:rsidP="00C92A8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92A85" w:rsidRPr="00AB0F3E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AB0F3E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  <w:p w:rsidR="00C92A85" w:rsidRPr="00AB0F3E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C92A85" w:rsidRPr="00415AA2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159CF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C92A85" w:rsidRPr="00AB0F3E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415AA2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415AA2" w:rsidRDefault="00C92A85" w:rsidP="00B159CF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C92A85" w:rsidRPr="006620C9" w:rsidTr="008F5BA3">
        <w:trPr>
          <w:trHeight w:val="272"/>
        </w:trPr>
        <w:tc>
          <w:tcPr>
            <w:tcW w:w="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Q5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C92A85" w:rsidRPr="00AB0F3E" w:rsidRDefault="00C92A85" w:rsidP="00B159CF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C92A85" w:rsidRPr="00AB0F3E" w:rsidRDefault="00C92A85" w:rsidP="00B159CF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C92A85" w:rsidRPr="00AB0F3E" w:rsidRDefault="00C92A85" w:rsidP="00B159CF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92A85" w:rsidRPr="005A2472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5A2472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[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19:00 </w:t>
            </w:r>
            <w:r w:rsidRPr="005A2472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MMS]</w:t>
            </w:r>
          </w:p>
        </w:tc>
        <w:tc>
          <w:tcPr>
            <w:tcW w:w="24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C92A85" w:rsidRPr="00AB0F3E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C92A85" w:rsidRPr="006620C9" w:rsidRDefault="00C92A85" w:rsidP="00B159CF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</w:tbl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723F03" w:rsidRDefault="00723F03" w:rsidP="00723F03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SMARTER: Mark Younge (T-Mobile US)</w:t>
      </w:r>
    </w:p>
    <w:p w:rsid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514872" w:rsidRPr="00514872" w:rsidRDefault="00514872" w:rsidP="00514872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u w:val="single"/>
          <w:lang w:eastAsia="ar-SA"/>
        </w:rPr>
      </w:pPr>
      <w:r w:rsidRPr="00514872">
        <w:rPr>
          <w:rFonts w:eastAsia="Arial Unicode MS" w:cs="Arial"/>
          <w:b/>
          <w:sz w:val="20"/>
          <w:szCs w:val="20"/>
          <w:u w:val="single"/>
          <w:lang w:eastAsia="ar-SA"/>
        </w:rPr>
        <w:t>MEETING ROOMS:</w:t>
      </w:r>
    </w:p>
    <w:p w:rsidR="008F5BA3" w:rsidRDefault="00514872" w:rsidP="009F392A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  <w:r w:rsidRPr="00514872">
        <w:rPr>
          <w:rFonts w:eastAsia="Arial Unicode MS"/>
          <w:sz w:val="20"/>
          <w:szCs w:val="20"/>
          <w:lang w:eastAsia="ar-SA"/>
        </w:rPr>
        <w:t>Room A: Plenary/Drafting</w:t>
      </w:r>
    </w:p>
    <w:p w:rsidR="00BC29A2" w:rsidRPr="009F392A" w:rsidRDefault="00514872" w:rsidP="009F392A">
      <w:pPr>
        <w:suppressAutoHyphens/>
        <w:snapToGrid w:val="0"/>
        <w:spacing w:after="0" w:line="240" w:lineRule="auto"/>
        <w:rPr>
          <w:rFonts w:eastAsia="Arial Unicode MS"/>
          <w:sz w:val="20"/>
          <w:szCs w:val="20"/>
          <w:lang w:eastAsia="ar-SA"/>
        </w:rPr>
      </w:pPr>
      <w:r w:rsidRPr="00514872">
        <w:rPr>
          <w:rFonts w:eastAsia="Arial Unicode MS"/>
          <w:sz w:val="20"/>
          <w:szCs w:val="20"/>
          <w:lang w:eastAsia="ar-SA"/>
        </w:rPr>
        <w:tab/>
      </w:r>
      <w:r w:rsidRPr="00514872">
        <w:rPr>
          <w:rFonts w:eastAsia="Arial Unicode MS"/>
          <w:sz w:val="20"/>
          <w:szCs w:val="20"/>
          <w:lang w:eastAsia="ar-SA"/>
        </w:rPr>
        <w:tab/>
      </w:r>
      <w:r w:rsidRPr="00514872">
        <w:rPr>
          <w:rFonts w:eastAsia="Arial Unicode MS" w:cs="Arial"/>
          <w:color w:val="00B050"/>
          <w:sz w:val="20"/>
          <w:szCs w:val="20"/>
          <w:lang w:eastAsia="ar-SA"/>
        </w:rPr>
        <w:tab/>
      </w:r>
    </w:p>
    <w:tbl>
      <w:tblPr>
        <w:tblW w:w="14899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787"/>
        <w:gridCol w:w="21"/>
        <w:gridCol w:w="113"/>
        <w:gridCol w:w="1000"/>
        <w:gridCol w:w="38"/>
        <w:gridCol w:w="113"/>
        <w:gridCol w:w="1408"/>
        <w:gridCol w:w="1011"/>
        <w:gridCol w:w="113"/>
        <w:gridCol w:w="3268"/>
        <w:gridCol w:w="848"/>
        <w:gridCol w:w="113"/>
        <w:gridCol w:w="1963"/>
        <w:gridCol w:w="113"/>
        <w:gridCol w:w="80"/>
        <w:gridCol w:w="3910"/>
      </w:tblGrid>
      <w:tr w:rsidR="008F5BA3" w:rsidRPr="00B04844" w:rsidTr="008F5BA3"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F5BA3" w:rsidRDefault="008F5BA3" w:rsidP="00B159CF">
            <w:pPr>
              <w:pStyle w:val="Heading2"/>
            </w:pPr>
            <w:r>
              <w:t>SMARTER: New Services and Markets Technology Enablers [</w:t>
            </w:r>
            <w:r w:rsidRPr="004070E3">
              <w:t>SP-160486</w:t>
            </w:r>
            <w:r>
              <w:t>]</w:t>
            </w:r>
          </w:p>
        </w:tc>
      </w:tr>
      <w:tr w:rsidR="00C92A85" w:rsidRPr="00411066" w:rsidTr="008F5BA3">
        <w:trPr>
          <w:trHeight w:val="141"/>
        </w:trPr>
        <w:tc>
          <w:tcPr>
            <w:tcW w:w="14899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C92A85" w:rsidRDefault="00C92A85" w:rsidP="00B159C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92A85" w:rsidRPr="00BC469F" w:rsidRDefault="00C92A85" w:rsidP="00B159CF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C92A85" w:rsidRDefault="00C92A85" w:rsidP="00B159C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Latest version: TS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22.</w:t>
            </w:r>
            <w:r>
              <w:rPr>
                <w:rFonts w:eastAsia="Arial Unicode MS" w:cs="Arial"/>
                <w:szCs w:val="18"/>
                <w:lang w:val="fr-FR" w:eastAsia="ar-SA"/>
              </w:rPr>
              <w:t>261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v</w:t>
            </w:r>
            <w:r>
              <w:rPr>
                <w:rFonts w:eastAsia="Arial Unicode MS" w:cs="Arial"/>
                <w:szCs w:val="18"/>
                <w:lang w:val="fr-FR" w:eastAsia="ar-SA"/>
              </w:rPr>
              <w:t>1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.</w:t>
            </w:r>
            <w:r>
              <w:rPr>
                <w:rFonts w:eastAsia="Arial Unicode MS" w:cs="Arial"/>
                <w:szCs w:val="18"/>
                <w:lang w:val="fr-FR" w:eastAsia="ar-SA"/>
              </w:rPr>
              <w:t>1.0</w:t>
            </w:r>
          </w:p>
          <w:p w:rsidR="00C92A85" w:rsidRPr="00BE20C8" w:rsidRDefault="00C92A85" w:rsidP="00B159C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E20C8">
              <w:rPr>
                <w:rFonts w:eastAsia="Arial Unicode MS" w:cs="Arial"/>
                <w:szCs w:val="18"/>
                <w:lang w:val="fr-FR" w:eastAsia="ar-SA"/>
              </w:rPr>
              <w:t xml:space="preserve">Target completion date: 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SA#75 (03/2017)</w:t>
            </w:r>
          </w:p>
          <w:p w:rsidR="00C92A85" w:rsidRPr="009E5DB8" w:rsidRDefault="00C92A85" w:rsidP="00B159C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r w:rsidRPr="009E5DB8">
              <w:rPr>
                <w:rFonts w:eastAsia="Arial Unicode MS" w:cs="Arial"/>
                <w:szCs w:val="18"/>
                <w:lang w:val="fr-FR" w:eastAsia="ar-SA"/>
              </w:rPr>
              <w:t xml:space="preserve">completion: </w:t>
            </w:r>
            <w:r w:rsidRPr="009E5DB8">
              <w:rPr>
                <w:rFonts w:eastAsia="Arial Unicode MS" w:cs="Arial"/>
                <w:i/>
                <w:szCs w:val="18"/>
                <w:lang w:val="fr-FR" w:eastAsia="ar-SA"/>
              </w:rPr>
              <w:t>-%</w:t>
            </w:r>
          </w:p>
          <w:p w:rsidR="00C92A85" w:rsidRPr="00BE20C8" w:rsidRDefault="00C92A85" w:rsidP="00B159CF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C92A85" w:rsidRPr="00C9708F" w:rsidTr="00B159CF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159C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UE / IoT device terminology</w:t>
            </w:r>
          </w:p>
        </w:tc>
      </w:tr>
      <w:tr w:rsidR="00C92A85" w:rsidRPr="00C529BD" w:rsidTr="00B2420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59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" w:history="1">
              <w:r w:rsidR="00C92A85" w:rsidRPr="00B159CF">
                <w:rPr>
                  <w:rStyle w:val="Hyperlink"/>
                  <w:rFonts w:cs="Arial"/>
                  <w:color w:val="auto"/>
                </w:rPr>
                <w:t>S1-171008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C92A85" w:rsidP="00B159CF">
            <w:pPr>
              <w:snapToGrid w:val="0"/>
              <w:spacing w:after="0" w:line="240" w:lineRule="auto"/>
            </w:pPr>
            <w:r w:rsidRPr="00B159CF">
              <w:t>NEC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C92A85" w:rsidP="00B159CF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B159CF">
              <w:rPr>
                <w:rFonts w:eastAsia="SimSun"/>
                <w:lang w:eastAsia="en-GB"/>
              </w:rPr>
              <w:t>new definitions for UE and IoT Device for 5G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B159CF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</w:t>
            </w:r>
            <w:r w:rsidR="00EF7BF6">
              <w:rPr>
                <w:rFonts w:eastAsia="Times New Roman" w:cs="Arial"/>
                <w:szCs w:val="18"/>
                <w:lang w:eastAsia="ar-SA"/>
              </w:rPr>
              <w:t>ed to S1-171</w:t>
            </w:r>
            <w:r w:rsidRPr="00B159CF">
              <w:rPr>
                <w:rFonts w:eastAsia="Times New Roman" w:cs="Arial"/>
                <w:szCs w:val="18"/>
                <w:lang w:eastAsia="ar-SA"/>
              </w:rPr>
              <w:t>391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21611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2420B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2420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2420B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C92A85" w:rsidRPr="00B2420B">
                <w:rPr>
                  <w:rStyle w:val="Hyperlink"/>
                  <w:rFonts w:cs="Arial"/>
                  <w:color w:val="auto"/>
                </w:rPr>
                <w:t>S1-171030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2420B" w:rsidRDefault="00C92A85" w:rsidP="00B159CF">
            <w:pPr>
              <w:snapToGrid w:val="0"/>
              <w:spacing w:after="0" w:line="240" w:lineRule="auto"/>
            </w:pPr>
            <w:r w:rsidRPr="00B2420B">
              <w:t>Deutsche Telekom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2420B" w:rsidRDefault="00C92A85" w:rsidP="00B159CF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B2420B">
              <w:rPr>
                <w:rFonts w:eastAsia="SimSun"/>
                <w:lang w:eastAsia="en-GB"/>
              </w:rPr>
              <w:t>UE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2420B" w:rsidRDefault="00EF7BF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S1-171</w:t>
            </w:r>
            <w:r w:rsidR="00B2420B" w:rsidRPr="00B2420B">
              <w:rPr>
                <w:rFonts w:eastAsia="Times New Roman" w:cs="Arial"/>
                <w:szCs w:val="18"/>
                <w:lang w:eastAsia="ar-SA"/>
              </w:rPr>
              <w:t>250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2420B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B2420B" w:rsidRPr="00C529BD" w:rsidTr="00BB2C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2420B" w:rsidRPr="00216111" w:rsidRDefault="00B2420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611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2420B" w:rsidRPr="00216111" w:rsidRDefault="00F64389" w:rsidP="00B159CF">
            <w:pPr>
              <w:snapToGrid w:val="0"/>
              <w:spacing w:after="0" w:line="240" w:lineRule="auto"/>
            </w:pPr>
            <w:hyperlink r:id="rId10" w:history="1">
              <w:r w:rsidR="00394D28">
                <w:rPr>
                  <w:rStyle w:val="Hyperlink"/>
                  <w:rFonts w:cs="Arial"/>
                  <w:color w:val="auto"/>
                </w:rPr>
                <w:t>S1-171</w:t>
              </w:r>
              <w:r w:rsidR="00B2420B" w:rsidRPr="00216111">
                <w:rPr>
                  <w:rStyle w:val="Hyperlink"/>
                  <w:rFonts w:cs="Arial"/>
                  <w:color w:val="auto"/>
                </w:rPr>
                <w:t>250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2420B" w:rsidRPr="00216111" w:rsidRDefault="00B2420B" w:rsidP="00B159CF">
            <w:pPr>
              <w:snapToGrid w:val="0"/>
              <w:spacing w:after="0" w:line="240" w:lineRule="auto"/>
            </w:pPr>
            <w:r w:rsidRPr="00216111">
              <w:t>Deutsche Telekom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2420B" w:rsidRPr="00216111" w:rsidRDefault="00B2420B" w:rsidP="00B159C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16111">
              <w:rPr>
                <w:rFonts w:eastAsia="SimSun"/>
                <w:lang w:eastAsia="en-GB"/>
              </w:rPr>
              <w:t>UE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2420B" w:rsidRPr="00216111" w:rsidRDefault="0021611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6111">
              <w:rPr>
                <w:rFonts w:eastAsia="Times New Roman" w:cs="Arial"/>
                <w:szCs w:val="18"/>
                <w:lang w:eastAsia="ar-SA"/>
              </w:rPr>
              <w:t>Revised to S1-171294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2420B" w:rsidRPr="00216111" w:rsidRDefault="00B2420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216111">
              <w:rPr>
                <w:rFonts w:eastAsia="Arial Unicode MS" w:cs="Arial"/>
                <w:szCs w:val="18"/>
                <w:lang w:val="en-US" w:eastAsia="ar-SA"/>
              </w:rPr>
              <w:t>Revision of S1-171030.</w:t>
            </w:r>
          </w:p>
        </w:tc>
      </w:tr>
      <w:tr w:rsidR="00216111" w:rsidRPr="00C529BD" w:rsidTr="00BB2C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6111" w:rsidRPr="00BB2CD7" w:rsidRDefault="0021611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2C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6111" w:rsidRPr="00BB2CD7" w:rsidRDefault="00F64389" w:rsidP="00B159CF">
            <w:pPr>
              <w:snapToGrid w:val="0"/>
              <w:spacing w:after="0" w:line="240" w:lineRule="auto"/>
            </w:pPr>
            <w:hyperlink r:id="rId11" w:history="1">
              <w:r w:rsidR="00216111" w:rsidRPr="00BB2CD7">
                <w:rPr>
                  <w:rStyle w:val="Hyperlink"/>
                  <w:rFonts w:cs="Arial"/>
                  <w:color w:val="auto"/>
                </w:rPr>
                <w:t>S1-171294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6111" w:rsidRPr="00BB2CD7" w:rsidRDefault="00216111" w:rsidP="00B159CF">
            <w:pPr>
              <w:snapToGrid w:val="0"/>
              <w:spacing w:after="0" w:line="240" w:lineRule="auto"/>
            </w:pPr>
            <w:r w:rsidRPr="00BB2CD7">
              <w:t>Deutsche Telekom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6111" w:rsidRPr="00BB2CD7" w:rsidRDefault="00216111" w:rsidP="00B159C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B2CD7">
              <w:rPr>
                <w:rFonts w:eastAsia="SimSun"/>
                <w:lang w:eastAsia="en-GB"/>
              </w:rPr>
              <w:t>UE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6111" w:rsidRPr="00BB2CD7" w:rsidRDefault="00BB2CD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2CD7">
              <w:rPr>
                <w:rFonts w:eastAsia="Times New Roman" w:cs="Arial"/>
                <w:szCs w:val="18"/>
                <w:lang w:eastAsia="ar-SA"/>
              </w:rPr>
              <w:t>Revised to S1-171400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16111" w:rsidRPr="00BB2CD7" w:rsidRDefault="0021611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B2CD7">
              <w:rPr>
                <w:rFonts w:eastAsia="Arial Unicode MS" w:cs="Arial"/>
                <w:i/>
                <w:szCs w:val="18"/>
                <w:lang w:val="en-US" w:eastAsia="ar-SA"/>
              </w:rPr>
              <w:t>Revision of S1-171030.</w:t>
            </w:r>
          </w:p>
          <w:p w:rsidR="00216111" w:rsidRPr="00BB2CD7" w:rsidRDefault="0021611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B2CD7">
              <w:rPr>
                <w:rFonts w:eastAsia="Arial Unicode MS" w:cs="Arial"/>
                <w:szCs w:val="18"/>
                <w:lang w:val="en-US" w:eastAsia="ar-SA"/>
              </w:rPr>
              <w:t>Revision of S1-170250.</w:t>
            </w:r>
          </w:p>
        </w:tc>
      </w:tr>
      <w:tr w:rsidR="00BB2CD7" w:rsidRPr="00C529BD" w:rsidTr="00BB2C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CD7" w:rsidRPr="00BB2CD7" w:rsidRDefault="00BB2CD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2C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CD7" w:rsidRPr="00BB2CD7" w:rsidRDefault="00F64389" w:rsidP="00B159CF">
            <w:pPr>
              <w:snapToGrid w:val="0"/>
              <w:spacing w:after="0" w:line="240" w:lineRule="auto"/>
            </w:pPr>
            <w:hyperlink r:id="rId12" w:history="1">
              <w:r w:rsidR="00BB2CD7" w:rsidRPr="00BB2CD7">
                <w:rPr>
                  <w:rStyle w:val="Hyperlink"/>
                  <w:rFonts w:cs="Arial"/>
                  <w:color w:val="auto"/>
                </w:rPr>
                <w:t>S1-171400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CD7" w:rsidRPr="00BB2CD7" w:rsidRDefault="00BB2CD7" w:rsidP="00B159CF">
            <w:pPr>
              <w:snapToGrid w:val="0"/>
              <w:spacing w:after="0" w:line="240" w:lineRule="auto"/>
            </w:pPr>
            <w:r w:rsidRPr="00BB2CD7">
              <w:t>Deutsche Telekom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CD7" w:rsidRPr="00BB2CD7" w:rsidRDefault="00BB2CD7" w:rsidP="00B159C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B2CD7">
              <w:rPr>
                <w:rFonts w:eastAsia="SimSun"/>
                <w:lang w:eastAsia="en-GB"/>
              </w:rPr>
              <w:t>UE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CD7" w:rsidRPr="00BB2CD7" w:rsidRDefault="00BB2CD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CD7" w:rsidRPr="00BB2CD7" w:rsidRDefault="00BB2CD7" w:rsidP="00BB2CD7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BB2CD7">
              <w:rPr>
                <w:rFonts w:eastAsia="Arial Unicode MS" w:cs="Arial"/>
                <w:i/>
                <w:szCs w:val="18"/>
                <w:lang w:val="en-US" w:eastAsia="ar-SA"/>
              </w:rPr>
              <w:t>Revision of S1-171030.</w:t>
            </w:r>
          </w:p>
          <w:p w:rsidR="00BB2CD7" w:rsidRDefault="00BB2CD7" w:rsidP="00BB2CD7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B2CD7">
              <w:rPr>
                <w:rFonts w:eastAsia="Arial Unicode MS" w:cs="Arial"/>
                <w:i/>
                <w:szCs w:val="18"/>
                <w:lang w:val="en-US" w:eastAsia="ar-SA"/>
              </w:rPr>
              <w:t>Revision of S1-170250.</w:t>
            </w:r>
          </w:p>
          <w:p w:rsidR="00BB2CD7" w:rsidRPr="00BB2CD7" w:rsidRDefault="00BB2CD7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B2CD7">
              <w:rPr>
                <w:rFonts w:eastAsia="Arial Unicode MS" w:cs="Arial"/>
                <w:szCs w:val="18"/>
                <w:lang w:val="en-US" w:eastAsia="ar-SA"/>
              </w:rPr>
              <w:t>Revision of S1-171294.</w:t>
            </w:r>
          </w:p>
        </w:tc>
      </w:tr>
      <w:tr w:rsidR="00C92A85" w:rsidRPr="00C529BD" w:rsidTr="00F1033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72464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46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72464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C92A85" w:rsidRPr="00472464">
                <w:rPr>
                  <w:rStyle w:val="Hyperlink"/>
                  <w:rFonts w:cs="Arial"/>
                  <w:color w:val="auto"/>
                </w:rPr>
                <w:t>S1-171031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72464" w:rsidRDefault="00C92A85" w:rsidP="00B159CF">
            <w:pPr>
              <w:snapToGrid w:val="0"/>
              <w:spacing w:after="0" w:line="240" w:lineRule="auto"/>
            </w:pPr>
            <w:r w:rsidRPr="00472464">
              <w:t>Deutsche Telekom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72464" w:rsidRDefault="00C92A85" w:rsidP="00B159CF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472464">
              <w:rPr>
                <w:rFonts w:eastAsia="SimSun"/>
                <w:lang w:eastAsia="en-GB"/>
              </w:rPr>
              <w:t>IoT Device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72464" w:rsidRDefault="00EF7BF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S1-171</w:t>
            </w:r>
            <w:r w:rsidR="00472464" w:rsidRPr="00472464">
              <w:rPr>
                <w:rFonts w:eastAsia="Times New Roman" w:cs="Arial"/>
                <w:szCs w:val="18"/>
                <w:lang w:eastAsia="ar-SA"/>
              </w:rPr>
              <w:t>251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72464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472464" w:rsidRPr="00C529BD" w:rsidTr="00BB2C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464" w:rsidRPr="00F10338" w:rsidRDefault="0047246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033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464" w:rsidRPr="00F10338" w:rsidRDefault="00F64389" w:rsidP="00B159CF">
            <w:pPr>
              <w:snapToGrid w:val="0"/>
              <w:spacing w:after="0" w:line="240" w:lineRule="auto"/>
            </w:pPr>
            <w:hyperlink r:id="rId14" w:history="1">
              <w:r w:rsidR="00394D28" w:rsidRPr="00F10338">
                <w:rPr>
                  <w:rStyle w:val="Hyperlink"/>
                  <w:rFonts w:cs="Arial"/>
                  <w:color w:val="auto"/>
                </w:rPr>
                <w:t>S1-171</w:t>
              </w:r>
              <w:r w:rsidR="00472464" w:rsidRPr="00F10338">
                <w:rPr>
                  <w:rStyle w:val="Hyperlink"/>
                  <w:rFonts w:cs="Arial"/>
                  <w:color w:val="auto"/>
                </w:rPr>
                <w:t>251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464" w:rsidRPr="00F10338" w:rsidRDefault="00472464" w:rsidP="00B159CF">
            <w:pPr>
              <w:snapToGrid w:val="0"/>
              <w:spacing w:after="0" w:line="240" w:lineRule="auto"/>
            </w:pPr>
            <w:r w:rsidRPr="00F10338">
              <w:t>Deutsche Telekom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464" w:rsidRPr="00F10338" w:rsidRDefault="00472464" w:rsidP="00B159C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10338">
              <w:rPr>
                <w:rFonts w:eastAsia="SimSun"/>
                <w:lang w:eastAsia="en-GB"/>
              </w:rPr>
              <w:t>IoT Device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464" w:rsidRPr="00F10338" w:rsidRDefault="00F10338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0338">
              <w:rPr>
                <w:rFonts w:eastAsia="Times New Roman" w:cs="Arial"/>
                <w:szCs w:val="18"/>
                <w:lang w:eastAsia="ar-SA"/>
              </w:rPr>
              <w:t>Revised to S1-171296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72464" w:rsidRPr="00F10338" w:rsidRDefault="0047246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10338">
              <w:rPr>
                <w:rFonts w:eastAsia="Arial Unicode MS" w:cs="Arial"/>
                <w:szCs w:val="18"/>
                <w:lang w:val="en-US" w:eastAsia="ar-SA"/>
              </w:rPr>
              <w:t>Revision of S1-171031.</w:t>
            </w:r>
          </w:p>
        </w:tc>
      </w:tr>
      <w:tr w:rsidR="00F10338" w:rsidRPr="00C529BD" w:rsidTr="00BB2C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0338" w:rsidRPr="00BB2CD7" w:rsidRDefault="00F10338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2C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0338" w:rsidRPr="00BB2CD7" w:rsidRDefault="00F64389" w:rsidP="00B159CF">
            <w:pPr>
              <w:snapToGrid w:val="0"/>
              <w:spacing w:after="0" w:line="240" w:lineRule="auto"/>
            </w:pPr>
            <w:hyperlink r:id="rId15" w:history="1">
              <w:r w:rsidR="00F10338" w:rsidRPr="00BB2CD7">
                <w:rPr>
                  <w:rStyle w:val="Hyperlink"/>
                  <w:rFonts w:cs="Arial"/>
                  <w:color w:val="auto"/>
                </w:rPr>
                <w:t>S1-171296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0338" w:rsidRPr="00BB2CD7" w:rsidRDefault="00F10338" w:rsidP="00B159CF">
            <w:pPr>
              <w:snapToGrid w:val="0"/>
              <w:spacing w:after="0" w:line="240" w:lineRule="auto"/>
            </w:pPr>
            <w:r w:rsidRPr="00BB2CD7">
              <w:t>Deutsche Telekom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0338" w:rsidRPr="00BB2CD7" w:rsidRDefault="00F10338" w:rsidP="00B159C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B2CD7">
              <w:rPr>
                <w:rFonts w:eastAsia="SimSun"/>
                <w:lang w:eastAsia="en-GB"/>
              </w:rPr>
              <w:t>IoT Device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0338" w:rsidRPr="00BB2CD7" w:rsidRDefault="00BB2CD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2CD7">
              <w:rPr>
                <w:rFonts w:eastAsia="Times New Roman" w:cs="Arial"/>
                <w:szCs w:val="18"/>
                <w:lang w:eastAsia="ar-SA"/>
              </w:rPr>
              <w:t>Revised to S1-171401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0338" w:rsidRPr="00BB2CD7" w:rsidRDefault="00F10338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B2CD7">
              <w:rPr>
                <w:rFonts w:eastAsia="Arial Unicode MS" w:cs="Arial"/>
                <w:i/>
                <w:szCs w:val="18"/>
                <w:lang w:val="en-US" w:eastAsia="ar-SA"/>
              </w:rPr>
              <w:t>Revision of S1-171031.</w:t>
            </w:r>
          </w:p>
          <w:p w:rsidR="00F10338" w:rsidRPr="00BB2CD7" w:rsidRDefault="00F10338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B2CD7">
              <w:rPr>
                <w:rFonts w:eastAsia="Arial Unicode MS" w:cs="Arial"/>
                <w:szCs w:val="18"/>
                <w:lang w:val="en-US" w:eastAsia="ar-SA"/>
              </w:rPr>
              <w:t>Revision of S1-171251.</w:t>
            </w:r>
          </w:p>
        </w:tc>
      </w:tr>
      <w:tr w:rsidR="00BB2CD7" w:rsidRPr="00C529BD" w:rsidTr="00BB2C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CD7" w:rsidRPr="00BB2CD7" w:rsidRDefault="00BB2CD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2C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CD7" w:rsidRPr="00BB2CD7" w:rsidRDefault="00F64389" w:rsidP="00B159CF">
            <w:pPr>
              <w:snapToGrid w:val="0"/>
              <w:spacing w:after="0" w:line="240" w:lineRule="auto"/>
              <w:rPr>
                <w:rFonts w:cs="Arial"/>
              </w:rPr>
            </w:pPr>
            <w:hyperlink r:id="rId16" w:history="1">
              <w:r w:rsidR="00BB2CD7" w:rsidRPr="00BB2CD7">
                <w:rPr>
                  <w:rStyle w:val="Hyperlink"/>
                  <w:rFonts w:cs="Arial"/>
                  <w:color w:val="auto"/>
                </w:rPr>
                <w:t>S1-171401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CD7" w:rsidRPr="00BB2CD7" w:rsidRDefault="00BB2CD7" w:rsidP="00B159CF">
            <w:pPr>
              <w:snapToGrid w:val="0"/>
              <w:spacing w:after="0" w:line="240" w:lineRule="auto"/>
            </w:pPr>
            <w:r w:rsidRPr="00BB2CD7">
              <w:t>Deutsche Telekom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CD7" w:rsidRPr="00BB2CD7" w:rsidRDefault="00BB2CD7" w:rsidP="00B159C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BB2CD7">
              <w:rPr>
                <w:rFonts w:eastAsia="SimSun"/>
                <w:lang w:eastAsia="en-GB"/>
              </w:rPr>
              <w:t>IoT Device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CD7" w:rsidRPr="00BB2CD7" w:rsidRDefault="00BB2CD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2CD7" w:rsidRPr="00BB2CD7" w:rsidRDefault="00BB2CD7" w:rsidP="00BB2CD7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BB2CD7">
              <w:rPr>
                <w:rFonts w:eastAsia="Arial Unicode MS" w:cs="Arial"/>
                <w:i/>
                <w:szCs w:val="18"/>
                <w:lang w:val="en-US" w:eastAsia="ar-SA"/>
              </w:rPr>
              <w:t>Revision of S1-171031.</w:t>
            </w:r>
          </w:p>
          <w:p w:rsidR="00BB2CD7" w:rsidRDefault="00BB2CD7" w:rsidP="00BB2CD7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B2CD7">
              <w:rPr>
                <w:rFonts w:eastAsia="Arial Unicode MS" w:cs="Arial"/>
                <w:i/>
                <w:szCs w:val="18"/>
                <w:lang w:val="en-US" w:eastAsia="ar-SA"/>
              </w:rPr>
              <w:t>Revision of S1-171251.</w:t>
            </w:r>
          </w:p>
          <w:p w:rsidR="00BB2CD7" w:rsidRPr="00BB2CD7" w:rsidRDefault="00BB2CD7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B2CD7">
              <w:rPr>
                <w:rFonts w:eastAsia="Arial Unicode MS" w:cs="Arial"/>
                <w:szCs w:val="18"/>
                <w:lang w:val="en-US" w:eastAsia="ar-SA"/>
              </w:rPr>
              <w:t>Revision of S1-171296.</w:t>
            </w:r>
          </w:p>
        </w:tc>
      </w:tr>
      <w:tr w:rsidR="00C92A85" w:rsidRPr="00C529BD" w:rsidTr="0047246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D3212C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212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D3212C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7" w:history="1">
              <w:r w:rsidR="00C92A85" w:rsidRPr="001C4E7C">
                <w:rPr>
                  <w:rStyle w:val="Hyperlink"/>
                  <w:rFonts w:cs="Arial"/>
                </w:rPr>
                <w:t>S1-171088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D3212C" w:rsidRDefault="00C92A85" w:rsidP="00B159CF">
            <w:pPr>
              <w:snapToGrid w:val="0"/>
              <w:spacing w:after="0" w:line="240" w:lineRule="auto"/>
            </w:pPr>
            <w:r w:rsidRPr="00D3212C">
              <w:rPr>
                <w:rFonts w:hint="eastAsia"/>
              </w:rPr>
              <w:t>Samsung Electronics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D3212C" w:rsidRDefault="00C92A85" w:rsidP="00B159CF">
            <w:pPr>
              <w:snapToGrid w:val="0"/>
              <w:spacing w:after="0" w:line="240" w:lineRule="auto"/>
            </w:pPr>
            <w:r w:rsidRPr="00D3212C">
              <w:t>IoT Device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D3212C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212C">
              <w:rPr>
                <w:rFonts w:eastAsia="Times New Roman" w:cs="Arial"/>
                <w:szCs w:val="18"/>
                <w:lang w:eastAsia="ar-SA"/>
              </w:rPr>
              <w:t>Revised to S1-171222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D3212C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47246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72464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7246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72464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C92A85" w:rsidRPr="00472464">
                <w:rPr>
                  <w:rStyle w:val="Hyperlink"/>
                  <w:rFonts w:cs="Arial"/>
                  <w:color w:val="auto"/>
                </w:rPr>
                <w:t>S1-171222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72464" w:rsidRDefault="00C92A85" w:rsidP="00B159CF">
            <w:pPr>
              <w:snapToGrid w:val="0"/>
              <w:spacing w:after="0" w:line="240" w:lineRule="auto"/>
            </w:pPr>
            <w:r w:rsidRPr="00472464">
              <w:t>Samsung Electronics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72464" w:rsidRDefault="00C92A85" w:rsidP="00B159CF">
            <w:pPr>
              <w:snapToGrid w:val="0"/>
              <w:spacing w:after="0" w:line="240" w:lineRule="auto"/>
            </w:pPr>
            <w:r w:rsidRPr="00472464">
              <w:t>IoT Device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72464" w:rsidRDefault="0047246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</w:t>
            </w:r>
            <w:r w:rsidR="00EF7BF6">
              <w:rPr>
                <w:rFonts w:eastAsia="Times New Roman" w:cs="Arial"/>
                <w:szCs w:val="18"/>
                <w:lang w:eastAsia="ar-SA"/>
              </w:rPr>
              <w:t>ed to S1-171</w:t>
            </w:r>
            <w:r w:rsidRPr="00472464">
              <w:rPr>
                <w:rFonts w:eastAsia="Times New Roman" w:cs="Arial"/>
                <w:szCs w:val="18"/>
                <w:lang w:eastAsia="ar-SA"/>
              </w:rPr>
              <w:t>251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72464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472464">
              <w:rPr>
                <w:rFonts w:eastAsia="Arial Unicode MS" w:cs="Arial"/>
                <w:szCs w:val="18"/>
                <w:lang w:val="en-US" w:eastAsia="ar-SA"/>
              </w:rPr>
              <w:t>Revision of S1-171088.</w:t>
            </w:r>
          </w:p>
        </w:tc>
      </w:tr>
      <w:tr w:rsidR="00C92A85" w:rsidRPr="00D3212C" w:rsidTr="007D1986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59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F64389" w:rsidP="00B159CF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C92A85" w:rsidRPr="00B159CF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S1-171037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C92A85" w:rsidP="00B159CF">
            <w:pPr>
              <w:snapToGrid w:val="0"/>
              <w:spacing w:after="0" w:line="240" w:lineRule="auto"/>
            </w:pPr>
            <w:r w:rsidRPr="00B159CF"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C92A85" w:rsidP="00B159CF">
            <w:pPr>
              <w:snapToGrid w:val="0"/>
              <w:spacing w:after="0" w:line="240" w:lineRule="auto"/>
            </w:pPr>
            <w:r w:rsidRPr="00B159CF">
              <w:t>Adding the definitions for "UE" and "IoT device"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B159CF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</w:t>
            </w:r>
            <w:r w:rsidR="00EF7BF6">
              <w:rPr>
                <w:rFonts w:eastAsia="Times New Roman" w:cs="Arial"/>
                <w:szCs w:val="18"/>
                <w:lang w:eastAsia="ar-SA"/>
              </w:rPr>
              <w:t>ed to S1-171</w:t>
            </w:r>
            <w:r w:rsidRPr="00B159CF">
              <w:rPr>
                <w:rFonts w:eastAsia="Times New Roman" w:cs="Arial"/>
                <w:szCs w:val="18"/>
                <w:lang w:eastAsia="ar-SA"/>
              </w:rPr>
              <w:t>391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92A85" w:rsidRPr="00C529BD" w:rsidTr="007D1986">
        <w:trPr>
          <w:trHeight w:val="84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D1986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198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D1986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C92A85" w:rsidRPr="007D1986">
                <w:rPr>
                  <w:rStyle w:val="Hyperlink"/>
                  <w:rFonts w:cs="Arial"/>
                  <w:color w:val="auto"/>
                </w:rPr>
                <w:t>S1-171126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D1986" w:rsidRDefault="00C92A85" w:rsidP="00B159CF">
            <w:pPr>
              <w:snapToGrid w:val="0"/>
              <w:spacing w:after="0" w:line="240" w:lineRule="auto"/>
            </w:pPr>
            <w:r w:rsidRPr="007D1986">
              <w:t>Oberthur Technologies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D1986" w:rsidRDefault="00C92A85" w:rsidP="00B159CF">
            <w:pPr>
              <w:snapToGrid w:val="0"/>
              <w:spacing w:after="0" w:line="240" w:lineRule="auto"/>
            </w:pPr>
            <w:r w:rsidRPr="007D1986">
              <w:t>On changing UE definition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D1986" w:rsidRDefault="007D198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</w:t>
            </w:r>
            <w:r w:rsidRPr="007D1986">
              <w:rPr>
                <w:rFonts w:eastAsia="Times New Roman" w:cs="Arial"/>
                <w:szCs w:val="18"/>
                <w:lang w:eastAsia="ar-SA"/>
              </w:rPr>
              <w:t>ed to S1-171250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D1986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7D1986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D1986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198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D1986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C92A85" w:rsidRPr="007D1986">
                <w:rPr>
                  <w:rStyle w:val="Hyperlink"/>
                  <w:rFonts w:cs="Arial"/>
                  <w:color w:val="auto"/>
                </w:rPr>
                <w:t>S1-171174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D1986" w:rsidRDefault="00C92A85" w:rsidP="00B159CF">
            <w:pPr>
              <w:snapToGrid w:val="0"/>
              <w:spacing w:after="0" w:line="240" w:lineRule="auto"/>
            </w:pPr>
            <w:r w:rsidRPr="007D1986">
              <w:t>Orange, Telecom Italia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D1986" w:rsidRDefault="00C92A85" w:rsidP="00B159CF">
            <w:pPr>
              <w:snapToGrid w:val="0"/>
              <w:spacing w:after="0" w:line="240" w:lineRule="auto"/>
            </w:pPr>
            <w:r w:rsidRPr="007D1986">
              <w:t>UE and IoT Device definitions for 5G networks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D1986" w:rsidRDefault="007D198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</w:t>
            </w:r>
            <w:r w:rsidRPr="007D1986">
              <w:rPr>
                <w:rFonts w:eastAsia="Times New Roman" w:cs="Arial"/>
                <w:szCs w:val="18"/>
                <w:lang w:eastAsia="ar-SA"/>
              </w:rPr>
              <w:t>ed to S1-171250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D1986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B159C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59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2" w:history="1">
              <w:r w:rsidR="00C92A85" w:rsidRPr="00B159CF">
                <w:rPr>
                  <w:rStyle w:val="Hyperlink"/>
                  <w:rFonts w:cs="Arial"/>
                  <w:color w:val="auto"/>
                </w:rPr>
                <w:t>S1-171038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C92A85" w:rsidP="00B159CF">
            <w:pPr>
              <w:snapToGrid w:val="0"/>
              <w:spacing w:after="0" w:line="240" w:lineRule="auto"/>
            </w:pPr>
            <w:r w:rsidRPr="00B159CF"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C92A85" w:rsidP="00B159CF">
            <w:pPr>
              <w:snapToGrid w:val="0"/>
              <w:spacing w:after="0" w:line="240" w:lineRule="auto"/>
            </w:pPr>
            <w:r w:rsidRPr="00B159CF">
              <w:t>Cleaning-up -- "IoT device" vs. "UE"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EF7BF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S1-171</w:t>
            </w:r>
            <w:r w:rsidR="00B159CF" w:rsidRPr="00B159CF">
              <w:rPr>
                <w:rFonts w:eastAsia="Times New Roman" w:cs="Arial"/>
                <w:szCs w:val="18"/>
                <w:lang w:eastAsia="ar-SA"/>
              </w:rPr>
              <w:t>391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93572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C471E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471E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C471E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3" w:history="1">
              <w:r w:rsidR="00C92A85" w:rsidRPr="00CC471E">
                <w:rPr>
                  <w:rStyle w:val="Hyperlink"/>
                  <w:rFonts w:cs="Arial"/>
                  <w:color w:val="auto"/>
                </w:rPr>
                <w:t>S1-171132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C471E" w:rsidRDefault="00C92A85" w:rsidP="00B159CF">
            <w:pPr>
              <w:snapToGrid w:val="0"/>
              <w:spacing w:after="0" w:line="240" w:lineRule="auto"/>
            </w:pPr>
            <w:r w:rsidRPr="00CC471E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C471E" w:rsidRDefault="00C92A85" w:rsidP="00B159CF">
            <w:pPr>
              <w:snapToGrid w:val="0"/>
              <w:spacing w:after="0" w:line="240" w:lineRule="auto"/>
            </w:pPr>
            <w:r w:rsidRPr="00CC471E">
              <w:t>SMARTER – UE/IoT device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C471E" w:rsidRDefault="00CC471E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471E">
              <w:rPr>
                <w:rFonts w:eastAsia="Times New Roman" w:cs="Arial"/>
                <w:szCs w:val="18"/>
                <w:lang w:eastAsia="ar-SA"/>
              </w:rPr>
              <w:t>Revised to S1-171391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C471E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C471E" w:rsidRPr="00C529BD" w:rsidTr="0093572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C471E" w:rsidRPr="00935720" w:rsidRDefault="00CC471E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572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C471E" w:rsidRPr="00935720" w:rsidRDefault="00F64389" w:rsidP="00B159CF">
            <w:pPr>
              <w:snapToGrid w:val="0"/>
              <w:spacing w:after="0" w:line="240" w:lineRule="auto"/>
            </w:pPr>
            <w:hyperlink r:id="rId24" w:history="1">
              <w:r w:rsidR="00CC471E" w:rsidRPr="00935720">
                <w:rPr>
                  <w:rStyle w:val="Hyperlink"/>
                  <w:rFonts w:cs="Arial"/>
                  <w:color w:val="auto"/>
                </w:rPr>
                <w:t>S1-171391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C471E" w:rsidRPr="00935720" w:rsidRDefault="00CC471E" w:rsidP="00B159CF">
            <w:pPr>
              <w:snapToGrid w:val="0"/>
              <w:spacing w:after="0" w:line="240" w:lineRule="auto"/>
            </w:pPr>
            <w:r w:rsidRPr="00935720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C471E" w:rsidRPr="00935720" w:rsidRDefault="00CC471E" w:rsidP="00B159CF">
            <w:pPr>
              <w:snapToGrid w:val="0"/>
              <w:spacing w:after="0" w:line="240" w:lineRule="auto"/>
            </w:pPr>
            <w:r w:rsidRPr="00935720">
              <w:t>SMARTER – UE/IoT device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C471E" w:rsidRPr="00935720" w:rsidRDefault="00EF7BF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S1-171</w:t>
            </w:r>
            <w:r w:rsidR="00935720" w:rsidRPr="00935720">
              <w:rPr>
                <w:rFonts w:eastAsia="Times New Roman" w:cs="Arial"/>
                <w:szCs w:val="18"/>
                <w:lang w:eastAsia="ar-SA"/>
              </w:rPr>
              <w:t>249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C471E" w:rsidRPr="00935720" w:rsidRDefault="00CC471E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935720">
              <w:rPr>
                <w:rFonts w:eastAsia="Arial Unicode MS" w:cs="Arial"/>
                <w:szCs w:val="18"/>
                <w:lang w:val="en-US" w:eastAsia="ar-SA"/>
              </w:rPr>
              <w:t>Revision of S1-171132.</w:t>
            </w:r>
          </w:p>
        </w:tc>
      </w:tr>
      <w:tr w:rsidR="00935720" w:rsidRPr="00C529BD" w:rsidTr="0093572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720" w:rsidRPr="00935720" w:rsidRDefault="00935720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3572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720" w:rsidRPr="00935720" w:rsidRDefault="00F64389" w:rsidP="00B159CF">
            <w:pPr>
              <w:snapToGrid w:val="0"/>
              <w:spacing w:after="0" w:line="240" w:lineRule="auto"/>
            </w:pPr>
            <w:hyperlink r:id="rId25" w:history="1">
              <w:r w:rsidR="00394D28">
                <w:rPr>
                  <w:rStyle w:val="Hyperlink"/>
                  <w:rFonts w:cs="Arial"/>
                  <w:color w:val="auto"/>
                </w:rPr>
                <w:t>S1-171</w:t>
              </w:r>
              <w:r w:rsidR="00935720" w:rsidRPr="00935720">
                <w:rPr>
                  <w:rStyle w:val="Hyperlink"/>
                  <w:rFonts w:cs="Arial"/>
                  <w:color w:val="auto"/>
                </w:rPr>
                <w:t>249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720" w:rsidRPr="00935720" w:rsidRDefault="00935720" w:rsidP="00B159CF">
            <w:pPr>
              <w:snapToGrid w:val="0"/>
              <w:spacing w:after="0" w:line="240" w:lineRule="auto"/>
            </w:pPr>
            <w:r w:rsidRPr="00935720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720" w:rsidRPr="00935720" w:rsidRDefault="00935720" w:rsidP="00B159CF">
            <w:pPr>
              <w:snapToGrid w:val="0"/>
              <w:spacing w:after="0" w:line="240" w:lineRule="auto"/>
            </w:pPr>
            <w:r w:rsidRPr="00935720">
              <w:t>SMARTER – UE/IoT device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720" w:rsidRPr="00935720" w:rsidRDefault="00935720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720" w:rsidRDefault="00935720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935720">
              <w:rPr>
                <w:rFonts w:eastAsia="Arial Unicode MS" w:cs="Arial"/>
                <w:i/>
                <w:szCs w:val="18"/>
                <w:lang w:val="en-US" w:eastAsia="ar-SA"/>
              </w:rPr>
              <w:t>Revision of S1-171132.</w:t>
            </w:r>
          </w:p>
          <w:p w:rsidR="00935720" w:rsidRPr="00935720" w:rsidRDefault="00935720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935720">
              <w:rPr>
                <w:rFonts w:eastAsia="Arial Unicode MS" w:cs="Arial"/>
                <w:szCs w:val="18"/>
                <w:lang w:val="en-US" w:eastAsia="ar-SA"/>
              </w:rPr>
              <w:t>Revision of S1-171391.</w:t>
            </w:r>
          </w:p>
        </w:tc>
      </w:tr>
      <w:tr w:rsidR="00C92A85" w:rsidRPr="00C529BD" w:rsidTr="00B159C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159C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6" w:history="1">
              <w:r w:rsidR="00C92A85" w:rsidRPr="00B159CF">
                <w:rPr>
                  <w:rStyle w:val="Hyperlink"/>
                  <w:rFonts w:cs="Arial"/>
                  <w:color w:val="auto"/>
                </w:rPr>
                <w:t>S1-171055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C92A85" w:rsidP="00B159CF">
            <w:pPr>
              <w:snapToGrid w:val="0"/>
              <w:spacing w:after="0" w:line="240" w:lineRule="auto"/>
            </w:pPr>
            <w:r w:rsidRPr="00B159CF">
              <w:t>Dish Network, Thales, Ligado Networks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C92A85" w:rsidP="00B159CF">
            <w:pPr>
              <w:snapToGrid w:val="0"/>
              <w:spacing w:after="0" w:line="240" w:lineRule="auto"/>
            </w:pPr>
            <w:r w:rsidRPr="00B159CF">
              <w:t>Updating satellite access definition in Section 3.1 of SMARTER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EF7BF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S1-171</w:t>
            </w:r>
            <w:r w:rsidR="00B159CF" w:rsidRPr="00B159CF">
              <w:rPr>
                <w:rFonts w:eastAsia="Times New Roman" w:cs="Arial"/>
                <w:szCs w:val="18"/>
                <w:lang w:eastAsia="ar-SA"/>
              </w:rPr>
              <w:t>391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B159CF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9708F" w:rsidTr="005554D7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159C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High level requirements</w:t>
            </w:r>
          </w:p>
        </w:tc>
      </w:tr>
      <w:tr w:rsidR="00C92A85" w:rsidRPr="00C529BD" w:rsidTr="005554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554D7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54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554D7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7" w:history="1">
              <w:r w:rsidR="00C92A85" w:rsidRPr="005554D7">
                <w:rPr>
                  <w:rStyle w:val="Hyperlink"/>
                  <w:rFonts w:cs="Arial"/>
                  <w:color w:val="auto"/>
                </w:rPr>
                <w:t>S1-171186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554D7" w:rsidRDefault="00C92A85" w:rsidP="00B159CF">
            <w:pPr>
              <w:snapToGrid w:val="0"/>
              <w:spacing w:after="0" w:line="240" w:lineRule="auto"/>
            </w:pPr>
            <w:r w:rsidRPr="005554D7"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554D7" w:rsidRDefault="00C92A85" w:rsidP="00B159CF">
            <w:pPr>
              <w:snapToGrid w:val="0"/>
              <w:spacing w:after="0" w:line="240" w:lineRule="auto"/>
            </w:pPr>
            <w:r w:rsidRPr="005554D7">
              <w:t>Discussion paper on consistency with legacy specification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554D7" w:rsidRDefault="005554D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54D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554D7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5554D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5554D7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54D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5554D7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8" w:history="1">
              <w:r w:rsidR="00C92A85" w:rsidRPr="005554D7">
                <w:rPr>
                  <w:rStyle w:val="Hyperlink"/>
                  <w:rFonts w:cs="Arial"/>
                  <w:color w:val="auto"/>
                </w:rPr>
                <w:t>S1-171141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5554D7" w:rsidRDefault="00C92A85" w:rsidP="00B159CF">
            <w:pPr>
              <w:snapToGrid w:val="0"/>
              <w:spacing w:after="0" w:line="240" w:lineRule="auto"/>
            </w:pPr>
            <w:r w:rsidRPr="005554D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5554D7" w:rsidRDefault="00C92A85" w:rsidP="00B159CF">
            <w:pPr>
              <w:snapToGrid w:val="0"/>
              <w:spacing w:after="0" w:line="240" w:lineRule="auto"/>
            </w:pPr>
            <w:r w:rsidRPr="005554D7">
              <w:t>Updates to Interworking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5554D7" w:rsidRDefault="005554D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554D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554D7" w:rsidRDefault="005554D7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5554D7" w:rsidRDefault="005554D7" w:rsidP="00F64389">
            <w:pPr>
              <w:tabs>
                <w:tab w:val="center" w:pos="1943"/>
              </w:tabs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5554D7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  <w:r w:rsidR="00F64389">
              <w:rPr>
                <w:rFonts w:eastAsia="Arial Unicode MS" w:cs="Arial"/>
                <w:szCs w:val="18"/>
                <w:lang w:val="en-US" w:eastAsia="ar-SA"/>
              </w:rPr>
              <w:tab/>
            </w:r>
          </w:p>
        </w:tc>
      </w:tr>
      <w:tr w:rsidR="00C92A85" w:rsidRPr="00C9708F" w:rsidTr="00FD21BD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159C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Slicing</w:t>
            </w:r>
          </w:p>
        </w:tc>
      </w:tr>
      <w:tr w:rsidR="00C92A85" w:rsidRPr="00C529BD" w:rsidTr="00F1033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FD21BD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21B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FD21BD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="00C92A85" w:rsidRPr="00FD21BD">
                <w:rPr>
                  <w:rStyle w:val="Hyperlink"/>
                  <w:rFonts w:cs="Arial"/>
                  <w:color w:val="auto"/>
                </w:rPr>
                <w:t>S1-171065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FD21BD" w:rsidRDefault="00C92A85" w:rsidP="00B159CF">
            <w:pPr>
              <w:snapToGrid w:val="0"/>
              <w:spacing w:after="0" w:line="240" w:lineRule="auto"/>
            </w:pPr>
            <w:r w:rsidRPr="00FD21BD">
              <w:rPr>
                <w:rFonts w:hint="eastAsi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FD21BD" w:rsidRDefault="00C92A85" w:rsidP="00B159CF">
            <w:pPr>
              <w:snapToGrid w:val="0"/>
              <w:spacing w:after="0" w:line="240" w:lineRule="auto"/>
            </w:pPr>
            <w:r w:rsidRPr="00FD21BD">
              <w:t xml:space="preserve">Proposed </w:t>
            </w:r>
            <w:r w:rsidRPr="00FD21BD">
              <w:rPr>
                <w:rFonts w:hint="eastAsia"/>
              </w:rPr>
              <w:t>independent policy requirement</w:t>
            </w:r>
            <w:r w:rsidRPr="00FD21BD">
              <w:t xml:space="preserve"> </w:t>
            </w:r>
            <w:r w:rsidRPr="00FD21BD">
              <w:rPr>
                <w:rFonts w:hint="eastAsia"/>
              </w:rPr>
              <w:t>for</w:t>
            </w:r>
            <w:r w:rsidRPr="00FD21BD">
              <w:t xml:space="preserve"> </w:t>
            </w:r>
            <w:r w:rsidRPr="00FD21BD">
              <w:rPr>
                <w:rFonts w:hint="eastAsia"/>
              </w:rPr>
              <w:t>network slicing</w:t>
            </w:r>
            <w:r w:rsidRPr="00FD21BD">
              <w:t xml:space="preserve">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FD21BD" w:rsidRDefault="00FD21BD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21BD">
              <w:rPr>
                <w:rFonts w:eastAsia="Times New Roman" w:cs="Arial"/>
                <w:szCs w:val="18"/>
                <w:lang w:eastAsia="ar-SA"/>
              </w:rPr>
              <w:t>Revised to S1-171252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FD21BD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FD21BD" w:rsidRPr="00C529BD" w:rsidTr="00F1033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D21BD" w:rsidRPr="00F10338" w:rsidRDefault="00FD21BD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033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D21BD" w:rsidRPr="00F10338" w:rsidRDefault="00F64389" w:rsidP="00B159CF">
            <w:pPr>
              <w:snapToGrid w:val="0"/>
              <w:spacing w:after="0" w:line="240" w:lineRule="auto"/>
            </w:pPr>
            <w:hyperlink r:id="rId30" w:history="1">
              <w:r w:rsidR="00FD21BD" w:rsidRPr="00F10338">
                <w:rPr>
                  <w:rStyle w:val="Hyperlink"/>
                  <w:rFonts w:cs="Arial"/>
                  <w:color w:val="auto"/>
                </w:rPr>
                <w:t>S1-171252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D21BD" w:rsidRPr="00F10338" w:rsidRDefault="00FD21BD" w:rsidP="00B159CF">
            <w:pPr>
              <w:snapToGrid w:val="0"/>
              <w:spacing w:after="0" w:line="240" w:lineRule="auto"/>
            </w:pPr>
            <w:r w:rsidRPr="00F10338"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D21BD" w:rsidRPr="00F10338" w:rsidRDefault="00FD21BD" w:rsidP="00B159CF">
            <w:pPr>
              <w:snapToGrid w:val="0"/>
              <w:spacing w:after="0" w:line="240" w:lineRule="auto"/>
            </w:pPr>
            <w:r w:rsidRPr="00F10338">
              <w:t>Proposed independent policy requirement for network slicing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D21BD" w:rsidRPr="00F10338" w:rsidRDefault="00F10338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033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10338" w:rsidRDefault="00FD21BD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10338">
              <w:rPr>
                <w:rFonts w:eastAsia="Arial Unicode MS" w:cs="Arial"/>
                <w:szCs w:val="18"/>
                <w:lang w:val="en-US" w:eastAsia="ar-SA"/>
              </w:rPr>
              <w:t>Revision of S1-171065.</w:t>
            </w:r>
          </w:p>
          <w:p w:rsidR="00F10338" w:rsidRPr="00F10338" w:rsidRDefault="00F10338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F10338" w:rsidRDefault="00F10338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FD21BD" w:rsidRPr="00F10338" w:rsidRDefault="00F10338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F10338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EF7BF6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7BF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1" w:history="1">
              <w:r w:rsidR="00C92A85" w:rsidRPr="00EF7BF6">
                <w:rPr>
                  <w:rStyle w:val="Hyperlink"/>
                  <w:rFonts w:cs="Arial"/>
                  <w:color w:val="auto"/>
                </w:rPr>
                <w:t>S1-171066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C92A85" w:rsidP="00B159CF">
            <w:pPr>
              <w:snapToGrid w:val="0"/>
              <w:spacing w:after="0" w:line="240" w:lineRule="auto"/>
            </w:pPr>
            <w:r w:rsidRPr="00EF7BF6">
              <w:rPr>
                <w:rFonts w:hint="eastAsi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C92A85" w:rsidP="00B159CF">
            <w:pPr>
              <w:snapToGrid w:val="0"/>
              <w:spacing w:after="0" w:line="240" w:lineRule="auto"/>
            </w:pPr>
            <w:r w:rsidRPr="00EF7BF6">
              <w:t xml:space="preserve">Proposed </w:t>
            </w:r>
            <w:r w:rsidRPr="00EF7BF6">
              <w:rPr>
                <w:rFonts w:hint="eastAsia"/>
              </w:rPr>
              <w:t>supplementary requirements</w:t>
            </w:r>
            <w:r w:rsidRPr="00EF7BF6">
              <w:t xml:space="preserve"> </w:t>
            </w:r>
            <w:r w:rsidRPr="00EF7BF6">
              <w:rPr>
                <w:rFonts w:hint="eastAsia"/>
              </w:rPr>
              <w:t>for</w:t>
            </w:r>
            <w:r w:rsidRPr="00EF7BF6">
              <w:t xml:space="preserve"> </w:t>
            </w:r>
            <w:r w:rsidRPr="00EF7BF6">
              <w:rPr>
                <w:rFonts w:hint="eastAsia"/>
              </w:rPr>
              <w:t>network slicing</w:t>
            </w:r>
            <w:r w:rsidRPr="00EF7BF6">
              <w:t xml:space="preserve">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EF7BF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</w:t>
            </w:r>
            <w:r w:rsidRPr="00EF7BF6">
              <w:rPr>
                <w:rFonts w:eastAsia="Times New Roman" w:cs="Arial"/>
                <w:szCs w:val="18"/>
                <w:lang w:eastAsia="ar-SA"/>
              </w:rPr>
              <w:t>ed to S1-171253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EF7BF6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55FA2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5FA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55FA2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2" w:history="1">
              <w:r w:rsidR="00C92A85" w:rsidRPr="00755FA2">
                <w:rPr>
                  <w:rStyle w:val="Hyperlink"/>
                  <w:rFonts w:cs="Arial"/>
                  <w:color w:val="auto"/>
                </w:rPr>
                <w:t>S1-171127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55FA2" w:rsidRDefault="00C92A85" w:rsidP="00B159CF">
            <w:pPr>
              <w:snapToGrid w:val="0"/>
              <w:spacing w:after="0" w:line="240" w:lineRule="auto"/>
            </w:pPr>
            <w:r w:rsidRPr="00755FA2"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55FA2" w:rsidRDefault="00C92A85" w:rsidP="00B159CF">
            <w:pPr>
              <w:snapToGrid w:val="0"/>
              <w:spacing w:after="0" w:line="240" w:lineRule="auto"/>
            </w:pPr>
            <w:r w:rsidRPr="00755FA2">
              <w:t>SMARTER – Network slicing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55FA2" w:rsidRDefault="00755FA2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5FA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55FA2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F1033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7BF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3" w:history="1">
              <w:r w:rsidR="00C92A85" w:rsidRPr="00EF7BF6">
                <w:rPr>
                  <w:rStyle w:val="Hyperlink"/>
                  <w:rFonts w:cs="Arial"/>
                  <w:color w:val="auto"/>
                </w:rPr>
                <w:t>S1-171175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C92A85" w:rsidP="00B159CF">
            <w:pPr>
              <w:snapToGrid w:val="0"/>
              <w:spacing w:after="0" w:line="240" w:lineRule="auto"/>
            </w:pPr>
            <w:r w:rsidRPr="00EF7BF6"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C92A85" w:rsidP="00B159CF">
            <w:pPr>
              <w:snapToGrid w:val="0"/>
              <w:spacing w:after="0" w:line="240" w:lineRule="auto"/>
            </w:pPr>
            <w:r w:rsidRPr="00EF7BF6">
              <w:t>Alignment of slicing requirements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EF7BF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7BF6">
              <w:rPr>
                <w:rFonts w:eastAsia="Times New Roman" w:cs="Arial"/>
                <w:szCs w:val="18"/>
                <w:lang w:eastAsia="ar-SA"/>
              </w:rPr>
              <w:t>Revised to S1-171253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EF7BF6" w:rsidRPr="00C529BD" w:rsidTr="00F1033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F7BF6" w:rsidRPr="00F10338" w:rsidRDefault="00EF7BF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033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F7BF6" w:rsidRPr="00F10338" w:rsidRDefault="00F64389" w:rsidP="00B159CF">
            <w:pPr>
              <w:snapToGrid w:val="0"/>
              <w:spacing w:after="0" w:line="240" w:lineRule="auto"/>
            </w:pPr>
            <w:hyperlink r:id="rId34" w:history="1">
              <w:r w:rsidR="00EF7BF6" w:rsidRPr="00F10338">
                <w:rPr>
                  <w:rStyle w:val="Hyperlink"/>
                  <w:rFonts w:cs="Arial"/>
                  <w:color w:val="auto"/>
                </w:rPr>
                <w:t>S1-171253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F7BF6" w:rsidRPr="00F10338" w:rsidRDefault="00EF7BF6" w:rsidP="00B159CF">
            <w:pPr>
              <w:snapToGrid w:val="0"/>
              <w:spacing w:after="0" w:line="240" w:lineRule="auto"/>
            </w:pPr>
            <w:r w:rsidRPr="00F10338"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F7BF6" w:rsidRPr="00F10338" w:rsidRDefault="00EF7BF6" w:rsidP="00B159CF">
            <w:pPr>
              <w:snapToGrid w:val="0"/>
              <w:spacing w:after="0" w:line="240" w:lineRule="auto"/>
            </w:pPr>
            <w:r w:rsidRPr="00F10338">
              <w:t>Alignment of slicing requirements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F7BF6" w:rsidRPr="00F10338" w:rsidRDefault="00F10338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033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10338" w:rsidRDefault="00EF7BF6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10338">
              <w:rPr>
                <w:rFonts w:eastAsia="Arial Unicode MS" w:cs="Arial"/>
                <w:szCs w:val="18"/>
                <w:lang w:val="en-US" w:eastAsia="ar-SA"/>
              </w:rPr>
              <w:t>Revision of S1-171175.</w:t>
            </w:r>
          </w:p>
          <w:p w:rsidR="00F10338" w:rsidRPr="00F10338" w:rsidRDefault="00F10338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F10338" w:rsidRDefault="00F10338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EF7BF6" w:rsidRPr="00F10338" w:rsidRDefault="00F10338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F10338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A6267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626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A6267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5" w:history="1">
              <w:r w:rsidR="00C92A85" w:rsidRPr="00EA6267">
                <w:rPr>
                  <w:rStyle w:val="Hyperlink"/>
                  <w:rFonts w:cs="Arial"/>
                  <w:color w:val="auto"/>
                </w:rPr>
                <w:t>S1-171187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A6267" w:rsidRDefault="00C92A85" w:rsidP="00B159CF">
            <w:pPr>
              <w:snapToGrid w:val="0"/>
              <w:spacing w:after="0" w:line="240" w:lineRule="auto"/>
            </w:pPr>
            <w:r w:rsidRPr="00EA6267">
              <w:t>KPN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A6267" w:rsidRDefault="00C92A85" w:rsidP="00B159CF">
            <w:pPr>
              <w:snapToGrid w:val="0"/>
              <w:spacing w:after="0" w:line="240" w:lineRule="auto"/>
            </w:pPr>
            <w:r w:rsidRPr="00EA6267">
              <w:t>Network slicing and multiplexing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A6267" w:rsidRDefault="00EA626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A6267">
              <w:rPr>
                <w:rFonts w:eastAsia="Times New Roman" w:cs="Arial"/>
                <w:szCs w:val="18"/>
                <w:lang w:eastAsia="ar-SA"/>
              </w:rPr>
              <w:t>Revised to S1-171256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A6267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EA6267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6267" w:rsidRPr="00156AD4" w:rsidRDefault="00EA626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6267" w:rsidRPr="00156AD4" w:rsidRDefault="00F64389" w:rsidP="00B159CF">
            <w:pPr>
              <w:snapToGrid w:val="0"/>
              <w:spacing w:after="0" w:line="240" w:lineRule="auto"/>
            </w:pPr>
            <w:hyperlink r:id="rId36" w:history="1">
              <w:r w:rsidR="00EA6267" w:rsidRPr="00156AD4">
                <w:rPr>
                  <w:rStyle w:val="Hyperlink"/>
                  <w:rFonts w:cs="Arial"/>
                  <w:color w:val="auto"/>
                </w:rPr>
                <w:t>S1-171256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6267" w:rsidRPr="00156AD4" w:rsidRDefault="00EA6267" w:rsidP="00B159CF">
            <w:pPr>
              <w:snapToGrid w:val="0"/>
              <w:spacing w:after="0" w:line="240" w:lineRule="auto"/>
            </w:pPr>
            <w:r w:rsidRPr="00156AD4">
              <w:t>KPN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6267" w:rsidRPr="00156AD4" w:rsidRDefault="00EA6267" w:rsidP="00B159CF">
            <w:pPr>
              <w:snapToGrid w:val="0"/>
              <w:spacing w:after="0" w:line="240" w:lineRule="auto"/>
            </w:pPr>
            <w:r w:rsidRPr="00156AD4">
              <w:t>Network slicing and multiplexing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A6267" w:rsidRPr="00156AD4" w:rsidRDefault="00156AD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D4" w:rsidRDefault="00EA6267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szCs w:val="18"/>
                <w:lang w:val="en-US" w:eastAsia="ar-SA"/>
              </w:rPr>
              <w:t>Revision of S1-171187.</w:t>
            </w:r>
          </w:p>
          <w:p w:rsidR="00156AD4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EA6267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156AD4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9708F" w:rsidTr="00AC3120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159C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Mobility, multiple access, access network selection, and connectivity models</w:t>
            </w:r>
          </w:p>
        </w:tc>
      </w:tr>
      <w:tr w:rsidR="00C92A85" w:rsidRPr="00C529BD" w:rsidTr="00AC3120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C3120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312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C3120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7" w:history="1">
              <w:r w:rsidR="00C92A85" w:rsidRPr="00AC3120">
                <w:rPr>
                  <w:rStyle w:val="Hyperlink"/>
                  <w:rFonts w:cs="Arial"/>
                  <w:color w:val="auto"/>
                </w:rPr>
                <w:t>S1-171142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C3120" w:rsidRDefault="00C92A85" w:rsidP="00B159CF">
            <w:pPr>
              <w:snapToGrid w:val="0"/>
              <w:spacing w:after="0" w:line="240" w:lineRule="auto"/>
            </w:pPr>
            <w:r w:rsidRPr="00AC3120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C3120" w:rsidRDefault="00C92A85" w:rsidP="00B159CF">
            <w:pPr>
              <w:snapToGrid w:val="0"/>
              <w:spacing w:after="0" w:line="240" w:lineRule="auto"/>
            </w:pPr>
            <w:r w:rsidRPr="00AC3120">
              <w:t>Updates to Service Continuity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C3120" w:rsidRDefault="00AC3120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3120">
              <w:rPr>
                <w:rFonts w:eastAsia="Times New Roman" w:cs="Arial"/>
                <w:szCs w:val="18"/>
                <w:lang w:eastAsia="ar-SA"/>
              </w:rPr>
              <w:t>Revised to S1-171257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C3120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AC3120" w:rsidRPr="00C529BD" w:rsidTr="00C10039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120" w:rsidRPr="00AC3120" w:rsidRDefault="00AC3120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3120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120" w:rsidRPr="00AC3120" w:rsidRDefault="00F64389" w:rsidP="00B159CF">
            <w:pPr>
              <w:snapToGrid w:val="0"/>
              <w:spacing w:after="0" w:line="240" w:lineRule="auto"/>
            </w:pPr>
            <w:hyperlink r:id="rId38" w:history="1">
              <w:r w:rsidR="00AC3120" w:rsidRPr="00AC3120">
                <w:rPr>
                  <w:rStyle w:val="Hyperlink"/>
                  <w:rFonts w:cs="Arial"/>
                  <w:color w:val="auto"/>
                </w:rPr>
                <w:t>S1-171257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120" w:rsidRPr="00AC3120" w:rsidRDefault="00AC3120" w:rsidP="00B159CF">
            <w:pPr>
              <w:snapToGrid w:val="0"/>
              <w:spacing w:after="0" w:line="240" w:lineRule="auto"/>
            </w:pPr>
            <w:r w:rsidRPr="00AC3120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120" w:rsidRPr="00AC3120" w:rsidRDefault="00AC3120" w:rsidP="00B159CF">
            <w:pPr>
              <w:snapToGrid w:val="0"/>
              <w:spacing w:after="0" w:line="240" w:lineRule="auto"/>
            </w:pPr>
            <w:r w:rsidRPr="00AC3120">
              <w:t>Updates to Service Continuity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120" w:rsidRPr="00AC3120" w:rsidRDefault="00AC3120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312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3120" w:rsidRDefault="00AC3120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C3120">
              <w:rPr>
                <w:rFonts w:eastAsia="Arial Unicode MS" w:cs="Arial"/>
                <w:szCs w:val="18"/>
                <w:lang w:val="en-US" w:eastAsia="ar-SA"/>
              </w:rPr>
              <w:t>Revision of S1-171142.</w:t>
            </w:r>
          </w:p>
          <w:p w:rsidR="00AC3120" w:rsidRPr="00AC3120" w:rsidRDefault="00AC3120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AC3120" w:rsidRDefault="00AC3120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AC3120" w:rsidRPr="00AC3120" w:rsidRDefault="00AC3120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AC3120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10039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03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10039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9" w:history="1">
              <w:r w:rsidR="00C92A85" w:rsidRPr="00C10039">
                <w:rPr>
                  <w:rStyle w:val="Hyperlink"/>
                  <w:rFonts w:cs="Arial"/>
                  <w:color w:val="auto"/>
                </w:rPr>
                <w:t>S1-171067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10039" w:rsidRDefault="00C92A85" w:rsidP="00B159CF">
            <w:pPr>
              <w:snapToGrid w:val="0"/>
              <w:spacing w:after="0" w:line="240" w:lineRule="auto"/>
            </w:pPr>
            <w:r w:rsidRPr="00C10039">
              <w:rPr>
                <w:rFonts w:hint="eastAsi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10039" w:rsidRDefault="00C92A85" w:rsidP="00B159CF">
            <w:pPr>
              <w:snapToGrid w:val="0"/>
              <w:spacing w:after="0" w:line="240" w:lineRule="auto"/>
            </w:pPr>
            <w:r w:rsidRPr="00C10039">
              <w:t xml:space="preserve">Proposed clean-up </w:t>
            </w:r>
            <w:r w:rsidRPr="00C10039">
              <w:rPr>
                <w:rFonts w:hint="eastAsia"/>
              </w:rPr>
              <w:t>for</w:t>
            </w:r>
            <w:r w:rsidRPr="00C10039">
              <w:t xml:space="preserve"> </w:t>
            </w:r>
            <w:r w:rsidRPr="00C10039">
              <w:rPr>
                <w:rFonts w:hint="eastAsia"/>
              </w:rPr>
              <w:t>fixed broadband access</w:t>
            </w:r>
            <w:r w:rsidRPr="00C10039">
              <w:t xml:space="preserve">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10039" w:rsidRDefault="00C10039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039">
              <w:rPr>
                <w:rFonts w:eastAsia="Times New Roman" w:cs="Arial"/>
                <w:szCs w:val="18"/>
                <w:lang w:eastAsia="ar-SA"/>
              </w:rPr>
              <w:t>Revised to S1-171258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10039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10039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10039" w:rsidRPr="00156AD4" w:rsidRDefault="00C10039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10039" w:rsidRPr="00156AD4" w:rsidRDefault="00F64389" w:rsidP="00B159CF">
            <w:pPr>
              <w:snapToGrid w:val="0"/>
              <w:spacing w:after="0" w:line="240" w:lineRule="auto"/>
            </w:pPr>
            <w:hyperlink r:id="rId40" w:history="1">
              <w:r w:rsidR="00C10039" w:rsidRPr="00156AD4">
                <w:rPr>
                  <w:rStyle w:val="Hyperlink"/>
                  <w:rFonts w:cs="Arial"/>
                  <w:color w:val="auto"/>
                </w:rPr>
                <w:t>S1-171258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10039" w:rsidRPr="00156AD4" w:rsidRDefault="00C10039" w:rsidP="00B159CF">
            <w:pPr>
              <w:snapToGrid w:val="0"/>
              <w:spacing w:after="0" w:line="240" w:lineRule="auto"/>
            </w:pPr>
            <w:r w:rsidRPr="00156AD4"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10039" w:rsidRPr="00156AD4" w:rsidRDefault="00C10039" w:rsidP="00B159CF">
            <w:pPr>
              <w:snapToGrid w:val="0"/>
              <w:spacing w:after="0" w:line="240" w:lineRule="auto"/>
            </w:pPr>
            <w:r w:rsidRPr="00156AD4">
              <w:t>Proposed clean-up for fixed broadband access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10039" w:rsidRPr="00156AD4" w:rsidRDefault="00156AD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D4" w:rsidRDefault="00C10039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szCs w:val="18"/>
                <w:lang w:val="en-US" w:eastAsia="ar-SA"/>
              </w:rPr>
              <w:t>Revision of S1-171067.</w:t>
            </w:r>
          </w:p>
          <w:p w:rsidR="00156AD4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10039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156AD4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813A1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C10039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03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C10039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1" w:history="1">
              <w:r w:rsidR="00C92A85" w:rsidRPr="00C10039">
                <w:rPr>
                  <w:rStyle w:val="Hyperlink"/>
                  <w:rFonts w:cs="Arial"/>
                  <w:color w:val="auto"/>
                </w:rPr>
                <w:t>S1-171143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C10039" w:rsidRDefault="00C92A85" w:rsidP="00B159CF">
            <w:pPr>
              <w:snapToGrid w:val="0"/>
              <w:spacing w:after="0" w:line="240" w:lineRule="auto"/>
            </w:pPr>
            <w:r w:rsidRPr="00C10039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C10039" w:rsidRDefault="00C92A85" w:rsidP="00B159CF">
            <w:pPr>
              <w:snapToGrid w:val="0"/>
              <w:spacing w:after="0" w:line="240" w:lineRule="auto"/>
            </w:pPr>
            <w:r w:rsidRPr="00C10039">
              <w:t>Updates to Multi-access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C10039" w:rsidRDefault="00C10039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003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10039" w:rsidRDefault="00C10039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C10039" w:rsidRDefault="00C10039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C10039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813A1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813A1B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3A1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813A1B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2" w:history="1">
              <w:r w:rsidR="00C92A85" w:rsidRPr="00813A1B">
                <w:rPr>
                  <w:rStyle w:val="Hyperlink"/>
                  <w:rFonts w:cs="Arial"/>
                  <w:color w:val="auto"/>
                </w:rPr>
                <w:t>S1-171179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813A1B" w:rsidRDefault="00C92A85" w:rsidP="00B159CF">
            <w:pPr>
              <w:snapToGrid w:val="0"/>
              <w:spacing w:after="0" w:line="240" w:lineRule="auto"/>
            </w:pPr>
            <w:r w:rsidRPr="00813A1B"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813A1B" w:rsidRDefault="00C92A85" w:rsidP="00B159CF">
            <w:pPr>
              <w:snapToGrid w:val="0"/>
              <w:spacing w:after="0" w:line="240" w:lineRule="auto"/>
            </w:pPr>
            <w:r w:rsidRPr="00813A1B">
              <w:t>References in Section “Access Network Selection”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813A1B" w:rsidRDefault="00813A1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3A1B">
              <w:rPr>
                <w:rFonts w:eastAsia="Times New Roman" w:cs="Arial"/>
                <w:szCs w:val="18"/>
                <w:lang w:eastAsia="ar-SA"/>
              </w:rPr>
              <w:t>Revised to S1-171259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813A1B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813A1B" w:rsidRPr="00C529BD" w:rsidTr="005D04F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13A1B" w:rsidRPr="00813A1B" w:rsidRDefault="00813A1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3A1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13A1B" w:rsidRPr="00813A1B" w:rsidRDefault="00F64389" w:rsidP="00B159CF">
            <w:pPr>
              <w:snapToGrid w:val="0"/>
              <w:spacing w:after="0" w:line="240" w:lineRule="auto"/>
            </w:pPr>
            <w:hyperlink r:id="rId43" w:history="1">
              <w:r w:rsidR="00813A1B" w:rsidRPr="00813A1B">
                <w:rPr>
                  <w:rStyle w:val="Hyperlink"/>
                  <w:rFonts w:cs="Arial"/>
                  <w:color w:val="auto"/>
                </w:rPr>
                <w:t>S1-171259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13A1B" w:rsidRPr="00813A1B" w:rsidRDefault="00813A1B" w:rsidP="00B159CF">
            <w:pPr>
              <w:snapToGrid w:val="0"/>
              <w:spacing w:after="0" w:line="240" w:lineRule="auto"/>
            </w:pPr>
            <w:r w:rsidRPr="00813A1B"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13A1B" w:rsidRPr="00813A1B" w:rsidRDefault="00813A1B" w:rsidP="00B159CF">
            <w:pPr>
              <w:snapToGrid w:val="0"/>
              <w:spacing w:after="0" w:line="240" w:lineRule="auto"/>
            </w:pPr>
            <w:r w:rsidRPr="00813A1B">
              <w:t>References in Section “Access Network Selection”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13A1B" w:rsidRPr="00813A1B" w:rsidRDefault="00813A1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13A1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13A1B" w:rsidRDefault="00813A1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813A1B">
              <w:rPr>
                <w:rFonts w:eastAsia="Arial Unicode MS" w:cs="Arial"/>
                <w:szCs w:val="18"/>
                <w:lang w:val="en-US" w:eastAsia="ar-SA"/>
              </w:rPr>
              <w:t>Revision of S1-171179.</w:t>
            </w:r>
          </w:p>
          <w:p w:rsidR="00813A1B" w:rsidRPr="00813A1B" w:rsidRDefault="00813A1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813A1B" w:rsidRDefault="00813A1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813A1B" w:rsidRPr="00813A1B" w:rsidRDefault="00813A1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813A1B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5D04F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5D04FF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F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5D04FF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4" w:history="1">
              <w:r w:rsidR="00C92A85" w:rsidRPr="005D04FF">
                <w:rPr>
                  <w:rStyle w:val="Hyperlink"/>
                  <w:rFonts w:cs="Arial"/>
                  <w:color w:val="auto"/>
                </w:rPr>
                <w:t>S1-171184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5D04FF" w:rsidRDefault="00C92A85" w:rsidP="00B159CF">
            <w:pPr>
              <w:snapToGrid w:val="0"/>
              <w:spacing w:after="0" w:line="240" w:lineRule="auto"/>
            </w:pPr>
            <w:r w:rsidRPr="005D04FF">
              <w:t>Ericsson LM, NTT DOCOMO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5D04FF" w:rsidRDefault="00C92A85" w:rsidP="00B159CF">
            <w:pPr>
              <w:snapToGrid w:val="0"/>
              <w:spacing w:after="0" w:line="240" w:lineRule="auto"/>
            </w:pPr>
            <w:r w:rsidRPr="005D04FF">
              <w:t>CR22.011v14.4.0: Administrative restriction of subscribers’ access to E-UTRAN with NR DC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5D04FF" w:rsidRDefault="005D04FF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F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D04FF" w:rsidRDefault="005D04FF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5D04FF" w:rsidRDefault="005D04FF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5D04FF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5D04F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D04FF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F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D04FF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5" w:history="1">
              <w:r w:rsidR="00C92A85" w:rsidRPr="005D04FF">
                <w:rPr>
                  <w:rStyle w:val="Hyperlink"/>
                  <w:rFonts w:cs="Arial"/>
                  <w:color w:val="auto"/>
                </w:rPr>
                <w:t>S1-171125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D04FF" w:rsidRDefault="00C92A85" w:rsidP="00B159CF">
            <w:pPr>
              <w:snapToGrid w:val="0"/>
              <w:spacing w:after="0" w:line="240" w:lineRule="auto"/>
            </w:pPr>
            <w:r w:rsidRPr="005D04FF"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D04FF" w:rsidRDefault="00C92A85" w:rsidP="00B159CF">
            <w:pPr>
              <w:snapToGrid w:val="0"/>
              <w:spacing w:after="0" w:line="240" w:lineRule="auto"/>
            </w:pPr>
            <w:r w:rsidRPr="005D04FF">
              <w:t>SMARTER - Connectivity models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D04FF" w:rsidRDefault="005D04FF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FF">
              <w:rPr>
                <w:rFonts w:eastAsia="Times New Roman" w:cs="Arial"/>
                <w:szCs w:val="18"/>
                <w:lang w:eastAsia="ar-SA"/>
              </w:rPr>
              <w:t>Revised to S1-171260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D04FF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5D04FF" w:rsidRPr="00C529BD" w:rsidTr="0073356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FF" w:rsidRPr="005D04FF" w:rsidRDefault="005D04FF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04F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FF" w:rsidRPr="005D04FF" w:rsidRDefault="00F64389" w:rsidP="00B159CF">
            <w:pPr>
              <w:snapToGrid w:val="0"/>
              <w:spacing w:after="0" w:line="240" w:lineRule="auto"/>
            </w:pPr>
            <w:hyperlink r:id="rId46" w:history="1">
              <w:r w:rsidR="005D04FF" w:rsidRPr="005D04FF">
                <w:rPr>
                  <w:rStyle w:val="Hyperlink"/>
                  <w:rFonts w:cs="Arial"/>
                  <w:color w:val="auto"/>
                </w:rPr>
                <w:t>S1-171260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FF" w:rsidRPr="005D04FF" w:rsidRDefault="005D04FF" w:rsidP="00B159CF">
            <w:pPr>
              <w:snapToGrid w:val="0"/>
              <w:spacing w:after="0" w:line="240" w:lineRule="auto"/>
            </w:pPr>
            <w:r w:rsidRPr="005D04FF"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FF" w:rsidRPr="005D04FF" w:rsidRDefault="005D04FF" w:rsidP="00B159CF">
            <w:pPr>
              <w:snapToGrid w:val="0"/>
              <w:spacing w:after="0" w:line="240" w:lineRule="auto"/>
            </w:pPr>
            <w:r w:rsidRPr="005D04FF">
              <w:t>SMARTER - Connectivity models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FF" w:rsidRPr="005D04FF" w:rsidRDefault="005D04FF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4FF" w:rsidRPr="005D04FF" w:rsidRDefault="005D04FF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D04FF">
              <w:rPr>
                <w:rFonts w:eastAsia="Arial Unicode MS" w:cs="Arial"/>
                <w:szCs w:val="18"/>
                <w:lang w:val="en-US" w:eastAsia="ar-SA"/>
              </w:rPr>
              <w:t>Revision of S1-171125.</w:t>
            </w:r>
          </w:p>
        </w:tc>
      </w:tr>
      <w:tr w:rsidR="00C92A85" w:rsidRPr="00C529BD" w:rsidTr="0073356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733567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356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733567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7" w:history="1">
              <w:r w:rsidR="00C92A85" w:rsidRPr="00733567">
                <w:rPr>
                  <w:rStyle w:val="Hyperlink"/>
                  <w:rFonts w:cs="Arial"/>
                  <w:color w:val="auto"/>
                </w:rPr>
                <w:t>S1-171149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733567" w:rsidRDefault="00C92A85" w:rsidP="00B159CF">
            <w:pPr>
              <w:snapToGrid w:val="0"/>
              <w:spacing w:after="0" w:line="240" w:lineRule="auto"/>
            </w:pPr>
            <w:r w:rsidRPr="00733567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733567" w:rsidRDefault="00C92A85" w:rsidP="00B159CF">
            <w:pPr>
              <w:snapToGrid w:val="0"/>
              <w:spacing w:after="0" w:line="240" w:lineRule="auto"/>
            </w:pPr>
            <w:r w:rsidRPr="00733567">
              <w:t>Updates to Connectivity models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733567" w:rsidRDefault="0073356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356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33567" w:rsidRDefault="00733567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733567" w:rsidRDefault="00733567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733567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73356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33567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356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33567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8" w:history="1">
              <w:r w:rsidR="00C92A85" w:rsidRPr="00733567">
                <w:rPr>
                  <w:rStyle w:val="Hyperlink"/>
                  <w:rFonts w:cs="Arial"/>
                  <w:color w:val="auto"/>
                </w:rPr>
                <w:t>S1-171176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33567" w:rsidRDefault="00C92A85" w:rsidP="00B159CF">
            <w:pPr>
              <w:snapToGrid w:val="0"/>
              <w:spacing w:after="0" w:line="240" w:lineRule="auto"/>
            </w:pPr>
            <w:r w:rsidRPr="00733567"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33567" w:rsidRDefault="00C92A85" w:rsidP="00B159CF">
            <w:pPr>
              <w:snapToGrid w:val="0"/>
              <w:spacing w:after="0" w:line="240" w:lineRule="auto"/>
            </w:pPr>
            <w:r w:rsidRPr="00733567">
              <w:t>References in Section “Connectivity Models”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33567" w:rsidRDefault="0073356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3567">
              <w:rPr>
                <w:rFonts w:eastAsia="Times New Roman" w:cs="Arial"/>
                <w:szCs w:val="18"/>
                <w:lang w:eastAsia="ar-SA"/>
              </w:rPr>
              <w:t>Revised to S1-171261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33567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733567" w:rsidRPr="00C529BD" w:rsidTr="0073356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33567" w:rsidRPr="00733567" w:rsidRDefault="0073356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356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33567" w:rsidRPr="00733567" w:rsidRDefault="00F64389" w:rsidP="00B159CF">
            <w:pPr>
              <w:snapToGrid w:val="0"/>
              <w:spacing w:after="0" w:line="240" w:lineRule="auto"/>
            </w:pPr>
            <w:hyperlink r:id="rId49" w:history="1">
              <w:r w:rsidR="00733567" w:rsidRPr="00733567">
                <w:rPr>
                  <w:rStyle w:val="Hyperlink"/>
                  <w:rFonts w:cs="Arial"/>
                  <w:color w:val="auto"/>
                </w:rPr>
                <w:t>S1-171261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33567" w:rsidRPr="00733567" w:rsidRDefault="00733567" w:rsidP="00B159CF">
            <w:pPr>
              <w:snapToGrid w:val="0"/>
              <w:spacing w:after="0" w:line="240" w:lineRule="auto"/>
            </w:pPr>
            <w:r w:rsidRPr="00733567"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33567" w:rsidRPr="00733567" w:rsidRDefault="00733567" w:rsidP="00B159CF">
            <w:pPr>
              <w:snapToGrid w:val="0"/>
              <w:spacing w:after="0" w:line="240" w:lineRule="auto"/>
            </w:pPr>
            <w:r w:rsidRPr="00733567">
              <w:t>References in Section “Connectivity Models”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33567" w:rsidRPr="00733567" w:rsidRDefault="0073356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356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33567" w:rsidRDefault="00733567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733567">
              <w:rPr>
                <w:rFonts w:eastAsia="Arial Unicode MS" w:cs="Arial"/>
                <w:szCs w:val="18"/>
                <w:lang w:val="en-US" w:eastAsia="ar-SA"/>
              </w:rPr>
              <w:t>Revision of S1-171176.</w:t>
            </w:r>
          </w:p>
          <w:p w:rsidR="00733567" w:rsidRPr="00733567" w:rsidRDefault="00733567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733567" w:rsidRDefault="00733567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733567" w:rsidRPr="00733567" w:rsidRDefault="00733567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733567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73356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33567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356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33567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0" w:history="1">
              <w:r w:rsidR="00C92A85" w:rsidRPr="00733567">
                <w:rPr>
                  <w:rStyle w:val="Hyperlink"/>
                  <w:rFonts w:cs="Arial"/>
                  <w:color w:val="auto"/>
                </w:rPr>
                <w:t>S1-171182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33567" w:rsidRDefault="00C92A85" w:rsidP="00B159CF">
            <w:pPr>
              <w:snapToGrid w:val="0"/>
              <w:spacing w:after="0" w:line="240" w:lineRule="auto"/>
            </w:pPr>
            <w:r w:rsidRPr="00733567"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33567" w:rsidRDefault="00C92A85" w:rsidP="00B159CF">
            <w:pPr>
              <w:snapToGrid w:val="0"/>
              <w:spacing w:after="0" w:line="240" w:lineRule="auto"/>
            </w:pPr>
            <w:r w:rsidRPr="00733567">
              <w:t>SMARTER – remote UE and relay UE definitions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33567" w:rsidRDefault="0073356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3567">
              <w:rPr>
                <w:rFonts w:eastAsia="Times New Roman" w:cs="Arial"/>
                <w:szCs w:val="18"/>
                <w:lang w:eastAsia="ar-SA"/>
              </w:rPr>
              <w:t>Revised to S1-171262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733567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733567" w:rsidRPr="00C529BD" w:rsidTr="0073356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67" w:rsidRPr="00733567" w:rsidRDefault="0073356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3356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67" w:rsidRPr="00733567" w:rsidRDefault="00F64389" w:rsidP="00B159CF">
            <w:pPr>
              <w:snapToGrid w:val="0"/>
              <w:spacing w:after="0" w:line="240" w:lineRule="auto"/>
            </w:pPr>
            <w:hyperlink r:id="rId51" w:history="1">
              <w:r w:rsidR="00733567" w:rsidRPr="00733567">
                <w:rPr>
                  <w:rStyle w:val="Hyperlink"/>
                  <w:rFonts w:cs="Arial"/>
                  <w:color w:val="auto"/>
                </w:rPr>
                <w:t>S1-171262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67" w:rsidRPr="00733567" w:rsidRDefault="00733567" w:rsidP="00B159CF">
            <w:pPr>
              <w:snapToGrid w:val="0"/>
              <w:spacing w:after="0" w:line="240" w:lineRule="auto"/>
            </w:pPr>
            <w:r w:rsidRPr="00733567"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67" w:rsidRPr="00733567" w:rsidRDefault="00733567" w:rsidP="00B159CF">
            <w:pPr>
              <w:snapToGrid w:val="0"/>
              <w:spacing w:after="0" w:line="240" w:lineRule="auto"/>
            </w:pPr>
            <w:r w:rsidRPr="00733567">
              <w:t>SMARTER – remote UE and relay UE definitions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67" w:rsidRPr="00733567" w:rsidRDefault="0073356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3567" w:rsidRPr="00733567" w:rsidRDefault="00733567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733567">
              <w:rPr>
                <w:rFonts w:eastAsia="Arial Unicode MS" w:cs="Arial"/>
                <w:szCs w:val="18"/>
                <w:lang w:val="en-US" w:eastAsia="ar-SA"/>
              </w:rPr>
              <w:t>Revision of S1-171182.</w:t>
            </w:r>
          </w:p>
        </w:tc>
      </w:tr>
      <w:tr w:rsidR="00C92A85" w:rsidRPr="00C9708F" w:rsidTr="00FC0DBA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159C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Efficiency, QoS and policy control</w:t>
            </w:r>
          </w:p>
        </w:tc>
      </w:tr>
      <w:tr w:rsidR="00C92A85" w:rsidRPr="00C529BD" w:rsidTr="003E0756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FC0DBA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0DB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FC0DBA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2" w:history="1">
              <w:r w:rsidR="00C92A85" w:rsidRPr="00FC0DBA">
                <w:rPr>
                  <w:rStyle w:val="Hyperlink"/>
                  <w:rFonts w:cs="Arial"/>
                  <w:color w:val="auto"/>
                </w:rPr>
                <w:t>S1-171144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FC0DBA" w:rsidRDefault="00C92A85" w:rsidP="00B159CF">
            <w:pPr>
              <w:snapToGrid w:val="0"/>
              <w:spacing w:after="0" w:line="240" w:lineRule="auto"/>
            </w:pPr>
            <w:r w:rsidRPr="00FC0DBA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FC0DBA" w:rsidRDefault="00C92A85" w:rsidP="00B159CF">
            <w:pPr>
              <w:snapToGrid w:val="0"/>
              <w:spacing w:after="0" w:line="240" w:lineRule="auto"/>
            </w:pPr>
            <w:r w:rsidRPr="00FC0DBA">
              <w:t>Updates to Resource efficiency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FC0DBA" w:rsidRDefault="00FC0DBA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C0DB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C0DBA" w:rsidRDefault="00FC0DBA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FC0DBA" w:rsidRDefault="00FC0DBA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FC0DBA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E0756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075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E0756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3" w:history="1">
              <w:r w:rsidR="00C92A85" w:rsidRPr="003E0756">
                <w:rPr>
                  <w:rStyle w:val="Hyperlink"/>
                  <w:rFonts w:cs="Arial"/>
                  <w:color w:val="auto"/>
                </w:rPr>
                <w:t>S1-171145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E0756" w:rsidRDefault="00C92A85" w:rsidP="00B159CF">
            <w:pPr>
              <w:snapToGrid w:val="0"/>
              <w:spacing w:after="0" w:line="240" w:lineRule="auto"/>
            </w:pPr>
            <w:r w:rsidRPr="003E0756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E0756" w:rsidRDefault="00C92A85" w:rsidP="00B159CF">
            <w:pPr>
              <w:snapToGrid w:val="0"/>
              <w:spacing w:after="0" w:line="240" w:lineRule="auto"/>
            </w:pPr>
            <w:r w:rsidRPr="003E0756">
              <w:t>Updates to Efficient user plane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E0756" w:rsidRDefault="003E075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0756">
              <w:rPr>
                <w:rFonts w:eastAsia="Times New Roman" w:cs="Arial"/>
                <w:szCs w:val="18"/>
                <w:lang w:eastAsia="ar-SA"/>
              </w:rPr>
              <w:t>Revised to S1-171263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E0756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3E0756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E0756" w:rsidRPr="00156AD4" w:rsidRDefault="003E075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E0756" w:rsidRPr="00156AD4" w:rsidRDefault="00F64389" w:rsidP="00B159CF">
            <w:pPr>
              <w:snapToGrid w:val="0"/>
              <w:spacing w:after="0" w:line="240" w:lineRule="auto"/>
            </w:pPr>
            <w:hyperlink r:id="rId54" w:history="1">
              <w:r w:rsidR="003E0756" w:rsidRPr="00156AD4">
                <w:rPr>
                  <w:rStyle w:val="Hyperlink"/>
                  <w:rFonts w:cs="Arial"/>
                  <w:color w:val="auto"/>
                </w:rPr>
                <w:t>S1-171263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E0756" w:rsidRPr="00156AD4" w:rsidRDefault="003E0756" w:rsidP="00B159CF">
            <w:pPr>
              <w:snapToGrid w:val="0"/>
              <w:spacing w:after="0" w:line="240" w:lineRule="auto"/>
            </w:pPr>
            <w:r w:rsidRPr="00156AD4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E0756" w:rsidRPr="00156AD4" w:rsidRDefault="003E0756" w:rsidP="00B159CF">
            <w:pPr>
              <w:snapToGrid w:val="0"/>
              <w:spacing w:after="0" w:line="240" w:lineRule="auto"/>
            </w:pPr>
            <w:r w:rsidRPr="00156AD4">
              <w:t>Updates to Efficient user plane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E0756" w:rsidRPr="00156AD4" w:rsidRDefault="00156AD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D4" w:rsidRDefault="003E0756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szCs w:val="18"/>
                <w:lang w:val="en-US" w:eastAsia="ar-SA"/>
              </w:rPr>
              <w:t>Revision of S1-171145.</w:t>
            </w:r>
          </w:p>
          <w:p w:rsidR="00156AD4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3E0756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156AD4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F1033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E0756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075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E0756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5" w:history="1">
              <w:r w:rsidR="00C92A85" w:rsidRPr="003E0756">
                <w:rPr>
                  <w:rStyle w:val="Hyperlink"/>
                  <w:rFonts w:cs="Arial"/>
                  <w:color w:val="auto"/>
                </w:rPr>
                <w:t>S1-171070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E0756" w:rsidRDefault="00C92A85" w:rsidP="00B159CF">
            <w:pPr>
              <w:snapToGrid w:val="0"/>
              <w:spacing w:after="0" w:line="240" w:lineRule="auto"/>
            </w:pPr>
            <w:r w:rsidRPr="003E0756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E0756" w:rsidRDefault="00C92A85" w:rsidP="00B159CF">
            <w:pPr>
              <w:snapToGrid w:val="0"/>
              <w:spacing w:after="0" w:line="240" w:lineRule="auto"/>
            </w:pPr>
            <w:r w:rsidRPr="003E0756">
              <w:t>Proposed clean-up on Service Hosting Environment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E0756" w:rsidRDefault="003E075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E0756">
              <w:rPr>
                <w:rFonts w:eastAsia="Times New Roman" w:cs="Arial"/>
                <w:szCs w:val="18"/>
                <w:lang w:eastAsia="ar-SA"/>
              </w:rPr>
              <w:t>Revised to S1-171264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E0756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3E0756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E0756" w:rsidRPr="00F10338" w:rsidRDefault="003E075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033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E0756" w:rsidRPr="00F10338" w:rsidRDefault="00F64389" w:rsidP="00B159CF">
            <w:pPr>
              <w:snapToGrid w:val="0"/>
              <w:spacing w:after="0" w:line="240" w:lineRule="auto"/>
            </w:pPr>
            <w:hyperlink r:id="rId56" w:history="1">
              <w:r w:rsidR="003E0756" w:rsidRPr="00F10338">
                <w:rPr>
                  <w:rStyle w:val="Hyperlink"/>
                  <w:rFonts w:cs="Arial"/>
                  <w:color w:val="auto"/>
                </w:rPr>
                <w:t>S1-171264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E0756" w:rsidRPr="00F10338" w:rsidRDefault="003E0756" w:rsidP="00B159CF">
            <w:pPr>
              <w:snapToGrid w:val="0"/>
              <w:spacing w:after="0" w:line="240" w:lineRule="auto"/>
            </w:pPr>
            <w:r w:rsidRPr="00F10338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E0756" w:rsidRPr="00F10338" w:rsidRDefault="003E0756" w:rsidP="00B159CF">
            <w:pPr>
              <w:snapToGrid w:val="0"/>
              <w:spacing w:after="0" w:line="240" w:lineRule="auto"/>
            </w:pPr>
            <w:r w:rsidRPr="00F10338">
              <w:t>Proposed clean-up on Service Hosting Environment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E0756" w:rsidRPr="00F10338" w:rsidRDefault="00F10338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10338">
              <w:rPr>
                <w:rFonts w:eastAsia="Times New Roman" w:cs="Arial"/>
                <w:szCs w:val="18"/>
                <w:lang w:eastAsia="ar-SA"/>
              </w:rPr>
              <w:t>Revised to S1-171295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E0756" w:rsidRPr="00F10338" w:rsidRDefault="003E0756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10338">
              <w:rPr>
                <w:rFonts w:eastAsia="Arial Unicode MS" w:cs="Arial"/>
                <w:szCs w:val="18"/>
                <w:lang w:val="en-US" w:eastAsia="ar-SA"/>
              </w:rPr>
              <w:t>Revision of S1-171070.</w:t>
            </w:r>
          </w:p>
        </w:tc>
      </w:tr>
      <w:tr w:rsidR="00F10338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0338" w:rsidRPr="00156AD4" w:rsidRDefault="00F10338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0338" w:rsidRPr="00156AD4" w:rsidRDefault="00F64389" w:rsidP="00B159CF">
            <w:pPr>
              <w:snapToGrid w:val="0"/>
              <w:spacing w:after="0" w:line="240" w:lineRule="auto"/>
            </w:pPr>
            <w:hyperlink r:id="rId57" w:history="1">
              <w:r w:rsidR="00F10338" w:rsidRPr="00156AD4">
                <w:rPr>
                  <w:rStyle w:val="Hyperlink"/>
                  <w:rFonts w:cs="Arial"/>
                  <w:color w:val="auto"/>
                </w:rPr>
                <w:t>S1-171295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0338" w:rsidRPr="00156AD4" w:rsidRDefault="00F10338" w:rsidP="00B159CF">
            <w:pPr>
              <w:snapToGrid w:val="0"/>
              <w:spacing w:after="0" w:line="240" w:lineRule="auto"/>
            </w:pPr>
            <w:r w:rsidRPr="00156AD4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0338" w:rsidRPr="00156AD4" w:rsidRDefault="00F10338" w:rsidP="00B159CF">
            <w:pPr>
              <w:snapToGrid w:val="0"/>
              <w:spacing w:after="0" w:line="240" w:lineRule="auto"/>
            </w:pPr>
            <w:r w:rsidRPr="00156AD4">
              <w:t>Proposed clean-up on Service Hosting Environment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0338" w:rsidRPr="00156AD4" w:rsidRDefault="00156AD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Revised to S1-171297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F10338" w:rsidRPr="00156AD4" w:rsidRDefault="00F10338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i/>
                <w:szCs w:val="18"/>
                <w:lang w:val="en-US" w:eastAsia="ar-SA"/>
              </w:rPr>
              <w:t>Revision of S1-171070.</w:t>
            </w:r>
          </w:p>
          <w:p w:rsidR="00F10338" w:rsidRPr="00156AD4" w:rsidRDefault="00F10338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szCs w:val="18"/>
                <w:lang w:val="en-US" w:eastAsia="ar-SA"/>
              </w:rPr>
              <w:t>Revision of S1-171264.</w:t>
            </w:r>
          </w:p>
        </w:tc>
      </w:tr>
      <w:tr w:rsidR="00156AD4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D4" w:rsidRPr="00156AD4" w:rsidRDefault="00156AD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D4" w:rsidRPr="00156AD4" w:rsidRDefault="00F64389" w:rsidP="00B159CF">
            <w:pPr>
              <w:snapToGrid w:val="0"/>
              <w:spacing w:after="0" w:line="240" w:lineRule="auto"/>
              <w:rPr>
                <w:rFonts w:cs="Arial"/>
              </w:rPr>
            </w:pPr>
            <w:hyperlink r:id="rId58" w:history="1">
              <w:r w:rsidR="00156AD4" w:rsidRPr="00156AD4">
                <w:rPr>
                  <w:rStyle w:val="Hyperlink"/>
                  <w:rFonts w:cs="Arial"/>
                  <w:color w:val="auto"/>
                </w:rPr>
                <w:t>S1-171297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D4" w:rsidRPr="00156AD4" w:rsidRDefault="00156AD4" w:rsidP="00B159CF">
            <w:pPr>
              <w:snapToGrid w:val="0"/>
              <w:spacing w:after="0" w:line="240" w:lineRule="auto"/>
            </w:pPr>
            <w:r w:rsidRPr="00156AD4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D4" w:rsidRPr="00156AD4" w:rsidRDefault="00156AD4" w:rsidP="00B159CF">
            <w:pPr>
              <w:snapToGrid w:val="0"/>
              <w:spacing w:after="0" w:line="240" w:lineRule="auto"/>
            </w:pPr>
            <w:r w:rsidRPr="00156AD4">
              <w:t>Proposed clean-up on Service Hosting Environment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D4" w:rsidRPr="00156AD4" w:rsidRDefault="00156AD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D4" w:rsidRPr="00156AD4" w:rsidRDefault="00156AD4" w:rsidP="00156AD4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i/>
                <w:szCs w:val="18"/>
                <w:lang w:val="en-US" w:eastAsia="ar-SA"/>
              </w:rPr>
              <w:t>Revision of S1-171070.</w:t>
            </w:r>
          </w:p>
          <w:p w:rsidR="00156AD4" w:rsidRPr="00156AD4" w:rsidRDefault="00156AD4" w:rsidP="00156AD4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i/>
                <w:szCs w:val="18"/>
                <w:lang w:val="en-US" w:eastAsia="ar-SA"/>
              </w:rPr>
              <w:t>Revision of S1-171264.</w:t>
            </w:r>
          </w:p>
          <w:p w:rsid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szCs w:val="18"/>
                <w:lang w:val="en-US" w:eastAsia="ar-SA"/>
              </w:rPr>
              <w:t>Revision of S1-171295.</w:t>
            </w:r>
          </w:p>
          <w:p w:rsidR="00156AD4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156AD4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156AD4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F317A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02B1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02B1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02B1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9" w:history="1">
              <w:r w:rsidR="00C92A85" w:rsidRPr="004402B1">
                <w:rPr>
                  <w:rStyle w:val="Hyperlink"/>
                  <w:rFonts w:cs="Arial"/>
                  <w:color w:val="auto"/>
                </w:rPr>
                <w:t>S1-171072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02B1" w:rsidRDefault="00C92A85" w:rsidP="00B159CF">
            <w:pPr>
              <w:snapToGrid w:val="0"/>
              <w:spacing w:after="0" w:line="240" w:lineRule="auto"/>
            </w:pPr>
            <w:r w:rsidRPr="004402B1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02B1" w:rsidRDefault="00C92A85" w:rsidP="00B159CF">
            <w:pPr>
              <w:snapToGrid w:val="0"/>
              <w:spacing w:after="0" w:line="240" w:lineRule="auto"/>
            </w:pPr>
            <w:r w:rsidRPr="004402B1">
              <w:t>Proposed requirement on access control for the application in Service Hosting Environment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02B1" w:rsidRDefault="004402B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02B1">
              <w:rPr>
                <w:rFonts w:eastAsia="Times New Roman" w:cs="Arial"/>
                <w:szCs w:val="18"/>
                <w:lang w:eastAsia="ar-SA"/>
              </w:rPr>
              <w:t>Revised to S1-171265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02B1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4402B1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402B1" w:rsidRPr="00F317AB" w:rsidRDefault="004402B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17A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402B1" w:rsidRPr="00F317AB" w:rsidRDefault="00F64389" w:rsidP="00B159CF">
            <w:pPr>
              <w:snapToGrid w:val="0"/>
              <w:spacing w:after="0" w:line="240" w:lineRule="auto"/>
            </w:pPr>
            <w:hyperlink r:id="rId60" w:history="1">
              <w:r w:rsidR="004402B1" w:rsidRPr="00F317AB">
                <w:rPr>
                  <w:rStyle w:val="Hyperlink"/>
                  <w:rFonts w:cs="Arial"/>
                  <w:color w:val="auto"/>
                </w:rPr>
                <w:t>S1-171265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402B1" w:rsidRPr="00F317AB" w:rsidRDefault="004402B1" w:rsidP="00B159CF">
            <w:pPr>
              <w:snapToGrid w:val="0"/>
              <w:spacing w:after="0" w:line="240" w:lineRule="auto"/>
            </w:pPr>
            <w:r w:rsidRPr="00F317AB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402B1" w:rsidRPr="00F317AB" w:rsidRDefault="004402B1" w:rsidP="00B159CF">
            <w:pPr>
              <w:snapToGrid w:val="0"/>
              <w:spacing w:after="0" w:line="240" w:lineRule="auto"/>
            </w:pPr>
            <w:r w:rsidRPr="00F317AB">
              <w:t>Proposed requirement on access control for the application in Service Hosting Environment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402B1" w:rsidRPr="00F317AB" w:rsidRDefault="00F317A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S1-1712</w:t>
            </w:r>
            <w:r w:rsidRPr="00F317AB">
              <w:rPr>
                <w:rFonts w:eastAsia="Times New Roman" w:cs="Arial"/>
                <w:szCs w:val="18"/>
                <w:lang w:eastAsia="ar-SA"/>
              </w:rPr>
              <w:t>90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402B1" w:rsidRPr="00F317AB" w:rsidRDefault="004402B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317AB">
              <w:rPr>
                <w:rFonts w:eastAsia="Arial Unicode MS" w:cs="Arial"/>
                <w:szCs w:val="18"/>
                <w:lang w:val="en-US" w:eastAsia="ar-SA"/>
              </w:rPr>
              <w:t>Revision of S1-171072.</w:t>
            </w:r>
          </w:p>
        </w:tc>
      </w:tr>
      <w:tr w:rsidR="00F317AB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17AB" w:rsidRPr="00156AD4" w:rsidRDefault="00F317A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17AB" w:rsidRPr="00156AD4" w:rsidRDefault="00F64389" w:rsidP="00B159CF">
            <w:pPr>
              <w:snapToGrid w:val="0"/>
              <w:spacing w:after="0" w:line="240" w:lineRule="auto"/>
            </w:pPr>
            <w:hyperlink r:id="rId61" w:history="1">
              <w:r w:rsidR="00F317AB" w:rsidRPr="00156AD4">
                <w:rPr>
                  <w:rStyle w:val="Hyperlink"/>
                  <w:rFonts w:cs="Arial"/>
                  <w:color w:val="auto"/>
                </w:rPr>
                <w:t>S1-171290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17AB" w:rsidRPr="00156AD4" w:rsidRDefault="00F317AB" w:rsidP="00B159CF">
            <w:pPr>
              <w:snapToGrid w:val="0"/>
              <w:spacing w:after="0" w:line="240" w:lineRule="auto"/>
            </w:pPr>
            <w:r w:rsidRPr="00156AD4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17AB" w:rsidRPr="00156AD4" w:rsidRDefault="00F317AB" w:rsidP="00B159CF">
            <w:pPr>
              <w:snapToGrid w:val="0"/>
              <w:spacing w:after="0" w:line="240" w:lineRule="auto"/>
            </w:pPr>
            <w:r w:rsidRPr="00156AD4">
              <w:t>Proposed requirement on access control for the application in Service Hosting Environment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17AB" w:rsidRPr="00156AD4" w:rsidRDefault="00156AD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17AB" w:rsidRPr="00156AD4" w:rsidRDefault="00F317A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i/>
                <w:szCs w:val="18"/>
                <w:lang w:val="en-US" w:eastAsia="ar-SA"/>
              </w:rPr>
              <w:t>Revision of S1-171072.</w:t>
            </w:r>
          </w:p>
          <w:p w:rsidR="00156AD4" w:rsidRDefault="00F317A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szCs w:val="18"/>
                <w:lang w:val="en-US" w:eastAsia="ar-SA"/>
              </w:rPr>
              <w:t>Revision of S1-171265.</w:t>
            </w:r>
          </w:p>
          <w:p w:rsidR="00156AD4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F317AB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156AD4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8D04C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8D04CB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04C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8D04CB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2" w:history="1">
              <w:r w:rsidR="00C92A85" w:rsidRPr="008D04CB">
                <w:rPr>
                  <w:rStyle w:val="Hyperlink"/>
                  <w:rFonts w:cs="Arial"/>
                  <w:color w:val="auto"/>
                </w:rPr>
                <w:t>S1-171146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8D04CB" w:rsidRDefault="00C92A85" w:rsidP="00B159CF">
            <w:pPr>
              <w:snapToGrid w:val="0"/>
              <w:spacing w:after="0" w:line="240" w:lineRule="auto"/>
            </w:pPr>
            <w:r w:rsidRPr="008D04CB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8D04CB" w:rsidRDefault="00C92A85" w:rsidP="00B159CF">
            <w:pPr>
              <w:snapToGrid w:val="0"/>
              <w:spacing w:after="0" w:line="240" w:lineRule="auto"/>
            </w:pPr>
            <w:r w:rsidRPr="008D04CB">
              <w:t>Updates to Efficient content delivery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8D04CB" w:rsidRDefault="008D04C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04CB">
              <w:rPr>
                <w:rFonts w:eastAsia="Times New Roman" w:cs="Arial"/>
                <w:szCs w:val="18"/>
                <w:lang w:eastAsia="ar-SA"/>
              </w:rPr>
              <w:t>Revised to S1-171266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8D04CB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8D04CB" w:rsidRPr="00C529BD" w:rsidTr="008D04C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04CB" w:rsidRPr="008D04CB" w:rsidRDefault="008D04C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04C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04CB" w:rsidRPr="008D04CB" w:rsidRDefault="00F64389" w:rsidP="00B159CF">
            <w:pPr>
              <w:snapToGrid w:val="0"/>
              <w:spacing w:after="0" w:line="240" w:lineRule="auto"/>
            </w:pPr>
            <w:hyperlink r:id="rId63" w:history="1">
              <w:r w:rsidR="008D04CB" w:rsidRPr="008D04CB">
                <w:rPr>
                  <w:rStyle w:val="Hyperlink"/>
                  <w:rFonts w:cs="Arial"/>
                  <w:color w:val="auto"/>
                </w:rPr>
                <w:t>S1-171266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04CB" w:rsidRPr="008D04CB" w:rsidRDefault="008D04CB" w:rsidP="00B159CF">
            <w:pPr>
              <w:snapToGrid w:val="0"/>
              <w:spacing w:after="0" w:line="240" w:lineRule="auto"/>
            </w:pPr>
            <w:r w:rsidRPr="008D04CB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04CB" w:rsidRPr="008D04CB" w:rsidRDefault="008D04CB" w:rsidP="00B159CF">
            <w:pPr>
              <w:snapToGrid w:val="0"/>
              <w:spacing w:after="0" w:line="240" w:lineRule="auto"/>
            </w:pPr>
            <w:r w:rsidRPr="008D04CB">
              <w:t>Updates to Efficient content delivery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04CB" w:rsidRPr="008D04CB" w:rsidRDefault="008D04C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04C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04CB" w:rsidRDefault="008D04C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8D04CB">
              <w:rPr>
                <w:rFonts w:eastAsia="Arial Unicode MS" w:cs="Arial"/>
                <w:szCs w:val="18"/>
                <w:lang w:val="en-US" w:eastAsia="ar-SA"/>
              </w:rPr>
              <w:t>Revision of S1-171146.</w:t>
            </w:r>
          </w:p>
          <w:p w:rsidR="008D04CB" w:rsidRPr="008D04CB" w:rsidRDefault="008D04C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8D04CB" w:rsidRDefault="008D04C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8D04CB" w:rsidRPr="008D04CB" w:rsidRDefault="008D04C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8D04CB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002F1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8D04CB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04C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8D04CB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4" w:history="1">
              <w:r w:rsidR="00C92A85" w:rsidRPr="008D04CB">
                <w:rPr>
                  <w:rStyle w:val="Hyperlink"/>
                  <w:rFonts w:cs="Arial"/>
                  <w:color w:val="auto"/>
                </w:rPr>
                <w:t>S1-171154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8D04CB" w:rsidRDefault="00C92A85" w:rsidP="00B159CF">
            <w:pPr>
              <w:snapToGrid w:val="0"/>
              <w:spacing w:after="0" w:line="240" w:lineRule="auto"/>
            </w:pPr>
            <w:r w:rsidRPr="008D04CB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8D04CB" w:rsidRDefault="00C92A85" w:rsidP="00B159CF">
            <w:pPr>
              <w:snapToGrid w:val="0"/>
              <w:spacing w:after="0" w:line="240" w:lineRule="auto"/>
            </w:pPr>
            <w:r w:rsidRPr="008D04CB">
              <w:t>Updates to Energy efficiency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8D04CB" w:rsidRDefault="008D04C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04C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8D04CB" w:rsidRDefault="008D04C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8D04CB" w:rsidRDefault="008D04C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8D04CB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2F1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5" w:history="1">
              <w:r w:rsidR="00C92A85" w:rsidRPr="00002F1C">
                <w:rPr>
                  <w:rStyle w:val="Hyperlink"/>
                  <w:rFonts w:cs="Arial"/>
                  <w:color w:val="auto"/>
                </w:rPr>
                <w:t>S1-171147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C92A85" w:rsidP="00B159CF">
            <w:pPr>
              <w:snapToGrid w:val="0"/>
              <w:spacing w:after="0" w:line="240" w:lineRule="auto"/>
            </w:pPr>
            <w:r w:rsidRPr="00002F1C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C92A85" w:rsidP="00B159CF">
            <w:pPr>
              <w:snapToGrid w:val="0"/>
              <w:spacing w:after="0" w:line="240" w:lineRule="auto"/>
            </w:pPr>
            <w:r w:rsidRPr="00002F1C">
              <w:t>Updates to Priority, QoS and policy control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002F1C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2F1C">
              <w:rPr>
                <w:rFonts w:eastAsia="Times New Roman" w:cs="Arial"/>
                <w:szCs w:val="18"/>
                <w:lang w:eastAsia="ar-SA"/>
              </w:rPr>
              <w:t>Revised to S1-171267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002F1C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02F1C" w:rsidRPr="00156AD4" w:rsidRDefault="00002F1C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02F1C" w:rsidRPr="00156AD4" w:rsidRDefault="00F64389" w:rsidP="00B159CF">
            <w:pPr>
              <w:snapToGrid w:val="0"/>
              <w:spacing w:after="0" w:line="240" w:lineRule="auto"/>
            </w:pPr>
            <w:hyperlink r:id="rId66" w:history="1">
              <w:r w:rsidR="00002F1C" w:rsidRPr="00156AD4">
                <w:rPr>
                  <w:rStyle w:val="Hyperlink"/>
                  <w:rFonts w:cs="Arial"/>
                  <w:color w:val="auto"/>
                </w:rPr>
                <w:t>S1-171267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02F1C" w:rsidRPr="00156AD4" w:rsidRDefault="00002F1C" w:rsidP="00B159CF">
            <w:pPr>
              <w:snapToGrid w:val="0"/>
              <w:spacing w:after="0" w:line="240" w:lineRule="auto"/>
            </w:pPr>
            <w:r w:rsidRPr="00156AD4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02F1C" w:rsidRPr="00156AD4" w:rsidRDefault="00002F1C" w:rsidP="00B159CF">
            <w:pPr>
              <w:snapToGrid w:val="0"/>
              <w:spacing w:after="0" w:line="240" w:lineRule="auto"/>
            </w:pPr>
            <w:r w:rsidRPr="00156AD4">
              <w:t>Updates to Priority, QoS and policy control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02F1C" w:rsidRPr="00156AD4" w:rsidRDefault="00156AD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D4" w:rsidRDefault="00002F1C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szCs w:val="18"/>
                <w:lang w:val="en-US" w:eastAsia="ar-SA"/>
              </w:rPr>
              <w:t>Revision of S1-171147.</w:t>
            </w:r>
          </w:p>
          <w:p w:rsidR="00156AD4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002F1C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156AD4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2F1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7" w:history="1">
              <w:r w:rsidR="00C92A85" w:rsidRPr="00002F1C">
                <w:rPr>
                  <w:rStyle w:val="Hyperlink"/>
                  <w:rFonts w:cs="Arial"/>
                  <w:color w:val="auto"/>
                </w:rPr>
                <w:t>S1-171148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C92A85" w:rsidP="00B159CF">
            <w:pPr>
              <w:snapToGrid w:val="0"/>
              <w:spacing w:after="0" w:line="240" w:lineRule="auto"/>
            </w:pPr>
            <w:r w:rsidRPr="00002F1C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C92A85" w:rsidP="00B159CF">
            <w:pPr>
              <w:snapToGrid w:val="0"/>
              <w:spacing w:after="0" w:line="240" w:lineRule="auto"/>
            </w:pPr>
            <w:r w:rsidRPr="00002F1C">
              <w:t>Updates to Dynamic policy control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002F1C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2F1C">
              <w:rPr>
                <w:rFonts w:eastAsia="Times New Roman" w:cs="Arial"/>
                <w:szCs w:val="18"/>
                <w:lang w:eastAsia="ar-SA"/>
              </w:rPr>
              <w:t>Revised to S1-171268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002F1C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02F1C" w:rsidRPr="00156AD4" w:rsidRDefault="00002F1C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02F1C" w:rsidRPr="00156AD4" w:rsidRDefault="00F64389" w:rsidP="00B159CF">
            <w:pPr>
              <w:snapToGrid w:val="0"/>
              <w:spacing w:after="0" w:line="240" w:lineRule="auto"/>
            </w:pPr>
            <w:hyperlink r:id="rId68" w:history="1">
              <w:r w:rsidR="00002F1C" w:rsidRPr="00156AD4">
                <w:rPr>
                  <w:rStyle w:val="Hyperlink"/>
                  <w:rFonts w:cs="Arial"/>
                  <w:color w:val="auto"/>
                </w:rPr>
                <w:t>S1-171268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02F1C" w:rsidRPr="00156AD4" w:rsidRDefault="00002F1C" w:rsidP="00B159CF">
            <w:pPr>
              <w:snapToGrid w:val="0"/>
              <w:spacing w:after="0" w:line="240" w:lineRule="auto"/>
            </w:pPr>
            <w:r w:rsidRPr="00156AD4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02F1C" w:rsidRPr="00156AD4" w:rsidRDefault="00002F1C" w:rsidP="00B159CF">
            <w:pPr>
              <w:snapToGrid w:val="0"/>
              <w:spacing w:after="0" w:line="240" w:lineRule="auto"/>
            </w:pPr>
            <w:r w:rsidRPr="00156AD4">
              <w:t>Updates to Dynamic policy control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02F1C" w:rsidRPr="00156AD4" w:rsidRDefault="00156AD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D4" w:rsidRDefault="00002F1C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szCs w:val="18"/>
                <w:lang w:val="en-US" w:eastAsia="ar-SA"/>
              </w:rPr>
              <w:t>Revision of S1-171148.</w:t>
            </w:r>
          </w:p>
          <w:p w:rsidR="00156AD4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002F1C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156AD4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9708F" w:rsidTr="00002F1C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159C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Capability exposure</w:t>
            </w:r>
          </w:p>
        </w:tc>
      </w:tr>
      <w:tr w:rsidR="00C92A85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2F1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9" w:history="1">
              <w:r w:rsidR="00C92A85" w:rsidRPr="00002F1C">
                <w:rPr>
                  <w:rStyle w:val="Hyperlink"/>
                  <w:rFonts w:cs="Arial"/>
                  <w:color w:val="auto"/>
                </w:rPr>
                <w:t>S1-171068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C92A85" w:rsidP="00B159CF">
            <w:pPr>
              <w:snapToGrid w:val="0"/>
              <w:spacing w:after="0" w:line="240" w:lineRule="auto"/>
            </w:pPr>
            <w:r w:rsidRPr="00002F1C">
              <w:rPr>
                <w:rFonts w:hint="eastAsia"/>
              </w:rPr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C92A85" w:rsidP="00B159CF">
            <w:pPr>
              <w:snapToGrid w:val="0"/>
              <w:spacing w:after="0" w:line="240" w:lineRule="auto"/>
            </w:pPr>
            <w:r w:rsidRPr="00002F1C">
              <w:t xml:space="preserve">Proposed clean-up on </w:t>
            </w:r>
            <w:r w:rsidRPr="00002F1C">
              <w:rPr>
                <w:rFonts w:hint="eastAsia"/>
              </w:rPr>
              <w:t>network capability exposure</w:t>
            </w:r>
            <w:r w:rsidRPr="00002F1C">
              <w:t xml:space="preserve">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002F1C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2F1C">
              <w:rPr>
                <w:rFonts w:eastAsia="Times New Roman" w:cs="Arial"/>
                <w:szCs w:val="18"/>
                <w:lang w:eastAsia="ar-SA"/>
              </w:rPr>
              <w:t>Revised to S1-171269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02F1C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002F1C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02F1C" w:rsidRPr="00156AD4" w:rsidRDefault="00002F1C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02F1C" w:rsidRPr="00156AD4" w:rsidRDefault="00F64389" w:rsidP="00B159CF">
            <w:pPr>
              <w:snapToGrid w:val="0"/>
              <w:spacing w:after="0" w:line="240" w:lineRule="auto"/>
            </w:pPr>
            <w:hyperlink r:id="rId70" w:history="1">
              <w:r w:rsidR="00002F1C" w:rsidRPr="00156AD4">
                <w:rPr>
                  <w:rStyle w:val="Hyperlink"/>
                  <w:rFonts w:cs="Arial"/>
                  <w:color w:val="auto"/>
                </w:rPr>
                <w:t>S1-171269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02F1C" w:rsidRPr="00156AD4" w:rsidRDefault="00002F1C" w:rsidP="00B159CF">
            <w:pPr>
              <w:snapToGrid w:val="0"/>
              <w:spacing w:after="0" w:line="240" w:lineRule="auto"/>
            </w:pPr>
            <w:r w:rsidRPr="00156AD4">
              <w:t>ZTE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02F1C" w:rsidRPr="00156AD4" w:rsidRDefault="00002F1C" w:rsidP="00B159CF">
            <w:pPr>
              <w:snapToGrid w:val="0"/>
              <w:spacing w:after="0" w:line="240" w:lineRule="auto"/>
            </w:pPr>
            <w:r w:rsidRPr="00156AD4">
              <w:t>Proposed clean-up on network capability exposure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02F1C" w:rsidRPr="00156AD4" w:rsidRDefault="00156AD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D4" w:rsidRDefault="00002F1C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szCs w:val="18"/>
                <w:lang w:val="en-US" w:eastAsia="ar-SA"/>
              </w:rPr>
              <w:t>Revision of S1-171068.</w:t>
            </w:r>
          </w:p>
          <w:p w:rsidR="00156AD4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002F1C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156AD4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26C72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C7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26C72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1" w:history="1">
              <w:r w:rsidR="00C92A85" w:rsidRPr="00A26C72">
                <w:rPr>
                  <w:rStyle w:val="Hyperlink"/>
                  <w:rFonts w:cs="Arial"/>
                  <w:color w:val="auto"/>
                </w:rPr>
                <w:t>S1-171073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26C72" w:rsidRDefault="00C92A85" w:rsidP="00B159CF">
            <w:pPr>
              <w:snapToGrid w:val="0"/>
              <w:spacing w:after="0" w:line="240" w:lineRule="auto"/>
            </w:pPr>
            <w:r w:rsidRPr="00A26C72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26C72" w:rsidRDefault="00C92A85" w:rsidP="00B159CF">
            <w:pPr>
              <w:snapToGrid w:val="0"/>
              <w:spacing w:after="0" w:line="240" w:lineRule="auto"/>
            </w:pPr>
            <w:r w:rsidRPr="00A26C72">
              <w:t>Propose</w:t>
            </w:r>
            <w:r w:rsidRPr="00A26C72">
              <w:rPr>
                <w:rFonts w:hint="eastAsia"/>
              </w:rPr>
              <w:t>d</w:t>
            </w:r>
            <w:r w:rsidRPr="00A26C72">
              <w:t xml:space="preserve"> requirement on applications monitoring in the operator’s service hosting environment for 3rd party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26C72" w:rsidRDefault="00A26C72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C7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26C72" w:rsidRDefault="00A26C72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A26C72" w:rsidRDefault="00A26C72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A26C72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A26C72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26C72" w:rsidRPr="00156AD4" w:rsidRDefault="00A26C72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lastRenderedPageBreak/>
              <w:t>Cont.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26C72" w:rsidRPr="00156AD4" w:rsidRDefault="00A26C72" w:rsidP="00B159CF">
            <w:pPr>
              <w:snapToGrid w:val="0"/>
              <w:spacing w:after="0" w:line="240" w:lineRule="auto"/>
            </w:pPr>
            <w:r w:rsidRPr="00156AD4">
              <w:t>S1-171270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26C72" w:rsidRPr="00156AD4" w:rsidRDefault="00A26C72" w:rsidP="00B159CF">
            <w:pPr>
              <w:snapToGrid w:val="0"/>
              <w:spacing w:after="0" w:line="240" w:lineRule="auto"/>
            </w:pPr>
            <w:r w:rsidRPr="00156AD4">
              <w:t>NEC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26C72" w:rsidRPr="00156AD4" w:rsidRDefault="00A26C72" w:rsidP="00B159CF">
            <w:pPr>
              <w:snapToGrid w:val="0"/>
              <w:spacing w:after="0" w:line="240" w:lineRule="auto"/>
            </w:pPr>
            <w:r w:rsidRPr="00156AD4">
              <w:t>Adding note on APIs standardization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26C72" w:rsidRPr="00156AD4" w:rsidRDefault="00156AD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A26C72" w:rsidRPr="00156AD4" w:rsidRDefault="00A26C72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0C754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C471E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471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C471E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2" w:history="1">
              <w:r w:rsidR="00C92A85" w:rsidRPr="00CC471E">
                <w:rPr>
                  <w:rStyle w:val="Hyperlink"/>
                  <w:rFonts w:cs="Arial"/>
                  <w:color w:val="auto"/>
                </w:rPr>
                <w:t>S1-171135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C471E" w:rsidRDefault="00C92A85" w:rsidP="00B159CF">
            <w:pPr>
              <w:snapToGrid w:val="0"/>
              <w:spacing w:after="0" w:line="240" w:lineRule="auto"/>
            </w:pPr>
            <w:r w:rsidRPr="00CC471E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C471E" w:rsidRDefault="00C92A85" w:rsidP="00B159CF">
            <w:pPr>
              <w:snapToGrid w:val="0"/>
              <w:spacing w:after="0" w:line="240" w:lineRule="auto"/>
            </w:pPr>
            <w:r w:rsidRPr="00CC471E">
              <w:t>Proposed requirement on service continuity with the UE moves in/out of Service Hosting Environment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C471E" w:rsidRDefault="00CC471E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C471E">
              <w:rPr>
                <w:rFonts w:eastAsia="Times New Roman" w:cs="Arial"/>
                <w:szCs w:val="18"/>
                <w:lang w:eastAsia="ar-SA"/>
              </w:rPr>
              <w:t>Revised to S1-171248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C471E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C471E" w:rsidRPr="00C529BD" w:rsidTr="00F317A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C471E" w:rsidRPr="000C754A" w:rsidRDefault="00CC471E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54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C471E" w:rsidRPr="000C754A" w:rsidRDefault="00F64389" w:rsidP="00B159CF">
            <w:pPr>
              <w:snapToGrid w:val="0"/>
              <w:spacing w:after="0" w:line="240" w:lineRule="auto"/>
            </w:pPr>
            <w:hyperlink r:id="rId73" w:history="1">
              <w:r w:rsidR="00CC471E" w:rsidRPr="000C754A">
                <w:rPr>
                  <w:rStyle w:val="Hyperlink"/>
                  <w:rFonts w:cs="Arial"/>
                  <w:color w:val="auto"/>
                </w:rPr>
                <w:t>S1-171248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C471E" w:rsidRPr="000C754A" w:rsidRDefault="00CC471E" w:rsidP="00B159CF">
            <w:pPr>
              <w:snapToGrid w:val="0"/>
              <w:spacing w:after="0" w:line="240" w:lineRule="auto"/>
            </w:pPr>
            <w:r w:rsidRPr="000C754A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C471E" w:rsidRPr="000C754A" w:rsidRDefault="00CC471E" w:rsidP="00B159CF">
            <w:pPr>
              <w:snapToGrid w:val="0"/>
              <w:spacing w:after="0" w:line="240" w:lineRule="auto"/>
            </w:pPr>
            <w:r w:rsidRPr="000C754A">
              <w:t>Proposed requirement on service continuity with the UE moves in/out of Service Hosting Environment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C471E" w:rsidRPr="000C754A" w:rsidRDefault="000C754A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54A">
              <w:rPr>
                <w:rFonts w:eastAsia="Times New Roman" w:cs="Arial"/>
                <w:szCs w:val="18"/>
                <w:lang w:eastAsia="ar-SA"/>
              </w:rPr>
              <w:t>Revised to S1-171271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C471E" w:rsidRPr="000C754A" w:rsidRDefault="00CC471E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C754A">
              <w:rPr>
                <w:rFonts w:eastAsia="Arial Unicode MS" w:cs="Arial"/>
                <w:szCs w:val="18"/>
                <w:lang w:val="en-US" w:eastAsia="ar-SA"/>
              </w:rPr>
              <w:t>Revision of S1-171135.</w:t>
            </w:r>
          </w:p>
        </w:tc>
      </w:tr>
      <w:tr w:rsidR="000C754A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754A" w:rsidRPr="00F317AB" w:rsidRDefault="000C754A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17A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754A" w:rsidRPr="00F317AB" w:rsidRDefault="00F64389" w:rsidP="00B159CF">
            <w:pPr>
              <w:snapToGrid w:val="0"/>
              <w:spacing w:after="0" w:line="240" w:lineRule="auto"/>
            </w:pPr>
            <w:hyperlink r:id="rId74" w:history="1">
              <w:r w:rsidR="000C754A" w:rsidRPr="00F317AB">
                <w:rPr>
                  <w:rStyle w:val="Hyperlink"/>
                  <w:rFonts w:cs="Arial"/>
                  <w:color w:val="auto"/>
                </w:rPr>
                <w:t>S1-171271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754A" w:rsidRPr="00F317AB" w:rsidRDefault="000C754A" w:rsidP="00B159CF">
            <w:pPr>
              <w:snapToGrid w:val="0"/>
              <w:spacing w:after="0" w:line="240" w:lineRule="auto"/>
            </w:pPr>
            <w:r w:rsidRPr="00F317AB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754A" w:rsidRPr="00F317AB" w:rsidRDefault="000C754A" w:rsidP="00B159CF">
            <w:pPr>
              <w:snapToGrid w:val="0"/>
              <w:spacing w:after="0" w:line="240" w:lineRule="auto"/>
            </w:pPr>
            <w:r w:rsidRPr="00F317AB">
              <w:t>Proposed requirement on service continuity with the UE moves in/out of Service Hosting Environment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754A" w:rsidRPr="00F317AB" w:rsidRDefault="00F317A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317AB">
              <w:rPr>
                <w:rFonts w:eastAsia="Times New Roman" w:cs="Arial"/>
                <w:szCs w:val="18"/>
                <w:lang w:eastAsia="ar-SA"/>
              </w:rPr>
              <w:t>Revised to S1-171291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C754A" w:rsidRPr="00F317AB" w:rsidRDefault="000C754A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317AB">
              <w:rPr>
                <w:rFonts w:eastAsia="Arial Unicode MS" w:cs="Arial"/>
                <w:i/>
                <w:szCs w:val="18"/>
                <w:lang w:val="en-US" w:eastAsia="ar-SA"/>
              </w:rPr>
              <w:t>Revision of S1-171135.</w:t>
            </w:r>
          </w:p>
          <w:p w:rsidR="000C754A" w:rsidRPr="00F317AB" w:rsidRDefault="000C754A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317AB">
              <w:rPr>
                <w:rFonts w:eastAsia="Arial Unicode MS" w:cs="Arial"/>
                <w:szCs w:val="18"/>
                <w:lang w:val="en-US" w:eastAsia="ar-SA"/>
              </w:rPr>
              <w:t>Revision of S1-171248.</w:t>
            </w:r>
          </w:p>
        </w:tc>
      </w:tr>
      <w:tr w:rsidR="00F317AB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17AB" w:rsidRPr="00156AD4" w:rsidRDefault="00F317A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17AB" w:rsidRPr="00156AD4" w:rsidRDefault="00F64389" w:rsidP="00B159CF">
            <w:pPr>
              <w:snapToGrid w:val="0"/>
              <w:spacing w:after="0" w:line="240" w:lineRule="auto"/>
            </w:pPr>
            <w:hyperlink r:id="rId75" w:history="1">
              <w:r w:rsidR="00F317AB" w:rsidRPr="00156AD4">
                <w:rPr>
                  <w:rStyle w:val="Hyperlink"/>
                  <w:rFonts w:cs="Arial"/>
                  <w:color w:val="auto"/>
                </w:rPr>
                <w:t>S1-171291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17AB" w:rsidRPr="00156AD4" w:rsidRDefault="00F317AB" w:rsidP="00B159CF">
            <w:pPr>
              <w:snapToGrid w:val="0"/>
              <w:spacing w:after="0" w:line="240" w:lineRule="auto"/>
            </w:pPr>
            <w:r w:rsidRPr="00156AD4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17AB" w:rsidRPr="00156AD4" w:rsidRDefault="00F317AB" w:rsidP="00B159CF">
            <w:pPr>
              <w:snapToGrid w:val="0"/>
              <w:spacing w:after="0" w:line="240" w:lineRule="auto"/>
            </w:pPr>
            <w:r w:rsidRPr="00156AD4">
              <w:t>Proposed requirement on service continuity with the UE moves in/out of Service Hosting Environment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17AB" w:rsidRPr="00156AD4" w:rsidRDefault="00156AD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F317AB" w:rsidRPr="00156AD4" w:rsidRDefault="00F317AB" w:rsidP="00F317AB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i/>
                <w:szCs w:val="18"/>
                <w:lang w:val="en-US" w:eastAsia="ar-SA"/>
              </w:rPr>
              <w:t>Revision of S1-171135.</w:t>
            </w:r>
          </w:p>
          <w:p w:rsidR="00F317AB" w:rsidRPr="00156AD4" w:rsidRDefault="00F317AB" w:rsidP="00F317AB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i/>
                <w:szCs w:val="18"/>
                <w:lang w:val="en-US" w:eastAsia="ar-SA"/>
              </w:rPr>
              <w:t>Revision of S1-171248.</w:t>
            </w:r>
          </w:p>
          <w:p w:rsidR="00156AD4" w:rsidRDefault="00F317A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szCs w:val="18"/>
                <w:lang w:val="en-US" w:eastAsia="ar-SA"/>
              </w:rPr>
              <w:t>Revision of S1-171271.</w:t>
            </w:r>
          </w:p>
          <w:p w:rsidR="00156AD4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F317AB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156AD4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0C754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0C754A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54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0C754A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6" w:history="1">
              <w:r w:rsidR="00C92A85" w:rsidRPr="000C754A">
                <w:rPr>
                  <w:rStyle w:val="Hyperlink"/>
                  <w:rFonts w:cs="Arial"/>
                  <w:color w:val="auto"/>
                </w:rPr>
                <w:t>S1-171150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0C754A" w:rsidRDefault="00C92A85" w:rsidP="00B159CF">
            <w:pPr>
              <w:snapToGrid w:val="0"/>
              <w:spacing w:after="0" w:line="240" w:lineRule="auto"/>
            </w:pPr>
            <w:r w:rsidRPr="000C754A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0C754A" w:rsidRDefault="00C92A85" w:rsidP="00B159CF">
            <w:pPr>
              <w:snapToGrid w:val="0"/>
              <w:spacing w:after="0" w:line="240" w:lineRule="auto"/>
            </w:pPr>
            <w:r w:rsidRPr="000C754A">
              <w:t>Updates to Network capability exposure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0C754A" w:rsidRDefault="000C754A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54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754A" w:rsidRDefault="000C754A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0C754A" w:rsidRDefault="000C754A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0C754A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C754A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54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C754A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7" w:history="1">
              <w:r w:rsidR="00C92A85" w:rsidRPr="000C754A">
                <w:rPr>
                  <w:rStyle w:val="Hyperlink"/>
                  <w:rFonts w:cs="Arial"/>
                  <w:color w:val="auto"/>
                </w:rPr>
                <w:t>S1-171177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C754A" w:rsidRDefault="00C92A85" w:rsidP="00B159CF">
            <w:pPr>
              <w:snapToGrid w:val="0"/>
              <w:spacing w:after="0" w:line="240" w:lineRule="auto"/>
            </w:pPr>
            <w:r w:rsidRPr="000C754A"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C754A" w:rsidRDefault="00C92A85" w:rsidP="00B159CF">
            <w:pPr>
              <w:snapToGrid w:val="0"/>
              <w:spacing w:after="0" w:line="240" w:lineRule="auto"/>
            </w:pPr>
            <w:r w:rsidRPr="000C754A">
              <w:t>References in Section “Network Capability Exposure”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C754A" w:rsidRDefault="000C754A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54A">
              <w:rPr>
                <w:rFonts w:eastAsia="Times New Roman" w:cs="Arial"/>
                <w:szCs w:val="18"/>
                <w:lang w:eastAsia="ar-SA"/>
              </w:rPr>
              <w:t>Revised to S1-171272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C754A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0C754A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754A" w:rsidRPr="00156AD4" w:rsidRDefault="000C754A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754A" w:rsidRPr="00156AD4" w:rsidRDefault="00F64389" w:rsidP="00B159CF">
            <w:pPr>
              <w:snapToGrid w:val="0"/>
              <w:spacing w:after="0" w:line="240" w:lineRule="auto"/>
            </w:pPr>
            <w:hyperlink r:id="rId78" w:history="1">
              <w:r w:rsidR="000C754A" w:rsidRPr="00156AD4">
                <w:rPr>
                  <w:rStyle w:val="Hyperlink"/>
                  <w:rFonts w:cs="Arial"/>
                  <w:color w:val="auto"/>
                </w:rPr>
                <w:t>S1-171272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754A" w:rsidRPr="00156AD4" w:rsidRDefault="000C754A" w:rsidP="00B159CF">
            <w:pPr>
              <w:snapToGrid w:val="0"/>
              <w:spacing w:after="0" w:line="240" w:lineRule="auto"/>
            </w:pPr>
            <w:r w:rsidRPr="00156AD4"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754A" w:rsidRPr="00156AD4" w:rsidRDefault="000C754A" w:rsidP="00B159CF">
            <w:pPr>
              <w:snapToGrid w:val="0"/>
              <w:spacing w:after="0" w:line="240" w:lineRule="auto"/>
            </w:pPr>
            <w:r w:rsidRPr="00156AD4">
              <w:t>References in Section “Network Capability Exposure”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754A" w:rsidRPr="00156AD4" w:rsidRDefault="00156AD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D4" w:rsidRDefault="000C754A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szCs w:val="18"/>
                <w:lang w:val="en-US" w:eastAsia="ar-SA"/>
              </w:rPr>
              <w:t>Revision of S1-171177.</w:t>
            </w:r>
          </w:p>
          <w:p w:rsidR="00156AD4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0C754A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156AD4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9708F" w:rsidTr="000C754A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159C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Other basic capabilities</w:t>
            </w:r>
          </w:p>
        </w:tc>
      </w:tr>
      <w:tr w:rsidR="00C92A85" w:rsidRPr="00C529BD" w:rsidTr="000C754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0C754A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54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0C754A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9" w:history="1">
              <w:r w:rsidR="00C92A85" w:rsidRPr="000C754A">
                <w:rPr>
                  <w:rStyle w:val="Hyperlink"/>
                  <w:rFonts w:cs="Arial"/>
                  <w:color w:val="auto"/>
                </w:rPr>
                <w:t>S1-171151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0C754A" w:rsidRDefault="00C92A85" w:rsidP="00B159CF">
            <w:pPr>
              <w:snapToGrid w:val="0"/>
              <w:spacing w:after="0" w:line="240" w:lineRule="auto"/>
            </w:pPr>
            <w:r w:rsidRPr="000C754A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0C754A" w:rsidRDefault="00C92A85" w:rsidP="00B159CF">
            <w:pPr>
              <w:snapToGrid w:val="0"/>
              <w:spacing w:after="0" w:line="240" w:lineRule="auto"/>
            </w:pPr>
            <w:r w:rsidRPr="000C754A">
              <w:t>Updates to Context aware network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0C754A" w:rsidRDefault="000C754A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54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754A" w:rsidRDefault="000C754A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0C754A" w:rsidRDefault="000C754A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0C754A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0C754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0C754A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54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0C754A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0" w:history="1">
              <w:r w:rsidR="00C92A85" w:rsidRPr="000C754A">
                <w:rPr>
                  <w:rStyle w:val="Hyperlink"/>
                  <w:rFonts w:cs="Arial"/>
                  <w:color w:val="auto"/>
                </w:rPr>
                <w:t>S1-171152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0C754A" w:rsidRDefault="00C92A85" w:rsidP="00B159CF">
            <w:pPr>
              <w:snapToGrid w:val="0"/>
              <w:spacing w:after="0" w:line="240" w:lineRule="auto"/>
            </w:pPr>
            <w:r w:rsidRPr="000C754A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0C754A" w:rsidRDefault="00C92A85" w:rsidP="00B159CF">
            <w:pPr>
              <w:snapToGrid w:val="0"/>
              <w:spacing w:after="0" w:line="240" w:lineRule="auto"/>
            </w:pPr>
            <w:r w:rsidRPr="000C754A">
              <w:t>Updates to Self backhaul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0C754A" w:rsidRDefault="000C754A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54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754A" w:rsidRDefault="000C754A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0C754A" w:rsidRDefault="000C754A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0C754A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0C754A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C754A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54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C754A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1" w:history="1">
              <w:r w:rsidR="00C92A85" w:rsidRPr="000C754A">
                <w:rPr>
                  <w:rStyle w:val="Hyperlink"/>
                  <w:rFonts w:cs="Arial"/>
                  <w:color w:val="auto"/>
                </w:rPr>
                <w:t>S1-171178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C754A" w:rsidRDefault="00C92A85" w:rsidP="00B159CF">
            <w:pPr>
              <w:snapToGrid w:val="0"/>
              <w:spacing w:after="0" w:line="240" w:lineRule="auto"/>
            </w:pPr>
            <w:r w:rsidRPr="000C754A"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C754A" w:rsidRDefault="00C92A85" w:rsidP="00B159CF">
            <w:pPr>
              <w:snapToGrid w:val="0"/>
              <w:spacing w:after="0" w:line="240" w:lineRule="auto"/>
            </w:pPr>
            <w:r w:rsidRPr="000C754A">
              <w:t>References in Section “Flexible broadcast/multicast service”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C754A" w:rsidRDefault="000C754A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54A">
              <w:rPr>
                <w:rFonts w:eastAsia="Times New Roman" w:cs="Arial"/>
                <w:szCs w:val="18"/>
                <w:lang w:eastAsia="ar-SA"/>
              </w:rPr>
              <w:t>Revised to S1-171273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C754A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0C754A" w:rsidRPr="00C529BD" w:rsidTr="00A60E1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754A" w:rsidRPr="000C754A" w:rsidRDefault="000C754A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54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754A" w:rsidRPr="000C754A" w:rsidRDefault="00F64389" w:rsidP="00B159CF">
            <w:pPr>
              <w:snapToGrid w:val="0"/>
              <w:spacing w:after="0" w:line="240" w:lineRule="auto"/>
            </w:pPr>
            <w:hyperlink r:id="rId82" w:history="1">
              <w:r w:rsidR="000C754A" w:rsidRPr="000C754A">
                <w:rPr>
                  <w:rStyle w:val="Hyperlink"/>
                  <w:rFonts w:cs="Arial"/>
                  <w:color w:val="auto"/>
                </w:rPr>
                <w:t>S1-171273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754A" w:rsidRPr="000C754A" w:rsidRDefault="000C754A" w:rsidP="00B159CF">
            <w:pPr>
              <w:snapToGrid w:val="0"/>
              <w:spacing w:after="0" w:line="240" w:lineRule="auto"/>
            </w:pPr>
            <w:r w:rsidRPr="000C754A"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754A" w:rsidRPr="000C754A" w:rsidRDefault="000C754A" w:rsidP="00B159CF">
            <w:pPr>
              <w:snapToGrid w:val="0"/>
              <w:spacing w:after="0" w:line="240" w:lineRule="auto"/>
            </w:pPr>
            <w:r w:rsidRPr="000C754A">
              <w:t>References in Section “Flexible broadcast/multicast service”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754A" w:rsidRPr="000C754A" w:rsidRDefault="000C754A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754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C754A" w:rsidRDefault="000C754A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C754A">
              <w:rPr>
                <w:rFonts w:eastAsia="Arial Unicode MS" w:cs="Arial"/>
                <w:szCs w:val="18"/>
                <w:lang w:val="en-US" w:eastAsia="ar-SA"/>
              </w:rPr>
              <w:t>Revision of S1-171178.</w:t>
            </w:r>
          </w:p>
          <w:p w:rsidR="000C754A" w:rsidRPr="000C754A" w:rsidRDefault="000C754A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0C754A" w:rsidRDefault="000C754A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0C754A" w:rsidRPr="000C754A" w:rsidRDefault="000C754A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0C754A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A60E1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60E11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0E1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60E11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3" w:history="1">
              <w:r w:rsidR="00C92A85" w:rsidRPr="00A60E11">
                <w:rPr>
                  <w:rStyle w:val="Hyperlink"/>
                  <w:rFonts w:cs="Arial"/>
                  <w:color w:val="auto"/>
                </w:rPr>
                <w:t>S1-171188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60E11" w:rsidRDefault="00C92A85" w:rsidP="00B159CF">
            <w:pPr>
              <w:snapToGrid w:val="0"/>
              <w:spacing w:after="0" w:line="240" w:lineRule="auto"/>
            </w:pPr>
            <w:r w:rsidRPr="00A60E11"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60E11" w:rsidRDefault="00C92A85" w:rsidP="00B159CF">
            <w:pPr>
              <w:snapToGrid w:val="0"/>
              <w:spacing w:after="0" w:line="240" w:lineRule="auto"/>
            </w:pPr>
            <w:r w:rsidRPr="00A60E11">
              <w:t>SMARTER – Flexible broadcast/multicast service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60E11" w:rsidRDefault="00A60E1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0E1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60E11" w:rsidRDefault="00A60E1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A60E11" w:rsidRDefault="00A60E1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A60E11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A60E1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60E11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0E1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60E11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4" w:history="1">
              <w:r w:rsidR="00C92A85" w:rsidRPr="00A60E11">
                <w:rPr>
                  <w:rStyle w:val="Hyperlink"/>
                  <w:rFonts w:cs="Arial"/>
                  <w:color w:val="auto"/>
                </w:rPr>
                <w:t>S1-171153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60E11" w:rsidRDefault="00C92A85" w:rsidP="00B159CF">
            <w:pPr>
              <w:snapToGrid w:val="0"/>
              <w:spacing w:after="0" w:line="240" w:lineRule="auto"/>
            </w:pPr>
            <w:r w:rsidRPr="00A60E11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60E11" w:rsidRDefault="00C92A85" w:rsidP="00B159CF">
            <w:pPr>
              <w:snapToGrid w:val="0"/>
              <w:spacing w:after="0" w:line="240" w:lineRule="auto"/>
            </w:pPr>
            <w:r w:rsidRPr="00A60E11">
              <w:t>Updates to Subscription aspects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60E11" w:rsidRDefault="00A60E1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0E1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60E11" w:rsidRDefault="00A60E1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A60E11" w:rsidRDefault="00A60E1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A60E11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A60E1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60E11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0E1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60E11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5" w:history="1">
              <w:r w:rsidR="00C92A85" w:rsidRPr="00A60E11">
                <w:rPr>
                  <w:rStyle w:val="Hyperlink"/>
                  <w:rFonts w:cs="Arial"/>
                  <w:color w:val="auto"/>
                </w:rPr>
                <w:t>S1-171155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60E11" w:rsidRDefault="00C92A85" w:rsidP="00B159CF">
            <w:pPr>
              <w:snapToGrid w:val="0"/>
              <w:spacing w:after="0" w:line="240" w:lineRule="auto"/>
            </w:pPr>
            <w:r w:rsidRPr="00A60E11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60E11" w:rsidRDefault="00C92A85" w:rsidP="00B159CF">
            <w:pPr>
              <w:snapToGrid w:val="0"/>
              <w:spacing w:after="0" w:line="240" w:lineRule="auto"/>
            </w:pPr>
            <w:r w:rsidRPr="00A60E11">
              <w:t>Updates to Markets requiring minimal service levels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60E11" w:rsidRDefault="00A60E1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0E1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60E11" w:rsidRDefault="00A60E1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A60E11" w:rsidRDefault="00A60E1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A60E11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9708F" w:rsidTr="008F5BA3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159C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lastRenderedPageBreak/>
              <w:t>New basic capabilities sections</w:t>
            </w:r>
          </w:p>
        </w:tc>
      </w:tr>
      <w:tr w:rsidR="00C92A85" w:rsidRPr="00C529BD" w:rsidTr="00AC7F89">
        <w:trPr>
          <w:trHeight w:val="52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5C92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5C9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5C92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6" w:history="1">
              <w:r w:rsidR="00C92A85" w:rsidRPr="001C4E7C">
                <w:rPr>
                  <w:rStyle w:val="Hyperlink"/>
                  <w:rFonts w:cs="Arial"/>
                </w:rPr>
                <w:t>S1-171035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5C92" w:rsidRDefault="00C92A85" w:rsidP="00B159CF">
            <w:pPr>
              <w:snapToGrid w:val="0"/>
              <w:spacing w:after="0" w:line="240" w:lineRule="auto"/>
            </w:pPr>
            <w:r w:rsidRPr="00445C92">
              <w:t>LG Electronics, Huawei, 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5C92" w:rsidRDefault="00C92A85" w:rsidP="00B159CF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445C92">
              <w:rPr>
                <w:rFonts w:cs="Arial"/>
                <w:bCs/>
              </w:rPr>
              <w:t>Text proposal for eV2X section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5C92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5C92">
              <w:rPr>
                <w:rFonts w:eastAsia="Times New Roman" w:cs="Arial"/>
                <w:szCs w:val="18"/>
                <w:lang w:eastAsia="ar-SA"/>
              </w:rPr>
              <w:t>Revised to S1-171119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45C92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AC7F89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C7F89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7F8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C7F89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7" w:history="1">
              <w:r w:rsidR="00C92A85" w:rsidRPr="00AC7F89">
                <w:rPr>
                  <w:rStyle w:val="Hyperlink"/>
                  <w:rFonts w:cs="Arial"/>
                  <w:color w:val="auto"/>
                </w:rPr>
                <w:t>S1-171119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C7F89" w:rsidRDefault="00C92A85" w:rsidP="00B159CF">
            <w:pPr>
              <w:snapToGrid w:val="0"/>
              <w:spacing w:after="0" w:line="240" w:lineRule="auto"/>
            </w:pPr>
            <w:r w:rsidRPr="00AC7F89">
              <w:t>LG Electronics, Huawei, 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C7F89" w:rsidRDefault="00C92A85" w:rsidP="00B159CF">
            <w:pPr>
              <w:snapToGrid w:val="0"/>
              <w:spacing w:after="0" w:line="240" w:lineRule="auto"/>
            </w:pPr>
            <w:r w:rsidRPr="00AC7F89">
              <w:t>Text proposal for eV2X section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C7F89" w:rsidRDefault="00AC7F89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7F89">
              <w:rPr>
                <w:rFonts w:eastAsia="Times New Roman" w:cs="Arial"/>
                <w:szCs w:val="18"/>
                <w:lang w:eastAsia="ar-SA"/>
              </w:rPr>
              <w:t>Revised to S1-171381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C7F89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C7F89">
              <w:rPr>
                <w:rFonts w:eastAsia="Arial Unicode MS" w:cs="Arial"/>
                <w:szCs w:val="18"/>
                <w:lang w:val="en-US" w:eastAsia="ar-SA"/>
              </w:rPr>
              <w:t>Revision of S1-171035.</w:t>
            </w:r>
          </w:p>
        </w:tc>
      </w:tr>
      <w:tr w:rsidR="00AC7F89" w:rsidRPr="00C529BD" w:rsidTr="00AC7F89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C7F89" w:rsidRPr="00AC7F89" w:rsidRDefault="00AC7F89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7F8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C7F89" w:rsidRPr="00AC7F89" w:rsidRDefault="00F64389" w:rsidP="00B159CF">
            <w:pPr>
              <w:snapToGrid w:val="0"/>
              <w:spacing w:after="0" w:line="240" w:lineRule="auto"/>
            </w:pPr>
            <w:hyperlink r:id="rId88" w:history="1">
              <w:r w:rsidR="00AC7F89" w:rsidRPr="00AC7F89">
                <w:rPr>
                  <w:rStyle w:val="Hyperlink"/>
                  <w:rFonts w:cs="Arial"/>
                  <w:color w:val="auto"/>
                </w:rPr>
                <w:t>S1-171381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C7F89" w:rsidRPr="00AC7F89" w:rsidRDefault="00AC7F89" w:rsidP="00B159CF">
            <w:pPr>
              <w:snapToGrid w:val="0"/>
              <w:spacing w:after="0" w:line="240" w:lineRule="auto"/>
            </w:pPr>
            <w:r w:rsidRPr="00AC7F89">
              <w:t>LG Electronics, Huawei, 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C7F89" w:rsidRPr="00AC7F89" w:rsidRDefault="00AC7F89" w:rsidP="00B159CF">
            <w:pPr>
              <w:snapToGrid w:val="0"/>
              <w:spacing w:after="0" w:line="240" w:lineRule="auto"/>
            </w:pPr>
            <w:r w:rsidRPr="00AC7F89">
              <w:t>Text proposal for eV2X section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C7F89" w:rsidRPr="00AC7F89" w:rsidRDefault="00AC7F89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7F89">
              <w:rPr>
                <w:rFonts w:eastAsia="Times New Roman" w:cs="Arial"/>
                <w:szCs w:val="18"/>
                <w:lang w:eastAsia="ar-SA"/>
              </w:rPr>
              <w:t>Revised to S1-171283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AC7F89" w:rsidRPr="00AC7F89" w:rsidRDefault="00AC7F89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C7F89">
              <w:rPr>
                <w:rFonts w:eastAsia="Arial Unicode MS" w:cs="Arial"/>
                <w:i/>
                <w:szCs w:val="18"/>
                <w:lang w:val="en-US" w:eastAsia="ar-SA"/>
              </w:rPr>
              <w:t>Revision of S1-171035.</w:t>
            </w:r>
          </w:p>
          <w:p w:rsidR="00AC7F89" w:rsidRPr="00AC7F89" w:rsidRDefault="00AC7F89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C7F89">
              <w:rPr>
                <w:rFonts w:eastAsia="Arial Unicode MS" w:cs="Arial"/>
                <w:szCs w:val="18"/>
                <w:lang w:val="en-US" w:eastAsia="ar-SA"/>
              </w:rPr>
              <w:t>Revision of S1-171119.</w:t>
            </w:r>
          </w:p>
        </w:tc>
      </w:tr>
      <w:tr w:rsidR="00AC7F89" w:rsidRPr="00C529BD" w:rsidTr="00AC7F89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7F89" w:rsidRPr="00AC7F89" w:rsidRDefault="00AC7F89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7F89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7F89" w:rsidRPr="00AC7F89" w:rsidRDefault="00F64389" w:rsidP="00B159CF">
            <w:pPr>
              <w:snapToGrid w:val="0"/>
              <w:spacing w:after="0" w:line="240" w:lineRule="auto"/>
              <w:rPr>
                <w:rFonts w:cs="Arial"/>
              </w:rPr>
            </w:pPr>
            <w:hyperlink r:id="rId89" w:history="1">
              <w:r w:rsidR="00AC7F89" w:rsidRPr="00AC7F89">
                <w:rPr>
                  <w:rStyle w:val="Hyperlink"/>
                  <w:rFonts w:cs="Arial"/>
                  <w:color w:val="auto"/>
                </w:rPr>
                <w:t>S1-171283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7F89" w:rsidRPr="00AC7F89" w:rsidRDefault="00AC7F89" w:rsidP="00B159CF">
            <w:pPr>
              <w:snapToGrid w:val="0"/>
              <w:spacing w:after="0" w:line="240" w:lineRule="auto"/>
            </w:pPr>
            <w:r w:rsidRPr="00AC7F89">
              <w:t>LG Electronics, Huawei, 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7F89" w:rsidRPr="00AC7F89" w:rsidRDefault="00AC7F89" w:rsidP="00B159CF">
            <w:pPr>
              <w:snapToGrid w:val="0"/>
              <w:spacing w:after="0" w:line="240" w:lineRule="auto"/>
            </w:pPr>
            <w:r w:rsidRPr="00AC7F89">
              <w:t>Text proposal for eV2X section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7F89" w:rsidRPr="00AC7F89" w:rsidRDefault="00AC7F89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7F8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7F89" w:rsidRPr="00AC7F89" w:rsidRDefault="00AC7F89" w:rsidP="00AC7F89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AC7F89">
              <w:rPr>
                <w:rFonts w:eastAsia="Arial Unicode MS" w:cs="Arial"/>
                <w:i/>
                <w:szCs w:val="18"/>
                <w:lang w:val="en-US" w:eastAsia="ar-SA"/>
              </w:rPr>
              <w:t>Revision of S1-171035.</w:t>
            </w:r>
          </w:p>
          <w:p w:rsidR="00AC7F89" w:rsidRPr="00AC7F89" w:rsidRDefault="00AC7F89" w:rsidP="00AC7F89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C7F89">
              <w:rPr>
                <w:rFonts w:eastAsia="Arial Unicode MS" w:cs="Arial"/>
                <w:i/>
                <w:szCs w:val="18"/>
                <w:lang w:val="en-US" w:eastAsia="ar-SA"/>
              </w:rPr>
              <w:t>Revision of S1-171119.</w:t>
            </w:r>
          </w:p>
          <w:p w:rsidR="00AC7F89" w:rsidRDefault="00AC7F89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C7F89">
              <w:rPr>
                <w:rFonts w:eastAsia="Arial Unicode MS" w:cs="Arial"/>
                <w:szCs w:val="18"/>
                <w:lang w:val="en-US" w:eastAsia="ar-SA"/>
              </w:rPr>
              <w:t>Revision of S1-171381.</w:t>
            </w:r>
          </w:p>
          <w:p w:rsidR="00AC7F89" w:rsidRPr="00AC7F89" w:rsidRDefault="00AC7F89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AC7F89" w:rsidRDefault="00AC7F89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AC7F89" w:rsidRPr="00AC7F89" w:rsidRDefault="00AC7F89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AC7F89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2F21E3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21E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2F21E3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0" w:history="1">
              <w:r w:rsidR="00C92A85" w:rsidRPr="002F21E3">
                <w:rPr>
                  <w:rStyle w:val="Hyperlink"/>
                  <w:rFonts w:cs="Arial"/>
                  <w:color w:val="auto"/>
                </w:rPr>
                <w:t>S1-171034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2F21E3" w:rsidRDefault="00C92A85" w:rsidP="00B159CF">
            <w:pPr>
              <w:snapToGrid w:val="0"/>
              <w:spacing w:after="0" w:line="240" w:lineRule="auto"/>
            </w:pPr>
            <w:r w:rsidRPr="002F21E3">
              <w:t>Bell Canada, KPN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2F21E3" w:rsidRDefault="00C92A85" w:rsidP="00B159CF">
            <w:pPr>
              <w:snapToGrid w:val="0"/>
              <w:spacing w:after="0" w:line="240" w:lineRule="auto"/>
            </w:pPr>
            <w:r w:rsidRPr="002F21E3">
              <w:t>SMARTER  - Addition of RAN sharing to 5G requirements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2F21E3" w:rsidRDefault="002F21E3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F21E3">
              <w:rPr>
                <w:rFonts w:eastAsia="Times New Roman" w:cs="Arial"/>
                <w:szCs w:val="18"/>
                <w:lang w:eastAsia="ar-SA"/>
              </w:rPr>
              <w:t>Revised to S1-171274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2F21E3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2F21E3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F21E3" w:rsidRPr="00156AD4" w:rsidRDefault="002F21E3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F21E3" w:rsidRPr="00156AD4" w:rsidRDefault="00F64389" w:rsidP="00B159CF">
            <w:pPr>
              <w:snapToGrid w:val="0"/>
              <w:spacing w:after="0" w:line="240" w:lineRule="auto"/>
            </w:pPr>
            <w:hyperlink r:id="rId91" w:history="1">
              <w:r w:rsidR="002F21E3" w:rsidRPr="00156AD4">
                <w:rPr>
                  <w:rStyle w:val="Hyperlink"/>
                  <w:rFonts w:cs="Arial"/>
                  <w:color w:val="auto"/>
                </w:rPr>
                <w:t>S1-171274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F21E3" w:rsidRPr="00156AD4" w:rsidRDefault="002F21E3" w:rsidP="00B159CF">
            <w:pPr>
              <w:snapToGrid w:val="0"/>
              <w:spacing w:after="0" w:line="240" w:lineRule="auto"/>
            </w:pPr>
            <w:r w:rsidRPr="00156AD4">
              <w:t>Bell Canada, KPN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F21E3" w:rsidRPr="00156AD4" w:rsidRDefault="002F21E3" w:rsidP="00B159CF">
            <w:pPr>
              <w:snapToGrid w:val="0"/>
              <w:spacing w:after="0" w:line="240" w:lineRule="auto"/>
            </w:pPr>
            <w:r w:rsidRPr="00156AD4">
              <w:t>SMARTER  - Addition of RAN sharing to 5G requirements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2F21E3" w:rsidRPr="00156AD4" w:rsidRDefault="00156AD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56AD4" w:rsidRDefault="002F21E3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szCs w:val="18"/>
                <w:lang w:val="en-US" w:eastAsia="ar-SA"/>
              </w:rPr>
              <w:t>Revision of S1-171034.</w:t>
            </w:r>
          </w:p>
          <w:p w:rsidR="00156AD4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2F21E3" w:rsidRPr="00156AD4" w:rsidRDefault="00156AD4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156AD4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E1C84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1C8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E1C84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2" w:history="1">
              <w:r w:rsidR="00C92A85" w:rsidRPr="005E1C84">
                <w:rPr>
                  <w:rStyle w:val="Hyperlink"/>
                  <w:rFonts w:cs="Arial"/>
                  <w:color w:val="auto"/>
                </w:rPr>
                <w:t>S1-171057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E1C84" w:rsidRDefault="00C92A85" w:rsidP="00B159CF">
            <w:pPr>
              <w:snapToGrid w:val="0"/>
              <w:spacing w:after="0" w:line="240" w:lineRule="auto"/>
            </w:pPr>
            <w:r w:rsidRPr="005E1C84">
              <w:t>Bell Canada, KPN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E1C84" w:rsidRDefault="00C92A85" w:rsidP="00B159CF">
            <w:pPr>
              <w:snapToGrid w:val="0"/>
              <w:spacing w:after="0" w:line="240" w:lineRule="auto"/>
            </w:pPr>
            <w:r w:rsidRPr="005E1C84">
              <w:t>CR22.101v14.5.0: Additon of 5G RAN sharing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E1C84" w:rsidRDefault="005E1C8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1C84">
              <w:rPr>
                <w:rFonts w:eastAsia="Times New Roman" w:cs="Arial"/>
                <w:szCs w:val="18"/>
                <w:lang w:eastAsia="ar-SA"/>
              </w:rPr>
              <w:t>Revised to S1-171275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E1C84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E1C8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5E1C84">
              <w:rPr>
                <w:noProof/>
              </w:rPr>
              <w:t>SMARTER</w:t>
            </w:r>
            <w:r w:rsidRPr="005E1C84">
              <w:rPr>
                <w:rFonts w:eastAsia="Times New Roman" w:cs="Arial"/>
                <w:szCs w:val="18"/>
                <w:lang w:val="en-US" w:eastAsia="ar-SA"/>
              </w:rPr>
              <w:t xml:space="preserve"> CR#0526R- Cat C</w:t>
            </w:r>
          </w:p>
        </w:tc>
      </w:tr>
      <w:tr w:rsidR="005E1C84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E1C84" w:rsidRPr="00156AD4" w:rsidRDefault="005E1C8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E1C84" w:rsidRPr="00156AD4" w:rsidRDefault="00F64389" w:rsidP="00B159CF">
            <w:pPr>
              <w:snapToGrid w:val="0"/>
              <w:spacing w:after="0" w:line="240" w:lineRule="auto"/>
            </w:pPr>
            <w:hyperlink r:id="rId93" w:history="1">
              <w:r w:rsidR="005E1C84" w:rsidRPr="00156AD4">
                <w:rPr>
                  <w:rStyle w:val="Hyperlink"/>
                  <w:rFonts w:cs="Arial"/>
                  <w:color w:val="auto"/>
                </w:rPr>
                <w:t>S1-171275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E1C84" w:rsidRPr="00156AD4" w:rsidRDefault="005E1C84" w:rsidP="00B159CF">
            <w:pPr>
              <w:snapToGrid w:val="0"/>
              <w:spacing w:after="0" w:line="240" w:lineRule="auto"/>
            </w:pPr>
            <w:r w:rsidRPr="00156AD4">
              <w:t>Bell Canada, KPN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E1C84" w:rsidRPr="00156AD4" w:rsidRDefault="005E1C84" w:rsidP="00B159CF">
            <w:pPr>
              <w:snapToGrid w:val="0"/>
              <w:spacing w:after="0" w:line="240" w:lineRule="auto"/>
            </w:pPr>
            <w:r w:rsidRPr="00156AD4">
              <w:t>CR22.101v14.5.0: Additon of 5G RAN sharing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E1C84" w:rsidRPr="00156AD4" w:rsidRDefault="00156AD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E1C84" w:rsidRPr="00156AD4" w:rsidRDefault="005E1C84" w:rsidP="00B159C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56AD4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156AD4">
              <w:rPr>
                <w:i/>
                <w:noProof/>
              </w:rPr>
              <w:t>SMARTER</w:t>
            </w:r>
            <w:r w:rsidRPr="00156AD4">
              <w:rPr>
                <w:rFonts w:eastAsia="Times New Roman" w:cs="Arial"/>
                <w:i/>
                <w:szCs w:val="18"/>
                <w:lang w:val="en-US" w:eastAsia="ar-SA"/>
              </w:rPr>
              <w:t xml:space="preserve"> CR#0526R- Cat C</w:t>
            </w:r>
          </w:p>
          <w:p w:rsidR="00156AD4" w:rsidRDefault="005E1C84" w:rsidP="00B159C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156AD4">
              <w:rPr>
                <w:rFonts w:eastAsia="Times New Roman" w:cs="Arial"/>
                <w:szCs w:val="18"/>
                <w:lang w:val="en-US" w:eastAsia="ar-SA"/>
              </w:rPr>
              <w:t>Revision of S1-171057.</w:t>
            </w:r>
          </w:p>
          <w:p w:rsidR="00156AD4" w:rsidRPr="00156AD4" w:rsidRDefault="00156AD4" w:rsidP="00B159C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156AD4" w:rsidRDefault="00156AD4" w:rsidP="00B159C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  <w:p w:rsidR="005E1C84" w:rsidRPr="00156AD4" w:rsidRDefault="00156AD4" w:rsidP="00B159C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>
              <w:rPr>
                <w:rFonts w:eastAsia="Times New Roman" w:cs="Arial"/>
                <w:szCs w:val="18"/>
                <w:lang w:val="en-US" w:eastAsia="ar-SA"/>
              </w:rPr>
              <w:t>N</w:t>
            </w:r>
            <w:r w:rsidRPr="00156AD4">
              <w:rPr>
                <w:rFonts w:eastAsia="Times New Roman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7BF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4" w:history="1">
              <w:r w:rsidR="00C92A85" w:rsidRPr="00EF7BF6">
                <w:rPr>
                  <w:rStyle w:val="Hyperlink"/>
                  <w:rFonts w:cs="Arial"/>
                  <w:color w:val="auto"/>
                </w:rPr>
                <w:t>S1-171051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C92A85" w:rsidP="00B159CF">
            <w:pPr>
              <w:snapToGrid w:val="0"/>
              <w:spacing w:after="0" w:line="240" w:lineRule="auto"/>
            </w:pPr>
            <w:r w:rsidRPr="00EF7BF6">
              <w:t>Intel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C92A85" w:rsidP="00B159CF">
            <w:pPr>
              <w:snapToGrid w:val="0"/>
              <w:spacing w:after="0" w:line="240" w:lineRule="auto"/>
            </w:pPr>
            <w:r w:rsidRPr="00EF7BF6">
              <w:t>Discussion on access control procedures for 5G NR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EF7BF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7BF6">
              <w:rPr>
                <w:rFonts w:eastAsia="Times New Roman" w:cs="Arial"/>
                <w:szCs w:val="18"/>
                <w:lang w:eastAsia="ar-SA"/>
              </w:rPr>
              <w:t>Revised to S1-171255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EF7BF6" w:rsidRPr="00C529BD" w:rsidTr="00156AD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F7BF6" w:rsidRPr="00156AD4" w:rsidRDefault="00EF7BF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F7BF6" w:rsidRPr="00156AD4" w:rsidRDefault="00F64389" w:rsidP="00B159CF">
            <w:pPr>
              <w:snapToGrid w:val="0"/>
              <w:spacing w:after="0" w:line="240" w:lineRule="auto"/>
            </w:pPr>
            <w:hyperlink r:id="rId95" w:history="1">
              <w:r w:rsidR="00EF7BF6" w:rsidRPr="00156AD4">
                <w:rPr>
                  <w:rStyle w:val="Hyperlink"/>
                  <w:rFonts w:cs="Arial"/>
                  <w:color w:val="auto"/>
                </w:rPr>
                <w:t>S1-171255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F7BF6" w:rsidRPr="00156AD4" w:rsidRDefault="00EF7BF6" w:rsidP="00B159CF">
            <w:pPr>
              <w:snapToGrid w:val="0"/>
              <w:spacing w:after="0" w:line="240" w:lineRule="auto"/>
            </w:pPr>
            <w:r w:rsidRPr="00156AD4">
              <w:t>Intel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F7BF6" w:rsidRPr="00156AD4" w:rsidRDefault="00EF7BF6" w:rsidP="00B159CF">
            <w:pPr>
              <w:snapToGrid w:val="0"/>
              <w:spacing w:after="0" w:line="240" w:lineRule="auto"/>
            </w:pPr>
            <w:r w:rsidRPr="00156AD4">
              <w:t>Discussion on access control procedures for 5G NR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F7BF6" w:rsidRPr="00156AD4" w:rsidRDefault="00156AD4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D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F7BF6" w:rsidRPr="00156AD4" w:rsidRDefault="00EF7BF6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56AD4">
              <w:rPr>
                <w:rFonts w:eastAsia="Arial Unicode MS" w:cs="Arial"/>
                <w:szCs w:val="18"/>
                <w:lang w:val="en-US" w:eastAsia="ar-SA"/>
              </w:rPr>
              <w:t>Revision of S1-171051.</w:t>
            </w:r>
          </w:p>
        </w:tc>
      </w:tr>
      <w:tr w:rsidR="00C92A85" w:rsidRPr="00C529BD" w:rsidTr="005E1C84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D1BFE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1BF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D1BFE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6" w:history="1">
              <w:r w:rsidR="00C92A85" w:rsidRPr="00AD1BFE">
                <w:rPr>
                  <w:rStyle w:val="Hyperlink"/>
                  <w:rFonts w:cs="Arial"/>
                  <w:color w:val="auto"/>
                </w:rPr>
                <w:t>S1-171137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D1BFE" w:rsidRDefault="00C92A85" w:rsidP="00B159CF">
            <w:pPr>
              <w:snapToGrid w:val="0"/>
              <w:spacing w:after="0" w:line="240" w:lineRule="auto"/>
            </w:pPr>
            <w:r w:rsidRPr="00AD1BFE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D1BFE" w:rsidRDefault="00C92A85" w:rsidP="00B159CF">
            <w:pPr>
              <w:snapToGrid w:val="0"/>
              <w:spacing w:after="0" w:line="240" w:lineRule="auto"/>
            </w:pPr>
            <w:r w:rsidRPr="00AD1BFE">
              <w:t>5G access control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D1BFE" w:rsidRDefault="00AD1BFE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1BF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D1BFE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DD41E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7BF6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7" w:history="1">
              <w:r w:rsidR="00C92A85" w:rsidRPr="00EF7BF6">
                <w:rPr>
                  <w:rStyle w:val="Hyperlink"/>
                  <w:rFonts w:cs="Arial"/>
                  <w:color w:val="auto"/>
                </w:rPr>
                <w:t>S1-171052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C92A85" w:rsidP="00B159CF">
            <w:pPr>
              <w:snapToGrid w:val="0"/>
              <w:spacing w:after="0" w:line="240" w:lineRule="auto"/>
            </w:pPr>
            <w:r w:rsidRPr="00EF7BF6">
              <w:t>Intel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C92A85" w:rsidP="00B159CF">
            <w:pPr>
              <w:snapToGrid w:val="0"/>
              <w:spacing w:after="0" w:line="240" w:lineRule="auto"/>
            </w:pPr>
            <w:r w:rsidRPr="00EF7BF6">
              <w:t>Access control procedures for 5G NR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EF7BF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7BF6">
              <w:rPr>
                <w:rFonts w:eastAsia="Times New Roman" w:cs="Arial"/>
                <w:szCs w:val="18"/>
                <w:lang w:eastAsia="ar-SA"/>
              </w:rPr>
              <w:t>Revised to S1-171254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F7BF6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EF7BF6" w:rsidRPr="00C529BD" w:rsidTr="00DD41E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F7BF6" w:rsidRPr="00DD41EF" w:rsidRDefault="00EF7BF6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41E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F7BF6" w:rsidRPr="00DD41EF" w:rsidRDefault="00F64389" w:rsidP="00B159CF">
            <w:pPr>
              <w:snapToGrid w:val="0"/>
              <w:spacing w:after="0" w:line="240" w:lineRule="auto"/>
            </w:pPr>
            <w:hyperlink r:id="rId98" w:history="1">
              <w:r w:rsidR="00EF7BF6" w:rsidRPr="00DD41EF">
                <w:rPr>
                  <w:rStyle w:val="Hyperlink"/>
                  <w:rFonts w:cs="Arial"/>
                  <w:color w:val="auto"/>
                </w:rPr>
                <w:t>S1-171254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F7BF6" w:rsidRPr="00DD41EF" w:rsidRDefault="00EF7BF6" w:rsidP="00B159CF">
            <w:pPr>
              <w:snapToGrid w:val="0"/>
              <w:spacing w:after="0" w:line="240" w:lineRule="auto"/>
            </w:pPr>
            <w:r w:rsidRPr="00DD41EF">
              <w:t>Intel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F7BF6" w:rsidRPr="00DD41EF" w:rsidRDefault="00EF7BF6" w:rsidP="00B159CF">
            <w:pPr>
              <w:snapToGrid w:val="0"/>
              <w:spacing w:after="0" w:line="240" w:lineRule="auto"/>
            </w:pPr>
            <w:r w:rsidRPr="00DD41EF">
              <w:t>Access control procedures for 5G NR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F7BF6" w:rsidRPr="00DD41EF" w:rsidRDefault="00DD41EF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41EF">
              <w:rPr>
                <w:rFonts w:eastAsia="Times New Roman" w:cs="Arial"/>
                <w:szCs w:val="18"/>
                <w:lang w:eastAsia="ar-SA"/>
              </w:rPr>
              <w:t>Revised to S1-171276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F7BF6" w:rsidRPr="00DD41EF" w:rsidRDefault="00EF7BF6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D41EF">
              <w:rPr>
                <w:rFonts w:eastAsia="Arial Unicode MS" w:cs="Arial"/>
                <w:szCs w:val="18"/>
                <w:lang w:val="en-US" w:eastAsia="ar-SA"/>
              </w:rPr>
              <w:t>Revision of S1-171052.</w:t>
            </w:r>
          </w:p>
        </w:tc>
      </w:tr>
      <w:tr w:rsidR="00DD41EF" w:rsidRPr="00C529BD" w:rsidTr="00DD41E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EF" w:rsidRPr="00DD41EF" w:rsidRDefault="00DD41EF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D41E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EF" w:rsidRPr="00DD41EF" w:rsidRDefault="00F64389" w:rsidP="00B159CF">
            <w:pPr>
              <w:snapToGrid w:val="0"/>
              <w:spacing w:after="0" w:line="240" w:lineRule="auto"/>
            </w:pPr>
            <w:hyperlink r:id="rId99" w:history="1">
              <w:r w:rsidR="00DD41EF" w:rsidRPr="00DD41EF">
                <w:rPr>
                  <w:rStyle w:val="Hyperlink"/>
                  <w:rFonts w:cs="Arial"/>
                  <w:color w:val="auto"/>
                </w:rPr>
                <w:t>S1-171276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EF" w:rsidRPr="00DD41EF" w:rsidRDefault="00DD41EF" w:rsidP="00B159CF">
            <w:pPr>
              <w:snapToGrid w:val="0"/>
              <w:spacing w:after="0" w:line="240" w:lineRule="auto"/>
            </w:pPr>
            <w:r w:rsidRPr="00DD41EF">
              <w:t>Intel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EF" w:rsidRPr="00DD41EF" w:rsidRDefault="00DD41EF" w:rsidP="00B159CF">
            <w:pPr>
              <w:snapToGrid w:val="0"/>
              <w:spacing w:after="0" w:line="240" w:lineRule="auto"/>
            </w:pPr>
            <w:r w:rsidRPr="00DD41EF">
              <w:t>Access control procedures for 5G NR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EF" w:rsidRPr="00DD41EF" w:rsidRDefault="00DD41EF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1EF" w:rsidRDefault="00DD41EF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D41EF">
              <w:rPr>
                <w:rFonts w:eastAsia="Arial Unicode MS" w:cs="Arial"/>
                <w:i/>
                <w:szCs w:val="18"/>
                <w:lang w:val="en-US" w:eastAsia="ar-SA"/>
              </w:rPr>
              <w:t>Revision of S1-171052.</w:t>
            </w:r>
          </w:p>
          <w:p w:rsidR="00DD41EF" w:rsidRPr="00DD41EF" w:rsidRDefault="00DD41EF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D41EF">
              <w:rPr>
                <w:rFonts w:eastAsia="Arial Unicode MS" w:cs="Arial"/>
                <w:szCs w:val="18"/>
                <w:lang w:val="en-US" w:eastAsia="ar-SA"/>
              </w:rPr>
              <w:t>Revision of S1-171254.</w:t>
            </w:r>
          </w:p>
        </w:tc>
      </w:tr>
      <w:tr w:rsidR="00C92A85" w:rsidRPr="00C9708F" w:rsidTr="008F5BA3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159C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Performance</w:t>
            </w:r>
          </w:p>
        </w:tc>
      </w:tr>
      <w:tr w:rsidR="00C92A85" w:rsidRPr="00C529BD" w:rsidTr="00570A2C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03B13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3B1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03B13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0" w:history="1">
              <w:r w:rsidR="00C92A85" w:rsidRPr="00603B13">
                <w:rPr>
                  <w:rStyle w:val="Hyperlink"/>
                  <w:rFonts w:cs="Arial"/>
                  <w:color w:val="auto"/>
                </w:rPr>
                <w:t>S1-171036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03B13" w:rsidRDefault="00C92A85" w:rsidP="00B159CF">
            <w:pPr>
              <w:snapToGrid w:val="0"/>
              <w:spacing w:after="0" w:line="240" w:lineRule="auto"/>
            </w:pPr>
            <w:r w:rsidRPr="00603B13"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03B13" w:rsidRDefault="00C92A85" w:rsidP="00B159CF">
            <w:pPr>
              <w:snapToGrid w:val="0"/>
              <w:spacing w:after="0" w:line="240" w:lineRule="auto"/>
            </w:pPr>
            <w:r w:rsidRPr="00603B13">
              <w:t>Cleaning-up – eMBB KPIs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03B13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03B13">
              <w:rPr>
                <w:rFonts w:eastAsia="Times New Roman" w:cs="Arial"/>
                <w:szCs w:val="18"/>
                <w:lang w:eastAsia="ar-SA"/>
              </w:rPr>
              <w:t>Revised to S1-171242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03B13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AD6FF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70A2C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0A2C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70A2C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1" w:history="1">
              <w:r w:rsidR="00C92A85" w:rsidRPr="00570A2C">
                <w:rPr>
                  <w:rStyle w:val="Hyperlink"/>
                  <w:rFonts w:cs="Arial"/>
                  <w:color w:val="auto"/>
                </w:rPr>
                <w:t>S1-171242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70A2C" w:rsidRDefault="00C92A85" w:rsidP="00B159CF">
            <w:pPr>
              <w:snapToGrid w:val="0"/>
              <w:spacing w:after="0" w:line="240" w:lineRule="auto"/>
            </w:pPr>
            <w:r w:rsidRPr="00570A2C"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70A2C" w:rsidRDefault="00C92A85" w:rsidP="00B159CF">
            <w:pPr>
              <w:snapToGrid w:val="0"/>
              <w:spacing w:after="0" w:line="240" w:lineRule="auto"/>
            </w:pPr>
            <w:r w:rsidRPr="00570A2C">
              <w:t>Cleaning-up – eMBB KPIs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70A2C" w:rsidRDefault="00570A2C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0A2C">
              <w:rPr>
                <w:rFonts w:eastAsia="Times New Roman" w:cs="Arial"/>
                <w:szCs w:val="18"/>
                <w:lang w:eastAsia="ar-SA"/>
              </w:rPr>
              <w:t>Revised to S1-171277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70A2C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70A2C">
              <w:rPr>
                <w:rFonts w:eastAsia="Arial Unicode MS" w:cs="Arial"/>
                <w:szCs w:val="18"/>
                <w:lang w:val="en-US" w:eastAsia="ar-SA"/>
              </w:rPr>
              <w:t>Revision of S1-171036.</w:t>
            </w:r>
          </w:p>
        </w:tc>
      </w:tr>
      <w:tr w:rsidR="00570A2C" w:rsidRPr="00C529BD" w:rsidTr="00AD6FFF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70A2C" w:rsidRPr="00AD6FFF" w:rsidRDefault="00570A2C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FFF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70A2C" w:rsidRPr="00AD6FFF" w:rsidRDefault="00F64389" w:rsidP="00B159CF">
            <w:pPr>
              <w:snapToGrid w:val="0"/>
              <w:spacing w:after="0" w:line="240" w:lineRule="auto"/>
            </w:pPr>
            <w:hyperlink r:id="rId102" w:history="1">
              <w:r w:rsidR="00570A2C" w:rsidRPr="00AD6FFF">
                <w:rPr>
                  <w:rStyle w:val="Hyperlink"/>
                  <w:rFonts w:cs="Arial"/>
                  <w:color w:val="auto"/>
                </w:rPr>
                <w:t>S1-171277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70A2C" w:rsidRPr="00AD6FFF" w:rsidRDefault="00570A2C" w:rsidP="00B159CF">
            <w:pPr>
              <w:snapToGrid w:val="0"/>
              <w:spacing w:after="0" w:line="240" w:lineRule="auto"/>
            </w:pPr>
            <w:r w:rsidRPr="00AD6FFF">
              <w:t>Vodafone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70A2C" w:rsidRPr="00AD6FFF" w:rsidRDefault="00570A2C" w:rsidP="00B159CF">
            <w:pPr>
              <w:snapToGrid w:val="0"/>
              <w:spacing w:after="0" w:line="240" w:lineRule="auto"/>
            </w:pPr>
            <w:r w:rsidRPr="00AD6FFF">
              <w:t>Cleaning-up – eMBB KPIs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70A2C" w:rsidRPr="00AD6FFF" w:rsidRDefault="00AD6FFF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6FF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70A2C" w:rsidRPr="00AD6FFF" w:rsidRDefault="00570A2C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D6FFF">
              <w:rPr>
                <w:rFonts w:eastAsia="Arial Unicode MS" w:cs="Arial"/>
                <w:i/>
                <w:szCs w:val="18"/>
                <w:lang w:val="en-US" w:eastAsia="ar-SA"/>
              </w:rPr>
              <w:t>Revision of S1-171036.</w:t>
            </w:r>
          </w:p>
          <w:p w:rsidR="00AD6FFF" w:rsidRDefault="00570A2C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D6FFF">
              <w:rPr>
                <w:rFonts w:eastAsia="Arial Unicode MS" w:cs="Arial"/>
                <w:szCs w:val="18"/>
                <w:lang w:val="en-US" w:eastAsia="ar-SA"/>
              </w:rPr>
              <w:t>Revision of S1-171242.</w:t>
            </w:r>
          </w:p>
          <w:p w:rsidR="00AD6FFF" w:rsidRPr="00AD6FFF" w:rsidRDefault="00AD6FFF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AD6FFF" w:rsidRDefault="00AD6FFF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570A2C" w:rsidRPr="00AD6FFF" w:rsidRDefault="00AD6FFF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lastRenderedPageBreak/>
              <w:t>N</w:t>
            </w:r>
            <w:r w:rsidRPr="00AD6FFF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14216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F249B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9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F249B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3" w:history="1">
              <w:r w:rsidR="00C92A85" w:rsidRPr="005F249B">
                <w:rPr>
                  <w:rStyle w:val="Hyperlink"/>
                  <w:rFonts w:cs="Arial"/>
                  <w:color w:val="auto"/>
                </w:rPr>
                <w:t>S1-171054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F249B" w:rsidRDefault="00C92A85" w:rsidP="00B159CF">
            <w:pPr>
              <w:snapToGrid w:val="0"/>
              <w:spacing w:after="0" w:line="240" w:lineRule="auto"/>
            </w:pPr>
            <w:r w:rsidRPr="005F249B">
              <w:t>Siemens AG and Nokia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F249B" w:rsidRDefault="00C92A85" w:rsidP="00B159CF">
            <w:pPr>
              <w:snapToGrid w:val="0"/>
              <w:spacing w:after="0" w:line="240" w:lineRule="auto"/>
            </w:pPr>
            <w:r w:rsidRPr="005F249B">
              <w:t>SMARTER – Updated service requirements for critical communications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F249B" w:rsidRDefault="005F249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9B">
              <w:rPr>
                <w:rFonts w:eastAsia="Times New Roman" w:cs="Arial"/>
                <w:szCs w:val="18"/>
                <w:lang w:eastAsia="ar-SA"/>
              </w:rPr>
              <w:t>Revised to S1-171278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F249B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5F249B" w:rsidRPr="00C529BD" w:rsidTr="0014216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F249B" w:rsidRPr="0014216B" w:rsidRDefault="005F249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216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F249B" w:rsidRPr="0014216B" w:rsidRDefault="00F64389" w:rsidP="00B159CF">
            <w:pPr>
              <w:snapToGrid w:val="0"/>
              <w:spacing w:after="0" w:line="240" w:lineRule="auto"/>
            </w:pPr>
            <w:hyperlink r:id="rId104" w:history="1">
              <w:r w:rsidR="005F249B" w:rsidRPr="0014216B">
                <w:rPr>
                  <w:rStyle w:val="Hyperlink"/>
                  <w:rFonts w:cs="Arial"/>
                  <w:color w:val="auto"/>
                </w:rPr>
                <w:t>S1-171278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F249B" w:rsidRPr="0014216B" w:rsidRDefault="005F249B" w:rsidP="00B159CF">
            <w:pPr>
              <w:snapToGrid w:val="0"/>
              <w:spacing w:after="0" w:line="240" w:lineRule="auto"/>
            </w:pPr>
            <w:r w:rsidRPr="0014216B">
              <w:t>Siemens AG and Nokia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F249B" w:rsidRPr="0014216B" w:rsidRDefault="005F249B" w:rsidP="00B159CF">
            <w:pPr>
              <w:snapToGrid w:val="0"/>
              <w:spacing w:after="0" w:line="240" w:lineRule="auto"/>
            </w:pPr>
            <w:r w:rsidRPr="0014216B">
              <w:t>SMARTER – Updated service requirements for critical communications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5F249B" w:rsidRPr="0014216B" w:rsidRDefault="0014216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216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4216B" w:rsidRDefault="005F249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4216B">
              <w:rPr>
                <w:rFonts w:eastAsia="Arial Unicode MS" w:cs="Arial"/>
                <w:szCs w:val="18"/>
                <w:lang w:val="en-US" w:eastAsia="ar-SA"/>
              </w:rPr>
              <w:t>Revision of S1-171054.</w:t>
            </w:r>
          </w:p>
          <w:p w:rsidR="0014216B" w:rsidRPr="0014216B" w:rsidRDefault="0014216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14216B" w:rsidRDefault="0014216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5F249B" w:rsidRPr="0014216B" w:rsidRDefault="0014216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14216B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5F249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A85" w:rsidRPr="00D77ADA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AD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A85" w:rsidRPr="00D77ADA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5" w:history="1">
              <w:r w:rsidR="00C92A85" w:rsidRPr="00D77ADA">
                <w:rPr>
                  <w:rStyle w:val="Hyperlink"/>
                  <w:rFonts w:cs="Arial"/>
                  <w:color w:val="auto"/>
                </w:rPr>
                <w:t>S1-171120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A85" w:rsidRPr="00D77ADA" w:rsidRDefault="00C92A85" w:rsidP="00B159CF">
            <w:pPr>
              <w:snapToGrid w:val="0"/>
              <w:spacing w:after="0" w:line="240" w:lineRule="auto"/>
            </w:pPr>
            <w:r w:rsidRPr="00D77ADA">
              <w:t>Sony, Qualcomm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A85" w:rsidRPr="00D77ADA" w:rsidRDefault="00C92A85" w:rsidP="00B159CF">
            <w:pPr>
              <w:snapToGrid w:val="0"/>
              <w:spacing w:after="0" w:line="240" w:lineRule="auto"/>
            </w:pPr>
            <w:r w:rsidRPr="00D77ADA">
              <w:t>Latency figure for audio-visual interaction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A85" w:rsidRPr="00D77ADA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7ADA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5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92A85" w:rsidRPr="00D77ADA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E5559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F249B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9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F249B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6" w:history="1">
              <w:r w:rsidR="00C92A85" w:rsidRPr="005F249B">
                <w:rPr>
                  <w:rStyle w:val="Hyperlink"/>
                  <w:rFonts w:cs="Arial"/>
                  <w:color w:val="auto"/>
                </w:rPr>
                <w:t>S1-171226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F249B" w:rsidRDefault="00C92A85" w:rsidP="00B159CF">
            <w:pPr>
              <w:snapToGrid w:val="0"/>
              <w:spacing w:after="0" w:line="240" w:lineRule="auto"/>
            </w:pPr>
            <w:r w:rsidRPr="005F249B">
              <w:t>Sony, Qualcomm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F249B" w:rsidRDefault="00C92A85" w:rsidP="00B159CF">
            <w:pPr>
              <w:snapToGrid w:val="0"/>
              <w:spacing w:after="0" w:line="240" w:lineRule="auto"/>
            </w:pPr>
            <w:r w:rsidRPr="005F249B">
              <w:t>Latency figure for audio-visual interaction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F249B" w:rsidRDefault="005F249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F249B">
              <w:rPr>
                <w:rFonts w:eastAsia="Times New Roman" w:cs="Arial"/>
                <w:szCs w:val="18"/>
                <w:lang w:eastAsia="ar-SA"/>
              </w:rPr>
              <w:t>Revised to S1-171279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F249B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F249B">
              <w:rPr>
                <w:rFonts w:eastAsia="Arial Unicode MS" w:cs="Arial"/>
                <w:i/>
                <w:szCs w:val="18"/>
                <w:lang w:val="en-US" w:eastAsia="ar-SA"/>
              </w:rPr>
              <w:t>Moved from 7.1</w:t>
            </w:r>
          </w:p>
          <w:p w:rsidR="00C92A85" w:rsidRPr="005F249B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F249B">
              <w:rPr>
                <w:rFonts w:eastAsia="Arial Unicode MS" w:cs="Arial"/>
                <w:szCs w:val="18"/>
                <w:lang w:val="en-US" w:eastAsia="ar-SA"/>
              </w:rPr>
              <w:t>Revision of S1-171120.</w:t>
            </w:r>
          </w:p>
        </w:tc>
      </w:tr>
      <w:tr w:rsidR="005F249B" w:rsidRPr="00C529BD" w:rsidTr="0008617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F249B" w:rsidRPr="00E55598" w:rsidRDefault="005F249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559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F249B" w:rsidRPr="00E55598" w:rsidRDefault="00F64389" w:rsidP="00B159CF">
            <w:pPr>
              <w:snapToGrid w:val="0"/>
              <w:spacing w:after="0" w:line="240" w:lineRule="auto"/>
            </w:pPr>
            <w:hyperlink r:id="rId107" w:history="1">
              <w:r w:rsidR="005F249B" w:rsidRPr="00E55598">
                <w:rPr>
                  <w:rStyle w:val="Hyperlink"/>
                  <w:rFonts w:cs="Arial"/>
                  <w:color w:val="auto"/>
                </w:rPr>
                <w:t>S1-171279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F249B" w:rsidRPr="00E55598" w:rsidRDefault="005F249B" w:rsidP="00B159CF">
            <w:pPr>
              <w:snapToGrid w:val="0"/>
              <w:spacing w:after="0" w:line="240" w:lineRule="auto"/>
            </w:pPr>
            <w:r w:rsidRPr="00E55598">
              <w:t>Sony, Qualcomm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F249B" w:rsidRPr="00E55598" w:rsidRDefault="005F249B" w:rsidP="00B159CF">
            <w:pPr>
              <w:snapToGrid w:val="0"/>
              <w:spacing w:after="0" w:line="240" w:lineRule="auto"/>
            </w:pPr>
            <w:r w:rsidRPr="00E55598">
              <w:t>Latency figure for audio-visual interaction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F249B" w:rsidRPr="00E55598" w:rsidRDefault="00E55598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5598">
              <w:rPr>
                <w:rFonts w:eastAsia="Times New Roman" w:cs="Arial"/>
                <w:szCs w:val="18"/>
                <w:lang w:eastAsia="ar-SA"/>
              </w:rPr>
              <w:t>Revised to S1-171393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F249B" w:rsidRPr="00E55598" w:rsidRDefault="005F249B" w:rsidP="005F249B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E55598">
              <w:rPr>
                <w:rFonts w:eastAsia="Arial Unicode MS" w:cs="Arial"/>
                <w:i/>
                <w:szCs w:val="18"/>
                <w:lang w:val="en-US" w:eastAsia="ar-SA"/>
              </w:rPr>
              <w:t>Moved from 7.1</w:t>
            </w:r>
          </w:p>
          <w:p w:rsidR="005F249B" w:rsidRPr="00E55598" w:rsidRDefault="005F249B" w:rsidP="005F249B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55598">
              <w:rPr>
                <w:rFonts w:eastAsia="Arial Unicode MS" w:cs="Arial"/>
                <w:i/>
                <w:szCs w:val="18"/>
                <w:lang w:val="en-US" w:eastAsia="ar-SA"/>
              </w:rPr>
              <w:t>Revision of S1-171120.</w:t>
            </w:r>
          </w:p>
          <w:p w:rsidR="005F249B" w:rsidRPr="00E55598" w:rsidRDefault="005F249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55598">
              <w:rPr>
                <w:rFonts w:eastAsia="Arial Unicode MS" w:cs="Arial"/>
                <w:szCs w:val="18"/>
                <w:lang w:val="en-US" w:eastAsia="ar-SA"/>
              </w:rPr>
              <w:t>Revision of S1-171226.</w:t>
            </w:r>
          </w:p>
        </w:tc>
      </w:tr>
      <w:tr w:rsidR="00E55598" w:rsidRPr="00C529BD" w:rsidTr="0008617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5598" w:rsidRPr="00086175" w:rsidRDefault="00E55598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1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5598" w:rsidRPr="00086175" w:rsidRDefault="00F64389" w:rsidP="00B159CF">
            <w:pPr>
              <w:snapToGrid w:val="0"/>
              <w:spacing w:after="0" w:line="240" w:lineRule="auto"/>
            </w:pPr>
            <w:hyperlink r:id="rId108" w:history="1">
              <w:r w:rsidR="00E55598" w:rsidRPr="00086175">
                <w:rPr>
                  <w:rStyle w:val="Hyperlink"/>
                  <w:rFonts w:cs="Arial"/>
                  <w:color w:val="auto"/>
                </w:rPr>
                <w:t>S1-171393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5598" w:rsidRPr="00086175" w:rsidRDefault="00E55598" w:rsidP="00B159CF">
            <w:pPr>
              <w:snapToGrid w:val="0"/>
              <w:spacing w:after="0" w:line="240" w:lineRule="auto"/>
            </w:pPr>
            <w:r w:rsidRPr="00086175">
              <w:t>Sony, Qualcomm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5598" w:rsidRPr="00086175" w:rsidRDefault="00E55598" w:rsidP="00B159CF">
            <w:pPr>
              <w:snapToGrid w:val="0"/>
              <w:spacing w:after="0" w:line="240" w:lineRule="auto"/>
            </w:pPr>
            <w:r w:rsidRPr="00086175">
              <w:t>Latency figure for audio-visual interaction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5598" w:rsidRPr="00086175" w:rsidRDefault="0008617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17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E55598" w:rsidRPr="00086175" w:rsidRDefault="00E55598" w:rsidP="00E55598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086175">
              <w:rPr>
                <w:rFonts w:eastAsia="Arial Unicode MS" w:cs="Arial"/>
                <w:i/>
                <w:szCs w:val="18"/>
                <w:lang w:val="en-US" w:eastAsia="ar-SA"/>
              </w:rPr>
              <w:t>Moved from 7.1</w:t>
            </w:r>
          </w:p>
          <w:p w:rsidR="00E55598" w:rsidRPr="00086175" w:rsidRDefault="00E55598" w:rsidP="00E55598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086175">
              <w:rPr>
                <w:rFonts w:eastAsia="Arial Unicode MS" w:cs="Arial"/>
                <w:i/>
                <w:szCs w:val="18"/>
                <w:lang w:val="en-US" w:eastAsia="ar-SA"/>
              </w:rPr>
              <w:t>Revision of S1-171120.</w:t>
            </w:r>
          </w:p>
          <w:p w:rsidR="00E55598" w:rsidRPr="00086175" w:rsidRDefault="00E55598" w:rsidP="00E55598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86175">
              <w:rPr>
                <w:rFonts w:eastAsia="Arial Unicode MS" w:cs="Arial"/>
                <w:i/>
                <w:szCs w:val="18"/>
                <w:lang w:val="en-US" w:eastAsia="ar-SA"/>
              </w:rPr>
              <w:t>Revision of S1-171226.</w:t>
            </w:r>
          </w:p>
          <w:p w:rsidR="00086175" w:rsidRDefault="00E55598" w:rsidP="005F249B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86175">
              <w:rPr>
                <w:rFonts w:eastAsia="Arial Unicode MS" w:cs="Arial"/>
                <w:szCs w:val="18"/>
                <w:lang w:val="en-US" w:eastAsia="ar-SA"/>
              </w:rPr>
              <w:t>Revision of S1-171279.</w:t>
            </w:r>
          </w:p>
          <w:p w:rsidR="00086175" w:rsidRPr="00086175" w:rsidRDefault="00086175" w:rsidP="005F249B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086175" w:rsidRDefault="00086175" w:rsidP="005F249B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E55598" w:rsidRPr="00086175" w:rsidRDefault="00086175" w:rsidP="005F249B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086175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E5559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E5559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5559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E55598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9" w:history="1">
              <w:r w:rsidR="00C92A85" w:rsidRPr="00E55598">
                <w:rPr>
                  <w:rStyle w:val="Hyperlink"/>
                  <w:rFonts w:cs="Arial"/>
                  <w:color w:val="auto"/>
                </w:rPr>
                <w:t>S1-171136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E55598" w:rsidRDefault="00C92A85" w:rsidP="00B159CF">
            <w:pPr>
              <w:snapToGrid w:val="0"/>
              <w:spacing w:after="0" w:line="240" w:lineRule="auto"/>
            </w:pPr>
            <w:r w:rsidRPr="00E55598">
              <w:t>Huawei</w:t>
            </w:r>
            <w:r w:rsidRPr="00E55598">
              <w:rPr>
                <w:rFonts w:hint="eastAsia"/>
              </w:rPr>
              <w:t xml:space="preserve">, </w:t>
            </w:r>
            <w:r w:rsidRPr="00E55598">
              <w:t>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E55598" w:rsidRDefault="00C92A85" w:rsidP="00B159CF">
            <w:pPr>
              <w:snapToGrid w:val="0"/>
              <w:spacing w:after="0" w:line="240" w:lineRule="auto"/>
            </w:pPr>
            <w:r w:rsidRPr="00E55598">
              <w:t>Updated requirements for Audio Visual interaction of 7.2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E5559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E55598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14216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6622E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62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6622E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0" w:history="1">
              <w:r w:rsidR="00C92A85" w:rsidRPr="00C6622E">
                <w:rPr>
                  <w:rStyle w:val="Hyperlink"/>
                  <w:rFonts w:cs="Arial"/>
                  <w:color w:val="auto"/>
                </w:rPr>
                <w:t>S1-171116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6622E" w:rsidRDefault="00C92A85" w:rsidP="00B159CF">
            <w:pPr>
              <w:snapToGrid w:val="0"/>
              <w:spacing w:after="0" w:line="240" w:lineRule="auto"/>
            </w:pPr>
            <w:r w:rsidRPr="00C6622E">
              <w:t>Sony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6622E" w:rsidRDefault="00C92A85" w:rsidP="00B159CF">
            <w:pPr>
              <w:snapToGrid w:val="0"/>
              <w:spacing w:after="0" w:line="240" w:lineRule="auto"/>
            </w:pPr>
            <w:r w:rsidRPr="00C6622E">
              <w:t>Clarify requirement for high accuracy positioning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6622E" w:rsidRDefault="00C6622E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622E">
              <w:rPr>
                <w:rFonts w:eastAsia="Times New Roman" w:cs="Arial"/>
                <w:szCs w:val="18"/>
                <w:lang w:eastAsia="ar-SA"/>
              </w:rPr>
              <w:t>Revised to S1-171280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C6622E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6622E" w:rsidRPr="00C529BD" w:rsidTr="0008617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6622E" w:rsidRPr="0014216B" w:rsidRDefault="00C6622E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216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6622E" w:rsidRPr="0014216B" w:rsidRDefault="00F64389" w:rsidP="00B159CF">
            <w:pPr>
              <w:snapToGrid w:val="0"/>
              <w:spacing w:after="0" w:line="240" w:lineRule="auto"/>
            </w:pPr>
            <w:hyperlink r:id="rId111" w:history="1">
              <w:r w:rsidR="00C6622E" w:rsidRPr="0014216B">
                <w:rPr>
                  <w:rStyle w:val="Hyperlink"/>
                  <w:rFonts w:cs="Arial"/>
                  <w:color w:val="auto"/>
                </w:rPr>
                <w:t>S1-171280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6622E" w:rsidRPr="0014216B" w:rsidRDefault="00C6622E" w:rsidP="00B159CF">
            <w:pPr>
              <w:snapToGrid w:val="0"/>
              <w:spacing w:after="0" w:line="240" w:lineRule="auto"/>
            </w:pPr>
            <w:r w:rsidRPr="0014216B">
              <w:t>Sony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6622E" w:rsidRPr="0014216B" w:rsidRDefault="00C6622E" w:rsidP="00B159CF">
            <w:pPr>
              <w:snapToGrid w:val="0"/>
              <w:spacing w:after="0" w:line="240" w:lineRule="auto"/>
            </w:pPr>
            <w:r w:rsidRPr="0014216B">
              <w:t>Clarify requirement for high accuracy positioning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6622E" w:rsidRPr="0014216B" w:rsidRDefault="0014216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4216B">
              <w:rPr>
                <w:rFonts w:eastAsia="Times New Roman" w:cs="Arial"/>
                <w:szCs w:val="18"/>
                <w:lang w:eastAsia="ar-SA"/>
              </w:rPr>
              <w:t>Revised to S1-171394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6622E" w:rsidRPr="0014216B" w:rsidRDefault="00C6622E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14216B">
              <w:rPr>
                <w:rFonts w:eastAsia="Arial Unicode MS" w:cs="Arial"/>
                <w:szCs w:val="18"/>
                <w:lang w:val="en-US" w:eastAsia="ar-SA"/>
              </w:rPr>
              <w:t>Revision of S1-171116.</w:t>
            </w:r>
          </w:p>
        </w:tc>
      </w:tr>
      <w:tr w:rsidR="0014216B" w:rsidRPr="00C529BD" w:rsidTr="0008617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4216B" w:rsidRPr="00086175" w:rsidRDefault="0014216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1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4216B" w:rsidRPr="00086175" w:rsidRDefault="00F64389" w:rsidP="00B159CF">
            <w:pPr>
              <w:snapToGrid w:val="0"/>
              <w:spacing w:after="0" w:line="240" w:lineRule="auto"/>
            </w:pPr>
            <w:hyperlink r:id="rId112" w:history="1">
              <w:r w:rsidR="0014216B" w:rsidRPr="00086175">
                <w:rPr>
                  <w:rStyle w:val="Hyperlink"/>
                  <w:rFonts w:cs="Arial"/>
                  <w:color w:val="auto"/>
                </w:rPr>
                <w:t>S1-171394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4216B" w:rsidRPr="00086175" w:rsidRDefault="0014216B" w:rsidP="00B159CF">
            <w:pPr>
              <w:snapToGrid w:val="0"/>
              <w:spacing w:after="0" w:line="240" w:lineRule="auto"/>
            </w:pPr>
            <w:r w:rsidRPr="00086175">
              <w:t>Sony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4216B" w:rsidRPr="00086175" w:rsidRDefault="0014216B" w:rsidP="00B159CF">
            <w:pPr>
              <w:snapToGrid w:val="0"/>
              <w:spacing w:after="0" w:line="240" w:lineRule="auto"/>
            </w:pPr>
            <w:r w:rsidRPr="00086175">
              <w:t>Clarify requirement for high accuracy positioning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4216B" w:rsidRPr="00086175" w:rsidRDefault="0008617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175">
              <w:rPr>
                <w:rFonts w:eastAsia="Times New Roman" w:cs="Arial"/>
                <w:szCs w:val="18"/>
                <w:lang w:eastAsia="ar-SA"/>
              </w:rPr>
              <w:t>Revised to S1-171399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4216B" w:rsidRPr="00086175" w:rsidRDefault="0014216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86175">
              <w:rPr>
                <w:rFonts w:eastAsia="Arial Unicode MS" w:cs="Arial"/>
                <w:i/>
                <w:szCs w:val="18"/>
                <w:lang w:val="en-US" w:eastAsia="ar-SA"/>
              </w:rPr>
              <w:t>Revision of S1-171116.</w:t>
            </w:r>
          </w:p>
          <w:p w:rsidR="0014216B" w:rsidRPr="00086175" w:rsidRDefault="0014216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86175">
              <w:rPr>
                <w:rFonts w:eastAsia="Arial Unicode MS" w:cs="Arial"/>
                <w:szCs w:val="18"/>
                <w:lang w:val="en-US" w:eastAsia="ar-SA"/>
              </w:rPr>
              <w:t>Revision of S1-171280.</w:t>
            </w:r>
          </w:p>
        </w:tc>
      </w:tr>
      <w:tr w:rsidR="00086175" w:rsidRPr="00C529BD" w:rsidTr="0008617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86175" w:rsidRPr="00086175" w:rsidRDefault="0008617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1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86175" w:rsidRPr="00086175" w:rsidRDefault="00F64389" w:rsidP="00B159CF">
            <w:pPr>
              <w:snapToGrid w:val="0"/>
              <w:spacing w:after="0" w:line="240" w:lineRule="auto"/>
              <w:rPr>
                <w:rFonts w:cs="Arial"/>
              </w:rPr>
            </w:pPr>
            <w:hyperlink r:id="rId113" w:history="1">
              <w:r w:rsidR="00086175" w:rsidRPr="00086175">
                <w:rPr>
                  <w:rStyle w:val="Hyperlink"/>
                  <w:rFonts w:cs="Arial"/>
                  <w:color w:val="auto"/>
                </w:rPr>
                <w:t>S1-171399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86175" w:rsidRPr="00086175" w:rsidRDefault="00086175" w:rsidP="00B159CF">
            <w:pPr>
              <w:snapToGrid w:val="0"/>
              <w:spacing w:after="0" w:line="240" w:lineRule="auto"/>
            </w:pPr>
            <w:r w:rsidRPr="00086175">
              <w:t>Sony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86175" w:rsidRPr="00086175" w:rsidRDefault="00086175" w:rsidP="00B159CF">
            <w:pPr>
              <w:snapToGrid w:val="0"/>
              <w:spacing w:after="0" w:line="240" w:lineRule="auto"/>
            </w:pPr>
            <w:r w:rsidRPr="00086175">
              <w:t>Clarify requirement for high accuracy positioning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86175" w:rsidRPr="00086175" w:rsidRDefault="0008617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17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86175" w:rsidRPr="00086175" w:rsidRDefault="00086175" w:rsidP="00086175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086175">
              <w:rPr>
                <w:rFonts w:eastAsia="Arial Unicode MS" w:cs="Arial"/>
                <w:i/>
                <w:szCs w:val="18"/>
                <w:lang w:val="en-US" w:eastAsia="ar-SA"/>
              </w:rPr>
              <w:t>Revision of S1-171116.</w:t>
            </w:r>
          </w:p>
          <w:p w:rsidR="00086175" w:rsidRPr="00086175" w:rsidRDefault="00086175" w:rsidP="0008617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86175">
              <w:rPr>
                <w:rFonts w:eastAsia="Arial Unicode MS" w:cs="Arial"/>
                <w:i/>
                <w:szCs w:val="18"/>
                <w:lang w:val="en-US" w:eastAsia="ar-SA"/>
              </w:rPr>
              <w:t>Revision of S1-171280.</w:t>
            </w:r>
          </w:p>
          <w:p w:rsidR="00086175" w:rsidRDefault="0008617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86175">
              <w:rPr>
                <w:rFonts w:eastAsia="Arial Unicode MS" w:cs="Arial"/>
                <w:szCs w:val="18"/>
                <w:lang w:val="en-US" w:eastAsia="ar-SA"/>
              </w:rPr>
              <w:t>Revision of S1-171394.</w:t>
            </w:r>
          </w:p>
          <w:p w:rsidR="00086175" w:rsidRPr="00086175" w:rsidRDefault="0008617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086175" w:rsidRDefault="0008617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086175" w:rsidRPr="00086175" w:rsidRDefault="0008617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086175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9708F" w:rsidTr="00C6622E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159C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Security and charging</w:t>
            </w:r>
          </w:p>
        </w:tc>
      </w:tr>
      <w:tr w:rsidR="00C92A85" w:rsidRPr="00C529BD" w:rsidTr="00520078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C6622E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622E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C6622E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4" w:history="1">
              <w:r w:rsidR="00C92A85" w:rsidRPr="00C6622E">
                <w:rPr>
                  <w:rStyle w:val="Hyperlink"/>
                  <w:rFonts w:cs="Arial"/>
                  <w:color w:val="auto"/>
                </w:rPr>
                <w:t>S1-171156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C6622E" w:rsidRDefault="00C92A85" w:rsidP="00B159CF">
            <w:pPr>
              <w:snapToGrid w:val="0"/>
              <w:spacing w:after="0" w:line="240" w:lineRule="auto"/>
            </w:pPr>
            <w:r w:rsidRPr="00C6622E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C6622E" w:rsidRDefault="00C92A85" w:rsidP="00B159CF">
            <w:pPr>
              <w:snapToGrid w:val="0"/>
              <w:spacing w:after="0" w:line="240" w:lineRule="auto"/>
            </w:pPr>
            <w:r w:rsidRPr="00C6622E">
              <w:t>Updates to Security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C6622E" w:rsidRDefault="00C6622E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6622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6622E" w:rsidRDefault="00C6622E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C6622E" w:rsidRDefault="00C6622E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C6622E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441E2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2007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007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20078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5" w:history="1">
              <w:r w:rsidR="00C92A85" w:rsidRPr="00520078">
                <w:rPr>
                  <w:rStyle w:val="Hyperlink"/>
                  <w:rFonts w:cs="Arial"/>
                  <w:color w:val="auto"/>
                </w:rPr>
                <w:t>S1-171165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20078" w:rsidRDefault="00C92A85" w:rsidP="00B159CF">
            <w:pPr>
              <w:snapToGrid w:val="0"/>
              <w:spacing w:after="0" w:line="240" w:lineRule="auto"/>
            </w:pPr>
            <w:r w:rsidRPr="00520078">
              <w:t>Qualcomm Incorporated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20078" w:rsidRDefault="00C92A85" w:rsidP="00B159CF">
            <w:pPr>
              <w:snapToGrid w:val="0"/>
              <w:spacing w:after="0" w:line="240" w:lineRule="auto"/>
            </w:pPr>
            <w:r w:rsidRPr="00520078">
              <w:t>Authentication for Private Slices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20078" w:rsidRDefault="00520078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0078">
              <w:rPr>
                <w:rFonts w:eastAsia="Times New Roman" w:cs="Arial"/>
                <w:szCs w:val="18"/>
                <w:lang w:eastAsia="ar-SA"/>
              </w:rPr>
              <w:t>Revised to S1-171281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20078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520078" w:rsidRPr="00C529BD" w:rsidTr="00441E2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20078" w:rsidRPr="00441E21" w:rsidRDefault="00520078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E2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20078" w:rsidRPr="00441E21" w:rsidRDefault="00F64389" w:rsidP="00B159CF">
            <w:pPr>
              <w:snapToGrid w:val="0"/>
              <w:spacing w:after="0" w:line="240" w:lineRule="auto"/>
            </w:pPr>
            <w:hyperlink r:id="rId116" w:history="1">
              <w:r w:rsidR="00520078" w:rsidRPr="00441E21">
                <w:rPr>
                  <w:rStyle w:val="Hyperlink"/>
                  <w:rFonts w:cs="Arial"/>
                  <w:color w:val="auto"/>
                </w:rPr>
                <w:t>S1-171281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20078" w:rsidRPr="00441E21" w:rsidRDefault="00520078" w:rsidP="00B159CF">
            <w:pPr>
              <w:snapToGrid w:val="0"/>
              <w:spacing w:after="0" w:line="240" w:lineRule="auto"/>
            </w:pPr>
            <w:r w:rsidRPr="00441E21">
              <w:t>Qualcomm Incorporated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20078" w:rsidRPr="00441E21" w:rsidRDefault="00520078" w:rsidP="00B159CF">
            <w:pPr>
              <w:snapToGrid w:val="0"/>
              <w:spacing w:after="0" w:line="240" w:lineRule="auto"/>
            </w:pPr>
            <w:r w:rsidRPr="00441E21">
              <w:t>Authentication for Private Slices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20078" w:rsidRPr="00441E21" w:rsidRDefault="00441E2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E21">
              <w:rPr>
                <w:rFonts w:eastAsia="Times New Roman" w:cs="Arial"/>
                <w:szCs w:val="18"/>
                <w:lang w:eastAsia="ar-SA"/>
              </w:rPr>
              <w:t>Revised to S1-171396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20078" w:rsidRPr="00441E21" w:rsidRDefault="00520078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441E21">
              <w:rPr>
                <w:rFonts w:eastAsia="Arial Unicode MS" w:cs="Arial"/>
                <w:szCs w:val="18"/>
                <w:lang w:val="en-US" w:eastAsia="ar-SA"/>
              </w:rPr>
              <w:t>Revision of S1-171165.</w:t>
            </w:r>
          </w:p>
        </w:tc>
      </w:tr>
      <w:tr w:rsidR="00441E21" w:rsidRPr="00C529BD" w:rsidTr="00441E2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Pr="00441E21" w:rsidRDefault="00441E2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E2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Pr="00441E21" w:rsidRDefault="00F64389" w:rsidP="00B159CF">
            <w:pPr>
              <w:snapToGrid w:val="0"/>
              <w:spacing w:after="0" w:line="240" w:lineRule="auto"/>
            </w:pPr>
            <w:hyperlink r:id="rId117" w:history="1">
              <w:r w:rsidR="00441E21" w:rsidRPr="00441E21">
                <w:rPr>
                  <w:rStyle w:val="Hyperlink"/>
                  <w:rFonts w:cs="Arial"/>
                  <w:color w:val="auto"/>
                </w:rPr>
                <w:t>S1-171396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Pr="00441E21" w:rsidRDefault="00441E21" w:rsidP="00B159CF">
            <w:pPr>
              <w:snapToGrid w:val="0"/>
              <w:spacing w:after="0" w:line="240" w:lineRule="auto"/>
            </w:pPr>
            <w:r w:rsidRPr="00441E21">
              <w:t>Qualcomm Incorporated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Pr="00441E21" w:rsidRDefault="00441E21" w:rsidP="00B159CF">
            <w:pPr>
              <w:snapToGrid w:val="0"/>
              <w:spacing w:after="0" w:line="240" w:lineRule="auto"/>
            </w:pPr>
            <w:r w:rsidRPr="00441E21">
              <w:t>Authentication for Private Slices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Pr="00441E21" w:rsidRDefault="00441E2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Default="00441E2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441E21">
              <w:rPr>
                <w:rFonts w:eastAsia="Arial Unicode MS" w:cs="Arial"/>
                <w:i/>
                <w:szCs w:val="18"/>
                <w:lang w:val="en-US" w:eastAsia="ar-SA"/>
              </w:rPr>
              <w:t>Revision of S1-171165.</w:t>
            </w:r>
          </w:p>
          <w:p w:rsidR="00441E21" w:rsidRPr="00441E21" w:rsidRDefault="00441E2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441E21">
              <w:rPr>
                <w:rFonts w:eastAsia="Arial Unicode MS" w:cs="Arial"/>
                <w:szCs w:val="18"/>
                <w:lang w:val="en-US" w:eastAsia="ar-SA"/>
              </w:rPr>
              <w:t>Revision of S1-171281.</w:t>
            </w:r>
          </w:p>
        </w:tc>
      </w:tr>
      <w:tr w:rsidR="00C92A85" w:rsidRPr="00C529BD" w:rsidTr="00441E2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2007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0078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20078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8" w:history="1">
              <w:r w:rsidR="00C92A85" w:rsidRPr="00520078">
                <w:rPr>
                  <w:rStyle w:val="Hyperlink"/>
                  <w:rFonts w:cs="Arial"/>
                  <w:color w:val="auto"/>
                </w:rPr>
                <w:t>S1-171167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20078" w:rsidRDefault="00C92A85" w:rsidP="00B159CF">
            <w:pPr>
              <w:snapToGrid w:val="0"/>
              <w:spacing w:after="0" w:line="240" w:lineRule="auto"/>
            </w:pPr>
            <w:r w:rsidRPr="00520078">
              <w:t>Qualcomm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20078" w:rsidRDefault="00C92A85" w:rsidP="00B159CF">
            <w:pPr>
              <w:snapToGrid w:val="0"/>
              <w:spacing w:after="0" w:line="240" w:lineRule="auto"/>
            </w:pPr>
            <w:r w:rsidRPr="00520078">
              <w:t>Definition of Private Network Slice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20078" w:rsidRDefault="00520078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20078">
              <w:rPr>
                <w:rFonts w:eastAsia="Times New Roman" w:cs="Arial"/>
                <w:szCs w:val="18"/>
                <w:lang w:eastAsia="ar-SA"/>
              </w:rPr>
              <w:t>Revised to S1-171282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520078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520078" w:rsidRPr="00C529BD" w:rsidTr="00441E2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20078" w:rsidRPr="00441E21" w:rsidRDefault="00520078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E2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20078" w:rsidRPr="00441E21" w:rsidRDefault="00F64389" w:rsidP="00B159CF">
            <w:pPr>
              <w:snapToGrid w:val="0"/>
              <w:spacing w:after="0" w:line="240" w:lineRule="auto"/>
            </w:pPr>
            <w:hyperlink r:id="rId119" w:history="1">
              <w:r w:rsidR="00520078" w:rsidRPr="00441E21">
                <w:rPr>
                  <w:rStyle w:val="Hyperlink"/>
                  <w:rFonts w:cs="Arial"/>
                  <w:color w:val="auto"/>
                </w:rPr>
                <w:t>S1-171282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20078" w:rsidRPr="00441E21" w:rsidRDefault="00520078" w:rsidP="00B159CF">
            <w:pPr>
              <w:snapToGrid w:val="0"/>
              <w:spacing w:after="0" w:line="240" w:lineRule="auto"/>
            </w:pPr>
            <w:r w:rsidRPr="00441E21">
              <w:t>Qualcomm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20078" w:rsidRPr="00441E21" w:rsidRDefault="00520078" w:rsidP="00B159CF">
            <w:pPr>
              <w:snapToGrid w:val="0"/>
              <w:spacing w:after="0" w:line="240" w:lineRule="auto"/>
            </w:pPr>
            <w:r w:rsidRPr="00441E21">
              <w:t>Definition of Private Network Slice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20078" w:rsidRPr="00441E21" w:rsidRDefault="00441E2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E21">
              <w:rPr>
                <w:rFonts w:eastAsia="Times New Roman" w:cs="Arial"/>
                <w:szCs w:val="18"/>
                <w:lang w:eastAsia="ar-SA"/>
              </w:rPr>
              <w:t>Revised to S1-171395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20078" w:rsidRPr="00441E21" w:rsidRDefault="00520078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441E21">
              <w:rPr>
                <w:rFonts w:eastAsia="Arial Unicode MS" w:cs="Arial"/>
                <w:szCs w:val="18"/>
                <w:lang w:val="en-US" w:eastAsia="ar-SA"/>
              </w:rPr>
              <w:t>Revision of S1-171167.</w:t>
            </w:r>
          </w:p>
        </w:tc>
      </w:tr>
      <w:tr w:rsidR="00441E21" w:rsidRPr="00C529BD" w:rsidTr="00441E2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Pr="00441E21" w:rsidRDefault="00441E2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E2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Pr="00441E21" w:rsidRDefault="00F64389" w:rsidP="00B159CF">
            <w:pPr>
              <w:snapToGrid w:val="0"/>
              <w:spacing w:after="0" w:line="240" w:lineRule="auto"/>
            </w:pPr>
            <w:hyperlink r:id="rId120" w:history="1">
              <w:r w:rsidR="00441E21" w:rsidRPr="00441E21">
                <w:rPr>
                  <w:rStyle w:val="Hyperlink"/>
                  <w:rFonts w:cs="Arial"/>
                  <w:color w:val="auto"/>
                </w:rPr>
                <w:t>S1-171395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Pr="00441E21" w:rsidRDefault="00441E21" w:rsidP="00B159CF">
            <w:pPr>
              <w:snapToGrid w:val="0"/>
              <w:spacing w:after="0" w:line="240" w:lineRule="auto"/>
            </w:pPr>
            <w:r w:rsidRPr="00441E21">
              <w:t>Qualcomm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Pr="00441E21" w:rsidRDefault="00441E21" w:rsidP="00B159CF">
            <w:pPr>
              <w:snapToGrid w:val="0"/>
              <w:spacing w:after="0" w:line="240" w:lineRule="auto"/>
            </w:pPr>
            <w:r w:rsidRPr="00441E21">
              <w:t>Definition of Private Network Slice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Pr="00441E21" w:rsidRDefault="00441E2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Default="00441E2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441E21">
              <w:rPr>
                <w:rFonts w:eastAsia="Arial Unicode MS" w:cs="Arial"/>
                <w:i/>
                <w:szCs w:val="18"/>
                <w:lang w:val="en-US" w:eastAsia="ar-SA"/>
              </w:rPr>
              <w:t>Revision of S1-171167.</w:t>
            </w:r>
          </w:p>
          <w:p w:rsidR="00441E21" w:rsidRPr="00441E21" w:rsidRDefault="00441E2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441E21">
              <w:rPr>
                <w:rFonts w:eastAsia="Arial Unicode MS" w:cs="Arial"/>
                <w:szCs w:val="18"/>
                <w:lang w:val="en-US" w:eastAsia="ar-SA"/>
              </w:rPr>
              <w:lastRenderedPageBreak/>
              <w:t>Revision of S1-171282.</w:t>
            </w:r>
          </w:p>
        </w:tc>
      </w:tr>
      <w:tr w:rsidR="00C92A85" w:rsidRPr="00C529BD" w:rsidTr="003A033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C7F89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7F89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C7F89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1" w:history="1">
              <w:r w:rsidR="00C92A85" w:rsidRPr="00AC7F89">
                <w:rPr>
                  <w:rStyle w:val="Hyperlink"/>
                  <w:rFonts w:cs="Arial"/>
                  <w:color w:val="auto"/>
                </w:rPr>
                <w:t>S1-171060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C7F89" w:rsidRDefault="00C92A85" w:rsidP="00B159CF">
            <w:pPr>
              <w:snapToGrid w:val="0"/>
              <w:spacing w:after="0" w:line="240" w:lineRule="auto"/>
            </w:pPr>
            <w:r w:rsidRPr="00AC7F89">
              <w:t>Huawei Technologies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C7F89" w:rsidRDefault="00C92A85" w:rsidP="00B159CF">
            <w:pPr>
              <w:snapToGrid w:val="0"/>
              <w:spacing w:after="0" w:line="240" w:lineRule="auto"/>
            </w:pPr>
            <w:r w:rsidRPr="00AC7F89">
              <w:t>SMARTER - Clarification on regulatory requirements in clauses 8.5 - 8.7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AC7F89" w:rsidRDefault="00AC7F89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C7F8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AC7F89" w:rsidRDefault="00AC7F89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AC7F89" w:rsidRDefault="00AC7F89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AC7F89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3A033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3A0331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033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3A0331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2" w:history="1">
              <w:r w:rsidR="00C92A85" w:rsidRPr="003A0331">
                <w:rPr>
                  <w:rStyle w:val="Hyperlink"/>
                  <w:rFonts w:cs="Arial"/>
                  <w:color w:val="auto"/>
                </w:rPr>
                <w:t>S1-171069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3A0331" w:rsidRDefault="00C92A85" w:rsidP="00B159CF">
            <w:pPr>
              <w:snapToGrid w:val="0"/>
              <w:spacing w:after="0" w:line="240" w:lineRule="auto"/>
            </w:pPr>
            <w:r w:rsidRPr="003A0331">
              <w:t>China Mobile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3A0331" w:rsidRDefault="00C92A85" w:rsidP="00B159CF">
            <w:pPr>
              <w:snapToGrid w:val="0"/>
              <w:spacing w:after="0" w:line="240" w:lineRule="auto"/>
            </w:pPr>
            <w:r w:rsidRPr="003A0331">
              <w:t>Proposed requirement on collection of charging information based on the slice the UE accesses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3A0331" w:rsidRDefault="003A033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033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A0331" w:rsidRDefault="003A033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3A0331" w:rsidRDefault="003A033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3A0331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3A033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3A0331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033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3A0331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3" w:history="1">
              <w:r w:rsidR="00C92A85" w:rsidRPr="003A0331">
                <w:rPr>
                  <w:rStyle w:val="Hyperlink"/>
                  <w:rFonts w:cs="Arial"/>
                  <w:color w:val="auto"/>
                </w:rPr>
                <w:t>S1-171180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3A0331" w:rsidRDefault="00C92A85" w:rsidP="00B159CF">
            <w:pPr>
              <w:snapToGrid w:val="0"/>
              <w:spacing w:after="0" w:line="240" w:lineRule="auto"/>
            </w:pPr>
            <w:r w:rsidRPr="003A0331">
              <w:t>KPN, TNO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3A0331" w:rsidRDefault="00C92A85" w:rsidP="00B159CF">
            <w:pPr>
              <w:snapToGrid w:val="0"/>
              <w:spacing w:after="0" w:line="240" w:lineRule="auto"/>
            </w:pPr>
            <w:r w:rsidRPr="003A0331">
              <w:t>References in Section “Charging aspects”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3A0331" w:rsidRDefault="003A033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A0331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A0331" w:rsidRDefault="003A033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3A0331" w:rsidRDefault="003A033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3A0331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9708F" w:rsidTr="0069376B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159C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Intro, overview, definitions, annexes, general editorial</w:t>
            </w:r>
          </w:p>
        </w:tc>
      </w:tr>
      <w:tr w:rsidR="00C92A85" w:rsidRPr="00C529BD" w:rsidTr="0069376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76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4" w:history="1">
              <w:r w:rsidR="00C92A85" w:rsidRPr="0069376B">
                <w:rPr>
                  <w:rStyle w:val="Hyperlink"/>
                  <w:rFonts w:cs="Arial"/>
                  <w:color w:val="auto"/>
                </w:rPr>
                <w:t>S1-171139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C92A85" w:rsidP="00B159CF">
            <w:pPr>
              <w:snapToGrid w:val="0"/>
              <w:spacing w:after="0" w:line="240" w:lineRule="auto"/>
            </w:pPr>
            <w:r w:rsidRPr="0069376B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C92A85" w:rsidP="00B159CF">
            <w:pPr>
              <w:snapToGrid w:val="0"/>
              <w:spacing w:after="0" w:line="240" w:lineRule="auto"/>
            </w:pPr>
            <w:r w:rsidRPr="0069376B">
              <w:t>Updates to Introduction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421D8D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S1-1712</w:t>
            </w:r>
            <w:r w:rsidR="0069376B" w:rsidRPr="0069376B">
              <w:rPr>
                <w:rFonts w:eastAsia="Times New Roman" w:cs="Arial"/>
                <w:szCs w:val="18"/>
                <w:lang w:eastAsia="ar-SA"/>
              </w:rPr>
              <w:t>84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69376B" w:rsidRPr="00C529BD" w:rsidTr="0069376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76B" w:rsidRPr="0069376B" w:rsidRDefault="0069376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76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76B" w:rsidRPr="0069376B" w:rsidRDefault="00F64389" w:rsidP="00B159CF">
            <w:pPr>
              <w:snapToGrid w:val="0"/>
              <w:spacing w:after="0" w:line="240" w:lineRule="auto"/>
            </w:pPr>
            <w:hyperlink r:id="rId125" w:history="1">
              <w:r w:rsidR="00421D8D">
                <w:rPr>
                  <w:rStyle w:val="Hyperlink"/>
                  <w:rFonts w:cs="Arial"/>
                  <w:color w:val="auto"/>
                </w:rPr>
                <w:t>S1-1712</w:t>
              </w:r>
              <w:r w:rsidR="0069376B" w:rsidRPr="0069376B">
                <w:rPr>
                  <w:rStyle w:val="Hyperlink"/>
                  <w:rFonts w:cs="Arial"/>
                  <w:color w:val="auto"/>
                </w:rPr>
                <w:t>84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76B" w:rsidRPr="0069376B" w:rsidRDefault="0069376B" w:rsidP="00B159CF">
            <w:pPr>
              <w:snapToGrid w:val="0"/>
              <w:spacing w:after="0" w:line="240" w:lineRule="auto"/>
            </w:pPr>
            <w:r w:rsidRPr="0069376B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76B" w:rsidRPr="0069376B" w:rsidRDefault="0069376B" w:rsidP="00B159CF">
            <w:pPr>
              <w:snapToGrid w:val="0"/>
              <w:spacing w:after="0" w:line="240" w:lineRule="auto"/>
            </w:pPr>
            <w:r w:rsidRPr="0069376B">
              <w:t>Updates to Introduction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76B" w:rsidRPr="0069376B" w:rsidRDefault="0069376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76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76B" w:rsidRDefault="0069376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69376B">
              <w:rPr>
                <w:rFonts w:eastAsia="Arial Unicode MS" w:cs="Arial"/>
                <w:szCs w:val="18"/>
                <w:lang w:val="en-US" w:eastAsia="ar-SA"/>
              </w:rPr>
              <w:t>Revision of S1-171139.</w:t>
            </w:r>
          </w:p>
          <w:p w:rsidR="0069376B" w:rsidRPr="0069376B" w:rsidRDefault="0069376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69376B" w:rsidRDefault="0069376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69376B" w:rsidRPr="0069376B" w:rsidRDefault="0069376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69376B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69376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76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6" w:history="1">
              <w:r w:rsidR="00C92A85" w:rsidRPr="0069376B">
                <w:rPr>
                  <w:rStyle w:val="Hyperlink"/>
                  <w:rFonts w:cs="Arial"/>
                  <w:color w:val="auto"/>
                </w:rPr>
                <w:t>S1-171157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C92A85" w:rsidP="00B159CF">
            <w:pPr>
              <w:snapToGrid w:val="0"/>
              <w:spacing w:after="0" w:line="240" w:lineRule="auto"/>
            </w:pPr>
            <w:r w:rsidRPr="0069376B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C92A85" w:rsidP="00B159CF">
            <w:pPr>
              <w:snapToGrid w:val="0"/>
              <w:spacing w:after="0" w:line="240" w:lineRule="auto"/>
            </w:pPr>
            <w:r w:rsidRPr="0069376B">
              <w:t>Updates to Overview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421D8D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S1-1712</w:t>
            </w:r>
            <w:r w:rsidR="0069376B" w:rsidRPr="0069376B">
              <w:rPr>
                <w:rFonts w:eastAsia="Times New Roman" w:cs="Arial"/>
                <w:szCs w:val="18"/>
                <w:lang w:eastAsia="ar-SA"/>
              </w:rPr>
              <w:t>85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69376B" w:rsidRPr="00C529BD" w:rsidTr="0069376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76B" w:rsidRPr="0069376B" w:rsidRDefault="0069376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76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76B" w:rsidRPr="0069376B" w:rsidRDefault="00F64389" w:rsidP="00B159CF">
            <w:pPr>
              <w:snapToGrid w:val="0"/>
              <w:spacing w:after="0" w:line="240" w:lineRule="auto"/>
            </w:pPr>
            <w:hyperlink r:id="rId127" w:history="1">
              <w:r w:rsidR="00421D8D">
                <w:rPr>
                  <w:rStyle w:val="Hyperlink"/>
                  <w:rFonts w:cs="Arial"/>
                  <w:color w:val="auto"/>
                </w:rPr>
                <w:t>S1-1712</w:t>
              </w:r>
              <w:r w:rsidR="0069376B" w:rsidRPr="0069376B">
                <w:rPr>
                  <w:rStyle w:val="Hyperlink"/>
                  <w:rFonts w:cs="Arial"/>
                  <w:color w:val="auto"/>
                </w:rPr>
                <w:t>85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76B" w:rsidRPr="0069376B" w:rsidRDefault="0069376B" w:rsidP="00B159CF">
            <w:pPr>
              <w:snapToGrid w:val="0"/>
              <w:spacing w:after="0" w:line="240" w:lineRule="auto"/>
            </w:pPr>
            <w:r w:rsidRPr="0069376B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76B" w:rsidRPr="0069376B" w:rsidRDefault="0069376B" w:rsidP="00B159CF">
            <w:pPr>
              <w:snapToGrid w:val="0"/>
              <w:spacing w:after="0" w:line="240" w:lineRule="auto"/>
            </w:pPr>
            <w:r w:rsidRPr="0069376B">
              <w:t>Updates to Overview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76B" w:rsidRPr="0069376B" w:rsidRDefault="0069376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76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76B" w:rsidRDefault="0069376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69376B">
              <w:rPr>
                <w:rFonts w:eastAsia="Arial Unicode MS" w:cs="Arial"/>
                <w:szCs w:val="18"/>
                <w:lang w:val="en-US" w:eastAsia="ar-SA"/>
              </w:rPr>
              <w:t>Revision of S1-171157.</w:t>
            </w:r>
          </w:p>
          <w:p w:rsidR="0069376B" w:rsidRPr="0069376B" w:rsidRDefault="0069376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69376B" w:rsidRDefault="0069376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69376B" w:rsidRPr="0069376B" w:rsidRDefault="0069376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69376B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69376B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76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8" w:history="1">
              <w:r w:rsidR="00C92A85" w:rsidRPr="0069376B">
                <w:rPr>
                  <w:rStyle w:val="Hyperlink"/>
                  <w:rFonts w:cs="Arial"/>
                  <w:color w:val="auto"/>
                </w:rPr>
                <w:t>S1-171133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C92A85" w:rsidP="00B159CF">
            <w:pPr>
              <w:snapToGrid w:val="0"/>
              <w:spacing w:after="0" w:line="240" w:lineRule="auto"/>
            </w:pPr>
            <w:r w:rsidRPr="0069376B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C92A85" w:rsidP="00B159CF">
            <w:pPr>
              <w:snapToGrid w:val="0"/>
              <w:spacing w:after="0" w:line="240" w:lineRule="auto"/>
            </w:pPr>
            <w:r w:rsidRPr="0069376B">
              <w:t>SMARTER – definition Editor’s note clean up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69376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</w:t>
            </w:r>
            <w:r w:rsidRPr="0069376B">
              <w:rPr>
                <w:rFonts w:eastAsia="Times New Roman" w:cs="Arial"/>
                <w:szCs w:val="18"/>
                <w:lang w:eastAsia="ar-SA"/>
              </w:rPr>
              <w:t>ed to S1-171183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69376B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02227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69376B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76B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69376B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9" w:history="1">
              <w:r w:rsidR="00C92A85" w:rsidRPr="0069376B">
                <w:rPr>
                  <w:rStyle w:val="Hyperlink"/>
                  <w:rFonts w:cs="Arial"/>
                  <w:color w:val="auto"/>
                </w:rPr>
                <w:t>S1-171140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69376B" w:rsidRDefault="00C92A85" w:rsidP="00B159CF">
            <w:pPr>
              <w:snapToGrid w:val="0"/>
              <w:spacing w:after="0" w:line="240" w:lineRule="auto"/>
            </w:pPr>
            <w:r w:rsidRPr="0069376B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69376B" w:rsidRDefault="00C92A85" w:rsidP="00B159CF">
            <w:pPr>
              <w:snapToGrid w:val="0"/>
              <w:spacing w:after="0" w:line="240" w:lineRule="auto"/>
            </w:pPr>
            <w:r w:rsidRPr="0069376B">
              <w:t>Updates to Definitions in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92A85" w:rsidRPr="0069376B" w:rsidRDefault="0069376B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9376B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69376B" w:rsidRDefault="0069376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C92A85" w:rsidRPr="0069376B" w:rsidRDefault="0069376B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69376B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022277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22277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227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22277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0" w:history="1">
              <w:r w:rsidR="00C92A85" w:rsidRPr="00022277">
                <w:rPr>
                  <w:rStyle w:val="Hyperlink"/>
                  <w:rFonts w:cs="Arial"/>
                  <w:color w:val="auto"/>
                </w:rPr>
                <w:t>S1-171183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22277" w:rsidRDefault="00C92A85" w:rsidP="00B159CF">
            <w:pPr>
              <w:snapToGrid w:val="0"/>
              <w:spacing w:after="0" w:line="240" w:lineRule="auto"/>
            </w:pPr>
            <w:r w:rsidRPr="00022277"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22277" w:rsidRDefault="00C92A85" w:rsidP="00B159CF">
            <w:pPr>
              <w:snapToGrid w:val="0"/>
              <w:spacing w:after="0" w:line="240" w:lineRule="auto"/>
            </w:pPr>
            <w:r w:rsidRPr="00022277">
              <w:t>SMARTER - Proposed changes of definitions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22277" w:rsidRDefault="00421D8D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S1-1712</w:t>
            </w:r>
            <w:r w:rsidR="00022277" w:rsidRPr="00022277">
              <w:rPr>
                <w:rFonts w:eastAsia="Times New Roman" w:cs="Arial"/>
                <w:szCs w:val="18"/>
                <w:lang w:eastAsia="ar-SA"/>
              </w:rPr>
              <w:t>86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22277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022277" w:rsidRPr="00C529BD" w:rsidTr="00421D8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22277" w:rsidRPr="00022277" w:rsidRDefault="0002227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2277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22277" w:rsidRPr="00022277" w:rsidRDefault="00F64389" w:rsidP="00B159CF">
            <w:pPr>
              <w:snapToGrid w:val="0"/>
              <w:spacing w:after="0" w:line="240" w:lineRule="auto"/>
            </w:pPr>
            <w:hyperlink r:id="rId131" w:history="1">
              <w:r w:rsidR="00421D8D">
                <w:rPr>
                  <w:rStyle w:val="Hyperlink"/>
                  <w:rFonts w:cs="Arial"/>
                  <w:color w:val="auto"/>
                </w:rPr>
                <w:t>S1-1712</w:t>
              </w:r>
              <w:r w:rsidR="00022277" w:rsidRPr="00022277">
                <w:rPr>
                  <w:rStyle w:val="Hyperlink"/>
                  <w:rFonts w:cs="Arial"/>
                  <w:color w:val="auto"/>
                </w:rPr>
                <w:t>86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22277" w:rsidRPr="00022277" w:rsidRDefault="00022277" w:rsidP="00B159CF">
            <w:pPr>
              <w:snapToGrid w:val="0"/>
              <w:spacing w:after="0" w:line="240" w:lineRule="auto"/>
            </w:pPr>
            <w:r w:rsidRPr="00022277"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22277" w:rsidRPr="00022277" w:rsidRDefault="00022277" w:rsidP="00B159CF">
            <w:pPr>
              <w:snapToGrid w:val="0"/>
              <w:spacing w:after="0" w:line="240" w:lineRule="auto"/>
            </w:pPr>
            <w:r w:rsidRPr="00022277">
              <w:t>SMARTER - Proposed changes of definitions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22277" w:rsidRPr="00022277" w:rsidRDefault="00022277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2227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22277" w:rsidRDefault="00022277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22277">
              <w:rPr>
                <w:rFonts w:eastAsia="Arial Unicode MS" w:cs="Arial"/>
                <w:szCs w:val="18"/>
                <w:lang w:val="en-US" w:eastAsia="ar-SA"/>
              </w:rPr>
              <w:t>Revision of S1-171183.</w:t>
            </w:r>
          </w:p>
          <w:p w:rsidR="00022277" w:rsidRPr="00022277" w:rsidRDefault="00022277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022277" w:rsidRDefault="00022277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022277" w:rsidRPr="00022277" w:rsidRDefault="00022277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022277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421D8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1D8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2" w:history="1">
              <w:r w:rsidR="00C92A85" w:rsidRPr="00421D8D">
                <w:rPr>
                  <w:rStyle w:val="Hyperlink"/>
                  <w:rFonts w:cs="Arial"/>
                  <w:color w:val="auto"/>
                </w:rPr>
                <w:t>S1-171134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C92A85" w:rsidP="00B159CF">
            <w:pPr>
              <w:snapToGrid w:val="0"/>
              <w:spacing w:after="0" w:line="240" w:lineRule="auto"/>
            </w:pPr>
            <w:r w:rsidRPr="00421D8D">
              <w:t>Nokia, Alcatel-Lucent Shanghai-Bell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C92A85" w:rsidP="00B159CF">
            <w:pPr>
              <w:snapToGrid w:val="0"/>
              <w:spacing w:after="0" w:line="240" w:lineRule="auto"/>
            </w:pPr>
            <w:r w:rsidRPr="00421D8D">
              <w:t>CR21.905v</w:t>
            </w:r>
            <w:r w:rsidRPr="00421D8D">
              <w:rPr>
                <w:highlight w:val="yellow"/>
              </w:rPr>
              <w:t>13.1.0</w:t>
            </w:r>
            <w:r w:rsidRPr="00421D8D">
              <w:t>: Add common definitions from 5G System Requirements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421D8D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1D8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421D8D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21D8D">
              <w:rPr>
                <w:noProof/>
              </w:rPr>
              <w:t>SMARTER</w:t>
            </w:r>
            <w:r w:rsidRPr="00421D8D">
              <w:rPr>
                <w:rFonts w:eastAsia="Times New Roman" w:cs="Arial"/>
                <w:szCs w:val="18"/>
                <w:lang w:val="en-US" w:eastAsia="ar-SA"/>
              </w:rPr>
              <w:t xml:space="preserve"> CR#</w:t>
            </w:r>
            <w:r w:rsidRPr="00421D8D">
              <w:rPr>
                <w:rFonts w:eastAsia="Times New Roman" w:cs="Arial"/>
                <w:szCs w:val="18"/>
                <w:highlight w:val="yellow"/>
                <w:lang w:val="en-US" w:eastAsia="ar-SA"/>
              </w:rPr>
              <w:t>XXXX</w:t>
            </w:r>
            <w:r w:rsidRPr="00421D8D">
              <w:rPr>
                <w:rFonts w:eastAsia="Times New Roman" w:cs="Arial"/>
                <w:szCs w:val="18"/>
                <w:lang w:val="en-US" w:eastAsia="ar-SA"/>
              </w:rPr>
              <w:t>R- Cat F</w:t>
            </w:r>
          </w:p>
        </w:tc>
      </w:tr>
      <w:tr w:rsidR="00C92A85" w:rsidRPr="00C529BD" w:rsidTr="00441E2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1D8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3" w:history="1">
              <w:r w:rsidR="00C92A85" w:rsidRPr="00421D8D">
                <w:rPr>
                  <w:rStyle w:val="Hyperlink"/>
                  <w:rFonts w:cs="Arial"/>
                  <w:color w:val="auto"/>
                </w:rPr>
                <w:t>S1-171185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C92A85" w:rsidP="00B159CF">
            <w:pPr>
              <w:snapToGrid w:val="0"/>
              <w:spacing w:after="0" w:line="240" w:lineRule="auto"/>
            </w:pPr>
            <w:r w:rsidRPr="00421D8D">
              <w:rPr>
                <w:rFonts w:hint="eastAsia"/>
              </w:rPr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C92A85" w:rsidP="00B159CF">
            <w:pPr>
              <w:snapToGrid w:val="0"/>
              <w:spacing w:after="0" w:line="240" w:lineRule="auto"/>
            </w:pPr>
            <w:r w:rsidRPr="00421D8D">
              <w:t xml:space="preserve">CR21.905v13.1.0: </w:t>
            </w:r>
            <w:r w:rsidRPr="00421D8D">
              <w:rPr>
                <w:rFonts w:hint="eastAsia"/>
              </w:rPr>
              <w:t xml:space="preserve">Addition of 5G </w:t>
            </w:r>
            <w:r w:rsidRPr="00421D8D">
              <w:t>terminology and abbreviations to TR 21.905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421D8D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S1-1712</w:t>
            </w:r>
            <w:r w:rsidRPr="00421D8D">
              <w:rPr>
                <w:rFonts w:eastAsia="Times New Roman" w:cs="Arial"/>
                <w:szCs w:val="18"/>
                <w:lang w:eastAsia="ar-SA"/>
              </w:rPr>
              <w:t>87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421D8D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21D8D">
              <w:rPr>
                <w:noProof/>
              </w:rPr>
              <w:t>SMARTER</w:t>
            </w:r>
            <w:r w:rsidRPr="00421D8D">
              <w:rPr>
                <w:rFonts w:eastAsia="Times New Roman" w:cs="Arial"/>
                <w:szCs w:val="18"/>
                <w:lang w:val="en-US" w:eastAsia="ar-SA"/>
              </w:rPr>
              <w:t xml:space="preserve"> CR#</w:t>
            </w:r>
            <w:r w:rsidRPr="00421D8D">
              <w:rPr>
                <w:rFonts w:eastAsia="Times New Roman" w:cs="Arial"/>
                <w:szCs w:val="18"/>
                <w:highlight w:val="yellow"/>
                <w:lang w:val="en-US" w:eastAsia="ar-SA"/>
              </w:rPr>
              <w:t>XXXX</w:t>
            </w:r>
            <w:r w:rsidRPr="00421D8D">
              <w:rPr>
                <w:rFonts w:eastAsia="Times New Roman" w:cs="Arial"/>
                <w:szCs w:val="18"/>
                <w:lang w:val="en-US" w:eastAsia="ar-SA"/>
              </w:rPr>
              <w:t>R- Cat F</w:t>
            </w:r>
          </w:p>
        </w:tc>
      </w:tr>
      <w:tr w:rsidR="00421D8D" w:rsidRPr="00C529BD" w:rsidTr="00441E2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441E21" w:rsidRDefault="00421D8D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E2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441E21" w:rsidRDefault="00F64389" w:rsidP="00421D8D">
            <w:pPr>
              <w:snapToGrid w:val="0"/>
              <w:spacing w:after="0" w:line="240" w:lineRule="auto"/>
            </w:pPr>
            <w:hyperlink r:id="rId134" w:history="1">
              <w:r w:rsidR="00441E21" w:rsidRPr="00441E21">
                <w:rPr>
                  <w:rStyle w:val="Hyperlink"/>
                  <w:rFonts w:cs="Arial"/>
                  <w:color w:val="auto"/>
                </w:rPr>
                <w:t>S1-171</w:t>
              </w:r>
              <w:r w:rsidR="00421D8D" w:rsidRPr="00441E21">
                <w:rPr>
                  <w:rStyle w:val="Hyperlink"/>
                  <w:rFonts w:cs="Arial"/>
                  <w:color w:val="auto"/>
                </w:rPr>
                <w:t>2</w:t>
              </w:r>
              <w:r w:rsidR="00441E21" w:rsidRPr="00441E21">
                <w:rPr>
                  <w:rStyle w:val="Hyperlink"/>
                  <w:rFonts w:cs="Arial"/>
                  <w:color w:val="auto"/>
                </w:rPr>
                <w:t>8</w:t>
              </w:r>
              <w:r w:rsidR="00421D8D" w:rsidRPr="00441E21">
                <w:rPr>
                  <w:rStyle w:val="Hyperlink"/>
                  <w:rFonts w:cs="Arial"/>
                  <w:color w:val="auto"/>
                </w:rPr>
                <w:t>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441E21" w:rsidRDefault="00421D8D" w:rsidP="00B159CF">
            <w:pPr>
              <w:snapToGrid w:val="0"/>
              <w:spacing w:after="0" w:line="240" w:lineRule="auto"/>
            </w:pPr>
            <w:r w:rsidRPr="00441E21"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441E21" w:rsidRDefault="00421D8D" w:rsidP="00B159CF">
            <w:pPr>
              <w:snapToGrid w:val="0"/>
              <w:spacing w:after="0" w:line="240" w:lineRule="auto"/>
            </w:pPr>
            <w:r w:rsidRPr="00441E21">
              <w:t>CR21.905v13.1.0: Addition of 5G terminology and abbreviations to TR 21.905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441E21" w:rsidRDefault="00441E2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E21">
              <w:rPr>
                <w:rFonts w:eastAsia="Times New Roman" w:cs="Arial"/>
                <w:szCs w:val="18"/>
                <w:lang w:eastAsia="ar-SA"/>
              </w:rPr>
              <w:t>Revised to S1-171397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441E21" w:rsidRDefault="00421D8D" w:rsidP="00B159C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41E21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441E21">
              <w:rPr>
                <w:i/>
                <w:noProof/>
              </w:rPr>
              <w:t>SMARTER</w:t>
            </w:r>
            <w:r w:rsidRPr="00441E21">
              <w:rPr>
                <w:rFonts w:eastAsia="Times New Roman" w:cs="Arial"/>
                <w:i/>
                <w:szCs w:val="18"/>
                <w:lang w:val="en-US" w:eastAsia="ar-SA"/>
              </w:rPr>
              <w:t xml:space="preserve"> CR#</w:t>
            </w:r>
            <w:r w:rsidRPr="00441E21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XXXX</w:t>
            </w:r>
            <w:r w:rsidRPr="00441E21">
              <w:rPr>
                <w:rFonts w:eastAsia="Times New Roman" w:cs="Arial"/>
                <w:i/>
                <w:szCs w:val="18"/>
                <w:lang w:val="en-US" w:eastAsia="ar-SA"/>
              </w:rPr>
              <w:t>R- Cat F</w:t>
            </w:r>
          </w:p>
          <w:p w:rsidR="00421D8D" w:rsidRPr="00441E21" w:rsidRDefault="00421D8D" w:rsidP="00B159C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41E21">
              <w:rPr>
                <w:rFonts w:eastAsia="Times New Roman" w:cs="Arial"/>
                <w:szCs w:val="18"/>
                <w:lang w:val="en-US" w:eastAsia="ar-SA"/>
              </w:rPr>
              <w:t>Revision of S1-171185.</w:t>
            </w:r>
          </w:p>
        </w:tc>
      </w:tr>
      <w:tr w:rsidR="00441E21" w:rsidRPr="00C529BD" w:rsidTr="00441E2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Pr="00441E21" w:rsidRDefault="00441E2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41E2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Pr="00441E21" w:rsidRDefault="00F64389" w:rsidP="00421D8D">
            <w:pPr>
              <w:snapToGrid w:val="0"/>
              <w:spacing w:after="0" w:line="240" w:lineRule="auto"/>
            </w:pPr>
            <w:hyperlink r:id="rId135" w:history="1">
              <w:r w:rsidR="00441E21" w:rsidRPr="00441E21">
                <w:rPr>
                  <w:rStyle w:val="Hyperlink"/>
                  <w:rFonts w:cs="Arial"/>
                  <w:color w:val="auto"/>
                </w:rPr>
                <w:t>S1-171397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Pr="00441E21" w:rsidRDefault="00441E21" w:rsidP="00B159CF">
            <w:pPr>
              <w:snapToGrid w:val="0"/>
              <w:spacing w:after="0" w:line="240" w:lineRule="auto"/>
            </w:pPr>
            <w:r w:rsidRPr="00441E21">
              <w:t>ETRI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Pr="00441E21" w:rsidRDefault="00441E21" w:rsidP="00B159CF">
            <w:pPr>
              <w:snapToGrid w:val="0"/>
              <w:spacing w:after="0" w:line="240" w:lineRule="auto"/>
            </w:pPr>
            <w:r w:rsidRPr="00441E21">
              <w:t>CR21.905v13.1.0: Addition of 5G terminology and abbreviations to TR 21.905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Pr="00441E21" w:rsidRDefault="00441E2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21" w:rsidRPr="00441E21" w:rsidRDefault="00441E21" w:rsidP="00441E21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441E21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441E21">
              <w:rPr>
                <w:i/>
                <w:noProof/>
              </w:rPr>
              <w:t>SMARTER</w:t>
            </w:r>
            <w:r w:rsidRPr="00441E21">
              <w:rPr>
                <w:rFonts w:eastAsia="Times New Roman" w:cs="Arial"/>
                <w:i/>
                <w:szCs w:val="18"/>
                <w:lang w:val="en-US" w:eastAsia="ar-SA"/>
              </w:rPr>
              <w:t xml:space="preserve"> CR#</w:t>
            </w:r>
            <w:r w:rsidRPr="00441E21">
              <w:rPr>
                <w:rFonts w:eastAsia="Times New Roman" w:cs="Arial"/>
                <w:i/>
                <w:szCs w:val="18"/>
                <w:highlight w:val="yellow"/>
                <w:lang w:val="en-US" w:eastAsia="ar-SA"/>
              </w:rPr>
              <w:t>XXXX</w:t>
            </w:r>
            <w:r w:rsidRPr="00441E21">
              <w:rPr>
                <w:rFonts w:eastAsia="Times New Roman" w:cs="Arial"/>
                <w:i/>
                <w:szCs w:val="18"/>
                <w:lang w:val="en-US" w:eastAsia="ar-SA"/>
              </w:rPr>
              <w:t>R- Cat F</w:t>
            </w:r>
          </w:p>
          <w:p w:rsidR="00441E21" w:rsidRDefault="00441E21" w:rsidP="00441E21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41E21">
              <w:rPr>
                <w:rFonts w:eastAsia="Times New Roman" w:cs="Arial"/>
                <w:i/>
                <w:szCs w:val="18"/>
                <w:lang w:val="en-US" w:eastAsia="ar-SA"/>
              </w:rPr>
              <w:t>Revision of S1-171185.</w:t>
            </w:r>
          </w:p>
          <w:p w:rsidR="00441E21" w:rsidRPr="00441E21" w:rsidRDefault="00441E21" w:rsidP="00B159CF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441E21">
              <w:rPr>
                <w:rFonts w:eastAsia="Times New Roman" w:cs="Arial"/>
                <w:szCs w:val="18"/>
                <w:lang w:val="en-US" w:eastAsia="ar-SA"/>
              </w:rPr>
              <w:t>Revision of S1-171287.</w:t>
            </w:r>
          </w:p>
        </w:tc>
      </w:tr>
      <w:tr w:rsidR="00C92A85" w:rsidRPr="00C529BD" w:rsidTr="00421D8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1D8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6" w:history="1">
              <w:r w:rsidR="00C92A85" w:rsidRPr="00421D8D">
                <w:rPr>
                  <w:rStyle w:val="Hyperlink"/>
                  <w:rFonts w:cs="Arial"/>
                  <w:color w:val="auto"/>
                </w:rPr>
                <w:t>S1-171028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C92A85" w:rsidP="00B159CF">
            <w:pPr>
              <w:snapToGrid w:val="0"/>
              <w:spacing w:after="0" w:line="240" w:lineRule="auto"/>
            </w:pPr>
            <w:r w:rsidRPr="00421D8D">
              <w:t>Huawei</w:t>
            </w:r>
            <w:r w:rsidRPr="00421D8D">
              <w:rPr>
                <w:rFonts w:hint="eastAsia"/>
              </w:rPr>
              <w:t>, Hi</w:t>
            </w:r>
            <w:r w:rsidRPr="00421D8D">
              <w:t>S</w:t>
            </w:r>
            <w:r w:rsidRPr="00421D8D">
              <w:rPr>
                <w:rFonts w:hint="eastAsia"/>
              </w:rPr>
              <w:t>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C92A85" w:rsidP="00B159CF">
            <w:pPr>
              <w:snapToGrid w:val="0"/>
              <w:spacing w:after="0" w:line="240" w:lineRule="auto"/>
            </w:pPr>
            <w:r w:rsidRPr="00421D8D">
              <w:t>Editorial changes to SMARTER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421D8D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1D8D">
              <w:rPr>
                <w:rFonts w:eastAsia="Times New Roman" w:cs="Arial"/>
                <w:szCs w:val="18"/>
                <w:lang w:eastAsia="ar-SA"/>
              </w:rPr>
              <w:t>Revised to S1-171388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421D8D" w:rsidRPr="00C529BD" w:rsidTr="00421D8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421D8D" w:rsidRDefault="00421D8D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1D8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421D8D" w:rsidRDefault="00F64389" w:rsidP="00B159CF">
            <w:pPr>
              <w:snapToGrid w:val="0"/>
              <w:spacing w:after="0" w:line="240" w:lineRule="auto"/>
            </w:pPr>
            <w:hyperlink r:id="rId137" w:history="1">
              <w:r w:rsidR="00421D8D" w:rsidRPr="00421D8D">
                <w:rPr>
                  <w:rStyle w:val="Hyperlink"/>
                  <w:rFonts w:cs="Arial"/>
                  <w:color w:val="auto"/>
                </w:rPr>
                <w:t>S1-171388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421D8D" w:rsidRDefault="00421D8D" w:rsidP="00B159CF">
            <w:pPr>
              <w:snapToGrid w:val="0"/>
              <w:spacing w:after="0" w:line="240" w:lineRule="auto"/>
            </w:pPr>
            <w:r w:rsidRPr="00421D8D">
              <w:t>Huawei,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421D8D" w:rsidRDefault="00421D8D" w:rsidP="00B159CF">
            <w:pPr>
              <w:snapToGrid w:val="0"/>
              <w:spacing w:after="0" w:line="240" w:lineRule="auto"/>
            </w:pPr>
            <w:r w:rsidRPr="00421D8D">
              <w:t>Editorial changes to SMARTER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421D8D" w:rsidRDefault="00421D8D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1D8D">
              <w:rPr>
                <w:rFonts w:eastAsia="Times New Roman" w:cs="Arial"/>
                <w:szCs w:val="18"/>
                <w:lang w:eastAsia="ar-SA"/>
              </w:rPr>
              <w:t>Revised to S1-171288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421D8D" w:rsidRDefault="00421D8D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421D8D">
              <w:rPr>
                <w:rFonts w:eastAsia="Arial Unicode MS" w:cs="Arial"/>
                <w:szCs w:val="18"/>
                <w:lang w:val="en-US" w:eastAsia="ar-SA"/>
              </w:rPr>
              <w:t>Revision of S1-171028.</w:t>
            </w:r>
          </w:p>
        </w:tc>
      </w:tr>
      <w:tr w:rsidR="00421D8D" w:rsidRPr="00C529BD" w:rsidTr="00421D8D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21D8D" w:rsidRPr="00421D8D" w:rsidRDefault="00421D8D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1D8D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21D8D" w:rsidRPr="00421D8D" w:rsidRDefault="00F64389" w:rsidP="00B159CF">
            <w:pPr>
              <w:snapToGrid w:val="0"/>
              <w:spacing w:after="0" w:line="240" w:lineRule="auto"/>
              <w:rPr>
                <w:rFonts w:cs="Arial"/>
              </w:rPr>
            </w:pPr>
            <w:hyperlink r:id="rId138" w:history="1">
              <w:r w:rsidR="00421D8D" w:rsidRPr="00421D8D">
                <w:rPr>
                  <w:rStyle w:val="Hyperlink"/>
                  <w:rFonts w:cs="Arial"/>
                  <w:color w:val="auto"/>
                </w:rPr>
                <w:t>S1-171288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21D8D" w:rsidRPr="00421D8D" w:rsidRDefault="00421D8D" w:rsidP="00B159CF">
            <w:pPr>
              <w:snapToGrid w:val="0"/>
              <w:spacing w:after="0" w:line="240" w:lineRule="auto"/>
            </w:pPr>
            <w:r w:rsidRPr="00421D8D">
              <w:t>Huawei,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21D8D" w:rsidRPr="00421D8D" w:rsidRDefault="00421D8D" w:rsidP="00B159CF">
            <w:pPr>
              <w:snapToGrid w:val="0"/>
              <w:spacing w:after="0" w:line="240" w:lineRule="auto"/>
            </w:pPr>
            <w:r w:rsidRPr="00421D8D">
              <w:t>Editorial changes to SMARTER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21D8D" w:rsidRPr="00421D8D" w:rsidRDefault="00421D8D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1D8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21D8D" w:rsidRPr="00421D8D" w:rsidRDefault="00421D8D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421D8D">
              <w:rPr>
                <w:rFonts w:eastAsia="Arial Unicode MS" w:cs="Arial"/>
                <w:i/>
                <w:szCs w:val="18"/>
                <w:lang w:val="en-US" w:eastAsia="ar-SA"/>
              </w:rPr>
              <w:t>Revision of S1-171028.</w:t>
            </w:r>
          </w:p>
          <w:p w:rsidR="00421D8D" w:rsidRDefault="00421D8D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421D8D">
              <w:rPr>
                <w:rFonts w:eastAsia="Arial Unicode MS" w:cs="Arial"/>
                <w:szCs w:val="18"/>
                <w:lang w:val="en-US" w:eastAsia="ar-SA"/>
              </w:rPr>
              <w:t>Revision of S1-171388.</w:t>
            </w:r>
          </w:p>
          <w:p w:rsidR="00421D8D" w:rsidRPr="00421D8D" w:rsidRDefault="00421D8D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421D8D" w:rsidRDefault="00421D8D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421D8D" w:rsidRPr="00421D8D" w:rsidRDefault="00421D8D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421D8D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2E47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1D8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9" w:history="1">
              <w:r w:rsidR="00C92A85" w:rsidRPr="00421D8D">
                <w:rPr>
                  <w:rStyle w:val="Hyperlink"/>
                  <w:rFonts w:cs="Arial"/>
                  <w:color w:val="auto"/>
                </w:rPr>
                <w:t>S1-171029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C92A85" w:rsidP="00B159CF">
            <w:pPr>
              <w:snapToGrid w:val="0"/>
              <w:spacing w:after="0" w:line="240" w:lineRule="auto"/>
            </w:pPr>
            <w:r w:rsidRPr="00421D8D">
              <w:t>Huawei</w:t>
            </w:r>
            <w:r w:rsidRPr="00421D8D">
              <w:rPr>
                <w:rFonts w:hint="eastAsia"/>
              </w:rPr>
              <w:t>, Hi</w:t>
            </w:r>
            <w:r w:rsidRPr="00421D8D">
              <w:t>S</w:t>
            </w:r>
            <w:r w:rsidRPr="00421D8D">
              <w:rPr>
                <w:rFonts w:hint="eastAsia"/>
              </w:rPr>
              <w:t>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C92A85" w:rsidP="00B159CF">
            <w:pPr>
              <w:snapToGrid w:val="0"/>
              <w:spacing w:after="0" w:line="240" w:lineRule="auto"/>
            </w:pPr>
            <w:r w:rsidRPr="00421D8D">
              <w:t>Technical changes to SMARTER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421D8D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1D8D">
              <w:rPr>
                <w:rFonts w:eastAsia="Times New Roman" w:cs="Arial"/>
                <w:szCs w:val="18"/>
                <w:lang w:eastAsia="ar-SA"/>
              </w:rPr>
              <w:t>Revised to S1-171389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421D8D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421D8D" w:rsidRPr="00C529BD" w:rsidTr="0008617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2E47A3" w:rsidRDefault="00421D8D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47A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2E47A3" w:rsidRDefault="00F64389" w:rsidP="00B159CF">
            <w:pPr>
              <w:snapToGrid w:val="0"/>
              <w:spacing w:after="0" w:line="240" w:lineRule="auto"/>
            </w:pPr>
            <w:hyperlink r:id="rId140" w:history="1">
              <w:r w:rsidR="00421D8D" w:rsidRPr="002E47A3">
                <w:rPr>
                  <w:rStyle w:val="Hyperlink"/>
                  <w:rFonts w:cs="Arial"/>
                  <w:color w:val="auto"/>
                </w:rPr>
                <w:t>S1-171389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2E47A3" w:rsidRDefault="00421D8D" w:rsidP="00B159CF">
            <w:pPr>
              <w:snapToGrid w:val="0"/>
              <w:spacing w:after="0" w:line="240" w:lineRule="auto"/>
            </w:pPr>
            <w:r w:rsidRPr="002E47A3">
              <w:t>Huawei,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2E47A3" w:rsidRDefault="00421D8D" w:rsidP="00B159CF">
            <w:pPr>
              <w:snapToGrid w:val="0"/>
              <w:spacing w:after="0" w:line="240" w:lineRule="auto"/>
            </w:pPr>
            <w:r w:rsidRPr="002E47A3">
              <w:t>Technical changes to SMARTER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2E47A3" w:rsidRDefault="002E47A3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47A3">
              <w:rPr>
                <w:rFonts w:eastAsia="Times New Roman" w:cs="Arial"/>
                <w:szCs w:val="18"/>
                <w:lang w:eastAsia="ar-SA"/>
              </w:rPr>
              <w:t>Revised to S1-171289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421D8D" w:rsidRPr="002E47A3" w:rsidRDefault="00421D8D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2E47A3">
              <w:rPr>
                <w:rFonts w:eastAsia="Arial Unicode MS" w:cs="Arial"/>
                <w:szCs w:val="18"/>
                <w:lang w:val="en-US" w:eastAsia="ar-SA"/>
              </w:rPr>
              <w:t>Revision of S1-171029.</w:t>
            </w:r>
          </w:p>
        </w:tc>
      </w:tr>
      <w:tr w:rsidR="002E47A3" w:rsidRPr="00C529BD" w:rsidTr="0008617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47A3" w:rsidRPr="00086175" w:rsidRDefault="002E47A3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1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47A3" w:rsidRPr="00086175" w:rsidRDefault="00F64389" w:rsidP="00B159CF">
            <w:pPr>
              <w:snapToGrid w:val="0"/>
              <w:spacing w:after="0" w:line="240" w:lineRule="auto"/>
              <w:rPr>
                <w:rFonts w:cs="Arial"/>
              </w:rPr>
            </w:pPr>
            <w:hyperlink r:id="rId141" w:history="1">
              <w:r w:rsidR="002E47A3" w:rsidRPr="00086175">
                <w:rPr>
                  <w:rStyle w:val="Hyperlink"/>
                  <w:rFonts w:cs="Arial"/>
                  <w:color w:val="auto"/>
                </w:rPr>
                <w:t>S1-171289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47A3" w:rsidRPr="00086175" w:rsidRDefault="002E47A3" w:rsidP="00B159CF">
            <w:pPr>
              <w:snapToGrid w:val="0"/>
              <w:spacing w:after="0" w:line="240" w:lineRule="auto"/>
            </w:pPr>
            <w:r w:rsidRPr="00086175">
              <w:t>Huawei,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47A3" w:rsidRPr="00086175" w:rsidRDefault="002E47A3" w:rsidP="00B159CF">
            <w:pPr>
              <w:snapToGrid w:val="0"/>
              <w:spacing w:after="0" w:line="240" w:lineRule="auto"/>
            </w:pPr>
            <w:r w:rsidRPr="00086175">
              <w:t>Technical changes to SMARTER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47A3" w:rsidRPr="00086175" w:rsidRDefault="0008617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175">
              <w:rPr>
                <w:rFonts w:eastAsia="Times New Roman" w:cs="Arial"/>
                <w:szCs w:val="18"/>
                <w:lang w:eastAsia="ar-SA"/>
              </w:rPr>
              <w:t>Revised to S1-171398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2E47A3" w:rsidRPr="00086175" w:rsidRDefault="002E47A3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86175">
              <w:rPr>
                <w:rFonts w:eastAsia="Arial Unicode MS" w:cs="Arial"/>
                <w:i/>
                <w:szCs w:val="18"/>
                <w:lang w:val="en-US" w:eastAsia="ar-SA"/>
              </w:rPr>
              <w:t>Revision of S1-171029.</w:t>
            </w:r>
          </w:p>
          <w:p w:rsidR="002E47A3" w:rsidRPr="00086175" w:rsidRDefault="002E47A3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86175">
              <w:rPr>
                <w:rFonts w:eastAsia="Arial Unicode MS" w:cs="Arial"/>
                <w:szCs w:val="18"/>
                <w:lang w:val="en-US" w:eastAsia="ar-SA"/>
              </w:rPr>
              <w:t>Revision of S1-171389.</w:t>
            </w:r>
          </w:p>
        </w:tc>
      </w:tr>
      <w:tr w:rsidR="00086175" w:rsidRPr="00C529BD" w:rsidTr="0008617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86175" w:rsidRPr="00086175" w:rsidRDefault="0008617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17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86175" w:rsidRPr="00086175" w:rsidRDefault="00F64389" w:rsidP="00B159CF">
            <w:pPr>
              <w:snapToGrid w:val="0"/>
              <w:spacing w:after="0" w:line="240" w:lineRule="auto"/>
            </w:pPr>
            <w:hyperlink r:id="rId142" w:history="1">
              <w:r w:rsidR="00086175" w:rsidRPr="00086175">
                <w:rPr>
                  <w:rStyle w:val="Hyperlink"/>
                  <w:rFonts w:cs="Arial"/>
                  <w:color w:val="auto"/>
                </w:rPr>
                <w:t>S1-171398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86175" w:rsidRPr="00086175" w:rsidRDefault="00086175" w:rsidP="00B159CF">
            <w:pPr>
              <w:snapToGrid w:val="0"/>
              <w:spacing w:after="0" w:line="240" w:lineRule="auto"/>
            </w:pPr>
            <w:r w:rsidRPr="00086175">
              <w:t>Huawei, HiSilicon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86175" w:rsidRPr="00086175" w:rsidRDefault="00086175" w:rsidP="00B159CF">
            <w:pPr>
              <w:snapToGrid w:val="0"/>
              <w:spacing w:after="0" w:line="240" w:lineRule="auto"/>
            </w:pPr>
            <w:r w:rsidRPr="00086175">
              <w:t>Technical changes to SMARTER TS 22.261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86175" w:rsidRPr="00086175" w:rsidRDefault="0008617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8617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086175" w:rsidRPr="00086175" w:rsidRDefault="00086175" w:rsidP="00086175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086175">
              <w:rPr>
                <w:rFonts w:eastAsia="Arial Unicode MS" w:cs="Arial"/>
                <w:i/>
                <w:szCs w:val="18"/>
                <w:lang w:val="en-US" w:eastAsia="ar-SA"/>
              </w:rPr>
              <w:t>Revision of S1-171029.</w:t>
            </w:r>
          </w:p>
          <w:p w:rsidR="00086175" w:rsidRPr="00086175" w:rsidRDefault="00086175" w:rsidP="0008617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86175">
              <w:rPr>
                <w:rFonts w:eastAsia="Arial Unicode MS" w:cs="Arial"/>
                <w:i/>
                <w:szCs w:val="18"/>
                <w:lang w:val="en-US" w:eastAsia="ar-SA"/>
              </w:rPr>
              <w:t>Revision of S1-171389.</w:t>
            </w:r>
          </w:p>
          <w:p w:rsidR="00086175" w:rsidRDefault="0008617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086175">
              <w:rPr>
                <w:rFonts w:eastAsia="Arial Unicode MS" w:cs="Arial"/>
                <w:szCs w:val="18"/>
                <w:lang w:val="en-US" w:eastAsia="ar-SA"/>
              </w:rPr>
              <w:t>Revision of S1-171289.</w:t>
            </w:r>
          </w:p>
          <w:p w:rsidR="00086175" w:rsidRPr="00086175" w:rsidRDefault="0008617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086175" w:rsidRDefault="0008617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:rsidR="00086175" w:rsidRPr="00086175" w:rsidRDefault="0008617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N</w:t>
            </w:r>
            <w:r w:rsidRPr="00086175">
              <w:rPr>
                <w:rFonts w:eastAsia="Arial Unicode MS" w:cs="Arial"/>
                <w:szCs w:val="18"/>
                <w:lang w:val="en-US" w:eastAsia="ar-SA"/>
              </w:rPr>
              <w:t>o presentation</w:t>
            </w:r>
          </w:p>
        </w:tc>
      </w:tr>
      <w:tr w:rsidR="00C92A85" w:rsidRPr="00C529BD" w:rsidTr="00A5309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67E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3" w:history="1">
              <w:r w:rsidR="00C92A85" w:rsidRPr="001C4E7C">
                <w:rPr>
                  <w:rStyle w:val="Hyperlink"/>
                  <w:rFonts w:cs="Arial"/>
                </w:rPr>
                <w:t>S1-171171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159CF">
            <w:pPr>
              <w:snapToGrid w:val="0"/>
              <w:spacing w:after="0" w:line="240" w:lineRule="auto"/>
            </w:pPr>
            <w:r w:rsidRPr="00A567EA">
              <w:rPr>
                <w:rFonts w:eastAsia="SimSun"/>
                <w:lang w:eastAsia="en-GB"/>
              </w:rPr>
              <w:t>Siemens AG, Nokia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159CF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A567EA">
              <w:rPr>
                <w:rFonts w:eastAsia="SimSun"/>
                <w:lang w:eastAsia="en-GB"/>
              </w:rPr>
              <w:t xml:space="preserve">SMARTER </w:t>
            </w:r>
            <w:r w:rsidRPr="00A567EA">
              <w:rPr>
                <w:rFonts w:eastAsia="SimSun" w:cs="Arial"/>
                <w:lang w:eastAsia="en-GB"/>
              </w:rPr>
              <w:t>–</w:t>
            </w:r>
            <w:r w:rsidRPr="00A567EA">
              <w:rPr>
                <w:rFonts w:eastAsia="SimSun"/>
                <w:lang w:eastAsia="en-GB"/>
              </w:rPr>
              <w:t xml:space="preserve"> Comparison of two concepts: communication service availability and reliability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67EA">
              <w:rPr>
                <w:rFonts w:eastAsia="Times New Roman" w:cs="Arial"/>
                <w:szCs w:val="18"/>
                <w:lang w:eastAsia="ar-SA"/>
              </w:rPr>
              <w:t>Revised to S1-171196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A5309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3091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309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3091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4" w:history="1">
              <w:r w:rsidR="00C92A85" w:rsidRPr="00A53091">
                <w:rPr>
                  <w:rStyle w:val="Hyperlink"/>
                  <w:rFonts w:cs="Arial"/>
                  <w:color w:val="auto"/>
                </w:rPr>
                <w:t>S1-171196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3091" w:rsidRDefault="00C92A85" w:rsidP="00B159C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A53091">
              <w:rPr>
                <w:rFonts w:eastAsia="SimSun"/>
                <w:lang w:eastAsia="en-GB"/>
              </w:rPr>
              <w:t>Siemens AG, Nokia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3091" w:rsidRDefault="00C92A85" w:rsidP="00B159C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A53091">
              <w:rPr>
                <w:rFonts w:eastAsia="SimSun"/>
                <w:lang w:eastAsia="en-GB"/>
              </w:rPr>
              <w:t>SMARTER – Comparison of two concepts: communication service availability and reliability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3091" w:rsidRDefault="00A5309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3091">
              <w:rPr>
                <w:rFonts w:eastAsia="Times New Roman" w:cs="Arial"/>
                <w:szCs w:val="18"/>
                <w:lang w:eastAsia="ar-SA"/>
              </w:rPr>
              <w:t>Revised to S1-171292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3091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53091">
              <w:rPr>
                <w:rFonts w:eastAsia="Arial Unicode MS" w:cs="Arial"/>
                <w:szCs w:val="18"/>
                <w:lang w:val="en-US" w:eastAsia="ar-SA"/>
              </w:rPr>
              <w:t>Revision of S1-171171.</w:t>
            </w:r>
          </w:p>
        </w:tc>
      </w:tr>
      <w:tr w:rsidR="00A53091" w:rsidRPr="00C529BD" w:rsidTr="00A53091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091" w:rsidRPr="00A53091" w:rsidRDefault="00A5309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3091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091" w:rsidRPr="00A53091" w:rsidRDefault="00F64389" w:rsidP="00B159CF">
            <w:pPr>
              <w:snapToGrid w:val="0"/>
              <w:spacing w:after="0" w:line="240" w:lineRule="auto"/>
            </w:pPr>
            <w:hyperlink r:id="rId145" w:history="1">
              <w:r w:rsidR="00A53091" w:rsidRPr="00A53091">
                <w:rPr>
                  <w:rStyle w:val="Hyperlink"/>
                  <w:rFonts w:cs="Arial"/>
                  <w:color w:val="auto"/>
                </w:rPr>
                <w:t>S1-171292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091" w:rsidRPr="00A53091" w:rsidRDefault="00A53091" w:rsidP="00B159C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A53091">
              <w:rPr>
                <w:rFonts w:eastAsia="SimSun"/>
                <w:lang w:eastAsia="en-GB"/>
              </w:rPr>
              <w:t>Siemens AG, Nokia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091" w:rsidRPr="00A53091" w:rsidRDefault="00A53091" w:rsidP="00B159CF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A53091">
              <w:rPr>
                <w:rFonts w:eastAsia="SimSun"/>
                <w:lang w:eastAsia="en-GB"/>
              </w:rPr>
              <w:t>SMARTER – Comparison of two concepts: communication service availability and reliability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091" w:rsidRPr="00A53091" w:rsidRDefault="00A53091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091" w:rsidRDefault="00A5309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53091">
              <w:rPr>
                <w:rFonts w:eastAsia="Arial Unicode MS" w:cs="Arial"/>
                <w:i/>
                <w:szCs w:val="18"/>
                <w:lang w:val="en-US" w:eastAsia="ar-SA"/>
              </w:rPr>
              <w:t>Revision of S1-171171.</w:t>
            </w:r>
          </w:p>
          <w:p w:rsidR="00A53091" w:rsidRPr="00A53091" w:rsidRDefault="00A53091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53091">
              <w:rPr>
                <w:rFonts w:eastAsia="Arial Unicode MS" w:cs="Arial"/>
                <w:szCs w:val="18"/>
                <w:lang w:val="en-US" w:eastAsia="ar-SA"/>
              </w:rPr>
              <w:t>Revision of S1-171196.</w:t>
            </w:r>
          </w:p>
        </w:tc>
      </w:tr>
      <w:tr w:rsidR="00C92A85" w:rsidRPr="00C529BD" w:rsidTr="00E04CD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67EA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6" w:history="1">
              <w:r w:rsidR="00C92A85" w:rsidRPr="001C4E7C">
                <w:rPr>
                  <w:rStyle w:val="Hyperlink"/>
                  <w:rFonts w:cs="Arial"/>
                </w:rPr>
                <w:t>S1-171172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159CF">
            <w:pPr>
              <w:snapToGrid w:val="0"/>
              <w:spacing w:after="0" w:line="240" w:lineRule="auto"/>
            </w:pPr>
            <w:r w:rsidRPr="00A567EA">
              <w:t>Siemens AG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159CF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A567EA">
              <w:rPr>
                <w:rFonts w:eastAsia="SimSun"/>
                <w:lang w:eastAsia="en-GB"/>
              </w:rPr>
              <w:t>SMARTER – use case descriptions (Annex)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67EA">
              <w:rPr>
                <w:rFonts w:eastAsia="Times New Roman" w:cs="Arial"/>
                <w:szCs w:val="18"/>
                <w:lang w:eastAsia="ar-SA"/>
              </w:rPr>
              <w:t>Revised to S1-171197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A567EA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E04CD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04CD3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4CD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04CD3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7" w:history="1">
              <w:r w:rsidR="00C92A85" w:rsidRPr="00E04CD3">
                <w:rPr>
                  <w:rStyle w:val="Hyperlink"/>
                  <w:rFonts w:cs="Arial"/>
                  <w:color w:val="auto"/>
                </w:rPr>
                <w:t>S1-171197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04CD3" w:rsidRDefault="00C92A85" w:rsidP="00B159CF">
            <w:pPr>
              <w:snapToGrid w:val="0"/>
              <w:spacing w:after="0" w:line="240" w:lineRule="auto"/>
            </w:pPr>
            <w:r w:rsidRPr="00E04CD3">
              <w:t>Siemens AG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04CD3" w:rsidRDefault="00C92A85" w:rsidP="00B159CF">
            <w:pPr>
              <w:snapToGrid w:val="0"/>
              <w:spacing w:after="0" w:line="240" w:lineRule="auto"/>
            </w:pPr>
            <w:r w:rsidRPr="00E04CD3">
              <w:t>SMARTER – use case descriptions (Annex)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04CD3" w:rsidRDefault="00E04CD3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4CD3">
              <w:rPr>
                <w:rFonts w:eastAsia="Times New Roman" w:cs="Arial"/>
                <w:szCs w:val="18"/>
                <w:lang w:eastAsia="ar-SA"/>
              </w:rPr>
              <w:t>Revised to S1-171293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E04CD3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04CD3">
              <w:rPr>
                <w:rFonts w:eastAsia="Arial Unicode MS" w:cs="Arial"/>
                <w:szCs w:val="18"/>
                <w:lang w:val="en-US" w:eastAsia="ar-SA"/>
              </w:rPr>
              <w:t>Revision of S1-171172.</w:t>
            </w:r>
          </w:p>
        </w:tc>
      </w:tr>
      <w:tr w:rsidR="00E04CD3" w:rsidRPr="00C529BD" w:rsidTr="00E04CD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D3" w:rsidRPr="00E04CD3" w:rsidRDefault="00E04CD3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04CD3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D3" w:rsidRPr="00E04CD3" w:rsidRDefault="00F64389" w:rsidP="00B159CF">
            <w:pPr>
              <w:snapToGrid w:val="0"/>
              <w:spacing w:after="0" w:line="240" w:lineRule="auto"/>
            </w:pPr>
            <w:hyperlink r:id="rId148" w:history="1">
              <w:r w:rsidR="00E04CD3" w:rsidRPr="00E04CD3">
                <w:rPr>
                  <w:rStyle w:val="Hyperlink"/>
                  <w:rFonts w:cs="Arial"/>
                  <w:color w:val="auto"/>
                </w:rPr>
                <w:t>S1-171293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D3" w:rsidRPr="00E04CD3" w:rsidRDefault="00E04CD3" w:rsidP="00B159CF">
            <w:pPr>
              <w:snapToGrid w:val="0"/>
              <w:spacing w:after="0" w:line="240" w:lineRule="auto"/>
            </w:pPr>
            <w:r w:rsidRPr="00E04CD3">
              <w:t>Siemens AG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D3" w:rsidRPr="00E04CD3" w:rsidRDefault="00E04CD3" w:rsidP="00B159CF">
            <w:pPr>
              <w:snapToGrid w:val="0"/>
              <w:spacing w:after="0" w:line="240" w:lineRule="auto"/>
            </w:pPr>
            <w:r w:rsidRPr="00E04CD3">
              <w:t>SMARTER – use case descriptions (Annex)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D3" w:rsidRPr="00E04CD3" w:rsidRDefault="00E04CD3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CD3" w:rsidRDefault="00E04CD3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04CD3">
              <w:rPr>
                <w:rFonts w:eastAsia="Arial Unicode MS" w:cs="Arial"/>
                <w:i/>
                <w:szCs w:val="18"/>
                <w:lang w:val="en-US" w:eastAsia="ar-SA"/>
              </w:rPr>
              <w:t>Revision of S1-171172.</w:t>
            </w:r>
          </w:p>
          <w:p w:rsidR="00E04CD3" w:rsidRPr="00E04CD3" w:rsidRDefault="00E04CD3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04CD3">
              <w:rPr>
                <w:rFonts w:eastAsia="Arial Unicode MS" w:cs="Arial"/>
                <w:szCs w:val="18"/>
                <w:lang w:val="en-US" w:eastAsia="ar-SA"/>
              </w:rPr>
              <w:t>Revision of S1-171197.</w:t>
            </w:r>
          </w:p>
        </w:tc>
      </w:tr>
      <w:tr w:rsidR="00C92A85" w:rsidRPr="00C9708F" w:rsidTr="00041762">
        <w:trPr>
          <w:trHeight w:val="227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92A85" w:rsidRPr="00C9708F" w:rsidRDefault="00C92A85" w:rsidP="00B159C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Future 5G work and R&amp;D</w:t>
            </w:r>
          </w:p>
        </w:tc>
      </w:tr>
      <w:tr w:rsidR="00C92A85" w:rsidRPr="00C529BD" w:rsidTr="0033176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41762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1762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41762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9" w:history="1">
              <w:r w:rsidR="00C92A85" w:rsidRPr="00041762">
                <w:rPr>
                  <w:rStyle w:val="Hyperlink"/>
                  <w:rFonts w:cs="Arial"/>
                  <w:color w:val="auto"/>
                </w:rPr>
                <w:t>S1-171138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41762" w:rsidRDefault="00C92A85" w:rsidP="00B159CF">
            <w:pPr>
              <w:snapToGrid w:val="0"/>
              <w:spacing w:after="0" w:line="240" w:lineRule="auto"/>
            </w:pPr>
            <w:r w:rsidRPr="00041762">
              <w:t>Nokia, Alcatel-Lucent Shanghai Bell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41762" w:rsidRDefault="00C92A85" w:rsidP="00B159CF">
            <w:pPr>
              <w:snapToGrid w:val="0"/>
              <w:spacing w:after="0" w:line="240" w:lineRule="auto"/>
            </w:pPr>
            <w:r w:rsidRPr="00041762">
              <w:t>Service-based network selection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41762" w:rsidRDefault="00041762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4176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041762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C529BD" w:rsidTr="0033176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31765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176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31765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0" w:history="1">
              <w:r w:rsidR="00C92A85" w:rsidRPr="00331765">
                <w:rPr>
                  <w:rStyle w:val="Hyperlink"/>
                  <w:rFonts w:cs="Arial"/>
                  <w:color w:val="auto"/>
                </w:rPr>
                <w:t>S1-171166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31765" w:rsidRDefault="00C92A85" w:rsidP="00B159CF">
            <w:pPr>
              <w:snapToGrid w:val="0"/>
              <w:spacing w:after="0" w:line="240" w:lineRule="auto"/>
            </w:pPr>
            <w:r w:rsidRPr="00331765">
              <w:rPr>
                <w:noProof/>
              </w:rPr>
              <w:t>Qualcomm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31765" w:rsidRDefault="00C92A85" w:rsidP="00B159CF">
            <w:pPr>
              <w:snapToGrid w:val="0"/>
              <w:spacing w:after="0" w:line="240" w:lineRule="auto"/>
              <w:rPr>
                <w:rFonts w:cs="Arial"/>
                <w:bCs/>
              </w:rPr>
            </w:pPr>
            <w:r w:rsidRPr="00331765">
              <w:rPr>
                <w:rFonts w:cs="Arial"/>
                <w:bCs/>
              </w:rPr>
              <w:t>Discussion of LAN over 5G NR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31765" w:rsidRDefault="0033176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176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31765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331765">
              <w:rPr>
                <w:rFonts w:eastAsia="Arial Unicode MS" w:cs="Arial"/>
                <w:szCs w:val="18"/>
                <w:lang w:val="en-US" w:eastAsia="ar-SA"/>
              </w:rPr>
              <w:t>Moved from 5</w:t>
            </w:r>
          </w:p>
        </w:tc>
      </w:tr>
      <w:tr w:rsidR="00C92A85" w:rsidRPr="00C529BD" w:rsidTr="00331765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31765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1765"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31765" w:rsidRDefault="00F64389" w:rsidP="00B159CF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1" w:history="1">
              <w:r w:rsidR="00C92A85" w:rsidRPr="00331765">
                <w:rPr>
                  <w:rStyle w:val="Hyperlink"/>
                  <w:rFonts w:cs="Arial"/>
                  <w:color w:val="auto"/>
                </w:rPr>
                <w:t>S1-171158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31765" w:rsidRDefault="00C92A85" w:rsidP="00B159CF">
            <w:pPr>
              <w:snapToGrid w:val="0"/>
              <w:spacing w:after="0" w:line="240" w:lineRule="auto"/>
            </w:pPr>
            <w:r w:rsidRPr="00331765">
              <w:t>Intel corporation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31765" w:rsidRDefault="00C92A85" w:rsidP="00B159CF">
            <w:pPr>
              <w:snapToGrid w:val="0"/>
              <w:spacing w:after="0" w:line="240" w:lineRule="auto"/>
            </w:pPr>
            <w:r w:rsidRPr="00331765">
              <w:t>Use cases for integrated wireless-optical infrastructures: the vision of the EU-Brazil funded research project FUTEBOL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31765" w:rsidRDefault="0033176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1765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C92A85" w:rsidRPr="00331765" w:rsidRDefault="00C92A85" w:rsidP="00B159C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C92A85" w:rsidRPr="00B04844" w:rsidTr="008F5BA3">
        <w:trPr>
          <w:trHeight w:val="141"/>
        </w:trPr>
        <w:tc>
          <w:tcPr>
            <w:tcW w:w="14899" w:type="dxa"/>
            <w:gridSpan w:val="1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C92A85" w:rsidRPr="00F45489" w:rsidRDefault="008F5BA3" w:rsidP="008F5BA3">
            <w:pPr>
              <w:pStyle w:val="Heading3"/>
              <w:numPr>
                <w:ilvl w:val="0"/>
                <w:numId w:val="0"/>
              </w:numPr>
            </w:pPr>
            <w:r>
              <w:t xml:space="preserve">1.1 </w:t>
            </w:r>
            <w:r w:rsidR="00C92A85">
              <w:t>SMARTER drafting session information and SMARTER output</w:t>
            </w:r>
          </w:p>
        </w:tc>
      </w:tr>
      <w:tr w:rsidR="00C92A85" w:rsidRPr="002B6AA0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F64389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2" w:history="1">
              <w:r w:rsidR="00C92A85" w:rsidRPr="001C4E7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S1-171198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SMARTER drafting agenda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92A85" w:rsidRPr="002B6AA0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F64389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3" w:history="1">
              <w:r w:rsidR="00C92A85" w:rsidRPr="001C4E7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S1-171199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SMARTER drafting report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92A85" w:rsidRPr="002B6AA0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F64389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4" w:history="1">
              <w:r w:rsidR="00C92A85" w:rsidRPr="001C4E7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S1-171200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TS22.261v1.2.0 to include agreements at this meeting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C92A85" w:rsidRPr="002B6AA0" w:rsidTr="008F5BA3">
        <w:trPr>
          <w:trHeight w:val="141"/>
        </w:trPr>
        <w:tc>
          <w:tcPr>
            <w:tcW w:w="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F64389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5" w:history="1">
              <w:r w:rsidR="00C92A85" w:rsidRPr="001C4E7C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S1-171201</w:t>
              </w:r>
            </w:hyperlink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30468">
              <w:rPr>
                <w:rFonts w:eastAsia="Times New Roman" w:cs="Arial"/>
                <w:szCs w:val="18"/>
                <w:lang w:eastAsia="ar-SA"/>
              </w:rPr>
              <w:t>Cover page for TS22.261v1.2.0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2A85" w:rsidRPr="00230468" w:rsidRDefault="00C92A85" w:rsidP="00B159C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543A" w:rsidTr="008F5BA3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CE532F" w:rsidRDefault="00CE532F" w:rsidP="00CE532F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>2.</w:t>
            </w:r>
            <w:r w:rsidR="0016543A" w:rsidRPr="00CE532F">
              <w:rPr>
                <w:rFonts w:cs="Arial"/>
                <w:b/>
                <w:color w:val="1F497D"/>
                <w:sz w:val="24"/>
              </w:rPr>
              <w:t>Tdoc numbers for allocation during drafting session (admin purposes only)</w:t>
            </w:r>
          </w:p>
        </w:tc>
      </w:tr>
      <w:tr w:rsidR="005D4328" w:rsidRPr="00C42DE7" w:rsidTr="008F5BA3">
        <w:trPr>
          <w:trHeight w:val="141"/>
        </w:trPr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16543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C92A8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S1-171248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5D4328" w:rsidRPr="00C42DE7" w:rsidTr="008F5BA3">
        <w:trPr>
          <w:trHeight w:val="141"/>
        </w:trPr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C92A85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S1-171297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328" w:rsidRPr="00665671" w:rsidRDefault="005D4328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64389" w:rsidRPr="00C42DE7" w:rsidTr="008F5BA3">
        <w:trPr>
          <w:trHeight w:val="141"/>
        </w:trPr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89" w:rsidRPr="00665671" w:rsidRDefault="00F6438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89" w:rsidRDefault="00F64389" w:rsidP="00655EF0">
            <w:pPr>
              <w:snapToGrid w:val="0"/>
              <w:spacing w:after="0" w:line="240" w:lineRule="auto"/>
            </w:pPr>
            <w:r>
              <w:t>S1-171393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89" w:rsidRPr="00665671" w:rsidRDefault="00F6438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89" w:rsidRDefault="00F6438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89" w:rsidRPr="00665671" w:rsidRDefault="00F6438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89" w:rsidRPr="00665671" w:rsidRDefault="00F6438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F64389" w:rsidRPr="00C42DE7" w:rsidTr="008F5BA3">
        <w:trPr>
          <w:trHeight w:val="141"/>
        </w:trPr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89" w:rsidRPr="00665671" w:rsidRDefault="00F6438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89" w:rsidRDefault="00F64389" w:rsidP="00655EF0">
            <w:pPr>
              <w:snapToGrid w:val="0"/>
              <w:spacing w:after="0" w:line="240" w:lineRule="auto"/>
            </w:pPr>
            <w:r>
              <w:t>S1-171407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89" w:rsidRPr="00665671" w:rsidRDefault="00F6438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89" w:rsidRDefault="00F6438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89" w:rsidRPr="00665671" w:rsidRDefault="00F6438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389" w:rsidRPr="00665671" w:rsidRDefault="00F64389" w:rsidP="00655EF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16543A" w:rsidRPr="0016543A" w:rsidTr="008F5BA3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CE532F" w:rsidRDefault="00CE532F" w:rsidP="00CE532F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3. </w:t>
            </w:r>
            <w:r w:rsidR="0016543A" w:rsidRPr="00CE532F">
              <w:rPr>
                <w:rFonts w:cs="Arial"/>
                <w:b/>
                <w:color w:val="1F497D"/>
                <w:sz w:val="24"/>
              </w:rPr>
              <w:t>Tdoc numbers NOT allocated during drafting session (admin purposes only)</w:t>
            </w:r>
          </w:p>
        </w:tc>
      </w:tr>
      <w:tr w:rsidR="0016543A" w:rsidRPr="0016543A" w:rsidTr="008F5BA3">
        <w:tblPrEx>
          <w:shd w:val="clear" w:color="auto" w:fill="auto"/>
        </w:tblPrEx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F64389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43A" w:rsidRPr="0016543A" w:rsidRDefault="0016543A" w:rsidP="001654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64389" w:rsidRPr="0016543A" w:rsidTr="008F5BA3">
        <w:tblPrEx>
          <w:shd w:val="clear" w:color="auto" w:fill="auto"/>
        </w:tblPrEx>
        <w:trPr>
          <w:trHeight w:val="141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389" w:rsidRPr="0016543A" w:rsidRDefault="00F64389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389" w:rsidRPr="0016543A" w:rsidRDefault="00F64389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1407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389" w:rsidRPr="0016543A" w:rsidRDefault="00F64389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389" w:rsidRPr="0016543A" w:rsidRDefault="00F64389" w:rsidP="0016543A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3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389" w:rsidRPr="0016543A" w:rsidRDefault="00F64389" w:rsidP="0016543A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389" w:rsidRPr="0016543A" w:rsidRDefault="00F64389" w:rsidP="0016543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6543A" w:rsidTr="008F5BA3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CE532F" w:rsidRDefault="00CE532F" w:rsidP="00CE532F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4. </w:t>
            </w:r>
            <w:r w:rsidR="0016543A" w:rsidRPr="00CE532F">
              <w:rPr>
                <w:rFonts w:cs="Arial"/>
                <w:b/>
                <w:color w:val="1F497D"/>
                <w:sz w:val="24"/>
              </w:rPr>
              <w:t>Summary of drafting session</w:t>
            </w:r>
          </w:p>
        </w:tc>
      </w:tr>
      <w:tr w:rsidR="0016543A" w:rsidRPr="0016543A" w:rsidTr="008F5BA3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43A" w:rsidRDefault="00563D68" w:rsidP="00563D6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75 Documents handled</w:t>
            </w:r>
          </w:p>
          <w:p w:rsidR="00563D68" w:rsidRDefault="00563D68" w:rsidP="00563D6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57 Revisions</w:t>
            </w:r>
          </w:p>
          <w:p w:rsidR="00563D68" w:rsidRDefault="00563D68" w:rsidP="00563D6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 Noted</w:t>
            </w:r>
          </w:p>
          <w:p w:rsidR="00563D68" w:rsidRDefault="006924E9" w:rsidP="00563D6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47</w:t>
            </w:r>
            <w:r w:rsidR="00563D68">
              <w:rPr>
                <w:rFonts w:eastAsia="Arial Unicode MS" w:cs="Arial"/>
                <w:szCs w:val="18"/>
              </w:rPr>
              <w:t xml:space="preserve"> Agreed</w:t>
            </w:r>
          </w:p>
          <w:p w:rsidR="00563D68" w:rsidRDefault="00974ADB" w:rsidP="00563D68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12</w:t>
            </w:r>
            <w:r w:rsidR="00563D68">
              <w:rPr>
                <w:rFonts w:eastAsia="Arial Unicode MS" w:cs="Arial"/>
                <w:szCs w:val="18"/>
              </w:rPr>
              <w:t xml:space="preserve"> Carried over to Plenary</w:t>
            </w:r>
          </w:p>
          <w:p w:rsidR="00563D68" w:rsidRDefault="00563D68" w:rsidP="00563D68">
            <w:pPr>
              <w:spacing w:after="0" w:line="240" w:lineRule="auto"/>
              <w:ind w:left="720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Documents 1400, 1401, and </w:t>
            </w:r>
            <w:r w:rsidR="006924E9">
              <w:rPr>
                <w:rFonts w:eastAsia="Arial Unicode MS" w:cs="Arial"/>
                <w:szCs w:val="18"/>
              </w:rPr>
              <w:t xml:space="preserve">1249 are the device definition problem. Split between e.g. and ie. </w:t>
            </w:r>
          </w:p>
          <w:p w:rsidR="006924E9" w:rsidRDefault="006924E9" w:rsidP="00563D68">
            <w:pPr>
              <w:spacing w:after="0" w:line="240" w:lineRule="auto"/>
              <w:ind w:left="720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Documents</w:t>
            </w:r>
            <w:r>
              <w:rPr>
                <w:rFonts w:eastAsia="Arial Unicode MS" w:cs="Arial"/>
                <w:szCs w:val="18"/>
              </w:rPr>
              <w:t xml:space="preserve"> 1260, 1262 ETRI</w:t>
            </w:r>
          </w:p>
          <w:p w:rsidR="006924E9" w:rsidRDefault="006924E9" w:rsidP="00563D68">
            <w:pPr>
              <w:spacing w:after="0" w:line="240" w:lineRule="auto"/>
              <w:ind w:left="720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Document 1276 Access Control procedures Intel</w:t>
            </w:r>
          </w:p>
          <w:p w:rsidR="006924E9" w:rsidRDefault="006924E9" w:rsidP="00563D68">
            <w:pPr>
              <w:spacing w:after="0" w:line="240" w:lineRule="auto"/>
              <w:ind w:left="720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 xml:space="preserve">Document 1136 Jitter requirement for audio-video synchronization, Huawei. 1 company objecting to </w:t>
            </w:r>
          </w:p>
          <w:p w:rsidR="006924E9" w:rsidRDefault="006924E9" w:rsidP="00563D68">
            <w:pPr>
              <w:spacing w:after="0" w:line="240" w:lineRule="auto"/>
              <w:ind w:left="720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Documents</w:t>
            </w:r>
            <w:r>
              <w:rPr>
                <w:rFonts w:eastAsia="Arial Unicode MS" w:cs="Arial"/>
                <w:szCs w:val="18"/>
              </w:rPr>
              <w:t xml:space="preserve"> 1395 and 1395 are from Qualcomm on Private Network Slicing and authentication. There was some support and some discomfort on the “private network” concept</w:t>
            </w:r>
          </w:p>
          <w:p w:rsidR="006924E9" w:rsidRDefault="006924E9" w:rsidP="00563D68">
            <w:pPr>
              <w:spacing w:after="0" w:line="240" w:lineRule="auto"/>
              <w:ind w:left="720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Documents</w:t>
            </w:r>
            <w:r>
              <w:rPr>
                <w:rFonts w:eastAsia="Arial Unicode MS" w:cs="Arial"/>
                <w:szCs w:val="18"/>
              </w:rPr>
              <w:t xml:space="preserve"> 1397 Proposed CR </w:t>
            </w:r>
            <w:r w:rsidR="00974ADB">
              <w:rPr>
                <w:rFonts w:eastAsia="Arial Unicode MS" w:cs="Arial"/>
                <w:szCs w:val="18"/>
              </w:rPr>
              <w:t>from ETRI</w:t>
            </w:r>
          </w:p>
          <w:p w:rsidR="006924E9" w:rsidRDefault="006924E9" w:rsidP="00563D68">
            <w:pPr>
              <w:spacing w:after="0" w:line="240" w:lineRule="auto"/>
              <w:ind w:left="720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Documents</w:t>
            </w:r>
            <w:r>
              <w:rPr>
                <w:rFonts w:eastAsia="Arial Unicode MS" w:cs="Arial"/>
                <w:szCs w:val="18"/>
              </w:rPr>
              <w:t xml:space="preserve"> 1292, 1293 from Siemens on industrial use cases were not available before drafting group adjourned.</w:t>
            </w:r>
          </w:p>
          <w:p w:rsidR="006924E9" w:rsidRDefault="006924E9" w:rsidP="00563D68">
            <w:pPr>
              <w:spacing w:after="0" w:line="240" w:lineRule="auto"/>
              <w:ind w:left="720"/>
              <w:rPr>
                <w:rFonts w:eastAsia="Arial Unicode MS" w:cs="Arial"/>
                <w:szCs w:val="18"/>
              </w:rPr>
            </w:pPr>
          </w:p>
          <w:p w:rsidR="00563D68" w:rsidRPr="00563D68" w:rsidRDefault="00563D68" w:rsidP="00563D68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</w:tr>
      <w:tr w:rsidR="0016543A" w:rsidRPr="0016543A" w:rsidTr="008F5BA3">
        <w:tblPrEx>
          <w:shd w:val="clear" w:color="auto" w:fill="auto"/>
        </w:tblPrEx>
        <w:trPr>
          <w:trHeight w:val="141"/>
        </w:trPr>
        <w:tc>
          <w:tcPr>
            <w:tcW w:w="148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43A" w:rsidRPr="00BC29A2" w:rsidRDefault="00BC29A2" w:rsidP="00BC29A2">
            <w:pPr>
              <w:tabs>
                <w:tab w:val="left" w:pos="-1134"/>
                <w:tab w:val="num" w:pos="227"/>
              </w:tabs>
              <w:spacing w:before="100" w:after="100"/>
              <w:outlineLvl w:val="0"/>
              <w:rPr>
                <w:rFonts w:cs="Arial"/>
                <w:b/>
                <w:color w:val="1F497D"/>
                <w:sz w:val="24"/>
              </w:rPr>
            </w:pPr>
            <w:r>
              <w:rPr>
                <w:rFonts w:cs="Arial"/>
                <w:b/>
                <w:color w:val="1F497D"/>
                <w:sz w:val="24"/>
              </w:rPr>
              <w:t xml:space="preserve">5. </w:t>
            </w:r>
            <w:r w:rsidR="0016543A" w:rsidRPr="00BC29A2">
              <w:rPr>
                <w:rFonts w:cs="Arial"/>
                <w:b/>
                <w:color w:val="1F497D"/>
                <w:sz w:val="24"/>
              </w:rPr>
              <w:t>Close</w:t>
            </w:r>
          </w:p>
        </w:tc>
      </w:tr>
    </w:tbl>
    <w:p w:rsidR="0016543A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16543A" w:rsidRPr="00D13E1F" w:rsidRDefault="0016543A" w:rsidP="0016543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16543A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16543A" w:rsidRPr="001E1D1F" w:rsidRDefault="0016543A" w:rsidP="0016543A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16543A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16543A" w:rsidRPr="00B56E2C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6543A" w:rsidRPr="001E1D1F" w:rsidTr="00886592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16543A" w:rsidRPr="001E1D1F" w:rsidRDefault="0016543A" w:rsidP="0088659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7F07EB" w:rsidRDefault="007F07EB" w:rsidP="008F5BA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BDF" w:rsidRDefault="000B7BDF" w:rsidP="002E015E">
      <w:pPr>
        <w:spacing w:after="0" w:line="240" w:lineRule="auto"/>
      </w:pPr>
      <w:r>
        <w:separator/>
      </w:r>
    </w:p>
  </w:endnote>
  <w:endnote w:type="continuationSeparator" w:id="0">
    <w:p w:rsidR="000B7BDF" w:rsidRDefault="000B7BDF" w:rsidP="002E015E">
      <w:pPr>
        <w:spacing w:after="0" w:line="240" w:lineRule="auto"/>
      </w:pPr>
      <w:r>
        <w:continuationSeparator/>
      </w:r>
    </w:p>
  </w:endnote>
  <w:endnote w:type="continuationNotice" w:id="1">
    <w:p w:rsidR="000B7BDF" w:rsidRDefault="000B7B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BDF" w:rsidRDefault="000B7BDF" w:rsidP="002E015E">
      <w:pPr>
        <w:spacing w:after="0" w:line="240" w:lineRule="auto"/>
      </w:pPr>
      <w:r>
        <w:separator/>
      </w:r>
    </w:p>
  </w:footnote>
  <w:footnote w:type="continuationSeparator" w:id="0">
    <w:p w:rsidR="000B7BDF" w:rsidRDefault="000B7BDF" w:rsidP="002E015E">
      <w:pPr>
        <w:spacing w:after="0" w:line="240" w:lineRule="auto"/>
      </w:pPr>
      <w:r>
        <w:continuationSeparator/>
      </w:r>
    </w:p>
  </w:footnote>
  <w:footnote w:type="continuationNotice" w:id="1">
    <w:p w:rsidR="000B7BDF" w:rsidRDefault="000B7BD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A9BC247E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1"/>
  </w:num>
  <w:num w:numId="10">
    <w:abstractNumId w:val="10"/>
  </w:num>
  <w:num w:numId="11">
    <w:abstractNumId w:val="8"/>
  </w:num>
  <w:num w:numId="1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2F1C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629D"/>
    <w:rsid w:val="0000757F"/>
    <w:rsid w:val="00010483"/>
    <w:rsid w:val="000109E4"/>
    <w:rsid w:val="00011475"/>
    <w:rsid w:val="00011A30"/>
    <w:rsid w:val="00011E38"/>
    <w:rsid w:val="00012163"/>
    <w:rsid w:val="0001245A"/>
    <w:rsid w:val="000125FF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71"/>
    <w:rsid w:val="00020612"/>
    <w:rsid w:val="000208FD"/>
    <w:rsid w:val="00022277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1762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C8D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4D44"/>
    <w:rsid w:val="00085677"/>
    <w:rsid w:val="00086175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4FCC"/>
    <w:rsid w:val="00095347"/>
    <w:rsid w:val="00095728"/>
    <w:rsid w:val="000958E7"/>
    <w:rsid w:val="000959FD"/>
    <w:rsid w:val="00096D5A"/>
    <w:rsid w:val="00097B41"/>
    <w:rsid w:val="00097E76"/>
    <w:rsid w:val="000A135B"/>
    <w:rsid w:val="000A14D4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5A22"/>
    <w:rsid w:val="000B6999"/>
    <w:rsid w:val="000B6F76"/>
    <w:rsid w:val="000B7BDF"/>
    <w:rsid w:val="000C076F"/>
    <w:rsid w:val="000C1616"/>
    <w:rsid w:val="000C1700"/>
    <w:rsid w:val="000C1BDC"/>
    <w:rsid w:val="000C20A3"/>
    <w:rsid w:val="000C20A9"/>
    <w:rsid w:val="000C2C8B"/>
    <w:rsid w:val="000C3851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54A"/>
    <w:rsid w:val="000C7E67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E7D70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3D45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28D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512"/>
    <w:rsid w:val="001276EC"/>
    <w:rsid w:val="00127901"/>
    <w:rsid w:val="00130E6A"/>
    <w:rsid w:val="00130EDE"/>
    <w:rsid w:val="00132467"/>
    <w:rsid w:val="00134744"/>
    <w:rsid w:val="00134F08"/>
    <w:rsid w:val="00135CF0"/>
    <w:rsid w:val="00136C27"/>
    <w:rsid w:val="00137177"/>
    <w:rsid w:val="00137865"/>
    <w:rsid w:val="00140106"/>
    <w:rsid w:val="001409B8"/>
    <w:rsid w:val="0014216B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AD4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43A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377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AC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11"/>
    <w:rsid w:val="00216121"/>
    <w:rsid w:val="002164F7"/>
    <w:rsid w:val="00217E05"/>
    <w:rsid w:val="00220C8D"/>
    <w:rsid w:val="00220E13"/>
    <w:rsid w:val="00220E17"/>
    <w:rsid w:val="00221A12"/>
    <w:rsid w:val="00221CBC"/>
    <w:rsid w:val="002230A2"/>
    <w:rsid w:val="00223B7D"/>
    <w:rsid w:val="00226C8C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038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30C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6981"/>
    <w:rsid w:val="00247C0E"/>
    <w:rsid w:val="0025155F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80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8EC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65B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47A3"/>
    <w:rsid w:val="002E5A2A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1E3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07BA4"/>
    <w:rsid w:val="00310E8A"/>
    <w:rsid w:val="003124E9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765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C5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38FB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E8B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4D28"/>
    <w:rsid w:val="00396218"/>
    <w:rsid w:val="003962DA"/>
    <w:rsid w:val="0039641D"/>
    <w:rsid w:val="0039685B"/>
    <w:rsid w:val="00396A48"/>
    <w:rsid w:val="00397583"/>
    <w:rsid w:val="003977F9"/>
    <w:rsid w:val="00397F95"/>
    <w:rsid w:val="003A005E"/>
    <w:rsid w:val="003A0331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157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0756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2E02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CDF"/>
    <w:rsid w:val="00420E68"/>
    <w:rsid w:val="0042180B"/>
    <w:rsid w:val="00421974"/>
    <w:rsid w:val="00421A25"/>
    <w:rsid w:val="00421D7C"/>
    <w:rsid w:val="00421D8D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2B1"/>
    <w:rsid w:val="00440C18"/>
    <w:rsid w:val="00441A0B"/>
    <w:rsid w:val="00441E21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1F6C"/>
    <w:rsid w:val="00472464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19C"/>
    <w:rsid w:val="004825E9"/>
    <w:rsid w:val="004827CA"/>
    <w:rsid w:val="00482963"/>
    <w:rsid w:val="00482A18"/>
    <w:rsid w:val="00483AAD"/>
    <w:rsid w:val="00483C7B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453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9C4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3AA9"/>
    <w:rsid w:val="00514715"/>
    <w:rsid w:val="00514872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0078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0996"/>
    <w:rsid w:val="00531744"/>
    <w:rsid w:val="005318C3"/>
    <w:rsid w:val="00532043"/>
    <w:rsid w:val="00532498"/>
    <w:rsid w:val="0053262C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4D7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3D68"/>
    <w:rsid w:val="00564095"/>
    <w:rsid w:val="00565CBE"/>
    <w:rsid w:val="005668E1"/>
    <w:rsid w:val="00567DB4"/>
    <w:rsid w:val="0057053F"/>
    <w:rsid w:val="00570A2C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39B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412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1A73"/>
    <w:rsid w:val="005C3526"/>
    <w:rsid w:val="005C3729"/>
    <w:rsid w:val="005C3EBB"/>
    <w:rsid w:val="005C4147"/>
    <w:rsid w:val="005C446C"/>
    <w:rsid w:val="005C44DB"/>
    <w:rsid w:val="005C4A7A"/>
    <w:rsid w:val="005C4AB7"/>
    <w:rsid w:val="005C685E"/>
    <w:rsid w:val="005C70AC"/>
    <w:rsid w:val="005C7CFA"/>
    <w:rsid w:val="005D00E0"/>
    <w:rsid w:val="005D04FF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328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C84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8BA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49B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23E0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2E4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E90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1D04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363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5EF0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381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4E9"/>
    <w:rsid w:val="006926EF"/>
    <w:rsid w:val="0069376B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C7FB1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4BF2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65F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3F03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567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5FA2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263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B59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926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268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4E8C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A763B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2B64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986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27E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A1B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C04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99C"/>
    <w:rsid w:val="00827F8C"/>
    <w:rsid w:val="00827FCD"/>
    <w:rsid w:val="00830236"/>
    <w:rsid w:val="00830B8C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F40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71E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6592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DD2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4CB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0E5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763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A3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AB8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04A5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720"/>
    <w:rsid w:val="00935C64"/>
    <w:rsid w:val="00936C0F"/>
    <w:rsid w:val="00936FB4"/>
    <w:rsid w:val="009377A0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4B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ADB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5971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97EAB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D96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92A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3CE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349A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6C72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58E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091"/>
    <w:rsid w:val="00A53176"/>
    <w:rsid w:val="00A5351A"/>
    <w:rsid w:val="00A54943"/>
    <w:rsid w:val="00A556CE"/>
    <w:rsid w:val="00A57206"/>
    <w:rsid w:val="00A57DF7"/>
    <w:rsid w:val="00A57F93"/>
    <w:rsid w:val="00A60811"/>
    <w:rsid w:val="00A60E11"/>
    <w:rsid w:val="00A6166C"/>
    <w:rsid w:val="00A619C5"/>
    <w:rsid w:val="00A622D8"/>
    <w:rsid w:val="00A622EF"/>
    <w:rsid w:val="00A6237F"/>
    <w:rsid w:val="00A62611"/>
    <w:rsid w:val="00A62A6F"/>
    <w:rsid w:val="00A635C9"/>
    <w:rsid w:val="00A63873"/>
    <w:rsid w:val="00A64326"/>
    <w:rsid w:val="00A648B5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43A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181"/>
    <w:rsid w:val="00AA13EF"/>
    <w:rsid w:val="00AA1AB0"/>
    <w:rsid w:val="00AA1BFD"/>
    <w:rsid w:val="00AA2F6B"/>
    <w:rsid w:val="00AA3020"/>
    <w:rsid w:val="00AA3204"/>
    <w:rsid w:val="00AA35A6"/>
    <w:rsid w:val="00AA3629"/>
    <w:rsid w:val="00AA3928"/>
    <w:rsid w:val="00AA3A0C"/>
    <w:rsid w:val="00AA3A3C"/>
    <w:rsid w:val="00AA3DBB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20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C7F89"/>
    <w:rsid w:val="00AD03EC"/>
    <w:rsid w:val="00AD066A"/>
    <w:rsid w:val="00AD085E"/>
    <w:rsid w:val="00AD0C55"/>
    <w:rsid w:val="00AD19C5"/>
    <w:rsid w:val="00AD1BFE"/>
    <w:rsid w:val="00AD27AE"/>
    <w:rsid w:val="00AD3227"/>
    <w:rsid w:val="00AD3DD7"/>
    <w:rsid w:val="00AD43F3"/>
    <w:rsid w:val="00AD454A"/>
    <w:rsid w:val="00AD454B"/>
    <w:rsid w:val="00AD561E"/>
    <w:rsid w:val="00AD58FD"/>
    <w:rsid w:val="00AD60E9"/>
    <w:rsid w:val="00AD68F0"/>
    <w:rsid w:val="00AD6E75"/>
    <w:rsid w:val="00AD6FFF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59CF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20B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0B9D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B5B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135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5BC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1F2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2CD7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9A2"/>
    <w:rsid w:val="00BC2FA7"/>
    <w:rsid w:val="00BC3085"/>
    <w:rsid w:val="00BC332E"/>
    <w:rsid w:val="00BC36C9"/>
    <w:rsid w:val="00BC3FFF"/>
    <w:rsid w:val="00BC469F"/>
    <w:rsid w:val="00BC475F"/>
    <w:rsid w:val="00BC5838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07F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039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621B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D1B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22E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2A85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71E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2FB"/>
    <w:rsid w:val="00CD5B23"/>
    <w:rsid w:val="00CD60A8"/>
    <w:rsid w:val="00CD610C"/>
    <w:rsid w:val="00CD6F01"/>
    <w:rsid w:val="00CD7EEB"/>
    <w:rsid w:val="00CE0378"/>
    <w:rsid w:val="00CE0BFC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32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E1F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08B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648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B02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2AC9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B73"/>
    <w:rsid w:val="00DD3E59"/>
    <w:rsid w:val="00DD3F65"/>
    <w:rsid w:val="00DD41EF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426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2C4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798"/>
    <w:rsid w:val="00E039C6"/>
    <w:rsid w:val="00E03C01"/>
    <w:rsid w:val="00E041D7"/>
    <w:rsid w:val="00E04385"/>
    <w:rsid w:val="00E04CD3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455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598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2BB8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1C34"/>
    <w:rsid w:val="00E72468"/>
    <w:rsid w:val="00E73944"/>
    <w:rsid w:val="00E739C7"/>
    <w:rsid w:val="00E74076"/>
    <w:rsid w:val="00E7588E"/>
    <w:rsid w:val="00E75E32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54A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267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516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3410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EF7BF6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07ED6"/>
    <w:rsid w:val="00F100A8"/>
    <w:rsid w:val="00F10338"/>
    <w:rsid w:val="00F10390"/>
    <w:rsid w:val="00F109A7"/>
    <w:rsid w:val="00F10FA4"/>
    <w:rsid w:val="00F11D2E"/>
    <w:rsid w:val="00F124DF"/>
    <w:rsid w:val="00F12630"/>
    <w:rsid w:val="00F1276C"/>
    <w:rsid w:val="00F12DCF"/>
    <w:rsid w:val="00F13BCD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AB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E4B"/>
    <w:rsid w:val="00F52FB1"/>
    <w:rsid w:val="00F5355B"/>
    <w:rsid w:val="00F53B24"/>
    <w:rsid w:val="00F53E79"/>
    <w:rsid w:val="00F54443"/>
    <w:rsid w:val="00F5447D"/>
    <w:rsid w:val="00F5470E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F8E"/>
    <w:rsid w:val="00F6017D"/>
    <w:rsid w:val="00F60E2A"/>
    <w:rsid w:val="00F61269"/>
    <w:rsid w:val="00F6207B"/>
    <w:rsid w:val="00F62A2C"/>
    <w:rsid w:val="00F62DBC"/>
    <w:rsid w:val="00F6344B"/>
    <w:rsid w:val="00F6415B"/>
    <w:rsid w:val="00F64389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4F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0DBA"/>
    <w:rsid w:val="00FC11B5"/>
    <w:rsid w:val="00FC271D"/>
    <w:rsid w:val="00FC2A79"/>
    <w:rsid w:val="00FC3021"/>
    <w:rsid w:val="00FC3877"/>
    <w:rsid w:val="00FC4B31"/>
    <w:rsid w:val="00FC52A1"/>
    <w:rsid w:val="00FC5D20"/>
    <w:rsid w:val="00FC6699"/>
    <w:rsid w:val="00FC6B0D"/>
    <w:rsid w:val="00FC7A8A"/>
    <w:rsid w:val="00FD17E7"/>
    <w:rsid w:val="00FD21BD"/>
    <w:rsid w:val="00FD24D0"/>
    <w:rsid w:val="00FD2C9A"/>
    <w:rsid w:val="00FD2E8E"/>
    <w:rsid w:val="00FD3679"/>
    <w:rsid w:val="00FD36B1"/>
    <w:rsid w:val="00FD3C1D"/>
    <w:rsid w:val="00FD3CA0"/>
    <w:rsid w:val="00FD3ED5"/>
    <w:rsid w:val="00FD5C1E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664"/>
    <w:rsid w:val="00FE39FE"/>
    <w:rsid w:val="00FE58C9"/>
    <w:rsid w:val="00FE5FB7"/>
    <w:rsid w:val="00FE7086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BF355903-57C0-4144-830F-B9BF62A9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011A30"/>
    <w:pPr>
      <w:numPr>
        <w:numId w:val="11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1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011A30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E:\3GPP\SA1%20Jeju%202017\docs\S1-171055.zip" TargetMode="External"/><Relationship Id="rId117" Type="http://schemas.openxmlformats.org/officeDocument/2006/relationships/hyperlink" Target="file:///C:\Users\myounge\Documents\3GPP\SA1\Jeju%202017\SMARTER\docs\S1-171396.zip" TargetMode="External"/><Relationship Id="rId21" Type="http://schemas.openxmlformats.org/officeDocument/2006/relationships/hyperlink" Target="file:///E:\3GPP\SA1%20Jeju%202017\docs\S1-171174.zip" TargetMode="External"/><Relationship Id="rId42" Type="http://schemas.openxmlformats.org/officeDocument/2006/relationships/hyperlink" Target="file:///E:\3GPP\SA1%20Jeju%202017\docs\S1-171179.zip" TargetMode="External"/><Relationship Id="rId47" Type="http://schemas.openxmlformats.org/officeDocument/2006/relationships/hyperlink" Target="file:///E:\3GPP\SA1%20Jeju%202017\docs\S1-171149.zip" TargetMode="External"/><Relationship Id="rId63" Type="http://schemas.openxmlformats.org/officeDocument/2006/relationships/hyperlink" Target="file:///C:\Users\myounge\Documents\3GPP\SA1\Jeju%202017\SMARTER\docs\S1-171266.zip" TargetMode="External"/><Relationship Id="rId68" Type="http://schemas.openxmlformats.org/officeDocument/2006/relationships/hyperlink" Target="file:///C:\Users\myounge\Documents\3GPP\SA1\Jeju%202017\SMARTER\docs\S1-171268.zip" TargetMode="External"/><Relationship Id="rId84" Type="http://schemas.openxmlformats.org/officeDocument/2006/relationships/hyperlink" Target="file:///E:\3GPP\SA1%20Jeju%202017\docs\S1-171153.zip" TargetMode="External"/><Relationship Id="rId89" Type="http://schemas.openxmlformats.org/officeDocument/2006/relationships/hyperlink" Target="file:///C:\Users\myounge\Documents\3GPP\SA1\Jeju%202017\SMARTER\docs\S1-171283.zip" TargetMode="External"/><Relationship Id="rId112" Type="http://schemas.openxmlformats.org/officeDocument/2006/relationships/hyperlink" Target="file:///C:\Users\myounge\Documents\3GPP\SA1\Jeju%202017\SMARTER\docs\S1-171394.zip" TargetMode="External"/><Relationship Id="rId133" Type="http://schemas.openxmlformats.org/officeDocument/2006/relationships/hyperlink" Target="file:///E:\3GPP\SA1%20Jeju%202017\docs\S1-171185.zip" TargetMode="External"/><Relationship Id="rId138" Type="http://schemas.openxmlformats.org/officeDocument/2006/relationships/hyperlink" Target="file:///C:\Users\myounge\Documents\3GPP\SA1\Jeju%202017\SMARTER\docs\S1-171288.zip" TargetMode="External"/><Relationship Id="rId154" Type="http://schemas.openxmlformats.org/officeDocument/2006/relationships/hyperlink" Target="file:///E:\3GPP\SA1%20Jeju%202017\docs\S1-171200.zip" TargetMode="External"/><Relationship Id="rId16" Type="http://schemas.openxmlformats.org/officeDocument/2006/relationships/hyperlink" Target="file:///C:\Users\myounge\Documents\3GPP\SA1\Jeju%202017\SMARTER\docs\S1-171401.zip" TargetMode="External"/><Relationship Id="rId107" Type="http://schemas.openxmlformats.org/officeDocument/2006/relationships/hyperlink" Target="file:///C:\Users\myounge\Documents\3GPP\SA1\Jeju%202017\SMARTER\docs\S1-171279.zip" TargetMode="External"/><Relationship Id="rId11" Type="http://schemas.openxmlformats.org/officeDocument/2006/relationships/hyperlink" Target="file:///C:\Users\myounge\Documents\3GPP\SA1\Jeju%202017\SMARTER\docs\S1-171294.zip" TargetMode="External"/><Relationship Id="rId32" Type="http://schemas.openxmlformats.org/officeDocument/2006/relationships/hyperlink" Target="file:///E:\3GPP\SA1%20Jeju%202017\docs\S1-171127.zip" TargetMode="External"/><Relationship Id="rId37" Type="http://schemas.openxmlformats.org/officeDocument/2006/relationships/hyperlink" Target="file:///E:\3GPP\SA1%20Jeju%202017\docs\S1-171142.zip" TargetMode="External"/><Relationship Id="rId53" Type="http://schemas.openxmlformats.org/officeDocument/2006/relationships/hyperlink" Target="file:///E:\3GPP\SA1%20Jeju%202017\docs\S1-171145.zip" TargetMode="External"/><Relationship Id="rId58" Type="http://schemas.openxmlformats.org/officeDocument/2006/relationships/hyperlink" Target="file:///C:\Users\myounge\Documents\3GPP\SA1\Jeju%202017\SMARTER\docs\S1-171297.zip" TargetMode="External"/><Relationship Id="rId74" Type="http://schemas.openxmlformats.org/officeDocument/2006/relationships/hyperlink" Target="file:///C:\Users\myounge\Documents\3GPP\SA1\Jeju%202017\SMARTER\docs\S1-171271.zip" TargetMode="External"/><Relationship Id="rId79" Type="http://schemas.openxmlformats.org/officeDocument/2006/relationships/hyperlink" Target="file:///E:\3GPP\SA1%20Jeju%202017\docs\S1-171151.zip" TargetMode="External"/><Relationship Id="rId102" Type="http://schemas.openxmlformats.org/officeDocument/2006/relationships/hyperlink" Target="file:///C:\Users\myounge\Documents\3GPP\SA1\Jeju%202017\SMARTER\docs\S1-171277.zip" TargetMode="External"/><Relationship Id="rId123" Type="http://schemas.openxmlformats.org/officeDocument/2006/relationships/hyperlink" Target="file:///E:\3GPP\SA1%20Jeju%202017\docs\S1-171180.zip" TargetMode="External"/><Relationship Id="rId128" Type="http://schemas.openxmlformats.org/officeDocument/2006/relationships/hyperlink" Target="file:///E:\3GPP\SA1%20Jeju%202017\docs\S1-171133.zip" TargetMode="External"/><Relationship Id="rId144" Type="http://schemas.openxmlformats.org/officeDocument/2006/relationships/hyperlink" Target="file:///E:\3GPP\SA1%20Jeju%202017\docs\S1-171196.zip" TargetMode="External"/><Relationship Id="rId149" Type="http://schemas.openxmlformats.org/officeDocument/2006/relationships/hyperlink" Target="file:///E:\3GPP\SA1%20Jeju%202017\docs\S1-171138.zip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file:///E:\3GPP\SA1%20Jeju%202017\docs\S1-171034.zip" TargetMode="External"/><Relationship Id="rId95" Type="http://schemas.openxmlformats.org/officeDocument/2006/relationships/hyperlink" Target="file:///C:\Users\myounge\Documents\3GPP\SA1\Jeju%202017\SMARTER\docs\S1-171255.zip" TargetMode="External"/><Relationship Id="rId22" Type="http://schemas.openxmlformats.org/officeDocument/2006/relationships/hyperlink" Target="file:///E:\3GPP\SA1%20Jeju%202017\docs\S1-171038.zip" TargetMode="External"/><Relationship Id="rId27" Type="http://schemas.openxmlformats.org/officeDocument/2006/relationships/hyperlink" Target="file:///E:\3GPP\SA1%20Jeju%202017\docs\S1-171186.zip" TargetMode="External"/><Relationship Id="rId43" Type="http://schemas.openxmlformats.org/officeDocument/2006/relationships/hyperlink" Target="file:///C:\Users\myounge\Documents\3GPP\SA1\Jeju%202017\SMARTER\docs\S1-171259.zip" TargetMode="External"/><Relationship Id="rId48" Type="http://schemas.openxmlformats.org/officeDocument/2006/relationships/hyperlink" Target="file:///E:\3GPP\SA1%20Jeju%202017\docs\S1-171176.zip" TargetMode="External"/><Relationship Id="rId64" Type="http://schemas.openxmlformats.org/officeDocument/2006/relationships/hyperlink" Target="file:///E:\3GPP\SA1%20Jeju%202017\docs\S1-171154.zip" TargetMode="External"/><Relationship Id="rId69" Type="http://schemas.openxmlformats.org/officeDocument/2006/relationships/hyperlink" Target="file:///E:\3GPP\SA1%20Jeju%202017\docs\S1-171068.zip" TargetMode="External"/><Relationship Id="rId113" Type="http://schemas.openxmlformats.org/officeDocument/2006/relationships/hyperlink" Target="file:///C:\Users\myounge\Documents\3GPP\SA1\Jeju%202017\SMARTER\docs\S1-171399.zip" TargetMode="External"/><Relationship Id="rId118" Type="http://schemas.openxmlformats.org/officeDocument/2006/relationships/hyperlink" Target="file:///E:\3GPP\SA1%20Jeju%202017\docs\S1-171167.zip" TargetMode="External"/><Relationship Id="rId134" Type="http://schemas.openxmlformats.org/officeDocument/2006/relationships/hyperlink" Target="file:///C:\Users\myounge\Documents\3GPP\SA1\Jeju%202017\SMARTER\docs\S1-171387.zip" TargetMode="External"/><Relationship Id="rId139" Type="http://schemas.openxmlformats.org/officeDocument/2006/relationships/hyperlink" Target="file:///E:\3GPP\SA1%20Jeju%202017\docs\S1-171029.zip" TargetMode="External"/><Relationship Id="rId80" Type="http://schemas.openxmlformats.org/officeDocument/2006/relationships/hyperlink" Target="file:///E:\3GPP\SA1%20Jeju%202017\docs\S1-171152.zip" TargetMode="External"/><Relationship Id="rId85" Type="http://schemas.openxmlformats.org/officeDocument/2006/relationships/hyperlink" Target="file:///E:\3GPP\SA1%20Jeju%202017\docs\S1-171155.zip" TargetMode="External"/><Relationship Id="rId150" Type="http://schemas.openxmlformats.org/officeDocument/2006/relationships/hyperlink" Target="file:///E:\3GPP\SA1%20Jeju%202017\docs\S1-171166.zip" TargetMode="External"/><Relationship Id="rId155" Type="http://schemas.openxmlformats.org/officeDocument/2006/relationships/hyperlink" Target="file:///E:\3GPP\SA1%20Jeju%202017\docs\S1-171201.zip" TargetMode="External"/><Relationship Id="rId12" Type="http://schemas.openxmlformats.org/officeDocument/2006/relationships/hyperlink" Target="file:///C:\Users\myounge\Documents\3GPP\SA1\Jeju%202017\SMARTER\docs\S1-171400.zip" TargetMode="External"/><Relationship Id="rId17" Type="http://schemas.openxmlformats.org/officeDocument/2006/relationships/hyperlink" Target="file:///E:\3GPP\SA1%20Jeju%202017\docs\S1-171088.zip" TargetMode="External"/><Relationship Id="rId33" Type="http://schemas.openxmlformats.org/officeDocument/2006/relationships/hyperlink" Target="file:///E:\3GPP\SA1%20Jeju%202017\docs\S1-171175.zip" TargetMode="External"/><Relationship Id="rId38" Type="http://schemas.openxmlformats.org/officeDocument/2006/relationships/hyperlink" Target="file:///C:\Users\myounge\Documents\3GPP\SA1\Jeju%202017\SMARTER\docs\S1-171257.zip" TargetMode="External"/><Relationship Id="rId59" Type="http://schemas.openxmlformats.org/officeDocument/2006/relationships/hyperlink" Target="file:///E:\3GPP\SA1%20Jeju%202017\docs\S1-171072.zip" TargetMode="External"/><Relationship Id="rId103" Type="http://schemas.openxmlformats.org/officeDocument/2006/relationships/hyperlink" Target="file:///E:\3GPP\SA1%20Jeju%202017\docs\S1-171054.zip" TargetMode="External"/><Relationship Id="rId108" Type="http://schemas.openxmlformats.org/officeDocument/2006/relationships/hyperlink" Target="file:///C:\Users\myounge\Documents\3GPP\SA1\Jeju%202017\SMARTER\docs\S1-171393.zip" TargetMode="External"/><Relationship Id="rId124" Type="http://schemas.openxmlformats.org/officeDocument/2006/relationships/hyperlink" Target="file:///E:\3GPP\SA1%20Jeju%202017\docs\S1-171139.zip" TargetMode="External"/><Relationship Id="rId129" Type="http://schemas.openxmlformats.org/officeDocument/2006/relationships/hyperlink" Target="file:///E:\3GPP\SA1%20Jeju%202017\docs\S1-171140.zip" TargetMode="External"/><Relationship Id="rId20" Type="http://schemas.openxmlformats.org/officeDocument/2006/relationships/hyperlink" Target="file:///E:\3GPP\SA1%20Jeju%202017\docs\S1-171126.zip" TargetMode="External"/><Relationship Id="rId41" Type="http://schemas.openxmlformats.org/officeDocument/2006/relationships/hyperlink" Target="file:///E:\3GPP\SA1%20Jeju%202017\docs\S1-171143.zip" TargetMode="External"/><Relationship Id="rId54" Type="http://schemas.openxmlformats.org/officeDocument/2006/relationships/hyperlink" Target="file:///C:\Users\myounge\Documents\3GPP\SA1\Jeju%202017\SMARTER\docs\S1-171263.zip" TargetMode="External"/><Relationship Id="rId62" Type="http://schemas.openxmlformats.org/officeDocument/2006/relationships/hyperlink" Target="file:///E:\3GPP\SA1%20Jeju%202017\docs\S1-171146.zip" TargetMode="External"/><Relationship Id="rId70" Type="http://schemas.openxmlformats.org/officeDocument/2006/relationships/hyperlink" Target="file:///C:\Users\myounge\Documents\3GPP\SA1\Jeju%202017\SMARTER\docs\S1-171269.zip" TargetMode="External"/><Relationship Id="rId75" Type="http://schemas.openxmlformats.org/officeDocument/2006/relationships/hyperlink" Target="file:///C:\Users\myounge\Documents\3GPP\SA1\Jeju%202017\SMARTER\docs\S1-171291.zip" TargetMode="External"/><Relationship Id="rId83" Type="http://schemas.openxmlformats.org/officeDocument/2006/relationships/hyperlink" Target="file:///E:\3GPP\SA1%20Jeju%202017\docs\S1-171188.zip" TargetMode="External"/><Relationship Id="rId88" Type="http://schemas.openxmlformats.org/officeDocument/2006/relationships/hyperlink" Target="file:///C:\Users\myounge\Documents\3GPP\SA1\Jeju%202017\SMARTER\docs\S1-171381.zip" TargetMode="External"/><Relationship Id="rId91" Type="http://schemas.openxmlformats.org/officeDocument/2006/relationships/hyperlink" Target="file:///C:\Users\myounge\Documents\3GPP\SA1\Jeju%202017\SMARTER\docs\S1-171274.zip" TargetMode="External"/><Relationship Id="rId96" Type="http://schemas.openxmlformats.org/officeDocument/2006/relationships/hyperlink" Target="file:///E:\3GPP\SA1%20Jeju%202017\docs\S1-171137.zip" TargetMode="External"/><Relationship Id="rId111" Type="http://schemas.openxmlformats.org/officeDocument/2006/relationships/hyperlink" Target="file:///C:\Users\myounge\Documents\3GPP\SA1\Jeju%202017\SMARTER\docs\S1-171280.zip" TargetMode="External"/><Relationship Id="rId132" Type="http://schemas.openxmlformats.org/officeDocument/2006/relationships/hyperlink" Target="file:///E:\3GPP\SA1%20Jeju%202017\docs\S1-171134.zip" TargetMode="External"/><Relationship Id="rId140" Type="http://schemas.openxmlformats.org/officeDocument/2006/relationships/hyperlink" Target="file:///C:\Users\myounge\Documents\3GPP\SA1\Jeju%202017\SMARTER\docs\S1-171389.zip" TargetMode="External"/><Relationship Id="rId145" Type="http://schemas.openxmlformats.org/officeDocument/2006/relationships/hyperlink" Target="file:///C:\Users\myounge\Documents\3GPP\SA1\Jeju%202017\SMARTER\docs\S1-171292.zip" TargetMode="External"/><Relationship Id="rId153" Type="http://schemas.openxmlformats.org/officeDocument/2006/relationships/hyperlink" Target="file:///E:\3GPP\SA1%20Jeju%202017\docs\S1-171199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myounge\Documents\3GPP\SA1\Jeju%202017\SMARTER\docs\S1-171296.zip" TargetMode="External"/><Relationship Id="rId23" Type="http://schemas.openxmlformats.org/officeDocument/2006/relationships/hyperlink" Target="file:///E:\3GPP\SA1%20Jeju%202017\docs\S1-171132.zip" TargetMode="External"/><Relationship Id="rId28" Type="http://schemas.openxmlformats.org/officeDocument/2006/relationships/hyperlink" Target="file:///E:\3GPP\SA1%20Jeju%202017\docs\S1-171141.zip" TargetMode="External"/><Relationship Id="rId36" Type="http://schemas.openxmlformats.org/officeDocument/2006/relationships/hyperlink" Target="file:///C:\Users\myounge\Documents\3GPP\SA1\Jeju%202017\SMARTER\docs\S1-171256.zip" TargetMode="External"/><Relationship Id="rId49" Type="http://schemas.openxmlformats.org/officeDocument/2006/relationships/hyperlink" Target="file:///C:\Users\myounge\Documents\3GPP\SA1\Jeju%202017\SMARTER\docs\S1-171261.zip" TargetMode="External"/><Relationship Id="rId57" Type="http://schemas.openxmlformats.org/officeDocument/2006/relationships/hyperlink" Target="file:///C:\Users\myounge\Documents\3GPP\SA1\Jeju%202017\SMARTER\docs\S1-171295.zip" TargetMode="External"/><Relationship Id="rId106" Type="http://schemas.openxmlformats.org/officeDocument/2006/relationships/hyperlink" Target="file:///E:\3GPP\SA1%20Jeju%202017\docs\S1-171226.zip" TargetMode="External"/><Relationship Id="rId114" Type="http://schemas.openxmlformats.org/officeDocument/2006/relationships/hyperlink" Target="file:///E:\3GPP\SA1%20Jeju%202017\docs\S1-171156.zip" TargetMode="External"/><Relationship Id="rId119" Type="http://schemas.openxmlformats.org/officeDocument/2006/relationships/hyperlink" Target="file:///C:\Users\myounge\Documents\3GPP\SA1\Jeju%202017\SMARTER\docs\S1-171282.zip" TargetMode="External"/><Relationship Id="rId127" Type="http://schemas.openxmlformats.org/officeDocument/2006/relationships/hyperlink" Target="file:///C:\Users\myounge\Documents\3GPP\SA1\Jeju%202017\SMARTER\docs\S1-171385.zip" TargetMode="External"/><Relationship Id="rId10" Type="http://schemas.openxmlformats.org/officeDocument/2006/relationships/hyperlink" Target="file:///C:\Users\myounge\Documents\3GPP\SA1\Jeju%202017\SMARTER\docs\S1-170250.zip" TargetMode="External"/><Relationship Id="rId31" Type="http://schemas.openxmlformats.org/officeDocument/2006/relationships/hyperlink" Target="file:///E:\3GPP\SA1%20Jeju%202017\docs\S1-171066.zip" TargetMode="External"/><Relationship Id="rId44" Type="http://schemas.openxmlformats.org/officeDocument/2006/relationships/hyperlink" Target="file:///E:\3GPP\SA1%20Jeju%202017\docs\S1-171184.zip" TargetMode="External"/><Relationship Id="rId52" Type="http://schemas.openxmlformats.org/officeDocument/2006/relationships/hyperlink" Target="file:///E:\3GPP\SA1%20Jeju%202017\docs\S1-171144.zip" TargetMode="External"/><Relationship Id="rId60" Type="http://schemas.openxmlformats.org/officeDocument/2006/relationships/hyperlink" Target="file:///C:\Users\myounge\Documents\3GPP\SA1\Jeju%202017\SMARTER\docs\S1-171265.zip" TargetMode="External"/><Relationship Id="rId65" Type="http://schemas.openxmlformats.org/officeDocument/2006/relationships/hyperlink" Target="file:///E:\3GPP\SA1%20Jeju%202017\docs\S1-171147.zip" TargetMode="External"/><Relationship Id="rId73" Type="http://schemas.openxmlformats.org/officeDocument/2006/relationships/hyperlink" Target="file:///C:\Users\myounge\Documents\3GPP\SA1\Jeju%202017\SMARTER\docs\S1-171248.zip" TargetMode="External"/><Relationship Id="rId78" Type="http://schemas.openxmlformats.org/officeDocument/2006/relationships/hyperlink" Target="file:///C:\Users\myounge\Documents\3GPP\SA1\Jeju%202017\SMARTER\docs\S1-171272.zip" TargetMode="External"/><Relationship Id="rId81" Type="http://schemas.openxmlformats.org/officeDocument/2006/relationships/hyperlink" Target="file:///E:\3GPP\SA1%20Jeju%202017\docs\S1-171178.zip" TargetMode="External"/><Relationship Id="rId86" Type="http://schemas.openxmlformats.org/officeDocument/2006/relationships/hyperlink" Target="file:///E:\3GPP\SA1%20Jeju%202017\docs\S1-171035.zip" TargetMode="External"/><Relationship Id="rId94" Type="http://schemas.openxmlformats.org/officeDocument/2006/relationships/hyperlink" Target="file:///E:\3GPP\SA1%20Jeju%202017\docs\S1-171051.zip" TargetMode="External"/><Relationship Id="rId99" Type="http://schemas.openxmlformats.org/officeDocument/2006/relationships/hyperlink" Target="file:///C:\Users\myounge\Documents\3GPP\SA1\Jeju%202017\SMARTER\docs\S1-171276.zip" TargetMode="External"/><Relationship Id="rId101" Type="http://schemas.openxmlformats.org/officeDocument/2006/relationships/hyperlink" Target="file:///E:\3GPP\SA1%20Jeju%202017\docs\S1-171242.zip" TargetMode="External"/><Relationship Id="rId122" Type="http://schemas.openxmlformats.org/officeDocument/2006/relationships/hyperlink" Target="file:///E:\3GPP\SA1%20Jeju%202017\docs\S1-171069.zip" TargetMode="External"/><Relationship Id="rId130" Type="http://schemas.openxmlformats.org/officeDocument/2006/relationships/hyperlink" Target="file:///E:\3GPP\SA1%20Jeju%202017\docs\S1-171183.zip" TargetMode="External"/><Relationship Id="rId135" Type="http://schemas.openxmlformats.org/officeDocument/2006/relationships/hyperlink" Target="file:///C:\Users\myounge\Documents\3GPP\SA1\Jeju%202017\SMARTER\docs\S1-171397.zip" TargetMode="External"/><Relationship Id="rId143" Type="http://schemas.openxmlformats.org/officeDocument/2006/relationships/hyperlink" Target="file:///E:\3GPP\SA1%20Jeju%202017\docs\S1-171171.zip" TargetMode="External"/><Relationship Id="rId148" Type="http://schemas.openxmlformats.org/officeDocument/2006/relationships/hyperlink" Target="file:///C:\Users\myounge\Documents\3GPP\SA1\Jeju%202017\SMARTER\docs\S1-171293.zip" TargetMode="External"/><Relationship Id="rId151" Type="http://schemas.openxmlformats.org/officeDocument/2006/relationships/hyperlink" Target="file:///E:\3GPP\SA1%20Jeju%202017\docs\S1-171158.zip" TargetMode="External"/><Relationship Id="rId156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3GPP\SA1%20Jeju%202017\docs\S1-171030.zip" TargetMode="External"/><Relationship Id="rId13" Type="http://schemas.openxmlformats.org/officeDocument/2006/relationships/hyperlink" Target="file:///E:\3GPP\SA1%20Jeju%202017\docs\S1-171031.zip" TargetMode="External"/><Relationship Id="rId18" Type="http://schemas.openxmlformats.org/officeDocument/2006/relationships/hyperlink" Target="file:///E:\3GPP\SA1%20Jeju%202017\docs\S1-171222.zip" TargetMode="External"/><Relationship Id="rId39" Type="http://schemas.openxmlformats.org/officeDocument/2006/relationships/hyperlink" Target="file:///E:\3GPP\SA1%20Jeju%202017\docs\S1-171067.zip" TargetMode="External"/><Relationship Id="rId109" Type="http://schemas.openxmlformats.org/officeDocument/2006/relationships/hyperlink" Target="file:///E:\3GPP\SA1%20Jeju%202017\docs\S1-171136.zip" TargetMode="External"/><Relationship Id="rId34" Type="http://schemas.openxmlformats.org/officeDocument/2006/relationships/hyperlink" Target="file:///C:\Users\myounge\Documents\3GPP\SA1\Jeju%202017\SMARTER\docs\S1-171253.zip" TargetMode="External"/><Relationship Id="rId50" Type="http://schemas.openxmlformats.org/officeDocument/2006/relationships/hyperlink" Target="file:///E:\3GPP\SA1%20Jeju%202017\docs\S1-171182.zip" TargetMode="External"/><Relationship Id="rId55" Type="http://schemas.openxmlformats.org/officeDocument/2006/relationships/hyperlink" Target="file:///E:\3GPP\SA1%20Jeju%202017\docs\S1-171070.zip" TargetMode="External"/><Relationship Id="rId76" Type="http://schemas.openxmlformats.org/officeDocument/2006/relationships/hyperlink" Target="file:///E:\3GPP\SA1%20Jeju%202017\docs\S1-171150.zip" TargetMode="External"/><Relationship Id="rId97" Type="http://schemas.openxmlformats.org/officeDocument/2006/relationships/hyperlink" Target="file:///E:\3GPP\SA1%20Jeju%202017\docs\S1-171052.zip" TargetMode="External"/><Relationship Id="rId104" Type="http://schemas.openxmlformats.org/officeDocument/2006/relationships/hyperlink" Target="file:///C:\Users\myounge\Documents\3GPP\SA1\Jeju%202017\SMARTER\docs\S1-171278.zip" TargetMode="External"/><Relationship Id="rId120" Type="http://schemas.openxmlformats.org/officeDocument/2006/relationships/hyperlink" Target="file:///C:\Users\myounge\Documents\3GPP\SA1\Jeju%202017\SMARTER\docs\S1-171395.zip" TargetMode="External"/><Relationship Id="rId125" Type="http://schemas.openxmlformats.org/officeDocument/2006/relationships/hyperlink" Target="file:///C:\Users\myounge\Documents\3GPP\SA1\Jeju%202017\SMARTER\docs\S1-171384.zip" TargetMode="External"/><Relationship Id="rId141" Type="http://schemas.openxmlformats.org/officeDocument/2006/relationships/hyperlink" Target="file:///C:\Users\myounge\Documents\3GPP\SA1\Jeju%202017\SMARTER\docs\S1-171289.zip" TargetMode="External"/><Relationship Id="rId146" Type="http://schemas.openxmlformats.org/officeDocument/2006/relationships/hyperlink" Target="file:///E:\3GPP\SA1%20Jeju%202017\docs\S1-171172.zip" TargetMode="External"/><Relationship Id="rId7" Type="http://schemas.openxmlformats.org/officeDocument/2006/relationships/endnotes" Target="endnotes.xml"/><Relationship Id="rId71" Type="http://schemas.openxmlformats.org/officeDocument/2006/relationships/hyperlink" Target="file:///E:\3GPP\SA1%20Jeju%202017\docs\S1-171073.zip" TargetMode="External"/><Relationship Id="rId92" Type="http://schemas.openxmlformats.org/officeDocument/2006/relationships/hyperlink" Target="file:///E:\3GPP\SA1%20Jeju%202017\docs\S1-171057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E:\3GPP\SA1%20Jeju%202017\docs\S1-171065.zip" TargetMode="External"/><Relationship Id="rId24" Type="http://schemas.openxmlformats.org/officeDocument/2006/relationships/hyperlink" Target="file:///C:\Users\myounge\Documents\3GPP\SA1\Jeju%202017\SMARTER\docs\S1-171391.zip" TargetMode="External"/><Relationship Id="rId40" Type="http://schemas.openxmlformats.org/officeDocument/2006/relationships/hyperlink" Target="file:///C:\Users\myounge\Documents\3GPP\SA1\Jeju%202017\SMARTER\docs\S1-171258.zip" TargetMode="External"/><Relationship Id="rId45" Type="http://schemas.openxmlformats.org/officeDocument/2006/relationships/hyperlink" Target="file:///E:\3GPP\SA1%20Jeju%202017\docs\S1-171125.zip" TargetMode="External"/><Relationship Id="rId66" Type="http://schemas.openxmlformats.org/officeDocument/2006/relationships/hyperlink" Target="file:///C:\Users\myounge\Documents\3GPP\SA1\Jeju%202017\SMARTER\docs\S1-171267.zip" TargetMode="External"/><Relationship Id="rId87" Type="http://schemas.openxmlformats.org/officeDocument/2006/relationships/hyperlink" Target="file:///E:\3GPP\SA1%20Jeju%202017\docs\S1-171119.zip" TargetMode="External"/><Relationship Id="rId110" Type="http://schemas.openxmlformats.org/officeDocument/2006/relationships/hyperlink" Target="file:///E:\3GPP\SA1%20Jeju%202017\docs\S1-171116.zip" TargetMode="External"/><Relationship Id="rId115" Type="http://schemas.openxmlformats.org/officeDocument/2006/relationships/hyperlink" Target="file:///E:\3GPP\SA1%20Jeju%202017\docs\S1-171165.zip" TargetMode="External"/><Relationship Id="rId131" Type="http://schemas.openxmlformats.org/officeDocument/2006/relationships/hyperlink" Target="file:///C:\Users\myounge\Documents\3GPP\SA1\Jeju%202017\SMARTER\docs\S1-171386.zip" TargetMode="External"/><Relationship Id="rId136" Type="http://schemas.openxmlformats.org/officeDocument/2006/relationships/hyperlink" Target="file:///E:\3GPP\SA1%20Jeju%202017\docs\S1-171028.zip" TargetMode="External"/><Relationship Id="rId157" Type="http://schemas.openxmlformats.org/officeDocument/2006/relationships/theme" Target="theme/theme1.xml"/><Relationship Id="rId61" Type="http://schemas.openxmlformats.org/officeDocument/2006/relationships/hyperlink" Target="file:///C:\Users\myounge\Documents\3GPP\SA1\Jeju%202017\SMARTER\docs\S1-171390.zip" TargetMode="External"/><Relationship Id="rId82" Type="http://schemas.openxmlformats.org/officeDocument/2006/relationships/hyperlink" Target="file:///C:\Users\myounge\Documents\3GPP\SA1\Jeju%202017\SMARTER\docs\S1-171273.zip" TargetMode="External"/><Relationship Id="rId152" Type="http://schemas.openxmlformats.org/officeDocument/2006/relationships/hyperlink" Target="file:///E:\3GPP\SA1%20Jeju%202017\docs\S1-171198.zip" TargetMode="External"/><Relationship Id="rId19" Type="http://schemas.openxmlformats.org/officeDocument/2006/relationships/hyperlink" Target="file:///E:\3GPP\SA1%20Jeju%202017\docs\S1-171037.zip" TargetMode="External"/><Relationship Id="rId14" Type="http://schemas.openxmlformats.org/officeDocument/2006/relationships/hyperlink" Target="file:///C:\Users\myounge\Documents\3GPP\SA1\Jeju%202017\SMARTER\docs\S1-170251.zip" TargetMode="External"/><Relationship Id="rId30" Type="http://schemas.openxmlformats.org/officeDocument/2006/relationships/hyperlink" Target="file:///C:\Users\myounge\Documents\3GPP\SA1\Jeju%202017\SMARTER\docs\S1-171252.zip" TargetMode="External"/><Relationship Id="rId35" Type="http://schemas.openxmlformats.org/officeDocument/2006/relationships/hyperlink" Target="file:///E:\3GPP\SA1%20Jeju%202017\docs\S1-171187.zip" TargetMode="External"/><Relationship Id="rId56" Type="http://schemas.openxmlformats.org/officeDocument/2006/relationships/hyperlink" Target="file:///C:\Users\myounge\Documents\3GPP\SA1\Jeju%202017\SMARTER\docs\S1-171264.zip" TargetMode="External"/><Relationship Id="rId77" Type="http://schemas.openxmlformats.org/officeDocument/2006/relationships/hyperlink" Target="file:///E:\3GPP\SA1%20Jeju%202017\docs\S1-171177.zip" TargetMode="External"/><Relationship Id="rId100" Type="http://schemas.openxmlformats.org/officeDocument/2006/relationships/hyperlink" Target="file:///E:\3GPP\SA1%20Jeju%202017\docs\S1-171036.zip" TargetMode="External"/><Relationship Id="rId105" Type="http://schemas.openxmlformats.org/officeDocument/2006/relationships/hyperlink" Target="file:///E:\3GPP\SA1%20Jeju%202017\docs\S1-171120.zip" TargetMode="External"/><Relationship Id="rId126" Type="http://schemas.openxmlformats.org/officeDocument/2006/relationships/hyperlink" Target="file:///E:\3GPP\SA1%20Jeju%202017\docs\S1-171157.zip" TargetMode="External"/><Relationship Id="rId147" Type="http://schemas.openxmlformats.org/officeDocument/2006/relationships/hyperlink" Target="file:///E:\3GPP\SA1%20Jeju%202017\docs\S1-171197.zip" TargetMode="External"/><Relationship Id="rId8" Type="http://schemas.openxmlformats.org/officeDocument/2006/relationships/hyperlink" Target="file:///E:\3GPP\SA1%20Jeju%202017\docs\S1-171008.zip" TargetMode="External"/><Relationship Id="rId51" Type="http://schemas.openxmlformats.org/officeDocument/2006/relationships/hyperlink" Target="file:///C:\Users\myounge\Documents\3GPP\SA1\Jeju%202017\SMARTER\docs\S1-171262.zip" TargetMode="External"/><Relationship Id="rId72" Type="http://schemas.openxmlformats.org/officeDocument/2006/relationships/hyperlink" Target="file:///E:\3GPP\SA1%20Jeju%202017\docs\S1-171135.zip" TargetMode="External"/><Relationship Id="rId93" Type="http://schemas.openxmlformats.org/officeDocument/2006/relationships/hyperlink" Target="file:///C:\Users\myounge\Documents\3GPP\SA1\Jeju%202017\SMARTER\docs\S1-171275.zip" TargetMode="External"/><Relationship Id="rId98" Type="http://schemas.openxmlformats.org/officeDocument/2006/relationships/hyperlink" Target="file:///C:\Users\myounge\Documents\3GPP\SA1\Jeju%202017\SMARTER\docs\S1-171254.zip" TargetMode="External"/><Relationship Id="rId121" Type="http://schemas.openxmlformats.org/officeDocument/2006/relationships/hyperlink" Target="file:///E:\3GPP\SA1%20Jeju%202017\docs\S1-171060.zip" TargetMode="External"/><Relationship Id="rId142" Type="http://schemas.openxmlformats.org/officeDocument/2006/relationships/hyperlink" Target="file:///C:\Users\myounge\Documents\3GPP\SA1\Jeju%202017\SMARTER\docs\S1-171398.zip" TargetMode="External"/><Relationship Id="rId3" Type="http://schemas.openxmlformats.org/officeDocument/2006/relationships/styles" Target="styles.xml"/><Relationship Id="rId25" Type="http://schemas.openxmlformats.org/officeDocument/2006/relationships/hyperlink" Target="file:///C:\Users\myounge\Documents\3GPP\SA1\Jeju%202017\SMARTER\docs\S1-170249.zip" TargetMode="External"/><Relationship Id="rId46" Type="http://schemas.openxmlformats.org/officeDocument/2006/relationships/hyperlink" Target="file:///C:\Users\myounge\Documents\3GPP\SA1\Jeju%202017\SMARTER\docs\S1-171260.zip" TargetMode="External"/><Relationship Id="rId67" Type="http://schemas.openxmlformats.org/officeDocument/2006/relationships/hyperlink" Target="file:///E:\3GPP\SA1%20Jeju%202017\docs\S1-171148.zip" TargetMode="External"/><Relationship Id="rId116" Type="http://schemas.openxmlformats.org/officeDocument/2006/relationships/hyperlink" Target="file:///C:\Users\myounge\Documents\3GPP\SA1\Jeju%202017\SMARTER\docs\S1-171281.zip" TargetMode="External"/><Relationship Id="rId137" Type="http://schemas.openxmlformats.org/officeDocument/2006/relationships/hyperlink" Target="file:///C:\Users\myounge\Documents\3GPP\SA1\Jeju%202017\SMARTER\docs\S1-17138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8B685-E5AD-41FD-B9CE-AA38BBDD6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</Pages>
  <Words>5031</Words>
  <Characters>28683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33647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Younge, Mark</cp:lastModifiedBy>
  <cp:revision>3</cp:revision>
  <dcterms:created xsi:type="dcterms:W3CDTF">2017-02-16T00:18:00Z</dcterms:created>
  <dcterms:modified xsi:type="dcterms:W3CDTF">2017-02-16T00:19:00Z</dcterms:modified>
</cp:coreProperties>
</file>