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872" w:rsidRPr="00514872" w:rsidRDefault="00514872" w:rsidP="00514872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 w:rsidRPr="00514872">
        <w:rPr>
          <w:rFonts w:eastAsia="Times New Roman" w:cs="Arial"/>
          <w:b/>
          <w:sz w:val="24"/>
          <w:szCs w:val="20"/>
          <w:lang w:eastAsia="ar-SA"/>
        </w:rPr>
        <w:t xml:space="preserve">3GPP TSG-SA </w:t>
      </w:r>
      <w:r w:rsidR="00220E13">
        <w:rPr>
          <w:rFonts w:eastAsia="Times New Roman" w:cs="Arial"/>
          <w:b/>
          <w:sz w:val="24"/>
          <w:szCs w:val="20"/>
          <w:lang w:eastAsia="ar-SA"/>
        </w:rPr>
        <w:t>WG1 Meeting #76</w:t>
      </w:r>
      <w:r w:rsidR="000D70DC">
        <w:rPr>
          <w:rFonts w:eastAsia="Times New Roman" w:cs="Arial"/>
          <w:b/>
          <w:sz w:val="24"/>
          <w:szCs w:val="20"/>
          <w:lang w:eastAsia="ar-SA"/>
        </w:rPr>
        <w:t>bis</w:t>
      </w:r>
      <w:r w:rsidR="000D70DC">
        <w:rPr>
          <w:rFonts w:eastAsia="Times New Roman" w:cs="Arial"/>
          <w:b/>
          <w:sz w:val="24"/>
          <w:szCs w:val="20"/>
          <w:lang w:eastAsia="ar-SA"/>
        </w:rPr>
        <w:tab/>
        <w:t>S1-170169</w:t>
      </w:r>
    </w:p>
    <w:p w:rsidR="00514872" w:rsidRPr="00CE532F" w:rsidRDefault="00CE532F" w:rsidP="00CE532F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 w:rsidRPr="00CE532F">
        <w:rPr>
          <w:rFonts w:eastAsia="Times New Roman" w:cs="Arial"/>
          <w:b/>
          <w:sz w:val="24"/>
          <w:szCs w:val="20"/>
          <w:lang w:eastAsia="ar-SA"/>
        </w:rPr>
        <w:t>Spokane, US, 16-20 January 2017</w:t>
      </w:r>
    </w:p>
    <w:p w:rsidR="00CE532F" w:rsidRPr="00514872" w:rsidRDefault="00CE532F" w:rsidP="00CE532F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</w:rPr>
      </w:pPr>
    </w:p>
    <w:p w:rsidR="00514872" w:rsidRPr="00514872" w:rsidRDefault="00514872" w:rsidP="00514872">
      <w:pPr>
        <w:tabs>
          <w:tab w:val="right" w:pos="9214"/>
        </w:tabs>
        <w:spacing w:after="0" w:line="240" w:lineRule="auto"/>
        <w:rPr>
          <w:rFonts w:eastAsia="Times New Roman"/>
          <w:b/>
          <w:sz w:val="24"/>
          <w:szCs w:val="20"/>
        </w:rPr>
      </w:pP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 w:rsidRPr="00514872">
        <w:rPr>
          <w:rFonts w:eastAsia="Times New Roman"/>
          <w:b/>
          <w:sz w:val="22"/>
          <w:szCs w:val="20"/>
        </w:rPr>
        <w:t>Title:</w:t>
      </w:r>
      <w:bookmarkStart w:id="0" w:name="Title"/>
      <w:bookmarkEnd w:id="0"/>
      <w:r w:rsidR="000D70DC">
        <w:rPr>
          <w:rFonts w:eastAsia="Times New Roman"/>
          <w:b/>
          <w:sz w:val="22"/>
          <w:szCs w:val="20"/>
        </w:rPr>
        <w:tab/>
        <w:t>Report</w:t>
      </w:r>
      <w:r>
        <w:rPr>
          <w:rFonts w:eastAsia="Times New Roman"/>
          <w:b/>
          <w:sz w:val="22"/>
          <w:szCs w:val="20"/>
        </w:rPr>
        <w:t xml:space="preserve"> for the SMARTER</w:t>
      </w:r>
      <w:r w:rsidRPr="00514872">
        <w:rPr>
          <w:rFonts w:eastAsia="Times New Roman"/>
          <w:b/>
          <w:sz w:val="22"/>
          <w:szCs w:val="20"/>
        </w:rPr>
        <w:t xml:space="preserve"> Drafting Session</w:t>
      </w:r>
    </w:p>
    <w:p w:rsidR="00514872" w:rsidRPr="00514872" w:rsidRDefault="0088659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  <w:lang w:val="de-DE"/>
        </w:rPr>
      </w:pPr>
      <w:r>
        <w:rPr>
          <w:rFonts w:eastAsia="Times New Roman"/>
          <w:b/>
          <w:sz w:val="22"/>
          <w:szCs w:val="20"/>
          <w:lang w:val="de-DE"/>
        </w:rPr>
        <w:t>Ag. item:</w:t>
      </w:r>
      <w:r>
        <w:rPr>
          <w:rFonts w:eastAsia="Times New Roman"/>
          <w:b/>
          <w:sz w:val="22"/>
          <w:szCs w:val="20"/>
          <w:lang w:val="de-DE"/>
        </w:rPr>
        <w:tab/>
      </w:r>
      <w:r w:rsidR="00CE532F">
        <w:rPr>
          <w:rFonts w:eastAsia="Times New Roman"/>
          <w:b/>
          <w:sz w:val="22"/>
          <w:szCs w:val="20"/>
          <w:lang w:val="de-DE"/>
        </w:rPr>
        <w:t>5</w:t>
      </w:r>
      <w:r w:rsidR="00514872">
        <w:rPr>
          <w:rFonts w:eastAsia="Times New Roman"/>
          <w:b/>
          <w:sz w:val="22"/>
          <w:szCs w:val="20"/>
          <w:lang w:val="de-DE"/>
        </w:rPr>
        <w:t>.1</w:t>
      </w: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>
        <w:rPr>
          <w:rFonts w:eastAsia="Times New Roman"/>
          <w:b/>
          <w:sz w:val="22"/>
          <w:szCs w:val="20"/>
        </w:rPr>
        <w:t>Source:</w:t>
      </w:r>
      <w:r>
        <w:rPr>
          <w:rFonts w:eastAsia="Times New Roman"/>
          <w:b/>
          <w:sz w:val="22"/>
          <w:szCs w:val="20"/>
        </w:rPr>
        <w:tab/>
        <w:t>SMARTER Drafting Group Chair.</w:t>
      </w:r>
    </w:p>
    <w:p w:rsidR="00514872" w:rsidRPr="00514872" w:rsidRDefault="00514872" w:rsidP="00514872">
      <w:pPr>
        <w:pBdr>
          <w:bottom w:val="single" w:sz="4" w:space="1" w:color="auto"/>
        </w:pBdr>
        <w:spacing w:after="0" w:line="240" w:lineRule="auto"/>
        <w:rPr>
          <w:rFonts w:eastAsia="Times New Roman"/>
          <w:sz w:val="20"/>
          <w:szCs w:val="20"/>
        </w:rPr>
      </w:pPr>
    </w:p>
    <w:p w:rsidR="00514872" w:rsidRPr="00514872" w:rsidRDefault="00514872" w:rsidP="00514872">
      <w:pPr>
        <w:spacing w:after="0" w:line="240" w:lineRule="auto"/>
        <w:rPr>
          <w:rFonts w:eastAsia="Times New Roman"/>
          <w:sz w:val="20"/>
          <w:szCs w:val="20"/>
          <w:lang w:eastAsia="ja-JP"/>
        </w:rPr>
      </w:pPr>
    </w:p>
    <w:p w:rsid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  <w:r>
        <w:rPr>
          <w:rFonts w:eastAsia="Times New Roman"/>
          <w:b/>
          <w:sz w:val="20"/>
          <w:szCs w:val="20"/>
          <w:lang w:eastAsia="ja-JP"/>
        </w:rPr>
        <w:t>SMARTER</w:t>
      </w:r>
      <w:r w:rsidRPr="00514872">
        <w:rPr>
          <w:rFonts w:eastAsia="Times New Roman"/>
          <w:b/>
          <w:sz w:val="20"/>
          <w:szCs w:val="20"/>
          <w:lang w:eastAsia="ja-JP"/>
        </w:rPr>
        <w:t xml:space="preserve"> Drafting Session Schedule</w:t>
      </w:r>
    </w:p>
    <w:p w:rsidR="00514872" w:rsidRP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</w:p>
    <w:p w:rsidR="00723F03" w:rsidRPr="00514872" w:rsidRDefault="00723F03" w:rsidP="00514872">
      <w:pPr>
        <w:keepNext/>
        <w:suppressAutoHyphens/>
        <w:spacing w:after="120" w:line="240" w:lineRule="auto"/>
        <w:rPr>
          <w:rFonts w:eastAsia="MS Mincho" w:cs="Arial"/>
          <w:iCs/>
          <w:sz w:val="20"/>
          <w:szCs w:val="20"/>
          <w:lang w:eastAsia="ar-SA"/>
        </w:rPr>
      </w:pPr>
    </w:p>
    <w:p w:rsidR="00723F03" w:rsidRPr="00015298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tbl>
      <w:tblPr>
        <w:tblW w:w="877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1090"/>
        <w:gridCol w:w="3666"/>
        <w:gridCol w:w="3389"/>
      </w:tblGrid>
      <w:tr w:rsidR="00886592" w:rsidRPr="00015298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6592" w:rsidRPr="00015298" w:rsidRDefault="00886592" w:rsidP="00886592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886592" w:rsidRPr="00015298" w:rsidRDefault="00886592" w:rsidP="00886592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886592" w:rsidRPr="00015298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886592" w:rsidRPr="00015298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3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886592" w:rsidRPr="00415AA2" w:rsidTr="00246981">
        <w:trPr>
          <w:trHeight w:val="246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CF100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CF100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886592" w:rsidRPr="00415AA2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88659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886592" w:rsidRPr="00415AA2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CE532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886592" w:rsidRPr="00415AA2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415AA2" w:rsidRDefault="00886592" w:rsidP="0088659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86592" w:rsidRPr="00AB0F3E" w:rsidTr="00246981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886592" w:rsidRPr="00AB0F3E" w:rsidRDefault="00886592" w:rsidP="0088659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886592" w:rsidRPr="00AB0F3E" w:rsidRDefault="00886592" w:rsidP="0088659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886592" w:rsidRPr="00AB0F3E" w:rsidRDefault="00886592" w:rsidP="0088659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3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097001" w:rsidRDefault="00CE532F" w:rsidP="00CE532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[19:30 Reception]</w:t>
            </w:r>
          </w:p>
        </w:tc>
        <w:tc>
          <w:tcPr>
            <w:tcW w:w="3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886592" w:rsidRPr="00AB0F3E" w:rsidRDefault="00886592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:rsidR="00886592" w:rsidRPr="00CE532F" w:rsidRDefault="00CE532F" w:rsidP="0088659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sz w:val="24"/>
                <w:szCs w:val="24"/>
                <w:lang w:eastAsia="ja-JP"/>
              </w:rPr>
              <w:t>(if necessary)</w:t>
            </w:r>
          </w:p>
        </w:tc>
      </w:tr>
    </w:tbl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SMARTER: Mark Younge (T-Mobile US)</w:t>
      </w:r>
    </w:p>
    <w:p w:rsid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:rsidR="00514872" w:rsidRP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u w:val="single"/>
          <w:lang w:eastAsia="ar-SA"/>
        </w:rPr>
      </w:pPr>
      <w:r w:rsidRPr="00514872">
        <w:rPr>
          <w:rFonts w:eastAsia="Arial Unicode MS" w:cs="Arial"/>
          <w:b/>
          <w:sz w:val="20"/>
          <w:szCs w:val="20"/>
          <w:u w:val="single"/>
          <w:lang w:eastAsia="ar-SA"/>
        </w:rPr>
        <w:t>MEETING ROOMS:</w:t>
      </w:r>
    </w:p>
    <w:p w:rsidR="00BC29A2" w:rsidRPr="009F392A" w:rsidRDefault="00514872" w:rsidP="009F392A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  <w:r w:rsidRPr="00514872">
        <w:rPr>
          <w:rFonts w:eastAsia="Arial Unicode MS"/>
          <w:sz w:val="20"/>
          <w:szCs w:val="20"/>
          <w:lang w:eastAsia="ar-SA"/>
        </w:rPr>
        <w:t>Room A: Plenary/Drafting</w:t>
      </w:r>
      <w:r w:rsidRPr="00514872">
        <w:rPr>
          <w:rFonts w:eastAsia="Arial Unicode MS"/>
          <w:sz w:val="20"/>
          <w:szCs w:val="20"/>
          <w:lang w:eastAsia="ar-SA"/>
        </w:rPr>
        <w:tab/>
      </w:r>
      <w:r w:rsidRPr="00514872">
        <w:rPr>
          <w:rFonts w:eastAsia="Arial Unicode MS"/>
          <w:sz w:val="20"/>
          <w:szCs w:val="20"/>
          <w:lang w:eastAsia="ar-SA"/>
        </w:rPr>
        <w:tab/>
      </w:r>
      <w:r w:rsidRPr="00514872">
        <w:rPr>
          <w:rFonts w:eastAsia="Arial Unicode MS" w:cs="Arial"/>
          <w:color w:val="00B050"/>
          <w:sz w:val="20"/>
          <w:szCs w:val="20"/>
          <w:lang w:eastAsia="ar-SA"/>
        </w:rPr>
        <w:tab/>
      </w:r>
    </w:p>
    <w:tbl>
      <w:tblPr>
        <w:tblW w:w="1489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787"/>
        <w:gridCol w:w="21"/>
        <w:gridCol w:w="113"/>
        <w:gridCol w:w="1000"/>
        <w:gridCol w:w="38"/>
        <w:gridCol w:w="113"/>
        <w:gridCol w:w="1408"/>
        <w:gridCol w:w="1011"/>
        <w:gridCol w:w="113"/>
        <w:gridCol w:w="3268"/>
        <w:gridCol w:w="848"/>
        <w:gridCol w:w="113"/>
        <w:gridCol w:w="1963"/>
        <w:gridCol w:w="113"/>
        <w:gridCol w:w="80"/>
        <w:gridCol w:w="3910"/>
      </w:tblGrid>
      <w:tr w:rsidR="00CE532F" w:rsidRPr="00B04844" w:rsidTr="00CE532F"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E532F" w:rsidRDefault="00CE532F" w:rsidP="006B3B95">
            <w:pPr>
              <w:pStyle w:val="Heading2"/>
            </w:pPr>
            <w:r>
              <w:t>SMARTER: New Services and Markets Technology Enablers [</w:t>
            </w:r>
            <w:r w:rsidRPr="004070E3">
              <w:t>SP-160486</w:t>
            </w:r>
            <w:r>
              <w:t>]</w:t>
            </w:r>
          </w:p>
        </w:tc>
      </w:tr>
      <w:tr w:rsidR="00CE532F" w:rsidRPr="00411066" w:rsidTr="00CE532F">
        <w:trPr>
          <w:trHeight w:val="141"/>
        </w:trPr>
        <w:tc>
          <w:tcPr>
            <w:tcW w:w="14899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CE532F" w:rsidRDefault="00CE532F" w:rsidP="006B3B9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E532F" w:rsidRPr="00BC469F" w:rsidRDefault="00CE532F" w:rsidP="006B3B9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CE532F" w:rsidRDefault="00CE532F" w:rsidP="006B3B9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 TS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22.</w:t>
            </w:r>
            <w:r>
              <w:rPr>
                <w:rFonts w:eastAsia="Arial Unicode MS" w:cs="Arial"/>
                <w:szCs w:val="18"/>
                <w:lang w:val="fr-FR" w:eastAsia="ar-SA"/>
              </w:rPr>
              <w:t>261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v</w:t>
            </w:r>
            <w:r>
              <w:rPr>
                <w:rFonts w:eastAsia="Arial Unicode MS" w:cs="Arial"/>
                <w:szCs w:val="18"/>
                <w:lang w:val="fr-FR" w:eastAsia="ar-SA"/>
              </w:rPr>
              <w:t>1.0.0</w:t>
            </w:r>
          </w:p>
          <w:p w:rsidR="00CE532F" w:rsidRPr="00BE20C8" w:rsidRDefault="00CE532F" w:rsidP="006B3B9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E20C8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SA#75 (03/2017)</w:t>
            </w:r>
          </w:p>
          <w:p w:rsidR="00CE532F" w:rsidRPr="00BE20C8" w:rsidRDefault="00CE532F" w:rsidP="006B3B9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completion: </w:t>
            </w:r>
            <w:r>
              <w:rPr>
                <w:rFonts w:eastAsia="Arial Unicode MS" w:cs="Arial"/>
                <w:b/>
                <w:i/>
                <w:szCs w:val="18"/>
                <w:lang w:val="fr-FR" w:eastAsia="ar-SA"/>
              </w:rPr>
              <w:t>75</w:t>
            </w:r>
            <w:r w:rsidRPr="004070E3">
              <w:rPr>
                <w:rFonts w:eastAsia="Arial Unicode MS" w:cs="Arial"/>
                <w:b/>
                <w:i/>
                <w:szCs w:val="18"/>
                <w:lang w:val="fr-FR" w:eastAsia="ar-SA"/>
              </w:rPr>
              <w:t>%</w:t>
            </w:r>
          </w:p>
          <w:p w:rsidR="00CE532F" w:rsidRPr="00BE20C8" w:rsidRDefault="00CE532F" w:rsidP="006B3B9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E532F" w:rsidRPr="00C9708F" w:rsidTr="00CE532F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6B3B9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V2X Normative Discussion</w:t>
            </w:r>
          </w:p>
        </w:tc>
      </w:tr>
      <w:tr w:rsidR="00CE532F" w:rsidRPr="00C9708F" w:rsidTr="006B3B95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6B3B9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5G terminology</w:t>
            </w:r>
          </w:p>
        </w:tc>
      </w:tr>
      <w:tr w:rsidR="00CE532F" w:rsidRPr="00081F3D" w:rsidTr="006B3B9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3B95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B9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3B95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" w:history="1">
              <w:r w:rsidR="00CE532F" w:rsidRPr="006B3B9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S1-170003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3B95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B95"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3B95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B95">
              <w:rPr>
                <w:rFonts w:eastAsia="Times New Roman" w:cs="Arial"/>
                <w:szCs w:val="18"/>
                <w:lang w:eastAsia="ar-SA"/>
              </w:rPr>
              <w:t>TS 22.261 terminology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3B95" w:rsidRDefault="006B3B95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B95">
              <w:rPr>
                <w:rFonts w:eastAsia="Times New Roman" w:cs="Arial"/>
                <w:szCs w:val="18"/>
                <w:lang w:eastAsia="ar-SA"/>
              </w:rPr>
              <w:t>Revised to S1-170198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3B95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6B3B9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3B95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B9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3B95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" w:history="1">
              <w:r w:rsidR="00CE532F" w:rsidRPr="006B3B9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S1-170013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3B95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B95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3B95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B95">
              <w:rPr>
                <w:rFonts w:eastAsia="Times New Roman" w:cs="Arial"/>
                <w:szCs w:val="18"/>
                <w:lang w:eastAsia="ar-SA"/>
              </w:rPr>
              <w:t>SMARTER – E-UTRA as a 5G access technology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3B95" w:rsidRDefault="006B3B95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</w:t>
            </w:r>
            <w:r w:rsidRPr="006B3B95">
              <w:rPr>
                <w:rFonts w:eastAsia="Times New Roman" w:cs="Arial"/>
                <w:szCs w:val="18"/>
                <w:lang w:eastAsia="ar-SA"/>
              </w:rPr>
              <w:t xml:space="preserve"> to S1-170198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3B95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B3B95" w:rsidRPr="00081F3D" w:rsidTr="009144C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B95" w:rsidRPr="006B3B95" w:rsidRDefault="006B3B95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B9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B95" w:rsidRPr="006B3B95" w:rsidRDefault="001C3B6B" w:rsidP="006B3B95">
            <w:pPr>
              <w:snapToGrid w:val="0"/>
              <w:spacing w:after="0" w:line="240" w:lineRule="auto"/>
            </w:pPr>
            <w:hyperlink r:id="rId10" w:history="1">
              <w:r w:rsidR="006B3B95" w:rsidRPr="006B3B95">
                <w:rPr>
                  <w:rStyle w:val="Hyperlink"/>
                  <w:rFonts w:cs="Arial"/>
                  <w:color w:val="auto"/>
                </w:rPr>
                <w:t>S1-170198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B95" w:rsidRPr="006B3B95" w:rsidRDefault="006B3B95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B95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B95" w:rsidRPr="006B3B95" w:rsidRDefault="006B3B95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B95">
              <w:rPr>
                <w:rFonts w:eastAsia="Times New Roman" w:cs="Arial"/>
                <w:szCs w:val="18"/>
                <w:lang w:eastAsia="ar-SA"/>
              </w:rPr>
              <w:t>SMARTER – E-UTRA as a 5G access technology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B95" w:rsidRPr="006B3B95" w:rsidRDefault="006B3B95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B95" w:rsidRPr="006B3B95" w:rsidRDefault="006B3B95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B95">
              <w:rPr>
                <w:rFonts w:eastAsia="Times New Roman" w:cs="Arial"/>
                <w:szCs w:val="18"/>
                <w:lang w:eastAsia="ar-SA"/>
              </w:rPr>
              <w:t>Revision of S1-170013.</w:t>
            </w:r>
          </w:p>
        </w:tc>
      </w:tr>
      <w:tr w:rsidR="00CE532F" w:rsidRPr="00081F3D" w:rsidTr="009144C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144C1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44C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144C1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" w:history="1">
              <w:r w:rsidR="00CE532F" w:rsidRPr="009144C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S1-170049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144C1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44C1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144C1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44C1">
              <w:rPr>
                <w:rFonts w:eastAsia="Times New Roman" w:cs="Arial"/>
                <w:szCs w:val="18"/>
                <w:lang w:eastAsia="ar-SA"/>
              </w:rPr>
              <w:t>Update to "Definitions and Abbreviations"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144C1" w:rsidRDefault="009144C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44C1">
              <w:rPr>
                <w:rFonts w:eastAsia="Times New Roman" w:cs="Arial"/>
                <w:szCs w:val="18"/>
                <w:lang w:eastAsia="ar-SA"/>
              </w:rPr>
              <w:t>Revised to S1-170199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144C1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144C1" w:rsidRPr="00081F3D" w:rsidTr="009072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4C1" w:rsidRPr="009144C1" w:rsidRDefault="009144C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44C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4C1" w:rsidRPr="009144C1" w:rsidRDefault="001C3B6B" w:rsidP="006B3B95">
            <w:pPr>
              <w:snapToGrid w:val="0"/>
              <w:spacing w:after="0" w:line="240" w:lineRule="auto"/>
            </w:pPr>
            <w:hyperlink r:id="rId12" w:history="1">
              <w:r w:rsidR="009144C1" w:rsidRPr="009144C1">
                <w:rPr>
                  <w:rStyle w:val="Hyperlink"/>
                  <w:rFonts w:cs="Arial"/>
                  <w:color w:val="auto"/>
                </w:rPr>
                <w:t>S1-170199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4C1" w:rsidRPr="009144C1" w:rsidRDefault="009144C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44C1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4C1" w:rsidRPr="009144C1" w:rsidRDefault="009144C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44C1">
              <w:rPr>
                <w:rFonts w:eastAsia="Times New Roman" w:cs="Arial"/>
                <w:szCs w:val="18"/>
                <w:lang w:eastAsia="ar-SA"/>
              </w:rPr>
              <w:t>Update to "Definitions and Abbreviations"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4C1" w:rsidRPr="009144C1" w:rsidRDefault="009144C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4C1" w:rsidRPr="009144C1" w:rsidRDefault="009144C1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44C1">
              <w:rPr>
                <w:rFonts w:eastAsia="Times New Roman" w:cs="Arial"/>
                <w:szCs w:val="18"/>
                <w:lang w:eastAsia="ar-SA"/>
              </w:rPr>
              <w:t>Revision of S1-170049.</w:t>
            </w:r>
          </w:p>
        </w:tc>
      </w:tr>
      <w:tr w:rsidR="00CE532F" w:rsidRPr="00081F3D" w:rsidTr="009072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072D7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2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072D7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" w:history="1">
              <w:r w:rsidR="00CE532F" w:rsidRPr="009072D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S1-170051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072D7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2D7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072D7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2D7">
              <w:rPr>
                <w:rFonts w:eastAsia="Times New Roman" w:cs="Arial"/>
                <w:szCs w:val="18"/>
                <w:lang w:eastAsia="ar-SA"/>
              </w:rPr>
              <w:t>Cleaning-up – editorial changes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072D7" w:rsidRDefault="009072D7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2D7">
              <w:rPr>
                <w:rFonts w:eastAsia="Times New Roman" w:cs="Arial"/>
                <w:szCs w:val="18"/>
                <w:lang w:eastAsia="ar-SA"/>
              </w:rPr>
              <w:t>Revised to S1-170200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072D7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072D7" w:rsidRPr="00081F3D" w:rsidTr="009072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2D7" w:rsidRPr="009072D7" w:rsidRDefault="009072D7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2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2D7" w:rsidRPr="009072D7" w:rsidRDefault="001C3B6B" w:rsidP="006B3B95">
            <w:pPr>
              <w:snapToGrid w:val="0"/>
              <w:spacing w:after="0" w:line="240" w:lineRule="auto"/>
            </w:pPr>
            <w:hyperlink r:id="rId14" w:history="1">
              <w:r w:rsidR="009072D7" w:rsidRPr="009072D7">
                <w:rPr>
                  <w:rStyle w:val="Hyperlink"/>
                  <w:rFonts w:cs="Arial"/>
                  <w:color w:val="auto"/>
                </w:rPr>
                <w:t>S1-170200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2D7" w:rsidRPr="009072D7" w:rsidRDefault="009072D7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2D7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2D7" w:rsidRPr="009072D7" w:rsidRDefault="009072D7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2D7">
              <w:rPr>
                <w:rFonts w:eastAsia="Times New Roman" w:cs="Arial"/>
                <w:szCs w:val="18"/>
                <w:lang w:eastAsia="ar-SA"/>
              </w:rPr>
              <w:t>Cleaning-up – editorial changes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2D7" w:rsidRPr="009072D7" w:rsidRDefault="009072D7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2D7" w:rsidRPr="009072D7" w:rsidRDefault="009072D7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2D7">
              <w:rPr>
                <w:rFonts w:eastAsia="Times New Roman" w:cs="Arial"/>
                <w:szCs w:val="18"/>
                <w:lang w:eastAsia="ar-SA"/>
              </w:rPr>
              <w:t>Revision of S1-170051.</w:t>
            </w:r>
          </w:p>
        </w:tc>
      </w:tr>
      <w:tr w:rsidR="00CE532F" w:rsidRPr="00081F3D" w:rsidTr="009072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072D7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2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072D7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5" w:history="1">
              <w:r w:rsidR="00CE532F" w:rsidRPr="009072D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S1-170101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072D7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2D7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072D7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2D7">
              <w:rPr>
                <w:rFonts w:eastAsia="Times New Roman" w:cs="Arial"/>
                <w:szCs w:val="18"/>
                <w:lang w:eastAsia="ar-SA"/>
              </w:rPr>
              <w:t>editorial</w:t>
            </w:r>
            <w:r w:rsidRPr="009072D7">
              <w:rPr>
                <w:rFonts w:eastAsia="Times New Roman" w:cs="Arial" w:hint="eastAsia"/>
                <w:szCs w:val="18"/>
                <w:lang w:eastAsia="ar-SA"/>
              </w:rPr>
              <w:t xml:space="preserve"> change to TS22.261: access technology vs. access network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072D7" w:rsidRDefault="009072D7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2D7">
              <w:rPr>
                <w:rFonts w:eastAsia="Times New Roman" w:cs="Arial"/>
                <w:szCs w:val="18"/>
                <w:lang w:eastAsia="ar-SA"/>
              </w:rPr>
              <w:t>Revised to S1-170201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072D7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072D7" w:rsidRPr="00081F3D" w:rsidTr="009072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2D7" w:rsidRPr="009072D7" w:rsidRDefault="009072D7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2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2D7" w:rsidRPr="009072D7" w:rsidRDefault="001C3B6B" w:rsidP="006B3B95">
            <w:pPr>
              <w:snapToGrid w:val="0"/>
              <w:spacing w:after="0" w:line="240" w:lineRule="auto"/>
            </w:pPr>
            <w:hyperlink r:id="rId16" w:history="1">
              <w:r w:rsidR="009072D7" w:rsidRPr="009072D7">
                <w:rPr>
                  <w:rStyle w:val="Hyperlink"/>
                  <w:rFonts w:cs="Arial"/>
                  <w:color w:val="auto"/>
                </w:rPr>
                <w:t>S1-170201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2D7" w:rsidRPr="009072D7" w:rsidRDefault="009072D7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2D7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2D7" w:rsidRPr="009072D7" w:rsidRDefault="009072D7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2D7">
              <w:rPr>
                <w:rFonts w:eastAsia="Times New Roman" w:cs="Arial"/>
                <w:szCs w:val="18"/>
                <w:lang w:eastAsia="ar-SA"/>
              </w:rPr>
              <w:t>editorial change to TS22.261: access technology vs. access network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2D7" w:rsidRPr="009072D7" w:rsidRDefault="009072D7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2D7" w:rsidRPr="009072D7" w:rsidRDefault="009072D7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2D7">
              <w:rPr>
                <w:rFonts w:eastAsia="Times New Roman" w:cs="Arial"/>
                <w:szCs w:val="18"/>
                <w:lang w:eastAsia="ar-SA"/>
              </w:rPr>
              <w:t>Revision of S1-170101.</w:t>
            </w:r>
          </w:p>
        </w:tc>
      </w:tr>
      <w:tr w:rsidR="00CE532F" w:rsidRPr="00081F3D" w:rsidTr="009072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072D7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2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072D7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CE532F" w:rsidRPr="009072D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S1-170128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072D7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2D7">
              <w:rPr>
                <w:rFonts w:eastAsia="Times New Roman" w:cs="Arial" w:hint="eastAsia"/>
                <w:szCs w:val="18"/>
                <w:lang w:eastAsia="ar-SA"/>
              </w:rPr>
              <w:t>Huawei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072D7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72D7">
              <w:rPr>
                <w:rFonts w:eastAsia="Times New Roman" w:cs="Arial"/>
                <w:szCs w:val="18"/>
                <w:lang w:eastAsia="ar-SA"/>
              </w:rPr>
              <w:t>Propose change to Title of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072D7" w:rsidRDefault="009072D7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</w:t>
            </w:r>
            <w:r w:rsidRPr="009072D7">
              <w:rPr>
                <w:rFonts w:eastAsia="Times New Roman" w:cs="Arial"/>
                <w:szCs w:val="18"/>
                <w:lang w:eastAsia="ar-SA"/>
              </w:rPr>
              <w:t xml:space="preserve"> to S1-170200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072D7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6B3B9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3B95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B9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3B95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CE532F" w:rsidRPr="006B3B9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S1-170133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3B95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B95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3B95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3B95">
              <w:rPr>
                <w:rFonts w:eastAsia="Times New Roman" w:cs="Arial"/>
                <w:szCs w:val="18"/>
                <w:lang w:eastAsia="ar-SA"/>
              </w:rPr>
              <w:t>5G Terminology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3B95" w:rsidRDefault="006B3B95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S1-170198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3B95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C9708F" w:rsidTr="00301876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6B3B9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UE / device / remote provisioning</w:t>
            </w:r>
          </w:p>
        </w:tc>
      </w:tr>
      <w:tr w:rsidR="00CE532F" w:rsidRPr="00081F3D" w:rsidTr="003160B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CE532F" w:rsidRPr="0030187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S1-170006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SMARTER – UE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30187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</w:t>
            </w:r>
            <w:r w:rsidRPr="00301876">
              <w:rPr>
                <w:rFonts w:eastAsia="Times New Roman" w:cs="Arial"/>
                <w:szCs w:val="18"/>
                <w:lang w:eastAsia="ar-SA"/>
              </w:rPr>
              <w:t xml:space="preserve"> to S1-170202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3160B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160B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60B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160B8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0" w:history="1">
              <w:r w:rsidR="00CE532F" w:rsidRPr="003160B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S1-170007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160B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60B8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160B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60B8">
              <w:rPr>
                <w:rFonts w:eastAsia="Times New Roman" w:cs="Arial"/>
                <w:szCs w:val="18"/>
                <w:lang w:eastAsia="ar-SA"/>
              </w:rPr>
              <w:t>SMARTER – device clean up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160B8" w:rsidRDefault="003160B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60B8">
              <w:rPr>
                <w:rFonts w:eastAsia="Times New Roman" w:cs="Arial"/>
                <w:szCs w:val="18"/>
                <w:lang w:eastAsia="ar-SA"/>
              </w:rPr>
              <w:t>Revised to S1-170203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160B8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160B8" w:rsidRPr="00081F3D" w:rsidTr="003160B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B8" w:rsidRPr="003160B8" w:rsidRDefault="003160B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60B8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B8" w:rsidRPr="003160B8" w:rsidRDefault="001C3B6B" w:rsidP="006B3B95">
            <w:pPr>
              <w:snapToGrid w:val="0"/>
              <w:spacing w:after="0" w:line="240" w:lineRule="auto"/>
            </w:pPr>
            <w:hyperlink r:id="rId21" w:history="1">
              <w:r w:rsidR="003160B8" w:rsidRPr="003160B8">
                <w:rPr>
                  <w:rStyle w:val="Hyperlink"/>
                  <w:rFonts w:cs="Arial"/>
                  <w:color w:val="auto"/>
                </w:rPr>
                <w:t>S1-170203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B8" w:rsidRPr="003160B8" w:rsidRDefault="003160B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60B8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B8" w:rsidRPr="003160B8" w:rsidRDefault="003160B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60B8">
              <w:rPr>
                <w:rFonts w:eastAsia="Times New Roman" w:cs="Arial"/>
                <w:szCs w:val="18"/>
                <w:lang w:eastAsia="ar-SA"/>
              </w:rPr>
              <w:t>SMARTER – device clean up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B8" w:rsidRPr="003160B8" w:rsidRDefault="003160B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0B8" w:rsidRPr="003160B8" w:rsidRDefault="003160B8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60B8">
              <w:rPr>
                <w:rFonts w:eastAsia="Times New Roman" w:cs="Arial"/>
                <w:szCs w:val="18"/>
                <w:lang w:eastAsia="ar-SA"/>
              </w:rPr>
              <w:t>Revision of S1-170007.</w:t>
            </w:r>
          </w:p>
        </w:tc>
      </w:tr>
      <w:tr w:rsidR="00CE532F" w:rsidRPr="00081F3D" w:rsidTr="003160B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3160B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60B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3160B8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2" w:history="1">
              <w:r w:rsidR="00CE532F" w:rsidRPr="003160B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S1-170008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3160B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60B8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3160B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60B8">
              <w:rPr>
                <w:rFonts w:eastAsia="Times New Roman" w:cs="Arial"/>
                <w:szCs w:val="18"/>
                <w:lang w:eastAsia="ar-SA"/>
              </w:rPr>
              <w:t>SMARTER – device type editor’s note clean up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3160B8" w:rsidRDefault="003160B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60B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3160B8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301876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3" w:history="1">
              <w:r w:rsidR="00CE532F" w:rsidRPr="0030187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S1-170050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Cleaning-up -- replacing "device" with "UE"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30187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Revised to S1-170202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01876" w:rsidRPr="00081F3D" w:rsidTr="00301876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76" w:rsidRPr="00301876" w:rsidRDefault="0030187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76" w:rsidRPr="00301876" w:rsidRDefault="001C3B6B" w:rsidP="006B3B95">
            <w:pPr>
              <w:snapToGrid w:val="0"/>
              <w:spacing w:after="0" w:line="240" w:lineRule="auto"/>
            </w:pPr>
            <w:hyperlink r:id="rId24" w:history="1">
              <w:r w:rsidR="00301876" w:rsidRPr="00301876">
                <w:rPr>
                  <w:rStyle w:val="Hyperlink"/>
                  <w:rFonts w:cs="Arial"/>
                  <w:color w:val="auto"/>
                </w:rPr>
                <w:t>S1-170202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76" w:rsidRPr="00301876" w:rsidRDefault="0030187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76" w:rsidRPr="00301876" w:rsidRDefault="0030187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Cleaning-up -- replacing "device" with "UE"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76" w:rsidRPr="00301876" w:rsidRDefault="0030187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1876" w:rsidRPr="00301876" w:rsidRDefault="00301876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Revision of S1-170050.</w:t>
            </w:r>
          </w:p>
        </w:tc>
      </w:tr>
      <w:tr w:rsidR="00CE532F" w:rsidRPr="00081F3D" w:rsidTr="00301876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CA56D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CA56DD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CE532F" w:rsidRPr="00CA56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S1-170104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CA56D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CA56D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SMARTER – UE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CA56D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56DD">
              <w:rPr>
                <w:rFonts w:eastAsia="Times New Roman" w:cs="Arial"/>
                <w:szCs w:val="18"/>
                <w:lang w:eastAsia="ar-SA"/>
              </w:rPr>
              <w:t>Revised to S1-170183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CA56DD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301876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1C3B6B" w:rsidP="006B3B95">
            <w:pPr>
              <w:snapToGrid w:val="0"/>
              <w:spacing w:after="0" w:line="240" w:lineRule="auto"/>
            </w:pPr>
            <w:hyperlink r:id="rId26" w:history="1">
              <w:r w:rsidR="00CE532F" w:rsidRPr="00301876">
                <w:rPr>
                  <w:rStyle w:val="Hyperlink"/>
                  <w:rFonts w:cs="Arial"/>
                  <w:color w:val="auto"/>
                </w:rPr>
                <w:t>S1-170183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SMARTER – UE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30187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Revised to S1-170202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Revision of S1-170104.</w:t>
            </w:r>
          </w:p>
        </w:tc>
      </w:tr>
      <w:tr w:rsidR="00CE532F" w:rsidRPr="00081F3D" w:rsidTr="00F65D2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CE532F" w:rsidRPr="0030187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S1-170107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Orange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SMARTER - IOT Device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30187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1876">
              <w:rPr>
                <w:rFonts w:eastAsia="Times New Roman" w:cs="Arial"/>
                <w:szCs w:val="18"/>
                <w:lang w:eastAsia="ar-SA"/>
              </w:rPr>
              <w:t>Revised to S1-170202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01876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F65D2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65D2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5D2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65D28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8" w:history="1">
              <w:r w:rsidR="00CE532F" w:rsidRPr="00F65D2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S1-170011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65D2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5D28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65D2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1" w:name="OLE_LINK1"/>
            <w:r w:rsidRPr="00F65D28">
              <w:rPr>
                <w:rFonts w:eastAsia="Times New Roman" w:cs="Arial"/>
                <w:szCs w:val="18"/>
                <w:lang w:eastAsia="ar-SA"/>
              </w:rPr>
              <w:t>SMARTER – remote provisioning</w:t>
            </w:r>
            <w:bookmarkEnd w:id="1"/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65D28" w:rsidRDefault="00F65D2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5D2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65D28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86587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65D2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5D2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65D28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9" w:history="1">
              <w:r w:rsidR="00CE532F" w:rsidRPr="00F65D2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S1-170076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65D2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5D28">
              <w:rPr>
                <w:rFonts w:eastAsia="Times New Roman" w:cs="Arial" w:hint="eastAsia"/>
                <w:szCs w:val="18"/>
                <w:lang w:eastAsia="ar-SA"/>
              </w:rPr>
              <w:t>Samsung Electronics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65D2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5D28">
              <w:rPr>
                <w:rFonts w:eastAsia="Times New Roman" w:cs="Arial"/>
                <w:szCs w:val="18"/>
                <w:lang w:eastAsia="ar-SA"/>
              </w:rPr>
              <w:t>SMARTER - Subscription</w:t>
            </w:r>
            <w:r w:rsidRPr="00F65D28">
              <w:rPr>
                <w:rFonts w:eastAsia="Times New Roman" w:cs="Arial" w:hint="eastAsia"/>
                <w:szCs w:val="18"/>
                <w:lang w:eastAsia="ar-SA"/>
              </w:rPr>
              <w:t xml:space="preserve"> Aspects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65D28" w:rsidRDefault="00F65D2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5D28">
              <w:rPr>
                <w:rFonts w:eastAsia="Times New Roman" w:cs="Arial"/>
                <w:szCs w:val="18"/>
                <w:lang w:eastAsia="ar-SA"/>
              </w:rPr>
              <w:t>Revised to S1-170204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65D28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65D28" w:rsidRPr="00081F3D" w:rsidTr="0086587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65D28" w:rsidRPr="0086587B" w:rsidRDefault="00F65D2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87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65D28" w:rsidRPr="0086587B" w:rsidRDefault="001C3B6B" w:rsidP="006B3B95">
            <w:pPr>
              <w:snapToGrid w:val="0"/>
              <w:spacing w:after="0" w:line="240" w:lineRule="auto"/>
            </w:pPr>
            <w:hyperlink r:id="rId30" w:history="1">
              <w:r w:rsidR="00F65D28" w:rsidRPr="0086587B">
                <w:rPr>
                  <w:rStyle w:val="Hyperlink"/>
                  <w:rFonts w:cs="Arial"/>
                  <w:color w:val="auto"/>
                </w:rPr>
                <w:t>S1-170204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65D28" w:rsidRPr="0086587B" w:rsidRDefault="00F65D2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87B">
              <w:rPr>
                <w:rFonts w:eastAsia="Times New Roman" w:cs="Arial"/>
                <w:szCs w:val="18"/>
                <w:lang w:eastAsia="ar-SA"/>
              </w:rPr>
              <w:t>Samsung Electronics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65D28" w:rsidRPr="0086587B" w:rsidRDefault="00F65D2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87B">
              <w:rPr>
                <w:rFonts w:eastAsia="Times New Roman" w:cs="Arial"/>
                <w:szCs w:val="18"/>
                <w:lang w:eastAsia="ar-SA"/>
              </w:rPr>
              <w:t>SMARTER - Subscription Aspects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65D28" w:rsidRPr="0086587B" w:rsidRDefault="0086587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87B">
              <w:rPr>
                <w:rFonts w:eastAsia="Times New Roman" w:cs="Arial"/>
                <w:szCs w:val="18"/>
                <w:lang w:eastAsia="ar-SA"/>
              </w:rPr>
              <w:t>Revised to S1-170207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65D28" w:rsidRPr="0086587B" w:rsidRDefault="00F65D28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87B">
              <w:rPr>
                <w:rFonts w:eastAsia="Times New Roman" w:cs="Arial"/>
                <w:szCs w:val="18"/>
                <w:lang w:eastAsia="ar-SA"/>
              </w:rPr>
              <w:t>Revision of S1-170076.</w:t>
            </w:r>
          </w:p>
          <w:p w:rsidR="00F65D28" w:rsidRPr="0086587B" w:rsidRDefault="00F65D28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65D28" w:rsidRPr="0086587B" w:rsidRDefault="00F65D28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65D28" w:rsidRPr="0086587B" w:rsidRDefault="00F65D28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87B">
              <w:rPr>
                <w:rFonts w:eastAsia="Times New Roman" w:cs="Arial"/>
                <w:szCs w:val="18"/>
                <w:lang w:eastAsia="ar-SA"/>
              </w:rPr>
              <w:t>No presentation</w:t>
            </w:r>
          </w:p>
        </w:tc>
      </w:tr>
      <w:tr w:rsidR="0086587B" w:rsidRPr="00081F3D" w:rsidTr="0086587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587B" w:rsidRPr="0086587B" w:rsidRDefault="0086587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87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587B" w:rsidRPr="0086587B" w:rsidRDefault="001C3B6B" w:rsidP="006B3B95">
            <w:pPr>
              <w:snapToGrid w:val="0"/>
              <w:spacing w:after="0" w:line="240" w:lineRule="auto"/>
            </w:pPr>
            <w:hyperlink r:id="rId31" w:history="1">
              <w:r w:rsidR="0086587B" w:rsidRPr="0086587B">
                <w:rPr>
                  <w:rStyle w:val="Hyperlink"/>
                  <w:rFonts w:cs="Arial"/>
                  <w:color w:val="auto"/>
                </w:rPr>
                <w:t>S1-170207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587B" w:rsidRPr="0086587B" w:rsidRDefault="0086587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87B">
              <w:rPr>
                <w:rFonts w:eastAsia="Times New Roman" w:cs="Arial"/>
                <w:szCs w:val="18"/>
                <w:lang w:eastAsia="ar-SA"/>
              </w:rPr>
              <w:t>Samsung Electronics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587B" w:rsidRPr="0086587B" w:rsidRDefault="0086587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87B">
              <w:rPr>
                <w:rFonts w:eastAsia="Times New Roman" w:cs="Arial"/>
                <w:szCs w:val="18"/>
                <w:lang w:eastAsia="ar-SA"/>
              </w:rPr>
              <w:t>SMARTER - Subscription Aspects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587B" w:rsidRPr="0086587B" w:rsidRDefault="0086587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87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6587B" w:rsidRPr="0086587B" w:rsidRDefault="0086587B" w:rsidP="0086587B">
            <w:pPr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86587B">
              <w:rPr>
                <w:rFonts w:eastAsia="Times New Roman" w:cs="Arial"/>
                <w:i/>
                <w:szCs w:val="18"/>
                <w:lang w:eastAsia="ar-SA"/>
              </w:rPr>
              <w:t>Revision of S1-170076.</w:t>
            </w:r>
          </w:p>
          <w:p w:rsidR="0086587B" w:rsidRPr="0086587B" w:rsidRDefault="0086587B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587B">
              <w:rPr>
                <w:rFonts w:eastAsia="Times New Roman" w:cs="Arial"/>
                <w:i/>
                <w:szCs w:val="18"/>
                <w:lang w:eastAsia="ar-SA"/>
              </w:rPr>
              <w:t>No presentation</w:t>
            </w:r>
          </w:p>
        </w:tc>
      </w:tr>
      <w:tr w:rsidR="00CE532F" w:rsidRPr="00081F3D" w:rsidTr="00F65D2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65D2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5D2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65D28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2" w:history="1">
              <w:r w:rsidR="00CE532F" w:rsidRPr="00F65D2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S1-170100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65D2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5D28">
              <w:rPr>
                <w:rFonts w:eastAsia="Times New Roman" w:cs="Arial"/>
                <w:szCs w:val="18"/>
                <w:lang w:eastAsia="ar-SA"/>
              </w:rPr>
              <w:t>Sony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65D2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5D28">
              <w:rPr>
                <w:rFonts w:eastAsia="Times New Roman" w:cs="Arial"/>
                <w:szCs w:val="18"/>
                <w:lang w:eastAsia="ar-SA"/>
              </w:rPr>
              <w:t>Remote provisioning of IOT devices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65D28" w:rsidRDefault="00F65D2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5D2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65D28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693F8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F65D2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5D2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F65D28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CE532F" w:rsidRPr="00F65D2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S1-170106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F65D2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5D28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F65D2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5D28">
              <w:rPr>
                <w:rFonts w:eastAsia="Times New Roman" w:cs="Arial"/>
                <w:szCs w:val="18"/>
                <w:lang w:eastAsia="ar-SA"/>
              </w:rPr>
              <w:t>Discussion on the remotely provision of a device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F65D28" w:rsidRDefault="00F65D2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5D2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F65D28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693F8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93F83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F8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93F83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CE532F" w:rsidRPr="00693F8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S1-170130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93F83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F83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93F83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F83">
              <w:rPr>
                <w:rFonts w:eastAsia="Times New Roman" w:cs="Arial"/>
                <w:szCs w:val="18"/>
                <w:lang w:eastAsia="ar-SA"/>
              </w:rPr>
              <w:t>SMARTER – Subscription aspects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93F83" w:rsidRDefault="00693F83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F83">
              <w:rPr>
                <w:rFonts w:eastAsia="Times New Roman" w:cs="Arial"/>
                <w:szCs w:val="18"/>
                <w:lang w:eastAsia="ar-SA"/>
              </w:rPr>
              <w:t>Revised to S1-170205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93F83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93F83" w:rsidRPr="00081F3D" w:rsidTr="00693F8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F83" w:rsidRPr="00693F83" w:rsidRDefault="00693F83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F8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F83" w:rsidRPr="00693F83" w:rsidRDefault="001C3B6B" w:rsidP="006B3B95">
            <w:pPr>
              <w:snapToGrid w:val="0"/>
              <w:spacing w:after="0" w:line="240" w:lineRule="auto"/>
            </w:pPr>
            <w:hyperlink r:id="rId35" w:history="1">
              <w:r w:rsidR="00693F83" w:rsidRPr="00693F83">
                <w:rPr>
                  <w:rStyle w:val="Hyperlink"/>
                  <w:rFonts w:cs="Arial"/>
                  <w:color w:val="auto"/>
                </w:rPr>
                <w:t>S1-170205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F83" w:rsidRPr="00693F83" w:rsidRDefault="00693F83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F83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F83" w:rsidRPr="00693F83" w:rsidRDefault="00693F83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F83">
              <w:rPr>
                <w:rFonts w:eastAsia="Times New Roman" w:cs="Arial"/>
                <w:szCs w:val="18"/>
                <w:lang w:eastAsia="ar-SA"/>
              </w:rPr>
              <w:t>SMARTER – Subscription aspects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F83" w:rsidRPr="00693F83" w:rsidRDefault="00693F83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F83" w:rsidRPr="00693F83" w:rsidRDefault="00693F83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F83">
              <w:rPr>
                <w:rFonts w:eastAsia="Times New Roman" w:cs="Arial"/>
                <w:szCs w:val="18"/>
                <w:lang w:eastAsia="ar-SA"/>
              </w:rPr>
              <w:t>Revision of S1-170130.</w:t>
            </w:r>
          </w:p>
        </w:tc>
      </w:tr>
      <w:tr w:rsidR="00CE532F" w:rsidRPr="00C9708F" w:rsidTr="00095E1F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6B3B9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Slicing</w:t>
            </w:r>
          </w:p>
        </w:tc>
      </w:tr>
      <w:tr w:rsidR="00CE532F" w:rsidRPr="00081F3D" w:rsidTr="00095E1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95E1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5E1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95E1F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6" w:history="1">
              <w:r w:rsidR="00CE532F" w:rsidRPr="00095E1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S1-170039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95E1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5E1F">
              <w:rPr>
                <w:rFonts w:eastAsia="Times New Roman" w:cs="Arial" w:hint="eastAsia"/>
                <w:szCs w:val="18"/>
                <w:lang w:eastAsia="ar-SA"/>
              </w:rPr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95E1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5E1F">
              <w:rPr>
                <w:rFonts w:eastAsia="Times New Roman" w:cs="Arial"/>
                <w:szCs w:val="18"/>
                <w:lang w:eastAsia="ar-SA"/>
              </w:rPr>
              <w:t xml:space="preserve">Proposed clean-up on </w:t>
            </w:r>
            <w:r w:rsidRPr="00095E1F">
              <w:rPr>
                <w:rFonts w:eastAsia="Times New Roman" w:cs="Arial" w:hint="eastAsia"/>
                <w:szCs w:val="18"/>
                <w:lang w:eastAsia="ar-SA"/>
              </w:rPr>
              <w:t>network slicing</w:t>
            </w:r>
            <w:r w:rsidRPr="00095E1F">
              <w:rPr>
                <w:rFonts w:eastAsia="Times New Roman" w:cs="Arial"/>
                <w:szCs w:val="18"/>
                <w:lang w:eastAsia="ar-SA"/>
              </w:rPr>
              <w:t xml:space="preserve">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95E1F" w:rsidRDefault="00095E1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5E1F">
              <w:rPr>
                <w:rFonts w:eastAsia="Times New Roman" w:cs="Arial"/>
                <w:szCs w:val="18"/>
                <w:lang w:eastAsia="ar-SA"/>
              </w:rPr>
              <w:t>Revised to S1-170210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95E1F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95E1F" w:rsidRPr="00081F3D" w:rsidTr="00095E1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1F" w:rsidRPr="00095E1F" w:rsidRDefault="00095E1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5E1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1F" w:rsidRPr="00095E1F" w:rsidRDefault="001C3B6B" w:rsidP="006B3B95">
            <w:pPr>
              <w:snapToGrid w:val="0"/>
              <w:spacing w:after="0" w:line="240" w:lineRule="auto"/>
            </w:pPr>
            <w:hyperlink r:id="rId37" w:history="1">
              <w:r w:rsidR="00095E1F" w:rsidRPr="00095E1F">
                <w:rPr>
                  <w:rStyle w:val="Hyperlink"/>
                  <w:rFonts w:cs="Arial"/>
                  <w:color w:val="auto"/>
                </w:rPr>
                <w:t>S1-170210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1F" w:rsidRPr="00095E1F" w:rsidRDefault="00095E1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5E1F">
              <w:rPr>
                <w:rFonts w:eastAsia="Times New Roman" w:cs="Arial"/>
                <w:szCs w:val="18"/>
                <w:lang w:eastAsia="ar-SA"/>
              </w:rPr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1F" w:rsidRPr="00095E1F" w:rsidRDefault="00095E1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5E1F">
              <w:rPr>
                <w:rFonts w:eastAsia="Times New Roman" w:cs="Arial"/>
                <w:szCs w:val="18"/>
                <w:lang w:eastAsia="ar-SA"/>
              </w:rPr>
              <w:t>Proposed clean-up on network slicing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1F" w:rsidRPr="00095E1F" w:rsidRDefault="00095E1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1F" w:rsidRPr="00095E1F" w:rsidRDefault="00095E1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5E1F">
              <w:rPr>
                <w:rFonts w:eastAsia="Times New Roman" w:cs="Arial"/>
                <w:szCs w:val="18"/>
                <w:lang w:eastAsia="ar-SA"/>
              </w:rPr>
              <w:t>Revision of S1-170039.</w:t>
            </w:r>
          </w:p>
        </w:tc>
      </w:tr>
      <w:tr w:rsidR="00CE532F" w:rsidRPr="00081F3D" w:rsidTr="00073D4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095E1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5E1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095E1F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8" w:history="1">
              <w:r w:rsidR="00CE532F" w:rsidRPr="00095E1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S1-170092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095E1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5E1F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095E1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5E1F">
              <w:rPr>
                <w:rFonts w:eastAsia="Times New Roman" w:cs="Arial"/>
                <w:szCs w:val="18"/>
                <w:lang w:eastAsia="ar-SA"/>
              </w:rPr>
              <w:t xml:space="preserve">Proposed clean-up on </w:t>
            </w:r>
            <w:r w:rsidRPr="00095E1F">
              <w:rPr>
                <w:rFonts w:eastAsia="Times New Roman" w:cs="Arial" w:hint="eastAsia"/>
                <w:szCs w:val="18"/>
                <w:lang w:eastAsia="ar-SA"/>
              </w:rPr>
              <w:t>network slicing</w:t>
            </w:r>
            <w:r w:rsidRPr="00095E1F">
              <w:rPr>
                <w:rFonts w:eastAsia="Times New Roman" w:cs="Arial"/>
                <w:szCs w:val="18"/>
                <w:lang w:eastAsia="ar-SA"/>
              </w:rPr>
              <w:t xml:space="preserve">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095E1F" w:rsidRDefault="00095E1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95E1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095E1F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073D4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73D41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4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73D41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CE532F" w:rsidRPr="00073D4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S1-170119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73D41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41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73D41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41">
              <w:rPr>
                <w:rFonts w:eastAsia="Times New Roman" w:cs="Arial"/>
                <w:szCs w:val="18"/>
                <w:lang w:eastAsia="ar-SA"/>
              </w:rPr>
              <w:t>Clean-up of clause 6.1 on Network slicing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73D41" w:rsidRDefault="00073D4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41">
              <w:rPr>
                <w:rFonts w:eastAsia="Times New Roman" w:cs="Arial"/>
                <w:szCs w:val="18"/>
                <w:lang w:eastAsia="ar-SA"/>
              </w:rPr>
              <w:t>Revised to S1-170211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73D41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73D41" w:rsidRPr="00081F3D" w:rsidTr="006F2B9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41" w:rsidRPr="00073D41" w:rsidRDefault="00073D4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4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41" w:rsidRPr="00073D41" w:rsidRDefault="001C3B6B" w:rsidP="006B3B95">
            <w:pPr>
              <w:snapToGrid w:val="0"/>
              <w:spacing w:after="0" w:line="240" w:lineRule="auto"/>
            </w:pPr>
            <w:hyperlink r:id="rId40" w:history="1">
              <w:r w:rsidR="00073D41" w:rsidRPr="00073D41">
                <w:rPr>
                  <w:rStyle w:val="Hyperlink"/>
                  <w:rFonts w:cs="Arial"/>
                  <w:color w:val="auto"/>
                </w:rPr>
                <w:t>S1-170211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41" w:rsidRPr="00073D41" w:rsidRDefault="00073D4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41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41" w:rsidRPr="00073D41" w:rsidRDefault="00073D4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41">
              <w:rPr>
                <w:rFonts w:eastAsia="Times New Roman" w:cs="Arial"/>
                <w:szCs w:val="18"/>
                <w:lang w:eastAsia="ar-SA"/>
              </w:rPr>
              <w:t>Clean-up of clause 6.1 on Network slicing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41" w:rsidRPr="00073D41" w:rsidRDefault="00073D4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41" w:rsidRPr="00073D41" w:rsidRDefault="00073D41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3D41">
              <w:rPr>
                <w:rFonts w:eastAsia="Times New Roman" w:cs="Arial"/>
                <w:szCs w:val="18"/>
                <w:lang w:eastAsia="ar-SA"/>
              </w:rPr>
              <w:t>Revision of S1-170119.</w:t>
            </w:r>
          </w:p>
        </w:tc>
      </w:tr>
      <w:tr w:rsidR="00CE532F" w:rsidRPr="00081F3D" w:rsidTr="006F2B9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F2B9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9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F2B9D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1" w:history="1">
              <w:r w:rsidR="00CE532F" w:rsidRPr="006F2B9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S1-170134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F2B9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9D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F2B9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9D">
              <w:rPr>
                <w:rFonts w:eastAsia="Times New Roman" w:cs="Arial"/>
                <w:szCs w:val="18"/>
                <w:lang w:eastAsia="ar-SA"/>
              </w:rPr>
              <w:t>Slicing and Service Based Network Selection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F2B9D" w:rsidRDefault="006F2B9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9D">
              <w:rPr>
                <w:rFonts w:eastAsia="Times New Roman" w:cs="Arial"/>
                <w:szCs w:val="18"/>
                <w:lang w:eastAsia="ar-SA"/>
              </w:rPr>
              <w:t>Revised to S1-170231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F2B9D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F2B9D" w:rsidRPr="00081F3D" w:rsidTr="006F2B9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B9D" w:rsidRPr="006F2B9D" w:rsidRDefault="006F2B9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9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B9D" w:rsidRPr="006F2B9D" w:rsidRDefault="001C3B6B" w:rsidP="006B3B95">
            <w:pPr>
              <w:snapToGrid w:val="0"/>
              <w:spacing w:after="0" w:line="240" w:lineRule="auto"/>
            </w:pPr>
            <w:hyperlink r:id="rId42" w:history="1">
              <w:r w:rsidR="006F2B9D" w:rsidRPr="006F2B9D">
                <w:rPr>
                  <w:rStyle w:val="Hyperlink"/>
                  <w:rFonts w:cs="Arial"/>
                  <w:color w:val="auto"/>
                </w:rPr>
                <w:t>S1-170231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B9D" w:rsidRPr="006F2B9D" w:rsidRDefault="006F2B9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9D">
              <w:rPr>
                <w:rFonts w:eastAsia="Times New Roman" w:cs="Arial"/>
                <w:szCs w:val="18"/>
                <w:lang w:eastAsia="ar-SA"/>
              </w:rPr>
              <w:t>Qualcomm Incorporated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B9D" w:rsidRPr="006F2B9D" w:rsidRDefault="006F2B9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9D">
              <w:rPr>
                <w:rFonts w:eastAsia="Times New Roman" w:cs="Arial"/>
                <w:szCs w:val="18"/>
                <w:lang w:eastAsia="ar-SA"/>
              </w:rPr>
              <w:t>Slicing and Service Based Network Selection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B9D" w:rsidRPr="006F2B9D" w:rsidRDefault="006F2B9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B9D" w:rsidRPr="006F2B9D" w:rsidRDefault="006F2B9D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9D">
              <w:rPr>
                <w:rFonts w:eastAsia="Times New Roman" w:cs="Arial"/>
                <w:szCs w:val="18"/>
                <w:lang w:eastAsia="ar-SA"/>
              </w:rPr>
              <w:t>Revision of S1-170134.</w:t>
            </w:r>
          </w:p>
        </w:tc>
      </w:tr>
      <w:tr w:rsidR="00CE532F" w:rsidRPr="00081F3D" w:rsidTr="00B16E9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16E95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6E9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16E95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CE532F" w:rsidRPr="00B16E95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S1-170139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16E95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6E95">
              <w:rPr>
                <w:rFonts w:eastAsia="Times New Roman" w:cs="Arial"/>
                <w:szCs w:val="18"/>
                <w:lang w:eastAsia="ar-SA"/>
              </w:rPr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16E95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6E95">
              <w:rPr>
                <w:rFonts w:eastAsia="Times New Roman" w:cs="Arial"/>
                <w:szCs w:val="18"/>
                <w:lang w:eastAsia="ar-SA"/>
              </w:rPr>
              <w:t>Reliability and availability differentiation with slicing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16E95" w:rsidRDefault="00B16E95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6E95">
              <w:rPr>
                <w:rFonts w:eastAsia="Times New Roman" w:cs="Arial"/>
                <w:szCs w:val="18"/>
                <w:lang w:eastAsia="ar-SA"/>
              </w:rPr>
              <w:t>Revised to S1-170212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16E95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16E95" w:rsidRPr="00081F3D" w:rsidTr="00B16E9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95" w:rsidRPr="00B16E95" w:rsidRDefault="00B16E95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6E9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95" w:rsidRPr="00B16E95" w:rsidRDefault="001C3B6B" w:rsidP="006B3B95">
            <w:pPr>
              <w:snapToGrid w:val="0"/>
              <w:spacing w:after="0" w:line="240" w:lineRule="auto"/>
            </w:pPr>
            <w:hyperlink r:id="rId44" w:history="1">
              <w:r w:rsidR="00B16E95" w:rsidRPr="00B16E95">
                <w:rPr>
                  <w:rStyle w:val="Hyperlink"/>
                  <w:rFonts w:cs="Arial"/>
                  <w:color w:val="auto"/>
                </w:rPr>
                <w:t>S1-170212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95" w:rsidRPr="00B16E95" w:rsidRDefault="00B16E95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6E95">
              <w:rPr>
                <w:rFonts w:eastAsia="Times New Roman" w:cs="Arial"/>
                <w:szCs w:val="18"/>
                <w:lang w:eastAsia="ar-SA"/>
              </w:rPr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95" w:rsidRPr="00B16E95" w:rsidRDefault="00B16E95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6E95">
              <w:rPr>
                <w:rFonts w:eastAsia="Times New Roman" w:cs="Arial"/>
                <w:szCs w:val="18"/>
                <w:lang w:eastAsia="ar-SA"/>
              </w:rPr>
              <w:t>Reliability and availability differentiation with slicing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95" w:rsidRPr="00B16E95" w:rsidRDefault="00B16E95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E95" w:rsidRPr="00B16E95" w:rsidRDefault="00B16E95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6E95">
              <w:rPr>
                <w:rFonts w:eastAsia="Times New Roman" w:cs="Arial"/>
                <w:szCs w:val="18"/>
                <w:lang w:eastAsia="ar-SA"/>
              </w:rPr>
              <w:t>Revision of S1-170139.</w:t>
            </w:r>
          </w:p>
        </w:tc>
      </w:tr>
      <w:tr w:rsidR="00CE532F" w:rsidRPr="00C9708F" w:rsidTr="00CE532F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6B3B9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Mission Critical / priority</w:t>
            </w:r>
          </w:p>
        </w:tc>
      </w:tr>
      <w:tr w:rsidR="00CE532F" w:rsidRPr="00081F3D" w:rsidTr="008B648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742B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42B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742BD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5" w:history="1">
              <w:r w:rsidR="00CE532F" w:rsidRPr="00D742B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S1-170054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742BD" w:rsidRDefault="00CE532F" w:rsidP="006B3B95">
            <w:pPr>
              <w:snapToGrid w:val="0"/>
              <w:spacing w:after="0" w:line="240" w:lineRule="auto"/>
              <w:rPr>
                <w:noProof/>
                <w:lang w:eastAsia="zh-CN"/>
              </w:rPr>
            </w:pPr>
            <w:r>
              <w:rPr>
                <w:rFonts w:eastAsia="SimSun"/>
                <w:lang w:eastAsia="en-GB"/>
              </w:rPr>
              <w:t>Ministry of interior, France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742BD" w:rsidRDefault="00CE532F" w:rsidP="006B3B95">
            <w:pPr>
              <w:snapToGrid w:val="0"/>
              <w:spacing w:after="0" w:line="240" w:lineRule="auto"/>
              <w:rPr>
                <w:noProof/>
                <w:lang w:eastAsia="zh-CN"/>
              </w:rPr>
            </w:pPr>
            <w:r>
              <w:rPr>
                <w:rFonts w:eastAsia="SimSun"/>
                <w:lang w:eastAsia="en-GB"/>
              </w:rPr>
              <w:t>Multi-roaming for critical communications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742BD" w:rsidRDefault="00CE532F" w:rsidP="006B3B95">
            <w:pPr>
              <w:snapToGrid w:val="0"/>
              <w:spacing w:after="0" w:line="240" w:lineRule="auto"/>
              <w:rPr>
                <w:noProof/>
              </w:rPr>
            </w:pPr>
            <w:r w:rsidRPr="00D742BD">
              <w:rPr>
                <w:noProof/>
              </w:rPr>
              <w:t>Revised to S1-170095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742BD" w:rsidRDefault="00CE532F" w:rsidP="006B3B9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E532F" w:rsidRPr="00081F3D" w:rsidTr="00AD028E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B648B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648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B648B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6" w:history="1">
              <w:r w:rsidR="00CE532F" w:rsidRPr="008B648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S1-170095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B648B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648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B648B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648B">
              <w:rPr>
                <w:rFonts w:eastAsia="Times New Roman" w:cs="Arial"/>
                <w:szCs w:val="18"/>
                <w:lang w:eastAsia="ar-SA"/>
              </w:rPr>
              <w:t>Multi-roaming for critical communications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B648B" w:rsidRDefault="008B648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648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B648B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648B">
              <w:rPr>
                <w:rFonts w:eastAsia="Times New Roman" w:cs="Arial"/>
                <w:szCs w:val="18"/>
                <w:lang w:eastAsia="ar-SA"/>
              </w:rPr>
              <w:t>Revision of S1-170054.</w:t>
            </w:r>
          </w:p>
        </w:tc>
      </w:tr>
      <w:tr w:rsidR="00CE532F" w:rsidRPr="00081F3D" w:rsidTr="00AD028E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AD028E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028E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AD028E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7" w:history="1">
              <w:r w:rsidR="00CE532F" w:rsidRPr="00AD028E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S1-170062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AD028E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028E">
              <w:rPr>
                <w:rFonts w:eastAsia="Times New Roman" w:cs="Arial"/>
                <w:szCs w:val="18"/>
                <w:lang w:eastAsia="ar-SA"/>
              </w:rPr>
              <w:t>Applied Communication Sciences, OEC, T-Mobile US, AT&amp;T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AD028E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028E">
              <w:rPr>
                <w:rFonts w:eastAsia="Times New Roman" w:cs="Arial"/>
                <w:szCs w:val="18"/>
                <w:lang w:eastAsia="ar-SA"/>
              </w:rPr>
              <w:t>Network Slicing in Support of Priority Services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AD028E" w:rsidRDefault="00AD028E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028E">
              <w:rPr>
                <w:rFonts w:eastAsia="Times New Roman" w:cs="Arial"/>
                <w:szCs w:val="18"/>
                <w:lang w:eastAsia="ar-SA"/>
              </w:rPr>
              <w:t>Revised to S1-170213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AD028E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D028E" w:rsidRPr="00081F3D" w:rsidTr="008814F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8E" w:rsidRPr="00AD028E" w:rsidRDefault="00AD028E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028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8E" w:rsidRPr="00AD028E" w:rsidRDefault="001C3B6B" w:rsidP="006B3B95">
            <w:pPr>
              <w:snapToGrid w:val="0"/>
              <w:spacing w:after="0" w:line="240" w:lineRule="auto"/>
            </w:pPr>
            <w:hyperlink r:id="rId48" w:history="1">
              <w:r w:rsidR="00AD028E" w:rsidRPr="00AD028E">
                <w:rPr>
                  <w:rStyle w:val="Hyperlink"/>
                  <w:rFonts w:cs="Arial"/>
                  <w:color w:val="auto"/>
                </w:rPr>
                <w:t>S1-170213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8E" w:rsidRPr="00AD028E" w:rsidRDefault="00AD028E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028E">
              <w:rPr>
                <w:rFonts w:eastAsia="Times New Roman" w:cs="Arial"/>
                <w:szCs w:val="18"/>
                <w:lang w:eastAsia="ar-SA"/>
              </w:rPr>
              <w:t>Applied Communication Sciences, OEC, T-Mobile US, AT&amp;T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8E" w:rsidRPr="00AD028E" w:rsidRDefault="00AD028E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028E">
              <w:rPr>
                <w:rFonts w:eastAsia="Times New Roman" w:cs="Arial"/>
                <w:szCs w:val="18"/>
                <w:lang w:eastAsia="ar-SA"/>
              </w:rPr>
              <w:t>Network Slicing in Support of Priority Services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8E" w:rsidRPr="00AD028E" w:rsidRDefault="00AD028E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28E" w:rsidRPr="00AD028E" w:rsidRDefault="00AD028E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028E">
              <w:rPr>
                <w:rFonts w:eastAsia="Times New Roman" w:cs="Arial"/>
                <w:szCs w:val="18"/>
                <w:lang w:eastAsia="ar-SA"/>
              </w:rPr>
              <w:t>Revision of S1-170062.</w:t>
            </w:r>
          </w:p>
        </w:tc>
      </w:tr>
      <w:tr w:rsidR="00CE532F" w:rsidRPr="00081F3D" w:rsidTr="00D02D1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814F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14F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814FD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9" w:history="1">
              <w:r w:rsidR="00CE532F" w:rsidRPr="008814F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S1-170061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814F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14FD">
              <w:rPr>
                <w:rFonts w:eastAsia="Times New Roman" w:cs="Arial"/>
                <w:szCs w:val="18"/>
                <w:lang w:eastAsia="ar-SA"/>
              </w:rPr>
              <w:t>Applied Communication Sciences, OEC, T-Mobile US, AT&amp;T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814F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14FD">
              <w:rPr>
                <w:rFonts w:eastAsia="Times New Roman" w:cs="Arial"/>
                <w:szCs w:val="18"/>
                <w:lang w:eastAsia="ar-SA"/>
              </w:rPr>
              <w:t>Service Continuity Requirement in Support of Priority Services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814FD" w:rsidRDefault="008814F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14F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814FD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D02D1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02D1A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2D1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02D1A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0" w:history="1">
              <w:r w:rsidR="00CE532F" w:rsidRPr="00D02D1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S1-170063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02D1A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2D1A">
              <w:rPr>
                <w:rFonts w:eastAsia="Times New Roman" w:cs="Arial"/>
                <w:szCs w:val="18"/>
                <w:lang w:eastAsia="ar-SA"/>
              </w:rPr>
              <w:t>Applied Communication Sciences, OEC, T-Mobile US, AT&amp;T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02D1A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2D1A">
              <w:rPr>
                <w:rFonts w:eastAsia="Times New Roman" w:cs="Arial"/>
                <w:szCs w:val="18"/>
                <w:lang w:eastAsia="ar-SA"/>
              </w:rPr>
              <w:t>Definition of Priority Services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02D1A" w:rsidRDefault="00D02D1A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2D1A">
              <w:rPr>
                <w:rFonts w:eastAsia="Times New Roman" w:cs="Arial"/>
                <w:szCs w:val="18"/>
                <w:lang w:eastAsia="ar-SA"/>
              </w:rPr>
              <w:t>Revised to S1-170215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02D1A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02D1A" w:rsidRPr="00081F3D" w:rsidTr="0012785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D1A" w:rsidRPr="00D02D1A" w:rsidRDefault="00D02D1A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2D1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D1A" w:rsidRPr="00D02D1A" w:rsidRDefault="001C3B6B" w:rsidP="006B3B95">
            <w:pPr>
              <w:snapToGrid w:val="0"/>
              <w:spacing w:after="0" w:line="240" w:lineRule="auto"/>
            </w:pPr>
            <w:hyperlink r:id="rId51" w:history="1">
              <w:r w:rsidR="00D02D1A" w:rsidRPr="00D02D1A">
                <w:rPr>
                  <w:rStyle w:val="Hyperlink"/>
                  <w:rFonts w:cs="Arial"/>
                  <w:color w:val="auto"/>
                </w:rPr>
                <w:t>S1-170215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D1A" w:rsidRPr="00D02D1A" w:rsidRDefault="00D02D1A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2D1A">
              <w:rPr>
                <w:rFonts w:eastAsia="Times New Roman" w:cs="Arial"/>
                <w:szCs w:val="18"/>
                <w:lang w:eastAsia="ar-SA"/>
              </w:rPr>
              <w:t>Applied Communication Sciences, OEC, T-Mobile US, AT&amp;T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D1A" w:rsidRPr="00D02D1A" w:rsidRDefault="00D02D1A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2D1A">
              <w:rPr>
                <w:rFonts w:eastAsia="Times New Roman" w:cs="Arial"/>
                <w:szCs w:val="18"/>
                <w:lang w:eastAsia="ar-SA"/>
              </w:rPr>
              <w:t>Definition of Priority Services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D1A" w:rsidRPr="00D02D1A" w:rsidRDefault="00D02D1A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D1A" w:rsidRPr="00D02D1A" w:rsidRDefault="00D02D1A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2D1A">
              <w:rPr>
                <w:rFonts w:eastAsia="Times New Roman" w:cs="Arial"/>
                <w:szCs w:val="18"/>
                <w:lang w:eastAsia="ar-SA"/>
              </w:rPr>
              <w:t>Revision of S1-170063.</w:t>
            </w:r>
          </w:p>
        </w:tc>
      </w:tr>
      <w:tr w:rsidR="00CE532F" w:rsidRPr="00081F3D" w:rsidTr="0012785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2785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785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27858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2" w:history="1">
              <w:r w:rsidR="00CE532F" w:rsidRPr="0012785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S1-170064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2785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7858">
              <w:rPr>
                <w:rFonts w:eastAsia="Times New Roman" w:cs="Arial"/>
                <w:szCs w:val="18"/>
                <w:lang w:eastAsia="ar-SA"/>
              </w:rPr>
              <w:t>Applied Communication Sciences, OEC, T-Mobile US, AT&amp;T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2785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7858">
              <w:rPr>
                <w:rFonts w:eastAsia="Times New Roman" w:cs="Arial"/>
                <w:szCs w:val="18"/>
                <w:lang w:eastAsia="ar-SA"/>
              </w:rPr>
              <w:t>Access Requirements in Support of Priority Services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27858" w:rsidRDefault="0012785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</w:t>
            </w:r>
            <w:r w:rsidRPr="00127858">
              <w:rPr>
                <w:rFonts w:eastAsia="Times New Roman" w:cs="Arial"/>
                <w:szCs w:val="18"/>
                <w:lang w:eastAsia="ar-SA"/>
              </w:rPr>
              <w:t xml:space="preserve"> to S1-170216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27858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12785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12785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785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127858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3" w:history="1">
              <w:r w:rsidR="00CE532F" w:rsidRPr="0012785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S1-170014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12785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7858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12785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7858">
              <w:rPr>
                <w:rFonts w:eastAsia="Times New Roman" w:cs="Arial"/>
                <w:szCs w:val="18"/>
                <w:lang w:eastAsia="ar-SA"/>
              </w:rPr>
              <w:t>Priority, QoS and Policy Control Description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127858" w:rsidRDefault="0012785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785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127858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863979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1777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777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17776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4" w:history="1">
              <w:r w:rsidR="00CE532F" w:rsidRPr="0011777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S1-170015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1777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7776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1777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7776">
              <w:rPr>
                <w:rFonts w:eastAsia="Times New Roman" w:cs="Arial"/>
                <w:szCs w:val="18"/>
                <w:lang w:eastAsia="ar-SA"/>
              </w:rPr>
              <w:t>Dynamic Policy Control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17776" w:rsidRDefault="0011777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7776">
              <w:rPr>
                <w:rFonts w:eastAsia="Times New Roman" w:cs="Arial"/>
                <w:szCs w:val="18"/>
                <w:lang w:eastAsia="ar-SA"/>
              </w:rPr>
              <w:t>Revised to S1-170208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17776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17776" w:rsidRPr="00081F3D" w:rsidTr="00863979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17776" w:rsidRPr="00863979" w:rsidRDefault="0011777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397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17776" w:rsidRPr="00863979" w:rsidRDefault="001C3B6B" w:rsidP="006B3B95">
            <w:pPr>
              <w:snapToGrid w:val="0"/>
              <w:spacing w:after="0" w:line="240" w:lineRule="auto"/>
            </w:pPr>
            <w:hyperlink r:id="rId55" w:history="1">
              <w:r w:rsidR="00117776" w:rsidRPr="00863979">
                <w:rPr>
                  <w:rStyle w:val="Hyperlink"/>
                  <w:rFonts w:cs="Arial"/>
                  <w:color w:val="auto"/>
                </w:rPr>
                <w:t>S1-170208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17776" w:rsidRPr="00863979" w:rsidRDefault="0011777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3979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17776" w:rsidRPr="00863979" w:rsidRDefault="0011777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3979">
              <w:rPr>
                <w:rFonts w:eastAsia="Times New Roman" w:cs="Arial"/>
                <w:szCs w:val="18"/>
                <w:lang w:eastAsia="ar-SA"/>
              </w:rPr>
              <w:t>Dynamic Policy Control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17776" w:rsidRPr="00863979" w:rsidRDefault="00863979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3979">
              <w:rPr>
                <w:rFonts w:eastAsia="Times New Roman" w:cs="Arial"/>
                <w:szCs w:val="18"/>
                <w:lang w:eastAsia="ar-SA"/>
              </w:rPr>
              <w:t>Revised to S1-170217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17776" w:rsidRPr="00863979" w:rsidRDefault="00117776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3979">
              <w:rPr>
                <w:rFonts w:eastAsia="Times New Roman" w:cs="Arial"/>
                <w:szCs w:val="18"/>
                <w:lang w:eastAsia="ar-SA"/>
              </w:rPr>
              <w:t>Revision of S1-170015.</w:t>
            </w:r>
          </w:p>
        </w:tc>
      </w:tr>
      <w:tr w:rsidR="00863979" w:rsidRPr="00081F3D" w:rsidTr="00863979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979" w:rsidRPr="00863979" w:rsidRDefault="00863979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397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979" w:rsidRPr="00863979" w:rsidRDefault="001C3B6B" w:rsidP="006B3B95">
            <w:pPr>
              <w:snapToGrid w:val="0"/>
              <w:spacing w:after="0" w:line="240" w:lineRule="auto"/>
            </w:pPr>
            <w:hyperlink r:id="rId56" w:history="1">
              <w:r w:rsidR="00863979" w:rsidRPr="00863979">
                <w:rPr>
                  <w:rStyle w:val="Hyperlink"/>
                  <w:rFonts w:cs="Arial"/>
                  <w:color w:val="auto"/>
                </w:rPr>
                <w:t>S1-170217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979" w:rsidRPr="00863979" w:rsidRDefault="00863979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3979">
              <w:rPr>
                <w:rFonts w:eastAsia="Times New Roman" w:cs="Arial"/>
                <w:szCs w:val="18"/>
                <w:lang w:eastAsia="ar-SA"/>
              </w:rPr>
              <w:t>U.S. Department of Commerce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979" w:rsidRPr="00863979" w:rsidRDefault="00863979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3979">
              <w:rPr>
                <w:rFonts w:eastAsia="Times New Roman" w:cs="Arial"/>
                <w:szCs w:val="18"/>
                <w:lang w:eastAsia="ar-SA"/>
              </w:rPr>
              <w:t>Dynamic Policy Control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979" w:rsidRPr="00863979" w:rsidRDefault="00863979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979" w:rsidRDefault="00863979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3979">
              <w:rPr>
                <w:rFonts w:eastAsia="Times New Roman" w:cs="Arial"/>
                <w:i/>
                <w:szCs w:val="18"/>
                <w:lang w:eastAsia="ar-SA"/>
              </w:rPr>
              <w:t>Revision of S1-170015.</w:t>
            </w:r>
          </w:p>
          <w:p w:rsidR="00863979" w:rsidRPr="00863979" w:rsidRDefault="00863979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3979">
              <w:rPr>
                <w:rFonts w:eastAsia="Times New Roman" w:cs="Arial"/>
                <w:szCs w:val="18"/>
                <w:lang w:eastAsia="ar-SA"/>
              </w:rPr>
              <w:t>Revision of S1-170208.</w:t>
            </w:r>
          </w:p>
        </w:tc>
      </w:tr>
      <w:tr w:rsidR="00CE532F" w:rsidRPr="00C9708F" w:rsidTr="000F6042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6B3B9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Basic capability requirements</w:t>
            </w:r>
          </w:p>
        </w:tc>
      </w:tr>
      <w:tr w:rsidR="00CE532F" w:rsidRPr="00081F3D" w:rsidTr="000F604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F6042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604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F6042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7" w:history="1">
              <w:r w:rsidR="00CE532F" w:rsidRPr="000F604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S1-170020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F6042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6042">
              <w:rPr>
                <w:rFonts w:eastAsia="Times New Roman" w:cs="Arial"/>
                <w:szCs w:val="18"/>
                <w:lang w:eastAsia="ar-SA"/>
              </w:rPr>
              <w:t>Huawei, 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F6042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6042">
              <w:rPr>
                <w:rFonts w:eastAsia="Times New Roman" w:cs="Arial"/>
                <w:szCs w:val="18"/>
                <w:lang w:eastAsia="ar-SA"/>
              </w:rPr>
              <w:t xml:space="preserve">Clarify existing requirement on </w:t>
            </w:r>
            <w:r w:rsidRPr="000F6042">
              <w:rPr>
                <w:rFonts w:eastAsia="Times New Roman" w:cs="Arial" w:hint="eastAsia"/>
                <w:szCs w:val="18"/>
                <w:lang w:eastAsia="ar-SA"/>
              </w:rPr>
              <w:t xml:space="preserve">UE </w:t>
            </w:r>
            <w:r w:rsidRPr="000F6042">
              <w:rPr>
                <w:rFonts w:eastAsia="Times New Roman" w:cs="Arial"/>
                <w:szCs w:val="18"/>
                <w:lang w:eastAsia="ar-SA"/>
              </w:rPr>
              <w:t xml:space="preserve">routing </w:t>
            </w:r>
            <w:r w:rsidRPr="000F6042">
              <w:rPr>
                <w:rFonts w:eastAsia="Times New Roman" w:cs="Arial" w:hint="eastAsia"/>
                <w:szCs w:val="18"/>
                <w:lang w:eastAsia="ar-SA"/>
              </w:rPr>
              <w:t xml:space="preserve">to a partnership </w:t>
            </w:r>
            <w:r w:rsidRPr="000F6042">
              <w:rPr>
                <w:rFonts w:eastAsia="Times New Roman" w:cs="Arial"/>
                <w:szCs w:val="18"/>
                <w:lang w:eastAsia="ar-SA"/>
              </w:rPr>
              <w:t>network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F6042" w:rsidRDefault="000F604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6042">
              <w:rPr>
                <w:rFonts w:eastAsia="Times New Roman" w:cs="Arial"/>
                <w:szCs w:val="18"/>
                <w:lang w:eastAsia="ar-SA"/>
              </w:rPr>
              <w:t>Revised to S1-170218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F6042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F6042" w:rsidRPr="00081F3D" w:rsidTr="000F604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F6042" w:rsidRPr="000F6042" w:rsidRDefault="000F604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604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F6042" w:rsidRPr="000F6042" w:rsidRDefault="001C3B6B" w:rsidP="006B3B95">
            <w:pPr>
              <w:snapToGrid w:val="0"/>
              <w:spacing w:after="0" w:line="240" w:lineRule="auto"/>
            </w:pPr>
            <w:hyperlink r:id="rId58" w:history="1">
              <w:r w:rsidR="000F6042" w:rsidRPr="000F6042">
                <w:rPr>
                  <w:rStyle w:val="Hyperlink"/>
                  <w:rFonts w:cs="Arial"/>
                  <w:color w:val="auto"/>
                </w:rPr>
                <w:t>S1-170218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F6042" w:rsidRPr="000F6042" w:rsidRDefault="000F604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6042">
              <w:rPr>
                <w:rFonts w:eastAsia="Times New Roman" w:cs="Arial"/>
                <w:szCs w:val="18"/>
                <w:lang w:eastAsia="ar-SA"/>
              </w:rPr>
              <w:t>Huawei, 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F6042" w:rsidRPr="000F6042" w:rsidRDefault="000F604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6042">
              <w:rPr>
                <w:rFonts w:eastAsia="Times New Roman" w:cs="Arial"/>
                <w:szCs w:val="18"/>
                <w:lang w:eastAsia="ar-SA"/>
              </w:rPr>
              <w:t>Clarify existing requirement on UE routing to a partnership network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F6042" w:rsidRPr="000F6042" w:rsidRDefault="000F604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604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F6042" w:rsidRDefault="000F6042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6042">
              <w:rPr>
                <w:rFonts w:eastAsia="Times New Roman" w:cs="Arial"/>
                <w:szCs w:val="18"/>
                <w:lang w:eastAsia="ar-SA"/>
              </w:rPr>
              <w:t>Revision of S1-170020.</w:t>
            </w:r>
          </w:p>
          <w:p w:rsidR="000F6042" w:rsidRPr="000F6042" w:rsidRDefault="000F6042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F6042" w:rsidRDefault="000F6042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F6042" w:rsidRPr="000F6042" w:rsidRDefault="000F6042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0F6042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CE532F" w:rsidRPr="00081F3D" w:rsidTr="000F604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F6042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604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F6042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9" w:history="1">
              <w:r w:rsidR="00CE532F" w:rsidRPr="000F604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S1-170040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F6042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6042">
              <w:rPr>
                <w:rFonts w:eastAsia="Times New Roman" w:cs="Arial" w:hint="eastAsia"/>
                <w:szCs w:val="18"/>
                <w:lang w:eastAsia="ar-SA"/>
              </w:rPr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F6042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6042">
              <w:rPr>
                <w:rFonts w:eastAsia="Times New Roman" w:cs="Arial"/>
                <w:szCs w:val="18"/>
                <w:lang w:eastAsia="ar-SA"/>
              </w:rPr>
              <w:t xml:space="preserve">Proposed clean-up on </w:t>
            </w:r>
            <w:r w:rsidRPr="000F6042">
              <w:rPr>
                <w:rFonts w:eastAsia="Times New Roman" w:cs="Arial" w:hint="eastAsia"/>
                <w:szCs w:val="18"/>
                <w:lang w:eastAsia="ar-SA"/>
              </w:rPr>
              <w:t>d</w:t>
            </w:r>
            <w:r w:rsidRPr="000F6042">
              <w:rPr>
                <w:rFonts w:eastAsia="Times New Roman" w:cs="Arial"/>
                <w:szCs w:val="18"/>
                <w:lang w:eastAsia="ar-SA"/>
              </w:rPr>
              <w:t>iverse mobility management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F6042" w:rsidRDefault="000F604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6042">
              <w:rPr>
                <w:rFonts w:eastAsia="Times New Roman" w:cs="Arial"/>
                <w:szCs w:val="18"/>
                <w:lang w:eastAsia="ar-SA"/>
              </w:rPr>
              <w:t>Revised to S1-170219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F6042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F6042" w:rsidRPr="00081F3D" w:rsidTr="006B2316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F6042" w:rsidRPr="000F6042" w:rsidRDefault="000F604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604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F6042" w:rsidRPr="000F6042" w:rsidRDefault="001C3B6B" w:rsidP="006B3B95">
            <w:pPr>
              <w:snapToGrid w:val="0"/>
              <w:spacing w:after="0" w:line="240" w:lineRule="auto"/>
            </w:pPr>
            <w:hyperlink r:id="rId60" w:history="1">
              <w:r w:rsidR="000F6042" w:rsidRPr="000F6042">
                <w:rPr>
                  <w:rStyle w:val="Hyperlink"/>
                  <w:rFonts w:cs="Arial"/>
                  <w:color w:val="auto"/>
                </w:rPr>
                <w:t>S1-170219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F6042" w:rsidRPr="000F6042" w:rsidRDefault="000F604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6042">
              <w:rPr>
                <w:rFonts w:eastAsia="Times New Roman" w:cs="Arial"/>
                <w:szCs w:val="18"/>
                <w:lang w:eastAsia="ar-SA"/>
              </w:rPr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F6042" w:rsidRPr="000F6042" w:rsidRDefault="000F604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6042">
              <w:rPr>
                <w:rFonts w:eastAsia="Times New Roman" w:cs="Arial"/>
                <w:szCs w:val="18"/>
                <w:lang w:eastAsia="ar-SA"/>
              </w:rPr>
              <w:t>Proposed clean-up on diverse mobility management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F6042" w:rsidRPr="000F6042" w:rsidRDefault="000F604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604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F6042" w:rsidRDefault="000F6042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6042">
              <w:rPr>
                <w:rFonts w:eastAsia="Times New Roman" w:cs="Arial"/>
                <w:szCs w:val="18"/>
                <w:lang w:eastAsia="ar-SA"/>
              </w:rPr>
              <w:t>Revision of S1-170040.</w:t>
            </w:r>
          </w:p>
          <w:p w:rsidR="000F6042" w:rsidRPr="000F6042" w:rsidRDefault="000F6042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F6042" w:rsidRDefault="000F6042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0F6042" w:rsidRPr="000F6042" w:rsidRDefault="000F6042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0F6042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CE532F" w:rsidRPr="00081F3D" w:rsidTr="00820BF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6B231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231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6B2316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1" w:history="1">
              <w:r w:rsidR="00CE532F" w:rsidRPr="006B231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S1-170131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6B231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2316">
              <w:rPr>
                <w:rFonts w:eastAsia="Times New Roman" w:cs="Arial"/>
                <w:szCs w:val="18"/>
                <w:lang w:eastAsia="ar-SA"/>
              </w:rPr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6B231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2316">
              <w:rPr>
                <w:rFonts w:eastAsia="Times New Roman" w:cs="Arial"/>
                <w:szCs w:val="18"/>
                <w:lang w:eastAsia="ar-SA"/>
              </w:rPr>
              <w:t>Service continuity between direct and indirect communications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6B2316" w:rsidRDefault="006B231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231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6B2316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820BF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20BF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0BF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20BFF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2" w:history="1">
              <w:r w:rsidR="00CE532F" w:rsidRPr="00820BF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S1-170140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20BF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0BFF">
              <w:rPr>
                <w:rFonts w:eastAsia="Times New Roman" w:cs="Arial"/>
                <w:szCs w:val="18"/>
                <w:lang w:eastAsia="ar-SA"/>
              </w:rPr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20BF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0BFF">
              <w:rPr>
                <w:rFonts w:eastAsia="Times New Roman" w:cs="Arial"/>
                <w:szCs w:val="18"/>
                <w:lang w:eastAsia="ar-SA"/>
              </w:rPr>
              <w:t>Support of private domain services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20BFF" w:rsidRDefault="00820BF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0BFF">
              <w:rPr>
                <w:rFonts w:eastAsia="Times New Roman" w:cs="Arial"/>
                <w:szCs w:val="18"/>
                <w:lang w:eastAsia="ar-SA"/>
              </w:rPr>
              <w:t>Revised to S1-170221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20BFF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20BFF" w:rsidRPr="00081F3D" w:rsidTr="0005477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BFF" w:rsidRPr="00820BFF" w:rsidRDefault="00820BF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0BFF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BFF" w:rsidRPr="00820BFF" w:rsidRDefault="001C3B6B" w:rsidP="006B3B95">
            <w:pPr>
              <w:snapToGrid w:val="0"/>
              <w:spacing w:after="0" w:line="240" w:lineRule="auto"/>
            </w:pPr>
            <w:hyperlink r:id="rId63" w:history="1">
              <w:r w:rsidR="00820BFF" w:rsidRPr="00820BFF">
                <w:rPr>
                  <w:rStyle w:val="Hyperlink"/>
                  <w:rFonts w:cs="Arial"/>
                  <w:color w:val="auto"/>
                </w:rPr>
                <w:t>S1-170221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BFF" w:rsidRPr="00820BFF" w:rsidRDefault="00820BF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0BFF">
              <w:rPr>
                <w:rFonts w:eastAsia="Times New Roman" w:cs="Arial"/>
                <w:szCs w:val="18"/>
                <w:lang w:eastAsia="ar-SA"/>
              </w:rPr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BFF" w:rsidRPr="00820BFF" w:rsidRDefault="00820BF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0BFF">
              <w:rPr>
                <w:rFonts w:eastAsia="Times New Roman" w:cs="Arial"/>
                <w:szCs w:val="18"/>
                <w:lang w:eastAsia="ar-SA"/>
              </w:rPr>
              <w:t>Support of private domain services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BFF" w:rsidRPr="00820BFF" w:rsidRDefault="00820BF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0BFF" w:rsidRPr="00820BFF" w:rsidRDefault="00820BF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0BFF">
              <w:rPr>
                <w:rFonts w:eastAsia="Times New Roman" w:cs="Arial"/>
                <w:szCs w:val="18"/>
                <w:lang w:eastAsia="ar-SA"/>
              </w:rPr>
              <w:t>Revision of S1-170140.</w:t>
            </w:r>
          </w:p>
        </w:tc>
      </w:tr>
      <w:tr w:rsidR="00CE532F" w:rsidRPr="00081F3D" w:rsidTr="0005477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5477C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7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5477C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4" w:history="1">
              <w:r w:rsidR="00CE532F" w:rsidRPr="0005477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S1-170102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5477C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77C">
              <w:rPr>
                <w:rFonts w:eastAsia="Times New Roman" w:cs="Arial" w:hint="eastAsia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5477C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77C">
              <w:rPr>
                <w:rFonts w:eastAsia="Times New Roman" w:cs="Arial" w:hint="eastAsia"/>
                <w:szCs w:val="18"/>
                <w:lang w:eastAsia="ar-SA"/>
              </w:rPr>
              <w:t>SMARTER: r</w:t>
            </w:r>
            <w:r w:rsidRPr="0005477C">
              <w:rPr>
                <w:rFonts w:eastAsia="Times New Roman" w:cs="Arial"/>
                <w:szCs w:val="18"/>
                <w:lang w:eastAsia="ar-SA"/>
              </w:rPr>
              <w:t xml:space="preserve">esource </w:t>
            </w:r>
            <w:r w:rsidRPr="0005477C">
              <w:rPr>
                <w:rFonts w:eastAsia="Times New Roman" w:cs="Arial" w:hint="eastAsia"/>
                <w:szCs w:val="18"/>
                <w:lang w:eastAsia="ar-SA"/>
              </w:rPr>
              <w:t>e</w:t>
            </w:r>
            <w:r w:rsidRPr="0005477C">
              <w:rPr>
                <w:rFonts w:eastAsia="Times New Roman" w:cs="Arial"/>
                <w:szCs w:val="18"/>
                <w:lang w:eastAsia="ar-SA"/>
              </w:rPr>
              <w:t>fficiency</w:t>
            </w:r>
            <w:r w:rsidRPr="0005477C">
              <w:rPr>
                <w:rFonts w:eastAsia="Times New Roman" w:cs="Arial" w:hint="eastAsia"/>
                <w:szCs w:val="18"/>
                <w:lang w:eastAsia="ar-SA"/>
              </w:rPr>
              <w:t xml:space="preserve"> for uplink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5477C" w:rsidRDefault="0005477C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77C">
              <w:rPr>
                <w:rFonts w:eastAsia="Times New Roman" w:cs="Arial"/>
                <w:szCs w:val="18"/>
                <w:lang w:eastAsia="ar-SA"/>
              </w:rPr>
              <w:t>Revised to S1-170222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05477C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5477C" w:rsidRPr="00081F3D" w:rsidTr="00FF0A6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7C" w:rsidRPr="0005477C" w:rsidRDefault="0005477C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7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7C" w:rsidRPr="0005477C" w:rsidRDefault="001C3B6B" w:rsidP="006B3B95">
            <w:pPr>
              <w:snapToGrid w:val="0"/>
              <w:spacing w:after="0" w:line="240" w:lineRule="auto"/>
            </w:pPr>
            <w:hyperlink r:id="rId65" w:history="1">
              <w:r w:rsidR="0005477C" w:rsidRPr="0005477C">
                <w:rPr>
                  <w:rStyle w:val="Hyperlink"/>
                  <w:rFonts w:cs="Arial"/>
                  <w:color w:val="auto"/>
                </w:rPr>
                <w:t>S1-170222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7C" w:rsidRPr="0005477C" w:rsidRDefault="0005477C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77C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7C" w:rsidRPr="0005477C" w:rsidRDefault="0005477C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77C">
              <w:rPr>
                <w:rFonts w:eastAsia="Times New Roman" w:cs="Arial"/>
                <w:szCs w:val="18"/>
                <w:lang w:eastAsia="ar-SA"/>
              </w:rPr>
              <w:t>SMARTER: resource efficiency for uplink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7C" w:rsidRPr="0005477C" w:rsidRDefault="0005477C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77C" w:rsidRPr="0005477C" w:rsidRDefault="0005477C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77C">
              <w:rPr>
                <w:rFonts w:eastAsia="Times New Roman" w:cs="Arial"/>
                <w:szCs w:val="18"/>
                <w:lang w:eastAsia="ar-SA"/>
              </w:rPr>
              <w:t>Revision of S1-170102.</w:t>
            </w:r>
          </w:p>
        </w:tc>
      </w:tr>
      <w:tr w:rsidR="00CE532F" w:rsidRPr="00081F3D" w:rsidTr="00FF0A6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F0A6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F0A6D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6" w:history="1">
              <w:r w:rsidR="00CE532F" w:rsidRPr="00FF0A6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S1-170041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F0A6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 w:hint="eastAsia"/>
                <w:szCs w:val="18"/>
                <w:lang w:eastAsia="ar-SA"/>
              </w:rPr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F0A6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Proposed clean-up on Efficient User Plane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F0A6D" w:rsidRDefault="00FF0A6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Revised to S1-170223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F0A6D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F0A6D" w:rsidRPr="00081F3D" w:rsidTr="00FF0A6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A6D" w:rsidRPr="00FF0A6D" w:rsidRDefault="00FF0A6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A6D" w:rsidRPr="00FF0A6D" w:rsidRDefault="001C3B6B" w:rsidP="006B3B95">
            <w:pPr>
              <w:snapToGrid w:val="0"/>
              <w:spacing w:after="0" w:line="240" w:lineRule="auto"/>
            </w:pPr>
            <w:hyperlink r:id="rId67" w:history="1">
              <w:r w:rsidR="00FF0A6D" w:rsidRPr="00FF0A6D">
                <w:rPr>
                  <w:rStyle w:val="Hyperlink"/>
                  <w:rFonts w:cs="Arial"/>
                  <w:color w:val="auto"/>
                </w:rPr>
                <w:t>S1-170223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A6D" w:rsidRPr="00FF0A6D" w:rsidRDefault="00FF0A6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A6D" w:rsidRPr="00FF0A6D" w:rsidRDefault="00FF0A6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Proposed clean-up on Efficient User Plane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A6D" w:rsidRPr="00FF0A6D" w:rsidRDefault="00FF0A6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A6D" w:rsidRPr="00FF0A6D" w:rsidRDefault="00FF0A6D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Revision of S1-170041.</w:t>
            </w:r>
          </w:p>
        </w:tc>
      </w:tr>
      <w:tr w:rsidR="00CE532F" w:rsidRPr="00081F3D" w:rsidTr="00FF0A6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F0A6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F0A6D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8" w:history="1">
              <w:r w:rsidR="00CE532F" w:rsidRPr="00FF0A6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S1-170060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F0A6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InterDigital, NEC, Intel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F0A6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Relay Selection Criteria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F0A6D" w:rsidRDefault="00FF0A6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Revised to S1-170224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F0A6D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F0A6D" w:rsidRPr="00081F3D" w:rsidTr="00FF0A6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A6D" w:rsidRPr="00FF0A6D" w:rsidRDefault="00FF0A6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A6D" w:rsidRPr="00FF0A6D" w:rsidRDefault="001C3B6B" w:rsidP="006B3B95">
            <w:pPr>
              <w:snapToGrid w:val="0"/>
              <w:spacing w:after="0" w:line="240" w:lineRule="auto"/>
            </w:pPr>
            <w:hyperlink r:id="rId69" w:history="1">
              <w:r w:rsidR="00FF0A6D" w:rsidRPr="00FF0A6D">
                <w:rPr>
                  <w:rStyle w:val="Hyperlink"/>
                  <w:rFonts w:cs="Arial"/>
                  <w:color w:val="auto"/>
                </w:rPr>
                <w:t>S1-170224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A6D" w:rsidRPr="00FF0A6D" w:rsidRDefault="00FF0A6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InterDigital, NEC, Intel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A6D" w:rsidRPr="00FF0A6D" w:rsidRDefault="00FF0A6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Relay Selection Criteria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A6D" w:rsidRPr="00FF0A6D" w:rsidRDefault="00FF0A6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0A6D" w:rsidRPr="00FF0A6D" w:rsidRDefault="00FF0A6D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Revision of S1-170060.</w:t>
            </w:r>
          </w:p>
        </w:tc>
      </w:tr>
      <w:tr w:rsidR="00CE532F" w:rsidRPr="00081F3D" w:rsidTr="00FF0A6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AC3DFA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3DF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AC3DFA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0" w:history="1">
              <w:r w:rsidR="00CE532F" w:rsidRPr="00AC3DF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S1-170129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AC3DFA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3DFA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AC3DFA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3DFA">
              <w:rPr>
                <w:rFonts w:eastAsia="Times New Roman" w:cs="Arial"/>
                <w:szCs w:val="18"/>
                <w:lang w:eastAsia="ar-SA"/>
              </w:rPr>
              <w:t>SMARTER - Connectivity models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AC3DFA" w:rsidRDefault="00AC3DFA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S1-170206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AC3DFA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AC3DFA" w:rsidRPr="00081F3D" w:rsidTr="00FF0A6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3DFA" w:rsidRPr="00FF0A6D" w:rsidRDefault="00AC3DFA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3DFA" w:rsidRPr="00FF0A6D" w:rsidRDefault="00AC3DFA" w:rsidP="006B3B95">
            <w:pPr>
              <w:snapToGrid w:val="0"/>
              <w:spacing w:after="0" w:line="240" w:lineRule="auto"/>
            </w:pPr>
            <w:r w:rsidRPr="00FF0A6D">
              <w:rPr>
                <w:rFonts w:cs="Arial"/>
              </w:rPr>
              <w:t>S1-170206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3DFA" w:rsidRPr="00FF0A6D" w:rsidRDefault="00AC3DFA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3DFA" w:rsidRPr="00FF0A6D" w:rsidRDefault="00AC3DFA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SMARTER - Connectivity models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3DFA" w:rsidRPr="00FF0A6D" w:rsidRDefault="00FF0A6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F0A6D" w:rsidRDefault="00AC3DFA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Revision of S1-170129.</w:t>
            </w:r>
          </w:p>
          <w:p w:rsidR="00FF0A6D" w:rsidRPr="00FF0A6D" w:rsidRDefault="00FF0A6D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F0A6D" w:rsidRDefault="00FF0A6D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AC3DFA" w:rsidRPr="00FF0A6D" w:rsidRDefault="00FF0A6D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FF0A6D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CE532F" w:rsidRPr="00081F3D" w:rsidTr="00252EC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FF0A6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FF0A6D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1" w:history="1">
              <w:r w:rsidR="00CE532F" w:rsidRPr="00FF0A6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S1-170090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FF0A6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FF0A6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 w:hint="eastAsia"/>
                <w:szCs w:val="18"/>
                <w:lang w:eastAsia="ar-SA"/>
              </w:rPr>
              <w:t>Proposed requirement on traffic offloading capability exposure to 3rd party application 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FF0A6D" w:rsidRDefault="00FF0A6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0A6D">
              <w:rPr>
                <w:rFonts w:eastAsia="Times New Roman" w:cs="Arial"/>
                <w:szCs w:val="18"/>
                <w:lang w:eastAsia="ar-SA"/>
              </w:rPr>
              <w:t>Approved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FF0A6D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252EC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252ECC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2EC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252ECC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2" w:history="1">
              <w:r w:rsidR="00CE532F" w:rsidRPr="00252EC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S1-170091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252ECC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2ECC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252ECC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2ECC">
              <w:rPr>
                <w:rFonts w:eastAsia="Times New Roman" w:cs="Arial"/>
                <w:szCs w:val="18"/>
                <w:lang w:eastAsia="ar-SA"/>
              </w:rPr>
              <w:t xml:space="preserve">Proposed requirement </w:t>
            </w:r>
            <w:r w:rsidRPr="00252ECC">
              <w:rPr>
                <w:rFonts w:eastAsia="Times New Roman" w:cs="Arial" w:hint="eastAsia"/>
                <w:szCs w:val="18"/>
                <w:lang w:eastAsia="ar-SA"/>
              </w:rPr>
              <w:t>on</w:t>
            </w:r>
            <w:r w:rsidRPr="00252ECC">
              <w:rPr>
                <w:rFonts w:eastAsia="Times New Roman" w:cs="Arial"/>
                <w:szCs w:val="18"/>
                <w:lang w:eastAsia="ar-SA"/>
              </w:rPr>
              <w:t xml:space="preserve"> network slicing elasticity exposure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252ECC" w:rsidRDefault="00252ECC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2ECC">
              <w:rPr>
                <w:rFonts w:eastAsia="Times New Roman" w:cs="Arial"/>
                <w:szCs w:val="18"/>
                <w:lang w:eastAsia="ar-SA"/>
              </w:rPr>
              <w:t>Revised to S1-170225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252ECC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252ECC" w:rsidRPr="00081F3D" w:rsidTr="00381D0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52ECC" w:rsidRPr="00252ECC" w:rsidRDefault="00252ECC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2EC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52ECC" w:rsidRPr="00252ECC" w:rsidRDefault="001C3B6B" w:rsidP="006B3B95">
            <w:pPr>
              <w:snapToGrid w:val="0"/>
              <w:spacing w:after="0" w:line="240" w:lineRule="auto"/>
            </w:pPr>
            <w:hyperlink r:id="rId73" w:history="1">
              <w:r w:rsidR="00252ECC" w:rsidRPr="00252ECC">
                <w:rPr>
                  <w:rStyle w:val="Hyperlink"/>
                  <w:rFonts w:cs="Arial"/>
                  <w:color w:val="auto"/>
                </w:rPr>
                <w:t>S1-170225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52ECC" w:rsidRPr="00252ECC" w:rsidRDefault="00252ECC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2ECC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52ECC" w:rsidRPr="00252ECC" w:rsidRDefault="00252ECC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2ECC">
              <w:rPr>
                <w:rFonts w:eastAsia="Times New Roman" w:cs="Arial"/>
                <w:szCs w:val="18"/>
                <w:lang w:eastAsia="ar-SA"/>
              </w:rPr>
              <w:t>Proposed requirement on network slicing elasticity exposure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52ECC" w:rsidRPr="00252ECC" w:rsidRDefault="00252ECC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2EC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52ECC" w:rsidRDefault="00252ECC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52ECC">
              <w:rPr>
                <w:rFonts w:eastAsia="Times New Roman" w:cs="Arial"/>
                <w:szCs w:val="18"/>
                <w:lang w:eastAsia="ar-SA"/>
              </w:rPr>
              <w:t>Revision of S1-170091.</w:t>
            </w:r>
          </w:p>
          <w:p w:rsidR="00252ECC" w:rsidRPr="00252ECC" w:rsidRDefault="00252ECC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252ECC" w:rsidRDefault="00252ECC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252ECC" w:rsidRPr="00252ECC" w:rsidRDefault="00252ECC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252ECC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CE532F" w:rsidRPr="00081F3D" w:rsidTr="00381D0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81D01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1D0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81D01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4" w:history="1">
              <w:r w:rsidR="00CE532F" w:rsidRPr="00381D0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S1-170093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81D01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1D01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81D01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1D01">
              <w:rPr>
                <w:rFonts w:eastAsia="Times New Roman" w:cs="Arial"/>
                <w:szCs w:val="18"/>
                <w:lang w:eastAsia="ar-SA"/>
              </w:rPr>
              <w:t>Propose</w:t>
            </w:r>
            <w:r w:rsidRPr="00381D01">
              <w:rPr>
                <w:rFonts w:eastAsia="Times New Roman" w:cs="Arial" w:hint="eastAsia"/>
                <w:szCs w:val="18"/>
                <w:lang w:eastAsia="ar-SA"/>
              </w:rPr>
              <w:t>d</w:t>
            </w:r>
            <w:r w:rsidRPr="00381D01">
              <w:rPr>
                <w:rFonts w:eastAsia="Times New Roman" w:cs="Arial"/>
                <w:szCs w:val="18"/>
                <w:lang w:eastAsia="ar-SA"/>
              </w:rPr>
              <w:t xml:space="preserve"> requirement on Slice Monitoring for 3rd party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81D01" w:rsidRDefault="00381D0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1D01">
              <w:rPr>
                <w:rFonts w:eastAsia="Times New Roman" w:cs="Arial"/>
                <w:szCs w:val="18"/>
                <w:lang w:eastAsia="ar-SA"/>
              </w:rPr>
              <w:t>Revised to S1-170226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81D01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81D01" w:rsidRPr="00081F3D" w:rsidTr="00F878A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81D01" w:rsidRPr="00381D01" w:rsidRDefault="00381D0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1D0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81D01" w:rsidRPr="00381D01" w:rsidRDefault="001C3B6B" w:rsidP="006B3B95">
            <w:pPr>
              <w:snapToGrid w:val="0"/>
              <w:spacing w:after="0" w:line="240" w:lineRule="auto"/>
            </w:pPr>
            <w:hyperlink r:id="rId75" w:history="1">
              <w:r w:rsidR="00381D01" w:rsidRPr="00381D01">
                <w:rPr>
                  <w:rStyle w:val="Hyperlink"/>
                  <w:rFonts w:cs="Arial"/>
                  <w:color w:val="auto"/>
                </w:rPr>
                <w:t>S1-170226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81D01" w:rsidRPr="00381D01" w:rsidRDefault="00381D0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1D01">
              <w:rPr>
                <w:rFonts w:eastAsia="Times New Roman" w:cs="Arial"/>
                <w:szCs w:val="18"/>
                <w:lang w:eastAsia="ar-SA"/>
              </w:rPr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81D01" w:rsidRPr="00381D01" w:rsidRDefault="00381D0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1D01">
              <w:rPr>
                <w:rFonts w:eastAsia="Times New Roman" w:cs="Arial"/>
                <w:szCs w:val="18"/>
                <w:lang w:eastAsia="ar-SA"/>
              </w:rPr>
              <w:t>Proposed requirement on Slice Monitoring for 3rd party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81D01" w:rsidRPr="00381D01" w:rsidRDefault="00381D0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1D0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81D01" w:rsidRDefault="00381D01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1D01">
              <w:rPr>
                <w:rFonts w:eastAsia="Times New Roman" w:cs="Arial"/>
                <w:szCs w:val="18"/>
                <w:lang w:eastAsia="ar-SA"/>
              </w:rPr>
              <w:t>Revision of S1-170093.</w:t>
            </w:r>
          </w:p>
          <w:p w:rsidR="00381D01" w:rsidRPr="00381D01" w:rsidRDefault="00381D01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381D01" w:rsidRDefault="00381D01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381D01" w:rsidRPr="00381D01" w:rsidRDefault="00381D01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381D01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CE532F" w:rsidRPr="00081F3D" w:rsidTr="00F878A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878AC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78A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878AC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6" w:history="1">
              <w:r w:rsidR="00CE532F" w:rsidRPr="00F878A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S1-170136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878AC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78AC">
              <w:rPr>
                <w:rFonts w:eastAsia="Times New Roman" w:cs="Arial"/>
                <w:szCs w:val="18"/>
                <w:lang w:eastAsia="ar-SA"/>
              </w:rPr>
              <w:t>Qualcomm Incorporated, ATT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878AC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78AC">
              <w:rPr>
                <w:rFonts w:eastAsia="Times New Roman" w:cs="Arial"/>
                <w:szCs w:val="18"/>
                <w:lang w:eastAsia="ar-SA"/>
              </w:rPr>
              <w:t>SMARTER - Self backhaul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878AC" w:rsidRDefault="00F878AC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78AC">
              <w:rPr>
                <w:rFonts w:eastAsia="Times New Roman" w:cs="Arial"/>
                <w:szCs w:val="18"/>
                <w:lang w:eastAsia="ar-SA"/>
              </w:rPr>
              <w:t>Revised to S1-170227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878AC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878AC" w:rsidRPr="00081F3D" w:rsidTr="00F043F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8AC" w:rsidRPr="00F878AC" w:rsidRDefault="00F878AC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78A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8AC" w:rsidRPr="00F878AC" w:rsidRDefault="001C3B6B" w:rsidP="006B3B95">
            <w:pPr>
              <w:snapToGrid w:val="0"/>
              <w:spacing w:after="0" w:line="240" w:lineRule="auto"/>
            </w:pPr>
            <w:hyperlink r:id="rId77" w:history="1">
              <w:r w:rsidR="00F878AC" w:rsidRPr="00F878AC">
                <w:rPr>
                  <w:rStyle w:val="Hyperlink"/>
                  <w:rFonts w:cs="Arial"/>
                  <w:color w:val="auto"/>
                </w:rPr>
                <w:t>S1-170227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8AC" w:rsidRPr="00F878AC" w:rsidRDefault="00F878AC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78AC">
              <w:rPr>
                <w:rFonts w:eastAsia="Times New Roman" w:cs="Arial"/>
                <w:szCs w:val="18"/>
                <w:lang w:eastAsia="ar-SA"/>
              </w:rPr>
              <w:t>Qualcomm Incorporated, ATT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8AC" w:rsidRPr="00F878AC" w:rsidRDefault="00F878AC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78AC">
              <w:rPr>
                <w:rFonts w:eastAsia="Times New Roman" w:cs="Arial"/>
                <w:szCs w:val="18"/>
                <w:lang w:eastAsia="ar-SA"/>
              </w:rPr>
              <w:t>SMARTER - Self backhaul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8AC" w:rsidRPr="00F878AC" w:rsidRDefault="00F878AC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8AC" w:rsidRPr="00F878AC" w:rsidRDefault="00F878AC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78AC">
              <w:rPr>
                <w:rFonts w:eastAsia="Times New Roman" w:cs="Arial"/>
                <w:szCs w:val="18"/>
                <w:lang w:eastAsia="ar-SA"/>
              </w:rPr>
              <w:t>Revision of S1-170136.</w:t>
            </w:r>
          </w:p>
        </w:tc>
      </w:tr>
      <w:tr w:rsidR="00CE532F" w:rsidRPr="00081F3D" w:rsidTr="00F043F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043F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3F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043FF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8" w:history="1">
              <w:r w:rsidR="00CE532F" w:rsidRPr="00F043F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S1-170057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043F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3FF">
              <w:rPr>
                <w:rFonts w:eastAsia="Times New Roman" w:cs="Arial"/>
                <w:szCs w:val="18"/>
                <w:lang w:eastAsia="ar-SA"/>
              </w:rPr>
              <w:t>Dish Network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043F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3FF">
              <w:rPr>
                <w:rFonts w:eastAsia="Times New Roman" w:cs="Arial"/>
                <w:szCs w:val="18"/>
                <w:lang w:eastAsia="ar-SA"/>
              </w:rPr>
              <w:t>Description for Flexible Broadcast/Multicast Service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043FF" w:rsidRDefault="00F043F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3FF">
              <w:rPr>
                <w:rFonts w:eastAsia="Times New Roman" w:cs="Arial"/>
                <w:szCs w:val="18"/>
                <w:lang w:eastAsia="ar-SA"/>
              </w:rPr>
              <w:t>Revised to S1-170228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043FF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043FF" w:rsidRPr="00081F3D" w:rsidTr="00F043F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FF" w:rsidRPr="00F043FF" w:rsidRDefault="00F043F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3F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FF" w:rsidRPr="00F043FF" w:rsidRDefault="001C3B6B" w:rsidP="006B3B95">
            <w:pPr>
              <w:snapToGrid w:val="0"/>
              <w:spacing w:after="0" w:line="240" w:lineRule="auto"/>
            </w:pPr>
            <w:hyperlink r:id="rId79" w:history="1">
              <w:r w:rsidR="00F043FF" w:rsidRPr="00F043FF">
                <w:rPr>
                  <w:rStyle w:val="Hyperlink"/>
                  <w:rFonts w:cs="Arial"/>
                  <w:color w:val="auto"/>
                </w:rPr>
                <w:t>S1-170228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FF" w:rsidRPr="00F043FF" w:rsidRDefault="00F043F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3FF">
              <w:rPr>
                <w:rFonts w:eastAsia="Times New Roman" w:cs="Arial"/>
                <w:szCs w:val="18"/>
                <w:lang w:eastAsia="ar-SA"/>
              </w:rPr>
              <w:t>Dish Network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FF" w:rsidRPr="00F043FF" w:rsidRDefault="00F043F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3FF">
              <w:rPr>
                <w:rFonts w:eastAsia="Times New Roman" w:cs="Arial"/>
                <w:szCs w:val="18"/>
                <w:lang w:eastAsia="ar-SA"/>
              </w:rPr>
              <w:t>Description for Flexible Broadcast/Multicast Service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FF" w:rsidRPr="00F043FF" w:rsidRDefault="00F043F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3FF" w:rsidRPr="00F043FF" w:rsidRDefault="00F043F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3FF">
              <w:rPr>
                <w:rFonts w:eastAsia="Times New Roman" w:cs="Arial"/>
                <w:szCs w:val="18"/>
                <w:lang w:eastAsia="ar-SA"/>
              </w:rPr>
              <w:t>Revision of S1-170057.</w:t>
            </w:r>
          </w:p>
        </w:tc>
      </w:tr>
      <w:tr w:rsidR="00CE532F" w:rsidRPr="00081F3D" w:rsidTr="00F043F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043F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3F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043FF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0" w:history="1">
              <w:r w:rsidR="00CE532F" w:rsidRPr="00F043F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S1-170132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043F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3FF">
              <w:rPr>
                <w:rFonts w:eastAsia="Times New Roman" w:cs="Arial"/>
                <w:szCs w:val="18"/>
                <w:lang w:eastAsia="ar-SA"/>
              </w:rPr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043F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3FF">
              <w:rPr>
                <w:rFonts w:eastAsia="Times New Roman" w:cs="Arial"/>
                <w:szCs w:val="18"/>
                <w:lang w:eastAsia="ar-SA"/>
              </w:rPr>
              <w:t>Broadcast/Multicast Service for specific geographical areas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043FF" w:rsidRDefault="00F043F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3FF">
              <w:rPr>
                <w:rFonts w:eastAsia="Times New Roman" w:cs="Arial"/>
                <w:szCs w:val="18"/>
                <w:lang w:eastAsia="ar-SA"/>
              </w:rPr>
              <w:t>Revised to S1-170229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F043FF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043FF" w:rsidRPr="00081F3D" w:rsidTr="00F043F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43FF" w:rsidRPr="00F043FF" w:rsidRDefault="00F043F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3F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43FF" w:rsidRPr="00F043FF" w:rsidRDefault="001C3B6B" w:rsidP="006B3B95">
            <w:pPr>
              <w:snapToGrid w:val="0"/>
              <w:spacing w:after="0" w:line="240" w:lineRule="auto"/>
            </w:pPr>
            <w:hyperlink r:id="rId81" w:history="1">
              <w:r w:rsidR="00F043FF" w:rsidRPr="00F043FF">
                <w:rPr>
                  <w:rStyle w:val="Hyperlink"/>
                  <w:rFonts w:cs="Arial"/>
                  <w:color w:val="auto"/>
                </w:rPr>
                <w:t>S1-170229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43FF" w:rsidRPr="00F043FF" w:rsidRDefault="00F043F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3FF">
              <w:rPr>
                <w:rFonts w:eastAsia="Times New Roman" w:cs="Arial"/>
                <w:szCs w:val="18"/>
                <w:lang w:eastAsia="ar-SA"/>
              </w:rPr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43FF" w:rsidRPr="00F043FF" w:rsidRDefault="00F043F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3FF">
              <w:rPr>
                <w:rFonts w:eastAsia="Times New Roman" w:cs="Arial"/>
                <w:szCs w:val="18"/>
                <w:lang w:eastAsia="ar-SA"/>
              </w:rPr>
              <w:t>Broadcast/Multicast Service for specific geographical areas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43FF" w:rsidRPr="00F043FF" w:rsidRDefault="00F043F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3F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043FF" w:rsidRDefault="00F043F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43FF">
              <w:rPr>
                <w:rFonts w:eastAsia="Times New Roman" w:cs="Arial"/>
                <w:szCs w:val="18"/>
                <w:lang w:eastAsia="ar-SA"/>
              </w:rPr>
              <w:t>Revision of S1-170132.</w:t>
            </w:r>
          </w:p>
          <w:p w:rsidR="00F043FF" w:rsidRPr="00F043FF" w:rsidRDefault="00F043F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043FF" w:rsidRDefault="00F043F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F043FF" w:rsidRPr="00F043FF" w:rsidRDefault="00F043F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N</w:t>
            </w:r>
            <w:r w:rsidRPr="00F043FF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CE532F" w:rsidRPr="00081F3D" w:rsidTr="0016230E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2" w:history="1">
              <w:r w:rsidR="00CE532F" w:rsidRPr="00B059E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S1-170087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Orange, SyncTechno Inc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Extreme long range coverage in low density areas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Revised to S1-170180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323ED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6230E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230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6230E" w:rsidRDefault="001C3B6B" w:rsidP="006B3B95">
            <w:pPr>
              <w:snapToGrid w:val="0"/>
              <w:spacing w:after="0" w:line="240" w:lineRule="auto"/>
            </w:pPr>
            <w:hyperlink r:id="rId83" w:history="1">
              <w:r w:rsidR="00CE532F" w:rsidRPr="0016230E">
                <w:rPr>
                  <w:rStyle w:val="Hyperlink"/>
                  <w:rFonts w:cs="Arial"/>
                  <w:color w:val="auto"/>
                </w:rPr>
                <w:t>S1-170180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6230E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230E">
              <w:rPr>
                <w:rFonts w:eastAsia="Times New Roman" w:cs="Arial"/>
                <w:szCs w:val="18"/>
                <w:lang w:eastAsia="ar-SA"/>
              </w:rPr>
              <w:t>Orange, SyncTechno Inc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6230E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230E">
              <w:rPr>
                <w:rFonts w:eastAsia="Times New Roman" w:cs="Arial"/>
                <w:szCs w:val="18"/>
                <w:lang w:eastAsia="ar-SA"/>
              </w:rPr>
              <w:t>Extreme long range coverage in low density areas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6230E" w:rsidRDefault="0016230E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230E">
              <w:rPr>
                <w:rFonts w:eastAsia="Times New Roman" w:cs="Arial"/>
                <w:szCs w:val="18"/>
                <w:lang w:eastAsia="ar-SA"/>
              </w:rPr>
              <w:t>Revised to S1-170188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6230E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6230E">
              <w:rPr>
                <w:rFonts w:eastAsia="Times New Roman" w:cs="Arial"/>
                <w:szCs w:val="18"/>
                <w:lang w:eastAsia="ar-SA"/>
              </w:rPr>
              <w:t>Revision of S1-170087.</w:t>
            </w:r>
          </w:p>
        </w:tc>
      </w:tr>
      <w:tr w:rsidR="0016230E" w:rsidRPr="00081F3D" w:rsidTr="00323ED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6230E" w:rsidRPr="00323ED0" w:rsidRDefault="0016230E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3ED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6230E" w:rsidRPr="00323ED0" w:rsidRDefault="001C3B6B" w:rsidP="006B3B95">
            <w:pPr>
              <w:snapToGrid w:val="0"/>
              <w:spacing w:after="0" w:line="240" w:lineRule="auto"/>
            </w:pPr>
            <w:hyperlink r:id="rId84" w:history="1">
              <w:r w:rsidR="0016230E" w:rsidRPr="00323ED0">
                <w:rPr>
                  <w:rStyle w:val="Hyperlink"/>
                  <w:rFonts w:cs="Arial"/>
                  <w:color w:val="auto"/>
                </w:rPr>
                <w:t>S1-170188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6230E" w:rsidRPr="00323ED0" w:rsidRDefault="0016230E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3ED0">
              <w:rPr>
                <w:rFonts w:eastAsia="Times New Roman" w:cs="Arial"/>
                <w:szCs w:val="18"/>
                <w:lang w:eastAsia="ar-SA"/>
              </w:rPr>
              <w:t>Orange, SyncTechno Inc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6230E" w:rsidRPr="00323ED0" w:rsidRDefault="0016230E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3ED0">
              <w:rPr>
                <w:rFonts w:eastAsia="Times New Roman" w:cs="Arial"/>
                <w:szCs w:val="18"/>
                <w:lang w:eastAsia="ar-SA"/>
              </w:rPr>
              <w:t>Extreme long range coverage in low density areas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6230E" w:rsidRPr="00323ED0" w:rsidRDefault="00323ED0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3ED0">
              <w:rPr>
                <w:rFonts w:eastAsia="Times New Roman" w:cs="Arial"/>
                <w:szCs w:val="18"/>
                <w:lang w:eastAsia="ar-SA"/>
              </w:rPr>
              <w:t>Revised to S1-170230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6230E" w:rsidRPr="00323ED0" w:rsidRDefault="0016230E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3ED0">
              <w:rPr>
                <w:rFonts w:eastAsia="Times New Roman" w:cs="Arial"/>
                <w:i/>
                <w:szCs w:val="18"/>
                <w:lang w:eastAsia="ar-SA"/>
              </w:rPr>
              <w:t>Revision of S1-170087.</w:t>
            </w:r>
          </w:p>
          <w:p w:rsidR="0016230E" w:rsidRPr="00323ED0" w:rsidRDefault="0016230E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3ED0">
              <w:rPr>
                <w:rFonts w:eastAsia="Times New Roman" w:cs="Arial"/>
                <w:szCs w:val="18"/>
                <w:lang w:eastAsia="ar-SA"/>
              </w:rPr>
              <w:t>Revision of S1-170180.</w:t>
            </w:r>
          </w:p>
        </w:tc>
      </w:tr>
      <w:tr w:rsidR="00323ED0" w:rsidRPr="00081F3D" w:rsidTr="00323ED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23ED0" w:rsidRPr="00323ED0" w:rsidRDefault="00323ED0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3ED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23ED0" w:rsidRPr="00323ED0" w:rsidRDefault="001C3B6B" w:rsidP="006B3B95">
            <w:pPr>
              <w:snapToGrid w:val="0"/>
              <w:spacing w:after="0" w:line="240" w:lineRule="auto"/>
            </w:pPr>
            <w:hyperlink r:id="rId85" w:history="1">
              <w:r w:rsidR="00323ED0" w:rsidRPr="00323ED0">
                <w:rPr>
                  <w:rStyle w:val="Hyperlink"/>
                  <w:rFonts w:cs="Arial"/>
                  <w:color w:val="auto"/>
                </w:rPr>
                <w:t>S1-170230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23ED0" w:rsidRPr="00323ED0" w:rsidRDefault="00323ED0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3ED0">
              <w:rPr>
                <w:rFonts w:eastAsia="Times New Roman" w:cs="Arial"/>
                <w:szCs w:val="18"/>
                <w:lang w:eastAsia="ar-SA"/>
              </w:rPr>
              <w:t>Orange, SyncTechno Inc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23ED0" w:rsidRPr="00323ED0" w:rsidRDefault="00323ED0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3ED0">
              <w:rPr>
                <w:rFonts w:eastAsia="Times New Roman" w:cs="Arial"/>
                <w:szCs w:val="18"/>
                <w:lang w:eastAsia="ar-SA"/>
              </w:rPr>
              <w:t>Extreme long range coverage in low density areas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23ED0" w:rsidRPr="00323ED0" w:rsidRDefault="00323ED0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3ED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23ED0" w:rsidRPr="00323ED0" w:rsidRDefault="00323ED0" w:rsidP="00323ED0">
            <w:pPr>
              <w:spacing w:after="0" w:line="240" w:lineRule="auto"/>
              <w:rPr>
                <w:rFonts w:eastAsia="Times New Roman" w:cs="Arial"/>
                <w:i/>
                <w:szCs w:val="18"/>
                <w:lang w:eastAsia="ar-SA"/>
              </w:rPr>
            </w:pPr>
            <w:r w:rsidRPr="00323ED0">
              <w:rPr>
                <w:rFonts w:eastAsia="Times New Roman" w:cs="Arial"/>
                <w:i/>
                <w:szCs w:val="18"/>
                <w:lang w:eastAsia="ar-SA"/>
              </w:rPr>
              <w:t>Revision of S1-170087.</w:t>
            </w:r>
          </w:p>
          <w:p w:rsidR="00323ED0" w:rsidRPr="00323ED0" w:rsidRDefault="00323ED0" w:rsidP="00323ED0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3ED0">
              <w:rPr>
                <w:rFonts w:eastAsia="Times New Roman" w:cs="Arial"/>
                <w:i/>
                <w:szCs w:val="18"/>
                <w:lang w:eastAsia="ar-SA"/>
              </w:rPr>
              <w:t>Revision of S1-170180.</w:t>
            </w:r>
          </w:p>
          <w:p w:rsidR="00323ED0" w:rsidRDefault="00323ED0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3ED0">
              <w:rPr>
                <w:rFonts w:eastAsia="Times New Roman" w:cs="Arial"/>
                <w:szCs w:val="18"/>
                <w:lang w:eastAsia="ar-SA"/>
              </w:rPr>
              <w:t>Revision of S1-170188.</w:t>
            </w:r>
          </w:p>
          <w:p w:rsidR="00323ED0" w:rsidRPr="00323ED0" w:rsidRDefault="00323ED0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323ED0" w:rsidRDefault="00323ED0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323ED0" w:rsidRPr="00323ED0" w:rsidRDefault="00323ED0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323ED0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CE532F" w:rsidRPr="00081F3D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A75C05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20C9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6" w:history="1">
              <w:r w:rsidR="00CE532F" w:rsidRPr="00D742B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S1-170075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LG Electronics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19EE">
              <w:rPr>
                <w:rFonts w:eastAsia="Times New Roman" w:cs="Arial"/>
                <w:szCs w:val="18"/>
                <w:lang w:eastAsia="ar-SA"/>
              </w:rPr>
              <w:t>eV2X Requirements for SMARTER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9A19EE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C9708F" w:rsidTr="00127858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6B3B9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Access control and network selection</w:t>
            </w:r>
          </w:p>
        </w:tc>
      </w:tr>
      <w:tr w:rsidR="00CE532F" w:rsidRPr="00081F3D" w:rsidTr="0012785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2785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785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27858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7" w:history="1">
              <w:r w:rsidR="00CE532F" w:rsidRPr="0012785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S1-170074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2785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7858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27858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7858">
              <w:rPr>
                <w:rFonts w:eastAsia="Times New Roman" w:cs="Arial"/>
                <w:szCs w:val="18"/>
                <w:lang w:eastAsia="ar-SA"/>
              </w:rPr>
              <w:t>Discussion on Access Control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27858" w:rsidRDefault="0012785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7858">
              <w:rPr>
                <w:rFonts w:eastAsia="Times New Roman" w:cs="Arial"/>
                <w:szCs w:val="18"/>
                <w:lang w:eastAsia="ar-SA"/>
              </w:rPr>
              <w:t>Revised to S1-170216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127858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27858" w:rsidRPr="00081F3D" w:rsidTr="006F2B9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58" w:rsidRPr="00127858" w:rsidRDefault="0012785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785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58" w:rsidRPr="00127858" w:rsidRDefault="001C3B6B" w:rsidP="006B3B95">
            <w:pPr>
              <w:snapToGrid w:val="0"/>
              <w:spacing w:after="0" w:line="240" w:lineRule="auto"/>
            </w:pPr>
            <w:hyperlink r:id="rId88" w:history="1">
              <w:r w:rsidR="00127858" w:rsidRPr="00127858">
                <w:rPr>
                  <w:rStyle w:val="Hyperlink"/>
                  <w:rFonts w:cs="Arial"/>
                  <w:color w:val="auto"/>
                </w:rPr>
                <w:t>S1-170216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58" w:rsidRPr="00127858" w:rsidRDefault="0012785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7858">
              <w:rPr>
                <w:rFonts w:eastAsia="Times New Roman" w:cs="Arial"/>
                <w:szCs w:val="18"/>
                <w:lang w:eastAsia="ar-SA"/>
              </w:rPr>
              <w:t>LG Electronics Inc.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58" w:rsidRPr="00127858" w:rsidRDefault="0012785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7858">
              <w:rPr>
                <w:rFonts w:eastAsia="Times New Roman" w:cs="Arial"/>
                <w:szCs w:val="18"/>
                <w:lang w:eastAsia="ar-SA"/>
              </w:rPr>
              <w:t>Discussion on Access Control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58" w:rsidRPr="00127858" w:rsidRDefault="00127858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858" w:rsidRPr="00127858" w:rsidRDefault="00127858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27858">
              <w:rPr>
                <w:rFonts w:eastAsia="Times New Roman" w:cs="Arial"/>
                <w:szCs w:val="18"/>
                <w:lang w:eastAsia="ar-SA"/>
              </w:rPr>
              <w:t>Revision of S1-170074.</w:t>
            </w:r>
          </w:p>
        </w:tc>
      </w:tr>
      <w:tr w:rsidR="00CE532F" w:rsidRPr="00081F3D" w:rsidTr="006F2B9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F2B9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9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F2B9D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9" w:history="1">
              <w:r w:rsidR="00CE532F" w:rsidRPr="006F2B9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S1-170058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F2B9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9D">
              <w:rPr>
                <w:rFonts w:eastAsia="Times New Roman" w:cs="Arial"/>
                <w:szCs w:val="18"/>
                <w:lang w:eastAsia="ar-SA"/>
              </w:rPr>
              <w:t>Dish Network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F2B9D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9D">
              <w:rPr>
                <w:rFonts w:eastAsia="Times New Roman" w:cs="Arial"/>
                <w:szCs w:val="18"/>
                <w:lang w:eastAsia="ar-SA"/>
              </w:rPr>
              <w:t>Multi-network connectivity and service delivery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F2B9D" w:rsidRDefault="006F2B9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9D">
              <w:rPr>
                <w:rFonts w:eastAsia="Times New Roman" w:cs="Arial"/>
                <w:szCs w:val="18"/>
                <w:lang w:eastAsia="ar-SA"/>
              </w:rPr>
              <w:t>Revised to S1-170232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F2B9D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F2B9D" w:rsidRPr="00081F3D" w:rsidTr="00845F36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F2B9D" w:rsidRPr="006F2B9D" w:rsidRDefault="006F2B9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9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F2B9D" w:rsidRPr="006F2B9D" w:rsidRDefault="001C3B6B" w:rsidP="006B3B95">
            <w:pPr>
              <w:snapToGrid w:val="0"/>
              <w:spacing w:after="0" w:line="240" w:lineRule="auto"/>
            </w:pPr>
            <w:hyperlink r:id="rId90" w:history="1">
              <w:r w:rsidR="006F2B9D" w:rsidRPr="006F2B9D">
                <w:rPr>
                  <w:rStyle w:val="Hyperlink"/>
                  <w:rFonts w:cs="Arial"/>
                  <w:color w:val="auto"/>
                </w:rPr>
                <w:t>S1-170232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F2B9D" w:rsidRPr="006F2B9D" w:rsidRDefault="006F2B9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9D">
              <w:rPr>
                <w:rFonts w:eastAsia="Times New Roman" w:cs="Arial"/>
                <w:szCs w:val="18"/>
                <w:lang w:eastAsia="ar-SA"/>
              </w:rPr>
              <w:t>Dish Network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F2B9D" w:rsidRPr="006F2B9D" w:rsidRDefault="006F2B9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9D">
              <w:rPr>
                <w:rFonts w:eastAsia="Times New Roman" w:cs="Arial"/>
                <w:szCs w:val="18"/>
                <w:lang w:eastAsia="ar-SA"/>
              </w:rPr>
              <w:t>Multi-network connectivity and service delivery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F2B9D" w:rsidRPr="006F2B9D" w:rsidRDefault="006F2B9D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9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F2B9D" w:rsidRDefault="006F2B9D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F2B9D">
              <w:rPr>
                <w:rFonts w:eastAsia="Times New Roman" w:cs="Arial"/>
                <w:szCs w:val="18"/>
                <w:lang w:eastAsia="ar-SA"/>
              </w:rPr>
              <w:t>Revision of S1-170058.</w:t>
            </w:r>
          </w:p>
          <w:p w:rsidR="006F2B9D" w:rsidRPr="006F2B9D" w:rsidRDefault="006F2B9D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6F2B9D" w:rsidRDefault="006F2B9D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6F2B9D" w:rsidRPr="006F2B9D" w:rsidRDefault="006F2B9D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6F2B9D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CE532F" w:rsidRPr="00081F3D" w:rsidTr="00845F36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45F3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5F3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45F36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1" w:history="1">
              <w:r w:rsidR="00CE532F" w:rsidRPr="00845F3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S1-170121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45F3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5F36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45F3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5F36">
              <w:rPr>
                <w:rFonts w:eastAsia="Times New Roman" w:cs="Arial"/>
                <w:szCs w:val="18"/>
                <w:lang w:eastAsia="ar-SA"/>
              </w:rPr>
              <w:t>Network selection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45F36" w:rsidRDefault="00845F3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5F3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845F36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5225B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845F3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5F3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845F36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2" w:history="1">
              <w:r w:rsidR="00CE532F" w:rsidRPr="00845F3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S1-170122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845F3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5F36">
              <w:rPr>
                <w:rFonts w:eastAsia="Times New Roman" w:cs="Arial"/>
                <w:szCs w:val="18"/>
                <w:lang w:eastAsia="ar-SA"/>
              </w:rPr>
              <w:t>Ericsson LM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845F3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5F36">
              <w:rPr>
                <w:rFonts w:eastAsia="Times New Roman" w:cs="Arial"/>
                <w:szCs w:val="18"/>
                <w:lang w:eastAsia="ar-SA"/>
              </w:rPr>
              <w:t>TS 22.261: 3GPP Access Network Selection Aspects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845F36" w:rsidRDefault="00845F3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5F3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845F36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34221E" w:rsidTr="005225B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5225B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5225B0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3" w:history="1">
              <w:r w:rsidR="00CE532F" w:rsidRPr="005225B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S1-170123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5225B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/>
                <w:szCs w:val="18"/>
                <w:lang w:eastAsia="ar-SA"/>
              </w:rPr>
              <w:t>Ericsson LM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5225B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/>
                <w:szCs w:val="18"/>
                <w:lang w:eastAsia="ar-SA"/>
              </w:rPr>
              <w:t>CR22.011v14.4.0: Add support of 5G in PLMN Selection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5225B0" w:rsidRDefault="005225B0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/>
                <w:szCs w:val="18"/>
                <w:lang w:eastAsia="ar-SA"/>
              </w:rPr>
              <w:t>Revised to S1-170233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5225B0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/>
                <w:szCs w:val="18"/>
                <w:lang w:eastAsia="ar-SA"/>
              </w:rPr>
              <w:t>WI code SMARTER CR#0243R- Cat B</w:t>
            </w:r>
          </w:p>
        </w:tc>
      </w:tr>
      <w:tr w:rsidR="005225B0" w:rsidRPr="0034221E" w:rsidTr="005225B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225B0" w:rsidRPr="005225B0" w:rsidRDefault="005225B0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225B0" w:rsidRPr="005225B0" w:rsidRDefault="001C3B6B" w:rsidP="006B3B95">
            <w:pPr>
              <w:snapToGrid w:val="0"/>
              <w:spacing w:after="0" w:line="240" w:lineRule="auto"/>
            </w:pPr>
            <w:hyperlink r:id="rId94" w:history="1">
              <w:r w:rsidR="005225B0" w:rsidRPr="005225B0">
                <w:rPr>
                  <w:rStyle w:val="Hyperlink"/>
                  <w:rFonts w:cs="Arial"/>
                  <w:color w:val="auto"/>
                </w:rPr>
                <w:t>S1-170233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225B0" w:rsidRPr="005225B0" w:rsidRDefault="005225B0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/>
                <w:szCs w:val="18"/>
                <w:lang w:eastAsia="ar-SA"/>
              </w:rPr>
              <w:t>Ericsson LM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225B0" w:rsidRPr="005225B0" w:rsidRDefault="005225B0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/>
                <w:szCs w:val="18"/>
                <w:lang w:eastAsia="ar-SA"/>
              </w:rPr>
              <w:t>CR22.011v14.4.0: Add support of 5G in PLMN Selection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225B0" w:rsidRPr="005225B0" w:rsidRDefault="005225B0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225B0" w:rsidRPr="005225B0" w:rsidRDefault="005225B0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/>
                <w:i/>
                <w:szCs w:val="18"/>
                <w:lang w:eastAsia="ar-SA"/>
              </w:rPr>
              <w:t>WI code SMARTER CR#0243R- Cat B</w:t>
            </w:r>
          </w:p>
          <w:p w:rsidR="005225B0" w:rsidRDefault="005225B0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/>
                <w:szCs w:val="18"/>
                <w:lang w:eastAsia="ar-SA"/>
              </w:rPr>
              <w:t>Revision of S1-170123.</w:t>
            </w:r>
          </w:p>
          <w:p w:rsidR="005225B0" w:rsidRPr="005225B0" w:rsidRDefault="005225B0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5225B0" w:rsidRDefault="005225B0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5225B0" w:rsidRPr="005225B0" w:rsidRDefault="005225B0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5225B0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CE532F" w:rsidRPr="00081F3D" w:rsidTr="005225B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5225B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5225B0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5" w:history="1">
              <w:r w:rsidR="00CE532F" w:rsidRPr="005225B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S1-170124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5225B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/>
                <w:szCs w:val="18"/>
                <w:lang w:eastAsia="ar-SA"/>
              </w:rPr>
              <w:t>Ericsson LM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5225B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/>
                <w:szCs w:val="18"/>
                <w:lang w:eastAsia="ar-SA"/>
              </w:rPr>
              <w:t>CR22.011v14.4.0: Administrative restriction of subscribers’ access to 5G-RAN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5225B0" w:rsidRDefault="005225B0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5225B0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/>
                <w:szCs w:val="18"/>
                <w:lang w:eastAsia="ar-SA"/>
              </w:rPr>
              <w:t>WI code SMARTER CR#0244R- Cat B</w:t>
            </w:r>
          </w:p>
        </w:tc>
      </w:tr>
      <w:tr w:rsidR="00CE532F" w:rsidRPr="00C9708F" w:rsidTr="005225B0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6B3B9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Performance</w:t>
            </w:r>
          </w:p>
        </w:tc>
      </w:tr>
      <w:tr w:rsidR="00CE532F" w:rsidRPr="00081F3D" w:rsidTr="004C64D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5225B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5225B0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6" w:history="1">
              <w:r w:rsidR="00CE532F" w:rsidRPr="005225B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S1-170042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5225B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 w:hint="eastAsia"/>
                <w:szCs w:val="18"/>
                <w:lang w:eastAsia="ar-SA"/>
              </w:rPr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5225B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/>
                <w:szCs w:val="18"/>
                <w:lang w:eastAsia="ar-SA"/>
              </w:rPr>
              <w:t xml:space="preserve">Proposed </w:t>
            </w:r>
            <w:r w:rsidRPr="005225B0">
              <w:rPr>
                <w:rFonts w:eastAsia="Times New Roman" w:cs="Arial" w:hint="eastAsia"/>
                <w:szCs w:val="18"/>
                <w:lang w:eastAsia="ar-SA"/>
              </w:rPr>
              <w:t>correction on description of Broadcast-like services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5225B0" w:rsidRDefault="005225B0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25B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5225B0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4C64D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4C64D2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64D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4C64D2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7" w:history="1">
              <w:r w:rsidR="00CE532F" w:rsidRPr="004C64D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S1-170118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4C64D2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64D2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4C64D2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64D2">
              <w:rPr>
                <w:rFonts w:eastAsia="Times New Roman" w:cs="Arial"/>
                <w:szCs w:val="18"/>
                <w:lang w:eastAsia="ar-SA"/>
              </w:rPr>
              <w:t>Clean-up of clause 7.1 on High data rates and traffic densities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4C64D2" w:rsidRDefault="004C64D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64D2">
              <w:rPr>
                <w:rFonts w:eastAsia="Times New Roman" w:cs="Arial"/>
                <w:szCs w:val="18"/>
                <w:lang w:eastAsia="ar-SA"/>
              </w:rPr>
              <w:t>Revised to S1-170234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4C64D2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C64D2" w:rsidRPr="00081F3D" w:rsidTr="00D462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4D2" w:rsidRPr="004C64D2" w:rsidRDefault="004C64D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64D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4D2" w:rsidRPr="004C64D2" w:rsidRDefault="001C3B6B" w:rsidP="006B3B95">
            <w:pPr>
              <w:snapToGrid w:val="0"/>
              <w:spacing w:after="0" w:line="240" w:lineRule="auto"/>
            </w:pPr>
            <w:hyperlink r:id="rId98" w:history="1">
              <w:r w:rsidR="004C64D2" w:rsidRPr="004C64D2">
                <w:rPr>
                  <w:rStyle w:val="Hyperlink"/>
                  <w:rFonts w:cs="Arial"/>
                  <w:color w:val="auto"/>
                </w:rPr>
                <w:t>S1-170234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4D2" w:rsidRPr="004C64D2" w:rsidRDefault="004C64D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64D2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4D2" w:rsidRPr="004C64D2" w:rsidRDefault="004C64D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64D2">
              <w:rPr>
                <w:rFonts w:eastAsia="Times New Roman" w:cs="Arial"/>
                <w:szCs w:val="18"/>
                <w:lang w:eastAsia="ar-SA"/>
              </w:rPr>
              <w:t>Clean-up of clause 7.1 on High data rates and traffic densities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4D2" w:rsidRPr="004C64D2" w:rsidRDefault="004C64D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4D2" w:rsidRPr="004C64D2" w:rsidRDefault="004C64D2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C64D2">
              <w:rPr>
                <w:rFonts w:eastAsia="Times New Roman" w:cs="Arial"/>
                <w:szCs w:val="18"/>
                <w:lang w:eastAsia="ar-SA"/>
              </w:rPr>
              <w:t>Revision of S1-170118.</w:t>
            </w:r>
          </w:p>
        </w:tc>
      </w:tr>
      <w:tr w:rsidR="00CE532F" w:rsidRPr="00081F3D" w:rsidTr="00D462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4623A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623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4623A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9" w:history="1">
              <w:r w:rsidR="00CE532F" w:rsidRPr="00D4623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S1-170018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4623A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623A">
              <w:rPr>
                <w:rFonts w:eastAsia="Times New Roman" w:cs="Arial"/>
                <w:szCs w:val="18"/>
                <w:lang w:eastAsia="ar-SA"/>
              </w:rPr>
              <w:t>Huawei Technologies, 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4623A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623A">
              <w:rPr>
                <w:rFonts w:eastAsia="Times New Roman" w:cs="Arial"/>
                <w:szCs w:val="18"/>
                <w:lang w:eastAsia="ar-SA"/>
              </w:rPr>
              <w:t>Align with recent NGMN values on Latency requirements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4623A" w:rsidRDefault="00D4623A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623A">
              <w:rPr>
                <w:rFonts w:eastAsia="Times New Roman" w:cs="Arial"/>
                <w:szCs w:val="18"/>
                <w:lang w:eastAsia="ar-SA"/>
              </w:rPr>
              <w:t>Revised to S1-170235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4623A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4623A" w:rsidRPr="00081F3D" w:rsidTr="00D4623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3A" w:rsidRPr="00D4623A" w:rsidRDefault="00D4623A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623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3A" w:rsidRPr="00D4623A" w:rsidRDefault="001C3B6B" w:rsidP="006B3B95">
            <w:pPr>
              <w:snapToGrid w:val="0"/>
              <w:spacing w:after="0" w:line="240" w:lineRule="auto"/>
            </w:pPr>
            <w:hyperlink r:id="rId100" w:history="1">
              <w:r w:rsidR="00D4623A" w:rsidRPr="00D4623A">
                <w:rPr>
                  <w:rStyle w:val="Hyperlink"/>
                  <w:rFonts w:cs="Arial"/>
                  <w:color w:val="auto"/>
                </w:rPr>
                <w:t>S1-170235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3A" w:rsidRPr="00D4623A" w:rsidRDefault="00D4623A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623A">
              <w:rPr>
                <w:rFonts w:eastAsia="Times New Roman" w:cs="Arial"/>
                <w:szCs w:val="18"/>
                <w:lang w:eastAsia="ar-SA"/>
              </w:rPr>
              <w:t>Huawei Technologies, 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3A" w:rsidRPr="00D4623A" w:rsidRDefault="00D4623A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623A">
              <w:rPr>
                <w:rFonts w:eastAsia="Times New Roman" w:cs="Arial"/>
                <w:szCs w:val="18"/>
                <w:lang w:eastAsia="ar-SA"/>
              </w:rPr>
              <w:t>Align with recent NGMN values on Latency requirements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3A" w:rsidRPr="00D4623A" w:rsidRDefault="00D4623A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623A" w:rsidRPr="00D4623A" w:rsidRDefault="00D4623A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623A">
              <w:rPr>
                <w:rFonts w:eastAsia="Times New Roman" w:cs="Arial"/>
                <w:szCs w:val="18"/>
                <w:lang w:eastAsia="ar-SA"/>
              </w:rPr>
              <w:t>Revision of S1-170018.</w:t>
            </w:r>
          </w:p>
        </w:tc>
      </w:tr>
      <w:tr w:rsidR="00CE532F" w:rsidRPr="00081F3D" w:rsidTr="00B86A4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1" w:history="1">
              <w:r w:rsidR="00CE532F" w:rsidRPr="00B059E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S1-170094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Updated and new service and security requirements for critical communication etc.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Revised to S1-170178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059E4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B86A4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86A41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6A4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86A41" w:rsidRDefault="001C3B6B" w:rsidP="006B3B95">
            <w:pPr>
              <w:snapToGrid w:val="0"/>
              <w:spacing w:after="0" w:line="240" w:lineRule="auto"/>
            </w:pPr>
            <w:hyperlink r:id="rId102" w:history="1">
              <w:r w:rsidR="00CE532F" w:rsidRPr="00B86A41">
                <w:rPr>
                  <w:rStyle w:val="Hyperlink"/>
                  <w:rFonts w:cs="Arial"/>
                  <w:color w:val="auto"/>
                </w:rPr>
                <w:t>S1-170178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86A41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6A41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86A41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6A41">
              <w:rPr>
                <w:rFonts w:eastAsia="Times New Roman" w:cs="Arial"/>
                <w:szCs w:val="18"/>
                <w:lang w:eastAsia="ar-SA"/>
              </w:rPr>
              <w:t>Updated and new service and security requirements for critical communication etc.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86A41" w:rsidRDefault="00B86A4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6A41">
              <w:rPr>
                <w:rFonts w:eastAsia="Times New Roman" w:cs="Arial"/>
                <w:szCs w:val="18"/>
                <w:lang w:eastAsia="ar-SA"/>
              </w:rPr>
              <w:t>Revised to S1-170240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86A41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6A41">
              <w:rPr>
                <w:rFonts w:eastAsia="Times New Roman" w:cs="Arial"/>
                <w:szCs w:val="18"/>
                <w:lang w:eastAsia="ar-SA"/>
              </w:rPr>
              <w:t>Revision of S1-170094.</w:t>
            </w:r>
          </w:p>
        </w:tc>
      </w:tr>
      <w:tr w:rsidR="00B86A41" w:rsidRPr="00081F3D" w:rsidTr="00B86A4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41" w:rsidRPr="00B86A41" w:rsidRDefault="00B86A4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6A4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41" w:rsidRPr="00B86A41" w:rsidRDefault="001C3B6B" w:rsidP="006B3B95">
            <w:pPr>
              <w:snapToGrid w:val="0"/>
              <w:spacing w:after="0" w:line="240" w:lineRule="auto"/>
            </w:pPr>
            <w:hyperlink r:id="rId103" w:history="1">
              <w:r w:rsidR="00B86A41" w:rsidRPr="00B86A41">
                <w:rPr>
                  <w:rStyle w:val="Hyperlink"/>
                  <w:rFonts w:cs="Arial"/>
                  <w:color w:val="auto"/>
                </w:rPr>
                <w:t>S1-170240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41" w:rsidRPr="00B86A41" w:rsidRDefault="00B86A4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6A41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41" w:rsidRPr="00B86A41" w:rsidRDefault="00B86A4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6A41">
              <w:rPr>
                <w:rFonts w:eastAsia="Times New Roman" w:cs="Arial"/>
                <w:szCs w:val="18"/>
                <w:lang w:eastAsia="ar-SA"/>
              </w:rPr>
              <w:t>Updated and new service and security requirements for critical communication etc.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41" w:rsidRPr="00B86A41" w:rsidRDefault="00B86A41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6A41" w:rsidRDefault="00B86A41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6A41">
              <w:rPr>
                <w:rFonts w:eastAsia="Times New Roman" w:cs="Arial"/>
                <w:i/>
                <w:szCs w:val="18"/>
                <w:lang w:eastAsia="ar-SA"/>
              </w:rPr>
              <w:t>Revision of S1-170094.</w:t>
            </w:r>
          </w:p>
          <w:p w:rsidR="00B86A41" w:rsidRPr="00B86A41" w:rsidRDefault="00B86A41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86A41">
              <w:rPr>
                <w:rFonts w:eastAsia="Times New Roman" w:cs="Arial"/>
                <w:szCs w:val="18"/>
                <w:lang w:eastAsia="ar-SA"/>
              </w:rPr>
              <w:t>Revision of S1-170178.</w:t>
            </w:r>
          </w:p>
        </w:tc>
      </w:tr>
      <w:tr w:rsidR="00CE532F" w:rsidRPr="00081F3D" w:rsidTr="00D310B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310B4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10B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310B4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4" w:history="1">
              <w:r w:rsidR="00CE532F" w:rsidRPr="00D310B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S1-170117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310B4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10B4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310B4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10B4">
              <w:rPr>
                <w:rFonts w:eastAsia="Times New Roman" w:cs="Arial"/>
                <w:szCs w:val="18"/>
                <w:lang w:eastAsia="ar-SA"/>
              </w:rPr>
              <w:t>Clean-up of clause 7.2 on Low latency and high reliability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310B4" w:rsidRDefault="00D310B4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10B4">
              <w:rPr>
                <w:rFonts w:eastAsia="Times New Roman" w:cs="Arial"/>
                <w:szCs w:val="18"/>
                <w:lang w:eastAsia="ar-SA"/>
              </w:rPr>
              <w:t>Revised to S1-170236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310B4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310B4" w:rsidRPr="00081F3D" w:rsidTr="00ED2039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310B4" w:rsidRPr="00D310B4" w:rsidRDefault="00D310B4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10B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310B4" w:rsidRPr="00D310B4" w:rsidRDefault="001C3B6B" w:rsidP="006B3B95">
            <w:pPr>
              <w:snapToGrid w:val="0"/>
              <w:spacing w:after="0" w:line="240" w:lineRule="auto"/>
            </w:pPr>
            <w:hyperlink r:id="rId105" w:history="1">
              <w:r w:rsidR="00D310B4" w:rsidRPr="00D310B4">
                <w:rPr>
                  <w:rStyle w:val="Hyperlink"/>
                  <w:rFonts w:cs="Arial"/>
                  <w:color w:val="auto"/>
                </w:rPr>
                <w:t>S1-170236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310B4" w:rsidRPr="00D310B4" w:rsidRDefault="00D310B4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10B4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310B4" w:rsidRPr="00D310B4" w:rsidRDefault="00D310B4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10B4">
              <w:rPr>
                <w:rFonts w:eastAsia="Times New Roman" w:cs="Arial"/>
                <w:szCs w:val="18"/>
                <w:lang w:eastAsia="ar-SA"/>
              </w:rPr>
              <w:t>Clean-up of clause 7.2 on Low latency and high reliability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310B4" w:rsidRPr="00D310B4" w:rsidRDefault="00D310B4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10B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310B4" w:rsidRDefault="00D310B4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10B4">
              <w:rPr>
                <w:rFonts w:eastAsia="Times New Roman" w:cs="Arial"/>
                <w:szCs w:val="18"/>
                <w:lang w:eastAsia="ar-SA"/>
              </w:rPr>
              <w:t>Revision of S1-170117.</w:t>
            </w:r>
          </w:p>
          <w:p w:rsidR="00D310B4" w:rsidRPr="00D310B4" w:rsidRDefault="00D310B4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D310B4" w:rsidRDefault="00D310B4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D310B4" w:rsidRPr="00D310B4" w:rsidRDefault="00D310B4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D310B4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CE532F" w:rsidRPr="00081F3D" w:rsidTr="00EF337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ED2039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203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ED2039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6" w:history="1">
              <w:r w:rsidR="00CE532F" w:rsidRPr="00ED203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S1-170097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ED2039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2039">
              <w:rPr>
                <w:rFonts w:eastAsia="Times New Roman" w:cs="Arial"/>
                <w:szCs w:val="18"/>
                <w:lang w:eastAsia="ar-SA"/>
              </w:rPr>
              <w:t>Huawei</w:t>
            </w:r>
            <w:r w:rsidRPr="00ED2039">
              <w:rPr>
                <w:rFonts w:eastAsia="Times New Roman" w:cs="Arial" w:hint="eastAsia"/>
                <w:szCs w:val="18"/>
                <w:lang w:eastAsia="ar-SA"/>
              </w:rPr>
              <w:t xml:space="preserve">, </w:t>
            </w:r>
            <w:r w:rsidRPr="00ED2039">
              <w:rPr>
                <w:rFonts w:eastAsia="Times New Roman" w:cs="Arial"/>
                <w:szCs w:val="18"/>
                <w:lang w:eastAsia="ar-SA"/>
              </w:rPr>
              <w:t>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ED2039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2039">
              <w:rPr>
                <w:rFonts w:eastAsia="Times New Roman" w:cs="Arial"/>
                <w:szCs w:val="18"/>
                <w:lang w:eastAsia="ar-SA"/>
              </w:rPr>
              <w:t xml:space="preserve">SMARTER UE </w:t>
            </w:r>
            <w:r w:rsidRPr="00ED2039">
              <w:rPr>
                <w:rFonts w:eastAsia="Times New Roman" w:cs="Arial" w:hint="eastAsia"/>
                <w:szCs w:val="18"/>
                <w:lang w:eastAsia="ar-SA"/>
              </w:rPr>
              <w:t xml:space="preserve">time </w:t>
            </w:r>
            <w:r w:rsidRPr="00ED2039">
              <w:rPr>
                <w:rFonts w:eastAsia="Times New Roman" w:cs="Arial"/>
                <w:szCs w:val="18"/>
                <w:lang w:eastAsia="ar-SA"/>
              </w:rPr>
              <w:t>synchronization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ED2039" w:rsidRDefault="00ED2039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203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ED2039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EF337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EF337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337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EF3370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7" w:history="1">
              <w:r w:rsidR="00CE532F" w:rsidRPr="00EF337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S1-170019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EF337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3370">
              <w:rPr>
                <w:rFonts w:eastAsia="Times New Roman" w:cs="Arial"/>
                <w:szCs w:val="18"/>
                <w:lang w:eastAsia="ar-SA"/>
              </w:rPr>
              <w:t>Huawei Technologies, 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EF337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3370">
              <w:rPr>
                <w:rFonts w:eastAsia="Times New Roman" w:cs="Arial"/>
                <w:szCs w:val="18"/>
                <w:lang w:eastAsia="ar-SA"/>
              </w:rPr>
              <w:t>Proposed recent NGMN values on positioning requirements for vertical industry services requiring high accuracy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EF3370" w:rsidRDefault="00EF3370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3370">
              <w:rPr>
                <w:rFonts w:eastAsia="Times New Roman" w:cs="Arial"/>
                <w:szCs w:val="18"/>
                <w:lang w:eastAsia="ar-SA"/>
              </w:rPr>
              <w:t>Revised to S1-170237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EF3370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F3370" w:rsidRPr="00081F3D" w:rsidTr="0097002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370" w:rsidRPr="00EF3370" w:rsidRDefault="00EF3370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337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370" w:rsidRPr="00EF3370" w:rsidRDefault="001C3B6B" w:rsidP="006B3B95">
            <w:pPr>
              <w:snapToGrid w:val="0"/>
              <w:spacing w:after="0" w:line="240" w:lineRule="auto"/>
            </w:pPr>
            <w:hyperlink r:id="rId108" w:history="1">
              <w:r w:rsidR="00EF3370" w:rsidRPr="00EF3370">
                <w:rPr>
                  <w:rStyle w:val="Hyperlink"/>
                  <w:rFonts w:cs="Arial"/>
                  <w:color w:val="auto"/>
                </w:rPr>
                <w:t>S1-170237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370" w:rsidRPr="00EF3370" w:rsidRDefault="00EF3370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3370">
              <w:rPr>
                <w:rFonts w:eastAsia="Times New Roman" w:cs="Arial"/>
                <w:szCs w:val="18"/>
                <w:lang w:eastAsia="ar-SA"/>
              </w:rPr>
              <w:t>Huawei Technologies, 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370" w:rsidRPr="00EF3370" w:rsidRDefault="00EF3370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3370">
              <w:rPr>
                <w:rFonts w:eastAsia="Times New Roman" w:cs="Arial"/>
                <w:szCs w:val="18"/>
                <w:lang w:eastAsia="ar-SA"/>
              </w:rPr>
              <w:t>Proposed recent NGMN values on positioning requirements for vertical industry services requiring high accuracy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370" w:rsidRPr="00EF3370" w:rsidRDefault="00EF3370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370" w:rsidRPr="00EF3370" w:rsidRDefault="00EF3370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3370">
              <w:rPr>
                <w:rFonts w:eastAsia="Times New Roman" w:cs="Arial"/>
                <w:szCs w:val="18"/>
                <w:lang w:eastAsia="ar-SA"/>
              </w:rPr>
              <w:t>Revision of S1-170019.</w:t>
            </w:r>
          </w:p>
        </w:tc>
      </w:tr>
      <w:tr w:rsidR="00CE532F" w:rsidRPr="00081F3D" w:rsidTr="0097002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70027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002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70027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9" w:history="1">
              <w:r w:rsidR="00CE532F" w:rsidRPr="0097002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S1-170099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70027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0027">
              <w:rPr>
                <w:rFonts w:eastAsia="Times New Roman" w:cs="Arial"/>
                <w:szCs w:val="18"/>
                <w:lang w:eastAsia="ar-SA"/>
              </w:rPr>
              <w:t>Sony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70027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0027">
              <w:rPr>
                <w:rFonts w:eastAsia="Times New Roman" w:cs="Arial"/>
                <w:szCs w:val="18"/>
                <w:lang w:eastAsia="ar-SA"/>
              </w:rPr>
              <w:t>Addition of 5G Positioning Requirements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70027" w:rsidRDefault="00970027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0027">
              <w:rPr>
                <w:rFonts w:eastAsia="Times New Roman" w:cs="Arial"/>
                <w:szCs w:val="18"/>
                <w:lang w:eastAsia="ar-SA"/>
              </w:rPr>
              <w:t>Revised to S1-170238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70027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70027" w:rsidRPr="00081F3D" w:rsidTr="0097002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027" w:rsidRPr="00970027" w:rsidRDefault="00970027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002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027" w:rsidRPr="00970027" w:rsidRDefault="001C3B6B" w:rsidP="006B3B95">
            <w:pPr>
              <w:snapToGrid w:val="0"/>
              <w:spacing w:after="0" w:line="240" w:lineRule="auto"/>
            </w:pPr>
            <w:hyperlink r:id="rId110" w:history="1">
              <w:r w:rsidR="00970027" w:rsidRPr="00970027">
                <w:rPr>
                  <w:rStyle w:val="Hyperlink"/>
                  <w:rFonts w:cs="Arial"/>
                  <w:color w:val="auto"/>
                </w:rPr>
                <w:t>S1-170238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027" w:rsidRPr="00970027" w:rsidRDefault="00970027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0027">
              <w:rPr>
                <w:rFonts w:eastAsia="Times New Roman" w:cs="Arial"/>
                <w:szCs w:val="18"/>
                <w:lang w:eastAsia="ar-SA"/>
              </w:rPr>
              <w:t>Sony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027" w:rsidRPr="00970027" w:rsidRDefault="00970027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0027">
              <w:rPr>
                <w:rFonts w:eastAsia="Times New Roman" w:cs="Arial"/>
                <w:szCs w:val="18"/>
                <w:lang w:eastAsia="ar-SA"/>
              </w:rPr>
              <w:t>Addition of 5G Positioning Requirements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027" w:rsidRPr="00970027" w:rsidRDefault="00970027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027" w:rsidRPr="00970027" w:rsidRDefault="00970027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0027">
              <w:rPr>
                <w:rFonts w:eastAsia="Times New Roman" w:cs="Arial"/>
                <w:szCs w:val="18"/>
                <w:lang w:eastAsia="ar-SA"/>
              </w:rPr>
              <w:t>Revision of S1-170099.</w:t>
            </w:r>
          </w:p>
        </w:tc>
      </w:tr>
      <w:tr w:rsidR="00CE532F" w:rsidRPr="00081F3D" w:rsidTr="006B2316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231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231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2316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1" w:history="1">
              <w:r w:rsidR="00CE532F" w:rsidRPr="006B231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S1-170055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231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2316">
              <w:rPr>
                <w:rFonts w:eastAsia="Times New Roman" w:cs="Arial"/>
                <w:szCs w:val="18"/>
                <w:lang w:eastAsia="ar-SA"/>
              </w:rPr>
              <w:t>Dish Network, Thales, Ligado Networks, Fraunhofer IIS, SES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2316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2316">
              <w:rPr>
                <w:rFonts w:eastAsia="Times New Roman" w:cs="Arial"/>
                <w:szCs w:val="18"/>
                <w:lang w:eastAsia="ar-SA"/>
              </w:rPr>
              <w:t>Performance Requirements for Satellite Access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2316" w:rsidRDefault="006B231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2316">
              <w:rPr>
                <w:rFonts w:eastAsia="Times New Roman" w:cs="Arial"/>
                <w:szCs w:val="18"/>
                <w:lang w:eastAsia="ar-SA"/>
              </w:rPr>
              <w:t>Revised to S1-170220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6B2316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B2316" w:rsidRPr="00081F3D" w:rsidTr="00526A9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2316" w:rsidRPr="006B2316" w:rsidRDefault="006B231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231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2316" w:rsidRPr="006B2316" w:rsidRDefault="001C3B6B" w:rsidP="006B3B95">
            <w:pPr>
              <w:snapToGrid w:val="0"/>
              <w:spacing w:after="0" w:line="240" w:lineRule="auto"/>
            </w:pPr>
            <w:hyperlink r:id="rId112" w:history="1">
              <w:r w:rsidR="006B2316" w:rsidRPr="006B2316">
                <w:rPr>
                  <w:rStyle w:val="Hyperlink"/>
                  <w:rFonts w:cs="Arial"/>
                  <w:color w:val="auto"/>
                </w:rPr>
                <w:t>S1-170220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2316" w:rsidRPr="006B2316" w:rsidRDefault="006B231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2316">
              <w:rPr>
                <w:rFonts w:eastAsia="Times New Roman" w:cs="Arial"/>
                <w:szCs w:val="18"/>
                <w:lang w:eastAsia="ar-SA"/>
              </w:rPr>
              <w:t>Dish Network, Thales, Ligado Networks, Fraunhofer IIS, SES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2316" w:rsidRPr="006B2316" w:rsidRDefault="006B231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2316">
              <w:rPr>
                <w:rFonts w:eastAsia="Times New Roman" w:cs="Arial"/>
                <w:szCs w:val="18"/>
                <w:lang w:eastAsia="ar-SA"/>
              </w:rPr>
              <w:t>Performance Requirements for Satellite Access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2316" w:rsidRPr="006B2316" w:rsidRDefault="006B2316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231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B2316" w:rsidRDefault="006B2316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2316">
              <w:rPr>
                <w:rFonts w:eastAsia="Times New Roman" w:cs="Arial"/>
                <w:szCs w:val="18"/>
                <w:lang w:eastAsia="ar-SA"/>
              </w:rPr>
              <w:t>Revision of S1-170055.</w:t>
            </w:r>
          </w:p>
          <w:p w:rsidR="006B2316" w:rsidRPr="006B2316" w:rsidRDefault="006B2316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6B2316" w:rsidRDefault="006B2316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6B2316" w:rsidRPr="006B2316" w:rsidRDefault="006B2316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6B2316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CE532F" w:rsidRPr="00081F3D" w:rsidTr="00526A9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526A92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6A9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526A92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3" w:history="1">
              <w:r w:rsidR="00CE532F" w:rsidRPr="00526A9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S1-170056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526A92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6A92">
              <w:rPr>
                <w:rFonts w:eastAsia="Times New Roman" w:cs="Arial"/>
                <w:szCs w:val="18"/>
                <w:lang w:eastAsia="ar-SA"/>
              </w:rPr>
              <w:t>Dish Network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526A92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6A92">
              <w:rPr>
                <w:rFonts w:eastAsia="Times New Roman" w:cs="Arial"/>
                <w:szCs w:val="18"/>
                <w:lang w:eastAsia="ar-SA"/>
              </w:rPr>
              <w:t>Performance Requirements for Flexible Broadcast/Multicast Service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526A92" w:rsidRDefault="00526A9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6A92">
              <w:rPr>
                <w:rFonts w:eastAsia="Times New Roman" w:cs="Arial"/>
                <w:szCs w:val="18"/>
                <w:lang w:eastAsia="ar-SA"/>
              </w:rPr>
              <w:t>Revised to S1-170239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526A92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26A92" w:rsidRPr="00081F3D" w:rsidTr="00526A92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A92" w:rsidRPr="00526A92" w:rsidRDefault="00526A9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6A9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A92" w:rsidRPr="00526A92" w:rsidRDefault="001C3B6B" w:rsidP="006B3B95">
            <w:pPr>
              <w:snapToGrid w:val="0"/>
              <w:spacing w:after="0" w:line="240" w:lineRule="auto"/>
            </w:pPr>
            <w:hyperlink r:id="rId114" w:history="1">
              <w:r w:rsidR="00526A92" w:rsidRPr="00526A92">
                <w:rPr>
                  <w:rStyle w:val="Hyperlink"/>
                  <w:rFonts w:cs="Arial"/>
                  <w:color w:val="auto"/>
                </w:rPr>
                <w:t>S1-170239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A92" w:rsidRPr="00526A92" w:rsidRDefault="00526A9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6A92">
              <w:rPr>
                <w:rFonts w:eastAsia="Times New Roman" w:cs="Arial"/>
                <w:szCs w:val="18"/>
                <w:lang w:eastAsia="ar-SA"/>
              </w:rPr>
              <w:t>Dish Network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A92" w:rsidRPr="00526A92" w:rsidRDefault="00526A9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6A92">
              <w:rPr>
                <w:rFonts w:eastAsia="Times New Roman" w:cs="Arial"/>
                <w:szCs w:val="18"/>
                <w:lang w:eastAsia="ar-SA"/>
              </w:rPr>
              <w:t>Performance Requirements for Flexible Broadcast/Multicast Service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A92" w:rsidRPr="00526A92" w:rsidRDefault="00526A92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A92" w:rsidRPr="00526A92" w:rsidRDefault="00526A92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6A92">
              <w:rPr>
                <w:rFonts w:eastAsia="Times New Roman" w:cs="Arial"/>
                <w:szCs w:val="18"/>
                <w:lang w:eastAsia="ar-SA"/>
              </w:rPr>
              <w:t>Revision of S1-170056.</w:t>
            </w:r>
          </w:p>
        </w:tc>
      </w:tr>
      <w:tr w:rsidR="00CE532F" w:rsidRPr="00C9708F" w:rsidTr="00DC562F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6B3B9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Authentication and identification</w:t>
            </w:r>
          </w:p>
        </w:tc>
      </w:tr>
      <w:tr w:rsidR="00CE532F" w:rsidRPr="00081F3D" w:rsidTr="00DC56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C562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562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C562F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5" w:history="1">
              <w:r w:rsidR="00CE532F" w:rsidRPr="00DC562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S1-170009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C562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562F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C562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562F">
              <w:rPr>
                <w:rFonts w:eastAsia="Times New Roman" w:cs="Arial"/>
                <w:szCs w:val="18"/>
                <w:lang w:eastAsia="ar-SA"/>
              </w:rPr>
              <w:t>SMARTER – group authentication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C562F" w:rsidRDefault="00DC56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562F">
              <w:rPr>
                <w:rFonts w:eastAsia="Times New Roman" w:cs="Arial"/>
                <w:szCs w:val="18"/>
                <w:lang w:eastAsia="ar-SA"/>
              </w:rPr>
              <w:t>Revised to S1-170241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C562F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C562F" w:rsidRPr="00081F3D" w:rsidTr="00BF59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62F" w:rsidRPr="00DC562F" w:rsidRDefault="00DC56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562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62F" w:rsidRPr="00DC562F" w:rsidRDefault="001C3B6B" w:rsidP="006B3B95">
            <w:pPr>
              <w:snapToGrid w:val="0"/>
              <w:spacing w:after="0" w:line="240" w:lineRule="auto"/>
            </w:pPr>
            <w:hyperlink r:id="rId116" w:history="1">
              <w:r w:rsidR="00DC562F" w:rsidRPr="00DC562F">
                <w:rPr>
                  <w:rStyle w:val="Hyperlink"/>
                  <w:rFonts w:cs="Arial"/>
                  <w:color w:val="auto"/>
                </w:rPr>
                <w:t>S1-170241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62F" w:rsidRPr="00DC562F" w:rsidRDefault="00DC56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562F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62F" w:rsidRPr="00DC562F" w:rsidRDefault="00DC56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562F">
              <w:rPr>
                <w:rFonts w:eastAsia="Times New Roman" w:cs="Arial"/>
                <w:szCs w:val="18"/>
                <w:lang w:eastAsia="ar-SA"/>
              </w:rPr>
              <w:t>SMARTER – group authentication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62F" w:rsidRPr="00DC562F" w:rsidRDefault="00DC56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62F" w:rsidRPr="00DC562F" w:rsidRDefault="00DC56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562F">
              <w:rPr>
                <w:rFonts w:eastAsia="Times New Roman" w:cs="Arial"/>
                <w:szCs w:val="18"/>
                <w:lang w:eastAsia="ar-SA"/>
              </w:rPr>
              <w:t>Revision of S1-170009.</w:t>
            </w:r>
          </w:p>
        </w:tc>
      </w:tr>
      <w:tr w:rsidR="00CE532F" w:rsidRPr="00081F3D" w:rsidTr="00BF59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F592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592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F592F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7" w:history="1">
              <w:r w:rsidR="00CE532F" w:rsidRPr="00BF592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S1-170012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F592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592F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F592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592F">
              <w:rPr>
                <w:rFonts w:eastAsia="Times New Roman" w:cs="Arial"/>
                <w:szCs w:val="18"/>
                <w:lang w:eastAsia="ar-SA"/>
              </w:rPr>
              <w:t>SMARTER – slice authentication and authorization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F592F" w:rsidRDefault="00BF59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592F">
              <w:rPr>
                <w:rFonts w:eastAsia="Times New Roman" w:cs="Arial"/>
                <w:szCs w:val="18"/>
                <w:lang w:eastAsia="ar-SA"/>
              </w:rPr>
              <w:t>Revised to S1-170242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BF592F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BF592F" w:rsidRPr="00081F3D" w:rsidTr="009C09B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92F" w:rsidRPr="00BF592F" w:rsidRDefault="00BF59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592F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92F" w:rsidRPr="00BF592F" w:rsidRDefault="001C3B6B" w:rsidP="006B3B95">
            <w:pPr>
              <w:snapToGrid w:val="0"/>
              <w:spacing w:after="0" w:line="240" w:lineRule="auto"/>
            </w:pPr>
            <w:hyperlink r:id="rId118" w:history="1">
              <w:r w:rsidR="00BF592F" w:rsidRPr="00BF592F">
                <w:rPr>
                  <w:rStyle w:val="Hyperlink"/>
                  <w:rFonts w:cs="Arial"/>
                  <w:color w:val="auto"/>
                </w:rPr>
                <w:t>S1-170242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92F" w:rsidRPr="00BF592F" w:rsidRDefault="00BF59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592F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92F" w:rsidRPr="00BF592F" w:rsidRDefault="00BF59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592F">
              <w:rPr>
                <w:rFonts w:eastAsia="Times New Roman" w:cs="Arial"/>
                <w:szCs w:val="18"/>
                <w:lang w:eastAsia="ar-SA"/>
              </w:rPr>
              <w:t>SMARTER – slice authentication and authorization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92F" w:rsidRPr="00BF592F" w:rsidRDefault="00BF59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92F" w:rsidRPr="00BF592F" w:rsidRDefault="00BF59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592F">
              <w:rPr>
                <w:rFonts w:eastAsia="Times New Roman" w:cs="Arial"/>
                <w:szCs w:val="18"/>
                <w:lang w:eastAsia="ar-SA"/>
              </w:rPr>
              <w:t>Revision of S1-170012.</w:t>
            </w:r>
          </w:p>
        </w:tc>
      </w:tr>
      <w:tr w:rsidR="00CE532F" w:rsidRPr="00081F3D" w:rsidTr="009C09B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C09B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09B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C09BF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9" w:history="1">
              <w:r w:rsidR="00CE532F" w:rsidRPr="009C09B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S1-170052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C09B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09BF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C09BF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09BF">
              <w:rPr>
                <w:rFonts w:eastAsia="Times New Roman" w:cs="Arial"/>
                <w:szCs w:val="18"/>
                <w:lang w:eastAsia="ar-SA"/>
              </w:rPr>
              <w:t>Cleaning-up – non-editorial changes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C09BF" w:rsidRDefault="009C09B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09BF">
              <w:rPr>
                <w:rFonts w:eastAsia="Times New Roman" w:cs="Arial"/>
                <w:szCs w:val="18"/>
                <w:lang w:eastAsia="ar-SA"/>
              </w:rPr>
              <w:t>Revised to S1-170243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9C09BF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C09BF" w:rsidRPr="00081F3D" w:rsidTr="00DF4759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C09BF" w:rsidRPr="009C09BF" w:rsidRDefault="009C09B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09B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C09BF" w:rsidRPr="009C09BF" w:rsidRDefault="001C3B6B" w:rsidP="006B3B95">
            <w:pPr>
              <w:snapToGrid w:val="0"/>
              <w:spacing w:after="0" w:line="240" w:lineRule="auto"/>
            </w:pPr>
            <w:hyperlink r:id="rId120" w:history="1">
              <w:r w:rsidR="009C09BF" w:rsidRPr="009C09BF">
                <w:rPr>
                  <w:rStyle w:val="Hyperlink"/>
                  <w:rFonts w:cs="Arial"/>
                  <w:color w:val="auto"/>
                </w:rPr>
                <w:t>S1-170243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C09BF" w:rsidRPr="009C09BF" w:rsidRDefault="009C09B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09BF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C09BF" w:rsidRPr="009C09BF" w:rsidRDefault="009C09B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09BF">
              <w:rPr>
                <w:rFonts w:eastAsia="Times New Roman" w:cs="Arial"/>
                <w:szCs w:val="18"/>
                <w:lang w:eastAsia="ar-SA"/>
              </w:rPr>
              <w:t>Cleaning-up – non-editorial changes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C09BF" w:rsidRPr="009C09BF" w:rsidRDefault="009C09B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09B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C09BF" w:rsidRDefault="009C09B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09BF">
              <w:rPr>
                <w:rFonts w:eastAsia="Times New Roman" w:cs="Arial"/>
                <w:szCs w:val="18"/>
                <w:lang w:eastAsia="ar-SA"/>
              </w:rPr>
              <w:t>Revision of S1-170052.</w:t>
            </w:r>
          </w:p>
          <w:p w:rsidR="009C09BF" w:rsidRPr="009C09BF" w:rsidRDefault="009C09B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9C09BF" w:rsidRDefault="009C09B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9C09BF" w:rsidRPr="009C09BF" w:rsidRDefault="009C09B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9C09BF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CE532F" w:rsidRPr="00081F3D" w:rsidTr="00DF4759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1" w:history="1">
              <w:r w:rsidR="00CE532F" w:rsidRPr="00DF475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S1-170135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Qualcomm Incorporated, Intel, NEC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SMARTER - Authentication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DF4759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Revised to S1-170244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F4759" w:rsidRPr="00081F3D" w:rsidTr="00DF4759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759" w:rsidRPr="00DF4759" w:rsidRDefault="00DF4759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759" w:rsidRPr="00DF4759" w:rsidRDefault="001C3B6B" w:rsidP="006B3B95">
            <w:pPr>
              <w:snapToGrid w:val="0"/>
              <w:spacing w:after="0" w:line="240" w:lineRule="auto"/>
            </w:pPr>
            <w:hyperlink r:id="rId122" w:history="1">
              <w:r w:rsidR="00DF4759" w:rsidRPr="00DF4759">
                <w:rPr>
                  <w:rStyle w:val="Hyperlink"/>
                  <w:rFonts w:cs="Arial"/>
                  <w:color w:val="auto"/>
                </w:rPr>
                <w:t>S1-170244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759" w:rsidRPr="00DF4759" w:rsidRDefault="00DF4759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Qualcomm Incorporated, Intel, NEC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759" w:rsidRPr="00DF4759" w:rsidRDefault="00DF4759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SMARTER - Authentication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759" w:rsidRPr="00DF4759" w:rsidRDefault="00DF4759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759" w:rsidRPr="00DF4759" w:rsidRDefault="00DF4759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Revision of S1-170135.</w:t>
            </w:r>
          </w:p>
        </w:tc>
      </w:tr>
      <w:tr w:rsidR="00CE532F" w:rsidRPr="00081F3D" w:rsidTr="004D476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51409A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409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51409A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3" w:history="1">
              <w:r w:rsidR="00CE532F" w:rsidRPr="0051409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S1-170010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51409A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409A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51409A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409A">
              <w:rPr>
                <w:rFonts w:eastAsia="Times New Roman" w:cs="Arial"/>
                <w:szCs w:val="18"/>
                <w:lang w:eastAsia="ar-SA"/>
              </w:rPr>
              <w:t>SMARTER – private network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51409A" w:rsidRDefault="0051409A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409A">
              <w:rPr>
                <w:rFonts w:eastAsia="Times New Roman" w:cs="Arial"/>
                <w:szCs w:val="18"/>
                <w:lang w:eastAsia="ar-SA"/>
              </w:rPr>
              <w:t>Revised to S1-170209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51409A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1409A" w:rsidRPr="00081F3D" w:rsidTr="004D476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1409A" w:rsidRPr="004D4765" w:rsidRDefault="0051409A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476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1409A" w:rsidRPr="004D4765" w:rsidRDefault="001C3B6B" w:rsidP="006B3B95">
            <w:pPr>
              <w:snapToGrid w:val="0"/>
              <w:spacing w:after="0" w:line="240" w:lineRule="auto"/>
            </w:pPr>
            <w:hyperlink r:id="rId124" w:history="1">
              <w:r w:rsidR="0051409A" w:rsidRPr="004D4765">
                <w:rPr>
                  <w:rStyle w:val="Hyperlink"/>
                  <w:rFonts w:cs="Arial"/>
                  <w:color w:val="auto"/>
                </w:rPr>
                <w:t>S1-170209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1409A" w:rsidRPr="004D4765" w:rsidRDefault="0051409A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4765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1409A" w:rsidRPr="004D4765" w:rsidRDefault="0051409A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4765">
              <w:rPr>
                <w:rFonts w:eastAsia="Times New Roman" w:cs="Arial"/>
                <w:szCs w:val="18"/>
                <w:lang w:eastAsia="ar-SA"/>
              </w:rPr>
              <w:t>SMARTER – private network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1409A" w:rsidRPr="004D4765" w:rsidRDefault="004D4765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476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D4765" w:rsidRDefault="0051409A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4765">
              <w:rPr>
                <w:rFonts w:eastAsia="Times New Roman" w:cs="Arial"/>
                <w:szCs w:val="18"/>
                <w:lang w:eastAsia="ar-SA"/>
              </w:rPr>
              <w:t>Revision of S1-170010.</w:t>
            </w:r>
          </w:p>
          <w:p w:rsidR="004D4765" w:rsidRPr="004D4765" w:rsidRDefault="004D4765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4D4765" w:rsidRDefault="004D4765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  <w:p w:rsidR="0051409A" w:rsidRPr="004D4765" w:rsidRDefault="004D4765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  <w:r w:rsidRPr="004D4765">
              <w:rPr>
                <w:rFonts w:eastAsia="Times New Roman" w:cs="Arial"/>
                <w:szCs w:val="18"/>
                <w:lang w:eastAsia="ar-SA"/>
              </w:rPr>
              <w:t>o presentation</w:t>
            </w:r>
          </w:p>
        </w:tc>
      </w:tr>
      <w:tr w:rsidR="00CE532F" w:rsidRPr="00C9708F" w:rsidTr="00DF4759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6B3B9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Editorial</w:t>
            </w:r>
          </w:p>
        </w:tc>
      </w:tr>
      <w:tr w:rsidR="00CE532F" w:rsidRPr="00081F3D" w:rsidTr="00DF4759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5" w:history="1">
              <w:r w:rsidR="00CE532F" w:rsidRPr="00DF475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S1-170017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Huawei, 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Editorial update to SMARTER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DF4759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Revised to S1-170245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DF4759" w:rsidRPr="00081F3D" w:rsidTr="00DF4759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759" w:rsidRPr="00DF4759" w:rsidRDefault="00DF4759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759" w:rsidRPr="00DF4759" w:rsidRDefault="001C3B6B" w:rsidP="006B3B95">
            <w:pPr>
              <w:snapToGrid w:val="0"/>
              <w:spacing w:after="0" w:line="240" w:lineRule="auto"/>
            </w:pPr>
            <w:hyperlink r:id="rId126" w:history="1">
              <w:r w:rsidR="00DF4759" w:rsidRPr="00DF4759">
                <w:rPr>
                  <w:rStyle w:val="Hyperlink"/>
                  <w:rFonts w:cs="Arial"/>
                  <w:color w:val="auto"/>
                </w:rPr>
                <w:t>S1-170245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759" w:rsidRPr="00DF4759" w:rsidRDefault="00DF4759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Huawei, 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759" w:rsidRPr="00DF4759" w:rsidRDefault="00DF4759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Editorial update to SMARTER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759" w:rsidRPr="00DF4759" w:rsidRDefault="00DF4759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759" w:rsidRPr="00DF4759" w:rsidRDefault="00DF4759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Revision of S1-170017.</w:t>
            </w:r>
          </w:p>
        </w:tc>
      </w:tr>
      <w:tr w:rsidR="00CE532F" w:rsidRPr="00081F3D" w:rsidTr="00DF4759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7" w:history="1">
              <w:r w:rsidR="00CE532F" w:rsidRPr="00DF475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S1-170044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Removal of TR references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DF4759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DF4759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DF4759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DF4759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8" w:history="1">
              <w:r w:rsidR="00CE532F" w:rsidRPr="00DF475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S1-170048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DF4759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DF4759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Removal of TR references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DF4759" w:rsidRDefault="00DF4759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E532F" w:rsidRPr="00DF4759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081F3D" w:rsidTr="00DF4759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9" w:history="1">
              <w:r w:rsidR="00CE532F" w:rsidRPr="00DF475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S1-170120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Removal of references to 5G TRs from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DF4759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475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DF4759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C9708F" w:rsidTr="003F257C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532F" w:rsidRPr="00C9708F" w:rsidRDefault="00CE532F" w:rsidP="006B3B9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Future 5G work</w:t>
            </w:r>
          </w:p>
        </w:tc>
      </w:tr>
      <w:tr w:rsidR="00CE532F" w:rsidRPr="00081F3D" w:rsidTr="00E23E7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F257C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57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F257C" w:rsidRDefault="001C3B6B" w:rsidP="006B3B9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30" w:history="1">
              <w:r w:rsidR="00CE532F" w:rsidRPr="003F257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S1-170077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F257C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F257C">
              <w:rPr>
                <w:rFonts w:eastAsia="Times New Roman" w:cs="Arial" w:hint="eastAsia"/>
                <w:szCs w:val="18"/>
                <w:lang w:val="de-DE" w:eastAsia="ar-SA"/>
              </w:rPr>
              <w:t>TOYOTA ITC, NTT DOCOMO, KDDI, Intel, DENSO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F257C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57C">
              <w:rPr>
                <w:rFonts w:eastAsia="Times New Roman" w:cs="Arial" w:hint="eastAsia"/>
                <w:szCs w:val="18"/>
                <w:lang w:eastAsia="ar-SA"/>
              </w:rPr>
              <w:t>Delay-/disruption-tolerant machine type communication (DT-MTC)</w:t>
            </w:r>
            <w:r w:rsidRPr="003F257C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3F257C">
              <w:rPr>
                <w:rFonts w:eastAsia="Times New Roman" w:cs="Arial" w:hint="eastAsia"/>
                <w:szCs w:val="18"/>
                <w:lang w:eastAsia="ar-SA"/>
              </w:rPr>
              <w:t>supporting verticals, incl. non-real-time big data collection</w:t>
            </w:r>
            <w:r w:rsidRPr="003F257C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Pr="003F257C">
              <w:rPr>
                <w:rFonts w:eastAsia="Times New Roman" w:cs="Arial" w:hint="eastAsia"/>
                <w:szCs w:val="18"/>
                <w:lang w:eastAsia="ar-SA"/>
              </w:rPr>
              <w:t>in automotive application domain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F257C" w:rsidRDefault="003F257C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257C">
              <w:rPr>
                <w:rFonts w:eastAsia="Times New Roman" w:cs="Arial"/>
                <w:szCs w:val="18"/>
                <w:lang w:eastAsia="ar-SA"/>
              </w:rPr>
              <w:t>Revised to S1-170214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E532F" w:rsidRPr="003F257C" w:rsidRDefault="00CE532F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3F257C" w:rsidRPr="00081F3D" w:rsidTr="00E23E7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F257C" w:rsidRPr="00E23E75" w:rsidRDefault="003F257C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3E7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F257C" w:rsidRPr="00E23E75" w:rsidRDefault="001C3B6B" w:rsidP="006B3B95">
            <w:pPr>
              <w:snapToGrid w:val="0"/>
              <w:spacing w:after="0" w:line="240" w:lineRule="auto"/>
            </w:pPr>
            <w:hyperlink r:id="rId131" w:history="1">
              <w:r w:rsidR="003F257C" w:rsidRPr="00E23E75">
                <w:rPr>
                  <w:rStyle w:val="Hyperlink"/>
                  <w:rFonts w:cs="Arial"/>
                  <w:color w:val="auto"/>
                </w:rPr>
                <w:t>S1-170214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F257C" w:rsidRPr="00E23E75" w:rsidRDefault="003F257C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23E75">
              <w:rPr>
                <w:rFonts w:eastAsia="Times New Roman" w:cs="Arial"/>
                <w:szCs w:val="18"/>
                <w:lang w:val="de-DE" w:eastAsia="ar-SA"/>
              </w:rPr>
              <w:t>TOYOTA ITC, NTT DOCOMO, KDDI, Intel, DENSO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F257C" w:rsidRPr="00E23E75" w:rsidRDefault="003F257C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3E75">
              <w:rPr>
                <w:rFonts w:eastAsia="Times New Roman" w:cs="Arial"/>
                <w:szCs w:val="18"/>
                <w:lang w:eastAsia="ar-SA"/>
              </w:rPr>
              <w:t>Delay-/disruption-tolerant machine type communication (DT-MTC) supporting verticals, incl. non-real-time big data collection in automotive application domain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F257C" w:rsidRPr="00E23E75" w:rsidRDefault="00E23E75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3E7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F257C" w:rsidRPr="00E23E75" w:rsidRDefault="003F257C" w:rsidP="006B3B95">
            <w:pPr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3E75">
              <w:rPr>
                <w:rFonts w:eastAsia="Times New Roman" w:cs="Arial"/>
                <w:szCs w:val="18"/>
                <w:lang w:eastAsia="ar-SA"/>
              </w:rPr>
              <w:t>Revision of S1-170077.</w:t>
            </w:r>
          </w:p>
        </w:tc>
      </w:tr>
      <w:tr w:rsidR="00CE532F" w:rsidRPr="00B04844" w:rsidTr="00CE532F">
        <w:trPr>
          <w:trHeight w:val="141"/>
        </w:trPr>
        <w:tc>
          <w:tcPr>
            <w:tcW w:w="14899" w:type="dxa"/>
            <w:gridSpan w:val="1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CE532F" w:rsidRPr="00F45489" w:rsidRDefault="00CE532F" w:rsidP="006B3B95">
            <w:pPr>
              <w:pStyle w:val="Heading3"/>
            </w:pPr>
            <w:r>
              <w:t>SMARTER drafting session information and SMARTER output</w:t>
            </w:r>
          </w:p>
        </w:tc>
      </w:tr>
      <w:tr w:rsidR="00CE532F" w:rsidRPr="002B6AA0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D2059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2" w:history="1">
              <w:r w:rsidR="00CE532F" w:rsidRPr="003833B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S1-170168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SMARTER</w:t>
            </w:r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2B6AA0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D2059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3" w:history="1">
              <w:r w:rsidR="00CE532F" w:rsidRPr="003833B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S1-170169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SMARTER</w:t>
            </w:r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2B6AA0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E532F" w:rsidRPr="002B6AA0" w:rsidTr="00CE532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5671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0D2059" w:rsidRDefault="001C3B6B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4" w:history="1">
              <w:r w:rsidR="00CE532F" w:rsidRPr="003833B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S1-170170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5671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5671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5671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TS22.261v1.1</w:t>
            </w:r>
            <w:r w:rsidRPr="0066567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5671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2F" w:rsidRPr="00665671" w:rsidRDefault="00CE532F" w:rsidP="006B3B9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543A" w:rsidTr="00CE532F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CE532F" w:rsidRDefault="00CE532F" w:rsidP="00CE532F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>2.</w:t>
            </w:r>
            <w:r w:rsidR="0016543A" w:rsidRPr="00CE532F">
              <w:rPr>
                <w:rFonts w:cs="Arial"/>
                <w:b/>
                <w:color w:val="1F497D"/>
                <w:sz w:val="24"/>
              </w:rPr>
              <w:t>Tdoc numbers for allocation during drafting session (admin purposes only)</w:t>
            </w:r>
          </w:p>
        </w:tc>
      </w:tr>
      <w:tr w:rsidR="005D4328" w:rsidRPr="00C42DE7" w:rsidTr="00CE532F">
        <w:trPr>
          <w:trHeight w:val="141"/>
        </w:trPr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1654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CE532F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S1-170198</w:t>
            </w:r>
            <w:r w:rsidR="000D70DC">
              <w:t>-</w:t>
            </w:r>
            <w:bookmarkStart w:id="2" w:name="_GoBack"/>
            <w:bookmarkEnd w:id="2"/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D4328" w:rsidRPr="00C42DE7" w:rsidTr="00CE532F">
        <w:trPr>
          <w:trHeight w:val="141"/>
        </w:trPr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0D70DC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S1-170245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543A" w:rsidRPr="0016543A" w:rsidTr="00CE532F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CE532F" w:rsidRDefault="00CE532F" w:rsidP="00CE532F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3. </w:t>
            </w:r>
            <w:r w:rsidR="0016543A" w:rsidRPr="00CE532F">
              <w:rPr>
                <w:rFonts w:cs="Arial"/>
                <w:b/>
                <w:color w:val="1F497D"/>
                <w:sz w:val="24"/>
              </w:rPr>
              <w:t>Tdoc numbers NOT allocated during drafting session (admin purposes only)</w:t>
            </w:r>
          </w:p>
        </w:tc>
      </w:tr>
      <w:tr w:rsidR="0016543A" w:rsidRPr="0016543A" w:rsidTr="00CE532F">
        <w:tblPrEx>
          <w:shd w:val="clear" w:color="auto" w:fill="auto"/>
        </w:tblPrEx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6543A" w:rsidTr="00CE532F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CE532F" w:rsidRDefault="00CE532F" w:rsidP="00CE532F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4. </w:t>
            </w:r>
            <w:r w:rsidR="0016543A" w:rsidRPr="00CE532F">
              <w:rPr>
                <w:rFonts w:cs="Arial"/>
                <w:b/>
                <w:color w:val="1F497D"/>
                <w:sz w:val="24"/>
              </w:rPr>
              <w:t>Summary of drafting session</w:t>
            </w:r>
          </w:p>
        </w:tc>
      </w:tr>
      <w:tr w:rsidR="0016543A" w:rsidRPr="0016543A" w:rsidTr="00CE532F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70DC" w:rsidRDefault="000D70DC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70 Docs treated</w:t>
            </w:r>
          </w:p>
          <w:p w:rsidR="000D70DC" w:rsidRDefault="000D70DC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8 Docs. Noted</w:t>
            </w:r>
          </w:p>
          <w:p w:rsidR="000D70DC" w:rsidRDefault="000D70DC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24 Docs Agreed</w:t>
            </w:r>
          </w:p>
          <w:p w:rsidR="0016543A" w:rsidRPr="000D70DC" w:rsidRDefault="000D70DC" w:rsidP="000D70DC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32 Revised Documents to Plenary</w:t>
            </w:r>
          </w:p>
        </w:tc>
      </w:tr>
      <w:tr w:rsidR="0016543A" w:rsidRPr="0016543A" w:rsidTr="00CE532F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BC29A2" w:rsidRDefault="00BC29A2" w:rsidP="00BC29A2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5. </w:t>
            </w:r>
            <w:r w:rsidR="0016543A" w:rsidRPr="00BC29A2">
              <w:rPr>
                <w:rFonts w:cs="Arial"/>
                <w:b/>
                <w:color w:val="1F497D"/>
                <w:sz w:val="24"/>
              </w:rPr>
              <w:t>Close</w:t>
            </w:r>
          </w:p>
        </w:tc>
      </w:tr>
    </w:tbl>
    <w:p w:rsidR="0016543A" w:rsidRDefault="0016543A" w:rsidP="0016543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16543A" w:rsidRPr="00D13E1F" w:rsidRDefault="0016543A" w:rsidP="0016543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16543A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16543A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7F07EB" w:rsidRDefault="007F07EB" w:rsidP="00011A30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B6B" w:rsidRDefault="001C3B6B" w:rsidP="002E015E">
      <w:pPr>
        <w:spacing w:after="0" w:line="240" w:lineRule="auto"/>
      </w:pPr>
      <w:r>
        <w:separator/>
      </w:r>
    </w:p>
  </w:endnote>
  <w:endnote w:type="continuationSeparator" w:id="0">
    <w:p w:rsidR="001C3B6B" w:rsidRDefault="001C3B6B" w:rsidP="002E015E">
      <w:pPr>
        <w:spacing w:after="0" w:line="240" w:lineRule="auto"/>
      </w:pPr>
      <w:r>
        <w:continuationSeparator/>
      </w:r>
    </w:p>
  </w:endnote>
  <w:endnote w:type="continuationNotice" w:id="1">
    <w:p w:rsidR="001C3B6B" w:rsidRDefault="001C3B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B6B" w:rsidRDefault="001C3B6B" w:rsidP="002E015E">
      <w:pPr>
        <w:spacing w:after="0" w:line="240" w:lineRule="auto"/>
      </w:pPr>
      <w:r>
        <w:separator/>
      </w:r>
    </w:p>
  </w:footnote>
  <w:footnote w:type="continuationSeparator" w:id="0">
    <w:p w:rsidR="001C3B6B" w:rsidRDefault="001C3B6B" w:rsidP="002E015E">
      <w:pPr>
        <w:spacing w:after="0" w:line="240" w:lineRule="auto"/>
      </w:pPr>
      <w:r>
        <w:continuationSeparator/>
      </w:r>
    </w:p>
  </w:footnote>
  <w:footnote w:type="continuationNotice" w:id="1">
    <w:p w:rsidR="001C3B6B" w:rsidRDefault="001C3B6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A9BC247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A84CCA"/>
    <w:multiLevelType w:val="hybridMultilevel"/>
    <w:tmpl w:val="250CC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54317"/>
    <w:multiLevelType w:val="multilevel"/>
    <w:tmpl w:val="45D097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8646F75"/>
    <w:multiLevelType w:val="hybridMultilevel"/>
    <w:tmpl w:val="3F8EA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F7FA4"/>
    <w:multiLevelType w:val="hybridMultilevel"/>
    <w:tmpl w:val="864820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48E450A"/>
    <w:multiLevelType w:val="hybridMultilevel"/>
    <w:tmpl w:val="C61E0A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5"/>
  </w:num>
  <w:num w:numId="10">
    <w:abstractNumId w:val="12"/>
  </w:num>
  <w:num w:numId="11">
    <w:abstractNumId w:val="8"/>
  </w:num>
  <w:num w:numId="12">
    <w:abstractNumId w:val="9"/>
  </w:num>
  <w:num w:numId="13">
    <w:abstractNumId w:val="10"/>
  </w:num>
  <w:num w:numId="14">
    <w:abstractNumId w:val="8"/>
    <w:lvlOverride w:ilvl="0">
      <w:startOverride w:val="3"/>
    </w:lvlOverride>
    <w:lvlOverride w:ilvl="1"/>
  </w:num>
  <w:num w:numId="15">
    <w:abstractNumId w:val="11"/>
  </w:num>
  <w:num w:numId="16">
    <w:abstractNumId w:val="8"/>
    <w:lvlOverride w:ilvl="0">
      <w:startOverride w:val="3"/>
    </w:lvlOverride>
    <w:lvlOverride w:ilvl="1">
      <w:startOverride w:val="1"/>
    </w:lvlOverride>
  </w:num>
  <w:num w:numId="17">
    <w:abstractNumId w:val="8"/>
    <w:lvlOverride w:ilvl="0">
      <w:startOverride w:val="3"/>
    </w:lvlOverride>
    <w:lvlOverride w:ilvl="1">
      <w:startOverride w:val="1"/>
    </w:lvlOverride>
  </w:num>
  <w:num w:numId="18">
    <w:abstractNumId w:val="14"/>
  </w:num>
  <w:num w:numId="19">
    <w:abstractNumId w:val="16"/>
  </w:num>
  <w:num w:numId="2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629D"/>
    <w:rsid w:val="0000757F"/>
    <w:rsid w:val="00010483"/>
    <w:rsid w:val="000109E4"/>
    <w:rsid w:val="00011475"/>
    <w:rsid w:val="00011A30"/>
    <w:rsid w:val="00011E38"/>
    <w:rsid w:val="00012163"/>
    <w:rsid w:val="0001245A"/>
    <w:rsid w:val="000125FF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071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77C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3D41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C8D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4D44"/>
    <w:rsid w:val="00085677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4FCC"/>
    <w:rsid w:val="00095347"/>
    <w:rsid w:val="00095728"/>
    <w:rsid w:val="000958E7"/>
    <w:rsid w:val="000959FD"/>
    <w:rsid w:val="00095E1F"/>
    <w:rsid w:val="00096D5A"/>
    <w:rsid w:val="00097B41"/>
    <w:rsid w:val="00097E76"/>
    <w:rsid w:val="000A135B"/>
    <w:rsid w:val="000A14D4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51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E67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0DC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E7D70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42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7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512"/>
    <w:rsid w:val="001276EC"/>
    <w:rsid w:val="00127858"/>
    <w:rsid w:val="00127901"/>
    <w:rsid w:val="00130E6A"/>
    <w:rsid w:val="00130EDE"/>
    <w:rsid w:val="00132467"/>
    <w:rsid w:val="00134744"/>
    <w:rsid w:val="00134F08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30E"/>
    <w:rsid w:val="00162C1C"/>
    <w:rsid w:val="00162E90"/>
    <w:rsid w:val="00164162"/>
    <w:rsid w:val="00164344"/>
    <w:rsid w:val="00165345"/>
    <w:rsid w:val="0016543A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3B6B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377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AC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5FD4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3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30C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6981"/>
    <w:rsid w:val="00247C0E"/>
    <w:rsid w:val="0025155F"/>
    <w:rsid w:val="00251590"/>
    <w:rsid w:val="00251AE9"/>
    <w:rsid w:val="00252ECC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80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8EC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0A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65B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2A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1876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07BA4"/>
    <w:rsid w:val="00310E8A"/>
    <w:rsid w:val="003124E9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0B8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3ED0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C5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38FB"/>
    <w:rsid w:val="003541C8"/>
    <w:rsid w:val="003541EE"/>
    <w:rsid w:val="003545ED"/>
    <w:rsid w:val="0035504A"/>
    <w:rsid w:val="003554C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1D01"/>
    <w:rsid w:val="00381E8B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41D"/>
    <w:rsid w:val="0039685B"/>
    <w:rsid w:val="00396A48"/>
    <w:rsid w:val="00397583"/>
    <w:rsid w:val="003977F9"/>
    <w:rsid w:val="00397F95"/>
    <w:rsid w:val="003A005E"/>
    <w:rsid w:val="003A08D9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157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257C"/>
    <w:rsid w:val="003F2E02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1F6C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19C"/>
    <w:rsid w:val="004825E9"/>
    <w:rsid w:val="004827CA"/>
    <w:rsid w:val="00482963"/>
    <w:rsid w:val="00482A18"/>
    <w:rsid w:val="00483AAD"/>
    <w:rsid w:val="00483C7B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45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9C4"/>
    <w:rsid w:val="004C5CAE"/>
    <w:rsid w:val="004C5D3D"/>
    <w:rsid w:val="004C5E91"/>
    <w:rsid w:val="004C635C"/>
    <w:rsid w:val="004C64D2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765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09A"/>
    <w:rsid w:val="00514715"/>
    <w:rsid w:val="00514872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5B0"/>
    <w:rsid w:val="005229C7"/>
    <w:rsid w:val="0052371E"/>
    <w:rsid w:val="00523948"/>
    <w:rsid w:val="00524127"/>
    <w:rsid w:val="005250A9"/>
    <w:rsid w:val="00526206"/>
    <w:rsid w:val="00526A92"/>
    <w:rsid w:val="00526EEC"/>
    <w:rsid w:val="005275B6"/>
    <w:rsid w:val="00527EA4"/>
    <w:rsid w:val="00531744"/>
    <w:rsid w:val="005318C3"/>
    <w:rsid w:val="00532043"/>
    <w:rsid w:val="00532498"/>
    <w:rsid w:val="0053262C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C19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39B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412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1A73"/>
    <w:rsid w:val="005C3526"/>
    <w:rsid w:val="005C3729"/>
    <w:rsid w:val="005C3EBB"/>
    <w:rsid w:val="005C4147"/>
    <w:rsid w:val="005C446C"/>
    <w:rsid w:val="005C44DB"/>
    <w:rsid w:val="005C4A7A"/>
    <w:rsid w:val="005C4AB7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328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8BA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2E4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E90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1D04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363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5EF0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381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F83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316"/>
    <w:rsid w:val="006B268F"/>
    <w:rsid w:val="006B3226"/>
    <w:rsid w:val="006B3782"/>
    <w:rsid w:val="006B37CB"/>
    <w:rsid w:val="006B39AA"/>
    <w:rsid w:val="006B3B95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C7FB1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2B9D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65F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3F03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263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B59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926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268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4E8C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A763B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2B64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27E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C04"/>
    <w:rsid w:val="00816E36"/>
    <w:rsid w:val="0081716B"/>
    <w:rsid w:val="0081727D"/>
    <w:rsid w:val="00817E1A"/>
    <w:rsid w:val="00820988"/>
    <w:rsid w:val="00820B56"/>
    <w:rsid w:val="00820B5E"/>
    <w:rsid w:val="00820BFF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99C"/>
    <w:rsid w:val="00827F8C"/>
    <w:rsid w:val="00827FCD"/>
    <w:rsid w:val="00830236"/>
    <w:rsid w:val="00830B8C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5F36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3979"/>
    <w:rsid w:val="0086422E"/>
    <w:rsid w:val="00864811"/>
    <w:rsid w:val="008648B3"/>
    <w:rsid w:val="00864C18"/>
    <w:rsid w:val="00865018"/>
    <w:rsid w:val="0086587B"/>
    <w:rsid w:val="00865D47"/>
    <w:rsid w:val="00865F40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14FD"/>
    <w:rsid w:val="00882297"/>
    <w:rsid w:val="0088264A"/>
    <w:rsid w:val="0088271E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592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DD2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48B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0E5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763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D7"/>
    <w:rsid w:val="009072F1"/>
    <w:rsid w:val="00907772"/>
    <w:rsid w:val="009078FC"/>
    <w:rsid w:val="00907AB8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44C1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04A5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7A0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0027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5971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97EAB"/>
    <w:rsid w:val="009A038B"/>
    <w:rsid w:val="009A09CA"/>
    <w:rsid w:val="009A0C00"/>
    <w:rsid w:val="009A13DE"/>
    <w:rsid w:val="009A13E7"/>
    <w:rsid w:val="009A15FF"/>
    <w:rsid w:val="009A16D0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09BF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D96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92A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3CE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349A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8E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873"/>
    <w:rsid w:val="00A64326"/>
    <w:rsid w:val="00A648B5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1DC"/>
    <w:rsid w:val="00A70509"/>
    <w:rsid w:val="00A712DE"/>
    <w:rsid w:val="00A713F1"/>
    <w:rsid w:val="00A71628"/>
    <w:rsid w:val="00A72372"/>
    <w:rsid w:val="00A7243A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181"/>
    <w:rsid w:val="00AA13EF"/>
    <w:rsid w:val="00AA1AB0"/>
    <w:rsid w:val="00AA1BFD"/>
    <w:rsid w:val="00AA2F6B"/>
    <w:rsid w:val="00AA3020"/>
    <w:rsid w:val="00AA3204"/>
    <w:rsid w:val="00AA35A6"/>
    <w:rsid w:val="00AA3629"/>
    <w:rsid w:val="00AA3928"/>
    <w:rsid w:val="00AA3A0C"/>
    <w:rsid w:val="00AA3A3C"/>
    <w:rsid w:val="00AA3DBB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3DFA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28E"/>
    <w:rsid w:val="00AD03EC"/>
    <w:rsid w:val="00AD066A"/>
    <w:rsid w:val="00AD085E"/>
    <w:rsid w:val="00AD0C55"/>
    <w:rsid w:val="00AD19C5"/>
    <w:rsid w:val="00AD2560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0F2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95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B9D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B5B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135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6A41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45BC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1F2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9A2"/>
    <w:rsid w:val="00BC2FA7"/>
    <w:rsid w:val="00BC3085"/>
    <w:rsid w:val="00BC332E"/>
    <w:rsid w:val="00BC36C9"/>
    <w:rsid w:val="00BC3FFF"/>
    <w:rsid w:val="00BC469F"/>
    <w:rsid w:val="00BC475F"/>
    <w:rsid w:val="00BC5838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07F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592F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D1B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142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2FB"/>
    <w:rsid w:val="00CD5B23"/>
    <w:rsid w:val="00CD60A8"/>
    <w:rsid w:val="00CD610C"/>
    <w:rsid w:val="00CD6F01"/>
    <w:rsid w:val="00CD7EEB"/>
    <w:rsid w:val="00CE0378"/>
    <w:rsid w:val="00CE0BFC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32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1A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E1F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0B4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23A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B02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2AC9"/>
    <w:rsid w:val="00DC30B5"/>
    <w:rsid w:val="00DC3262"/>
    <w:rsid w:val="00DC3491"/>
    <w:rsid w:val="00DC390C"/>
    <w:rsid w:val="00DC40DE"/>
    <w:rsid w:val="00DC562F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B73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426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2C4"/>
    <w:rsid w:val="00DF2433"/>
    <w:rsid w:val="00DF2755"/>
    <w:rsid w:val="00DF359B"/>
    <w:rsid w:val="00DF4759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798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455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E75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2BB8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1C34"/>
    <w:rsid w:val="00E72468"/>
    <w:rsid w:val="00E73944"/>
    <w:rsid w:val="00E739C7"/>
    <w:rsid w:val="00E74076"/>
    <w:rsid w:val="00E7588E"/>
    <w:rsid w:val="00E75E32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516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039"/>
    <w:rsid w:val="00ED2142"/>
    <w:rsid w:val="00ED2C45"/>
    <w:rsid w:val="00ED3410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3370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43F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07ED6"/>
    <w:rsid w:val="00F100A8"/>
    <w:rsid w:val="00F10390"/>
    <w:rsid w:val="00F109A7"/>
    <w:rsid w:val="00F10FA4"/>
    <w:rsid w:val="00F11D2E"/>
    <w:rsid w:val="00F124DF"/>
    <w:rsid w:val="00F12630"/>
    <w:rsid w:val="00F1276C"/>
    <w:rsid w:val="00F12DCF"/>
    <w:rsid w:val="00F13BCD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470E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F8E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D28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8AC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4F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3877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C1E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664"/>
    <w:rsid w:val="00FE39FE"/>
    <w:rsid w:val="00FE58C9"/>
    <w:rsid w:val="00FE5FB7"/>
    <w:rsid w:val="00FE7086"/>
    <w:rsid w:val="00FE752D"/>
    <w:rsid w:val="00FE7B3B"/>
    <w:rsid w:val="00FE7FED"/>
    <w:rsid w:val="00FF0767"/>
    <w:rsid w:val="00FF0A6D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F355903-57C0-4144-830F-B9BF62A9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011A30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011A30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E:\3GPP\SA1%20Spokane%202017\docs\S1-170183.zip" TargetMode="External"/><Relationship Id="rId117" Type="http://schemas.openxmlformats.org/officeDocument/2006/relationships/hyperlink" Target="file:///E:\3GPP\SA1%20Spokane%202017\Docs\S1-170012.zip" TargetMode="External"/><Relationship Id="rId21" Type="http://schemas.openxmlformats.org/officeDocument/2006/relationships/hyperlink" Target="file:///C:\Users\myounge\Documents\3GPP\SA1\TSGS1_76bis_Spokane\docs\S1-170203.zip" TargetMode="External"/><Relationship Id="rId42" Type="http://schemas.openxmlformats.org/officeDocument/2006/relationships/hyperlink" Target="file:///C:\Users\myounge\Documents\3GPP\SA1\TSGS1_76bis_Spokane\docs\S1-170231.zip" TargetMode="External"/><Relationship Id="rId47" Type="http://schemas.openxmlformats.org/officeDocument/2006/relationships/hyperlink" Target="file:///E:\3GPP\SA1%20Spokane%202017\Docs\S1-170062.zip" TargetMode="External"/><Relationship Id="rId63" Type="http://schemas.openxmlformats.org/officeDocument/2006/relationships/hyperlink" Target="file:///C:\Users\myounge\Documents\3GPP\SA1\TSGS1_76bis_Spokane\docs\S1-170221.zip" TargetMode="External"/><Relationship Id="rId68" Type="http://schemas.openxmlformats.org/officeDocument/2006/relationships/hyperlink" Target="file:///E:\3GPP\SA1%20Spokane%202017\Docs\S1-170060.zip" TargetMode="External"/><Relationship Id="rId84" Type="http://schemas.openxmlformats.org/officeDocument/2006/relationships/hyperlink" Target="file:///C:\Users\myounge\Documents\3GPP\SA1\TSGS1_76bis_Spokane\docs\S1-170188.zip" TargetMode="External"/><Relationship Id="rId89" Type="http://schemas.openxmlformats.org/officeDocument/2006/relationships/hyperlink" Target="file:///E:\3GPP\SA1%20Spokane%202017\Docs\S1-170058.zip" TargetMode="External"/><Relationship Id="rId112" Type="http://schemas.openxmlformats.org/officeDocument/2006/relationships/hyperlink" Target="file:///C:\Users\myounge\Documents\3GPP\SA1\TSGS1_76bis_Spokane\docs\S1-170220.zip" TargetMode="External"/><Relationship Id="rId133" Type="http://schemas.openxmlformats.org/officeDocument/2006/relationships/hyperlink" Target="file:///E:\3GPP\SA1%20Spokane%202017\Docs\S1-170169.zip" TargetMode="External"/><Relationship Id="rId16" Type="http://schemas.openxmlformats.org/officeDocument/2006/relationships/hyperlink" Target="file:///C:\Users\myounge\Documents\3GPP\SA1\TSGS1_76bis_Spokane\docs\S1-170201.zip" TargetMode="External"/><Relationship Id="rId107" Type="http://schemas.openxmlformats.org/officeDocument/2006/relationships/hyperlink" Target="file:///E:\3GPP\SA1%20Spokane%202017\Docs\S1-170019.zip" TargetMode="External"/><Relationship Id="rId11" Type="http://schemas.openxmlformats.org/officeDocument/2006/relationships/hyperlink" Target="file:///E:\3GPP\SA1%20Spokane%202017\Docs\S1-170049.zip" TargetMode="External"/><Relationship Id="rId32" Type="http://schemas.openxmlformats.org/officeDocument/2006/relationships/hyperlink" Target="file:///E:\3GPP\SA1%20Spokane%202017\Docs\S1-170100.zip" TargetMode="External"/><Relationship Id="rId37" Type="http://schemas.openxmlformats.org/officeDocument/2006/relationships/hyperlink" Target="file:///C:\Users\myounge\Documents\3GPP\SA1\TSGS1_76bis_Spokane\docs\S1-170210.zip" TargetMode="External"/><Relationship Id="rId53" Type="http://schemas.openxmlformats.org/officeDocument/2006/relationships/hyperlink" Target="file:///E:\3GPP\SA1%20Spokane%202017\Docs\S1-170014.zip" TargetMode="External"/><Relationship Id="rId58" Type="http://schemas.openxmlformats.org/officeDocument/2006/relationships/hyperlink" Target="file:///C:\Users\myounge\Documents\3GPP\SA1\TSGS1_76bis_Spokane\docs\S1-170218.zip" TargetMode="External"/><Relationship Id="rId74" Type="http://schemas.openxmlformats.org/officeDocument/2006/relationships/hyperlink" Target="file:///E:\3GPP\SA1%20Spokane%202017\Docs\S1-170093.zip" TargetMode="External"/><Relationship Id="rId79" Type="http://schemas.openxmlformats.org/officeDocument/2006/relationships/hyperlink" Target="file:///C:\Users\myounge\Documents\3GPP\SA1\TSGS1_76bis_Spokane\docs\S1-170228.zip" TargetMode="External"/><Relationship Id="rId102" Type="http://schemas.openxmlformats.org/officeDocument/2006/relationships/hyperlink" Target="file:///E:\3GPP\SA1%20Spokane%202017\Docs\S1-170178.zip" TargetMode="External"/><Relationship Id="rId123" Type="http://schemas.openxmlformats.org/officeDocument/2006/relationships/hyperlink" Target="file:///E:\3GPP\SA1%20Spokane%202017\Docs\S1-170010.zip" TargetMode="External"/><Relationship Id="rId128" Type="http://schemas.openxmlformats.org/officeDocument/2006/relationships/hyperlink" Target="file:///E:\3GPP\SA1%20Spokane%202017\Docs\S1-170048.zip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file:///C:\Users\myounge\Documents\3GPP\SA1\TSGS1_76bis_Spokane\docs\S1-170232.zip" TargetMode="External"/><Relationship Id="rId95" Type="http://schemas.openxmlformats.org/officeDocument/2006/relationships/hyperlink" Target="file:///E:\3GPP\SA1%20Spokane%202017\Docs\S1-170124.zip" TargetMode="External"/><Relationship Id="rId14" Type="http://schemas.openxmlformats.org/officeDocument/2006/relationships/hyperlink" Target="file:///C:\Users\myounge\Documents\3GPP\SA1\TSGS1_76bis_Spokane\docs\S1-170200.zip" TargetMode="External"/><Relationship Id="rId22" Type="http://schemas.openxmlformats.org/officeDocument/2006/relationships/hyperlink" Target="file:///E:\3GPP\SA1%20Spokane%202017\Docs\S1-170008.zip" TargetMode="External"/><Relationship Id="rId27" Type="http://schemas.openxmlformats.org/officeDocument/2006/relationships/hyperlink" Target="file:///E:\3GPP\SA1%20Spokane%202017\Docs\S1-170107.zip" TargetMode="External"/><Relationship Id="rId30" Type="http://schemas.openxmlformats.org/officeDocument/2006/relationships/hyperlink" Target="file:///C:\Users\myounge\Documents\3GPP\SA1\TSGS1_76bis_Spokane\docs\S1-170204.zip" TargetMode="External"/><Relationship Id="rId35" Type="http://schemas.openxmlformats.org/officeDocument/2006/relationships/hyperlink" Target="file:///C:\Users\myounge\Documents\3GPP\SA1\TSGS1_76bis_Spokane\docs\S1-170205.zip" TargetMode="External"/><Relationship Id="rId43" Type="http://schemas.openxmlformats.org/officeDocument/2006/relationships/hyperlink" Target="file:///E:\3GPP\SA1%20Spokane%202017\Docs\S1-170139.zip" TargetMode="External"/><Relationship Id="rId48" Type="http://schemas.openxmlformats.org/officeDocument/2006/relationships/hyperlink" Target="file:///C:\Users\myounge\Documents\3GPP\SA1\TSGS1_76bis_Spokane\docs\S1-170213.zip" TargetMode="External"/><Relationship Id="rId56" Type="http://schemas.openxmlformats.org/officeDocument/2006/relationships/hyperlink" Target="file:///C:\Users\myounge\Documents\3GPP\SA1\TSGS1_76bis_Spokane\docs\S1-170217.zip" TargetMode="External"/><Relationship Id="rId64" Type="http://schemas.openxmlformats.org/officeDocument/2006/relationships/hyperlink" Target="file:///E:\3GPP\SA1%20Spokane%202017\Docs\S1-170102.zip" TargetMode="External"/><Relationship Id="rId69" Type="http://schemas.openxmlformats.org/officeDocument/2006/relationships/hyperlink" Target="file:///C:\Users\myounge\Documents\3GPP\SA1\TSGS1_76bis_Spokane\docs\S1-170224.zip" TargetMode="External"/><Relationship Id="rId77" Type="http://schemas.openxmlformats.org/officeDocument/2006/relationships/hyperlink" Target="file:///C:\Users\myounge\Documents\3GPP\SA1\TSGS1_76bis_Spokane\docs\S1-170227.zip" TargetMode="External"/><Relationship Id="rId100" Type="http://schemas.openxmlformats.org/officeDocument/2006/relationships/hyperlink" Target="file:///C:\Users\myounge\Documents\3GPP\SA1\TSGS1_76bis_Spokane\docs\S1-170235.zip" TargetMode="External"/><Relationship Id="rId105" Type="http://schemas.openxmlformats.org/officeDocument/2006/relationships/hyperlink" Target="file:///C:\Users\myounge\Documents\3GPP\SA1\TSGS1_76bis_Spokane\docs\S1-170236.zip" TargetMode="External"/><Relationship Id="rId113" Type="http://schemas.openxmlformats.org/officeDocument/2006/relationships/hyperlink" Target="file:///E:\3GPP\SA1%20Spokane%202017\Docs\S1-170056.zip" TargetMode="External"/><Relationship Id="rId118" Type="http://schemas.openxmlformats.org/officeDocument/2006/relationships/hyperlink" Target="file:///C:\Users\myounge\Documents\3GPP\SA1\TSGS1_76bis_Spokane\docs\S1-170242.zip" TargetMode="External"/><Relationship Id="rId126" Type="http://schemas.openxmlformats.org/officeDocument/2006/relationships/hyperlink" Target="file:///C:\Users\myounge\Documents\3GPP\SA1\TSGS1_76bis_Spokane\docs\S1-170245.zip" TargetMode="External"/><Relationship Id="rId134" Type="http://schemas.openxmlformats.org/officeDocument/2006/relationships/hyperlink" Target="file:///E:\3GPP\SA1%20Spokane%202017\Docs\S1-170170.zip" TargetMode="External"/><Relationship Id="rId8" Type="http://schemas.openxmlformats.org/officeDocument/2006/relationships/hyperlink" Target="file:///E:\3GPP\SA1%20Spokane%202017\Docs\S1-170003.zip" TargetMode="External"/><Relationship Id="rId51" Type="http://schemas.openxmlformats.org/officeDocument/2006/relationships/hyperlink" Target="file:///C:\Users\myounge\Documents\3GPP\SA1\TSGS1_76bis_Spokane\docs\S1-170215.zip" TargetMode="External"/><Relationship Id="rId72" Type="http://schemas.openxmlformats.org/officeDocument/2006/relationships/hyperlink" Target="file:///E:\3GPP\SA1%20Spokane%202017\Docs\S1-170091.zip" TargetMode="External"/><Relationship Id="rId80" Type="http://schemas.openxmlformats.org/officeDocument/2006/relationships/hyperlink" Target="file:///E:\3GPP\SA1%20Spokane%202017\Docs\S1-170132.zip" TargetMode="External"/><Relationship Id="rId85" Type="http://schemas.openxmlformats.org/officeDocument/2006/relationships/hyperlink" Target="file:///C:\Users\myounge\Documents\3GPP\SA1\TSGS1_76bis_Spokane\docs\S1-170230.zip" TargetMode="External"/><Relationship Id="rId93" Type="http://schemas.openxmlformats.org/officeDocument/2006/relationships/hyperlink" Target="file:///E:\3GPP\SA1%20Spokane%202017\Docs\S1-170123.zip" TargetMode="External"/><Relationship Id="rId98" Type="http://schemas.openxmlformats.org/officeDocument/2006/relationships/hyperlink" Target="file:///C:\Users\myounge\Documents\3GPP\SA1\TSGS1_76bis_Spokane\docs\S1-170234.zip" TargetMode="External"/><Relationship Id="rId121" Type="http://schemas.openxmlformats.org/officeDocument/2006/relationships/hyperlink" Target="file:///E:\3GPP\SA1%20Spokane%202017\Docs\S1-170135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myounge\Documents\3GPP\SA1\TSGS1_76bis_Spokane\docs\S1-170199.zip" TargetMode="External"/><Relationship Id="rId17" Type="http://schemas.openxmlformats.org/officeDocument/2006/relationships/hyperlink" Target="file:///E:\3GPP\SA1%20Spokane%202017\Docs\S1-170128.zip" TargetMode="External"/><Relationship Id="rId25" Type="http://schemas.openxmlformats.org/officeDocument/2006/relationships/hyperlink" Target="file:///E:\3GPP\SA1%20Spokane%202017\Docs\S1-170104.zip" TargetMode="External"/><Relationship Id="rId33" Type="http://schemas.openxmlformats.org/officeDocument/2006/relationships/hyperlink" Target="file:///E:\3GPP\SA1%20Spokane%202017\Docs\S1-170106.zip" TargetMode="External"/><Relationship Id="rId38" Type="http://schemas.openxmlformats.org/officeDocument/2006/relationships/hyperlink" Target="file:///E:\3GPP\SA1%20Spokane%202017\Docs\S1-170092.zip" TargetMode="External"/><Relationship Id="rId46" Type="http://schemas.openxmlformats.org/officeDocument/2006/relationships/hyperlink" Target="file:///E:\3GPP\SA1%20Spokane%202017\Docs\S1-170095.zip" TargetMode="External"/><Relationship Id="rId59" Type="http://schemas.openxmlformats.org/officeDocument/2006/relationships/hyperlink" Target="file:///E:\3GPP\SA1%20Spokane%202017\Docs\S1-170040.zip" TargetMode="External"/><Relationship Id="rId67" Type="http://schemas.openxmlformats.org/officeDocument/2006/relationships/hyperlink" Target="file:///C:\Users\myounge\Documents\3GPP\SA1\TSGS1_76bis_Spokane\docs\S1-170223.zip" TargetMode="External"/><Relationship Id="rId103" Type="http://schemas.openxmlformats.org/officeDocument/2006/relationships/hyperlink" Target="file:///C:\Users\myounge\Documents\3GPP\SA1\TSGS1_76bis_Spokane\docs\S1-170240.zip" TargetMode="External"/><Relationship Id="rId108" Type="http://schemas.openxmlformats.org/officeDocument/2006/relationships/hyperlink" Target="file:///C:\Users\myounge\Documents\3GPP\SA1\TSGS1_76bis_Spokane\docs\S1-170237.zip" TargetMode="External"/><Relationship Id="rId116" Type="http://schemas.openxmlformats.org/officeDocument/2006/relationships/hyperlink" Target="file:///C:\Users\myounge\Documents\3GPP\SA1\TSGS1_76bis_Spokane\docs\S1-170241.zip" TargetMode="External"/><Relationship Id="rId124" Type="http://schemas.openxmlformats.org/officeDocument/2006/relationships/hyperlink" Target="file:///C:\Users\myounge\Documents\3GPP\SA1\TSGS1_76bis_Spokane\docs\S1-170209.zip" TargetMode="External"/><Relationship Id="rId129" Type="http://schemas.openxmlformats.org/officeDocument/2006/relationships/hyperlink" Target="file:///E:\3GPP\SA1%20Spokane%202017\Docs\S1-170120.zip" TargetMode="External"/><Relationship Id="rId20" Type="http://schemas.openxmlformats.org/officeDocument/2006/relationships/hyperlink" Target="file:///E:\3GPP\SA1%20Spokane%202017\Docs\S1-170007.zip" TargetMode="External"/><Relationship Id="rId41" Type="http://schemas.openxmlformats.org/officeDocument/2006/relationships/hyperlink" Target="file:///E:\3GPP\SA1%20Spokane%202017\Docs\S1-170134.zip" TargetMode="External"/><Relationship Id="rId54" Type="http://schemas.openxmlformats.org/officeDocument/2006/relationships/hyperlink" Target="file:///E:\3GPP\SA1%20Spokane%202017\Docs\S1-170015.zip" TargetMode="External"/><Relationship Id="rId62" Type="http://schemas.openxmlformats.org/officeDocument/2006/relationships/hyperlink" Target="file:///E:\3GPP\SA1%20Spokane%202017\Docs\S1-170140.zip" TargetMode="External"/><Relationship Id="rId70" Type="http://schemas.openxmlformats.org/officeDocument/2006/relationships/hyperlink" Target="file:///E:\3GPP\SA1%20Spokane%202017\Docs\S1-170129.zip" TargetMode="External"/><Relationship Id="rId75" Type="http://schemas.openxmlformats.org/officeDocument/2006/relationships/hyperlink" Target="file:///C:\Users\myounge\Documents\3GPP\SA1\TSGS1_76bis_Spokane\docs\S1-170226.zip" TargetMode="External"/><Relationship Id="rId83" Type="http://schemas.openxmlformats.org/officeDocument/2006/relationships/hyperlink" Target="file:///E:\3GPP\SA1%20Spokane%202017\Docs\S1-170180.zip" TargetMode="External"/><Relationship Id="rId88" Type="http://schemas.openxmlformats.org/officeDocument/2006/relationships/hyperlink" Target="file:///C:\Users\myounge\Documents\3GPP\SA1\TSGS1_76bis_Spokane\docs\S1-170216.zip" TargetMode="External"/><Relationship Id="rId91" Type="http://schemas.openxmlformats.org/officeDocument/2006/relationships/hyperlink" Target="file:///E:\3GPP\SA1%20Spokane%202017\Docs\S1-170121.zip" TargetMode="External"/><Relationship Id="rId96" Type="http://schemas.openxmlformats.org/officeDocument/2006/relationships/hyperlink" Target="file:///E:\3GPP\SA1%20Spokane%202017\Docs\S1-170042.zip" TargetMode="External"/><Relationship Id="rId111" Type="http://schemas.openxmlformats.org/officeDocument/2006/relationships/hyperlink" Target="file:///E:\3GPP\SA1%20Spokane%202017\Docs\S1-170055.zip" TargetMode="External"/><Relationship Id="rId132" Type="http://schemas.openxmlformats.org/officeDocument/2006/relationships/hyperlink" Target="file:///E:\3GPP\SA1%20Spokane%202017\Docs\S1-170168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E:\3GPP\SA1%20Spokane%202017\Docs\S1-170101.zip" TargetMode="External"/><Relationship Id="rId23" Type="http://schemas.openxmlformats.org/officeDocument/2006/relationships/hyperlink" Target="file:///E:\3GPP\SA1%20Spokane%202017\Docs\S1-170050.zip" TargetMode="External"/><Relationship Id="rId28" Type="http://schemas.openxmlformats.org/officeDocument/2006/relationships/hyperlink" Target="file:///E:\3GPP\SA1%20Spokane%202017\Docs\S1-170011.zip" TargetMode="External"/><Relationship Id="rId36" Type="http://schemas.openxmlformats.org/officeDocument/2006/relationships/hyperlink" Target="file:///E:\3GPP\SA1%20Spokane%202017\Docs\S1-170039.zip" TargetMode="External"/><Relationship Id="rId49" Type="http://schemas.openxmlformats.org/officeDocument/2006/relationships/hyperlink" Target="file:///E:\3GPP\SA1%20Spokane%202017\Docs\S1-170061.zip" TargetMode="External"/><Relationship Id="rId57" Type="http://schemas.openxmlformats.org/officeDocument/2006/relationships/hyperlink" Target="file:///E:\3GPP\SA1%20Spokane%202017\Docs\S1-170020.zip" TargetMode="External"/><Relationship Id="rId106" Type="http://schemas.openxmlformats.org/officeDocument/2006/relationships/hyperlink" Target="file:///E:\3GPP\SA1%20Spokane%202017\Docs\S1-170097.zip" TargetMode="External"/><Relationship Id="rId114" Type="http://schemas.openxmlformats.org/officeDocument/2006/relationships/hyperlink" Target="file:///C:\Users\myounge\Documents\3GPP\SA1\TSGS1_76bis_Spokane\docs\S1-170239.zip" TargetMode="External"/><Relationship Id="rId119" Type="http://schemas.openxmlformats.org/officeDocument/2006/relationships/hyperlink" Target="file:///E:\3GPP\SA1%20Spokane%202017\Docs\S1-170052.zip" TargetMode="External"/><Relationship Id="rId127" Type="http://schemas.openxmlformats.org/officeDocument/2006/relationships/hyperlink" Target="file:///E:\3GPP\SA1%20Spokane%202017\Docs\S1-170044.zip" TargetMode="External"/><Relationship Id="rId10" Type="http://schemas.openxmlformats.org/officeDocument/2006/relationships/hyperlink" Target="file:///C:\Users\myounge\Documents\3GPP\SA1\TSGS1_76bis_Spokane\docs\S1-170198.zip" TargetMode="External"/><Relationship Id="rId31" Type="http://schemas.openxmlformats.org/officeDocument/2006/relationships/hyperlink" Target="file:///C:\Users\myounge\Documents\3GPP\SA1\TSGS1_76bis_Spokane\docs\S1-170207.zip" TargetMode="External"/><Relationship Id="rId44" Type="http://schemas.openxmlformats.org/officeDocument/2006/relationships/hyperlink" Target="file:///C:\Users\myounge\Documents\3GPP\SA1\TSGS1_76bis_Spokane\docs\S1-170212.zip" TargetMode="External"/><Relationship Id="rId52" Type="http://schemas.openxmlformats.org/officeDocument/2006/relationships/hyperlink" Target="file:///E:\3GPP\SA1%20Spokane%202017\Docs\S1-170064.zip" TargetMode="External"/><Relationship Id="rId60" Type="http://schemas.openxmlformats.org/officeDocument/2006/relationships/hyperlink" Target="file:///C:\Users\myounge\Documents\3GPP\SA1\TSGS1_76bis_Spokane\docs\S1-170219.zip" TargetMode="External"/><Relationship Id="rId65" Type="http://schemas.openxmlformats.org/officeDocument/2006/relationships/hyperlink" Target="file:///C:\Users\myounge\Documents\3GPP\SA1\TSGS1_76bis_Spokane\docs\S1-170222.zip" TargetMode="External"/><Relationship Id="rId73" Type="http://schemas.openxmlformats.org/officeDocument/2006/relationships/hyperlink" Target="file:///C:\Users\myounge\Documents\3GPP\SA1\TSGS1_76bis_Spokane\docs\S1-170225.zip" TargetMode="External"/><Relationship Id="rId78" Type="http://schemas.openxmlformats.org/officeDocument/2006/relationships/hyperlink" Target="file:///E:\3GPP\SA1%20Spokane%202017\Docs\S1-170057.zip" TargetMode="External"/><Relationship Id="rId81" Type="http://schemas.openxmlformats.org/officeDocument/2006/relationships/hyperlink" Target="file:///C:\Users\myounge\Documents\3GPP\SA1\TSGS1_76bis_Spokane\docs\S1-170229.zip" TargetMode="External"/><Relationship Id="rId86" Type="http://schemas.openxmlformats.org/officeDocument/2006/relationships/hyperlink" Target="file:///E:\3GPP\SA1%20Spokane%202017\Docs\S1-170075.zip" TargetMode="External"/><Relationship Id="rId94" Type="http://schemas.openxmlformats.org/officeDocument/2006/relationships/hyperlink" Target="file:///C:\Users\myounge\Documents\3GPP\SA1\TSGS1_76bis_Spokane\docs\S1-170233.zip" TargetMode="External"/><Relationship Id="rId99" Type="http://schemas.openxmlformats.org/officeDocument/2006/relationships/hyperlink" Target="file:///E:\3GPP\SA1%20Spokane%202017\Docs\S1-170018.zip" TargetMode="External"/><Relationship Id="rId101" Type="http://schemas.openxmlformats.org/officeDocument/2006/relationships/hyperlink" Target="file:///E:\3GPP\SA1%20Spokane%202017\Docs\S1-170094.zip" TargetMode="External"/><Relationship Id="rId122" Type="http://schemas.openxmlformats.org/officeDocument/2006/relationships/hyperlink" Target="file:///C:\Users\myounge\Documents\3GPP\SA1\TSGS1_76bis_Spokane\docs\S1-170244.zip" TargetMode="External"/><Relationship Id="rId130" Type="http://schemas.openxmlformats.org/officeDocument/2006/relationships/hyperlink" Target="file:///E:\3GPP\SA1%20Spokane%202017\Docs\S1-170077.zip" TargetMode="External"/><Relationship Id="rId13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E:\3GPP\SA1%20Spokane%202017\Docs\S1-170013.zip" TargetMode="External"/><Relationship Id="rId13" Type="http://schemas.openxmlformats.org/officeDocument/2006/relationships/hyperlink" Target="file:///E:\3GPP\SA1%20Spokane%202017\Docs\S1-170051.zip" TargetMode="External"/><Relationship Id="rId18" Type="http://schemas.openxmlformats.org/officeDocument/2006/relationships/hyperlink" Target="file:///E:\3GPP\SA1%20Spokane%202017\Docs\S1-170133.zip" TargetMode="External"/><Relationship Id="rId39" Type="http://schemas.openxmlformats.org/officeDocument/2006/relationships/hyperlink" Target="file:///E:\3GPP\SA1%20Spokane%202017\Docs\S1-170119.zip" TargetMode="External"/><Relationship Id="rId109" Type="http://schemas.openxmlformats.org/officeDocument/2006/relationships/hyperlink" Target="file:///E:\3GPP\SA1%20Spokane%202017\Docs\S1-170099.zip" TargetMode="External"/><Relationship Id="rId34" Type="http://schemas.openxmlformats.org/officeDocument/2006/relationships/hyperlink" Target="file:///E:\3GPP\SA1%20Spokane%202017\Docs\S1-170130.zip" TargetMode="External"/><Relationship Id="rId50" Type="http://schemas.openxmlformats.org/officeDocument/2006/relationships/hyperlink" Target="file:///E:\3GPP\SA1%20Spokane%202017\Docs\S1-170063.zip" TargetMode="External"/><Relationship Id="rId55" Type="http://schemas.openxmlformats.org/officeDocument/2006/relationships/hyperlink" Target="file:///C:\Users\myounge\Documents\3GPP\SA1\TSGS1_76bis_Spokane\docs\S1-170208.zip" TargetMode="External"/><Relationship Id="rId76" Type="http://schemas.openxmlformats.org/officeDocument/2006/relationships/hyperlink" Target="file:///E:\3GPP\SA1%20Spokane%202017\Docs\S1-170136.zip" TargetMode="External"/><Relationship Id="rId97" Type="http://schemas.openxmlformats.org/officeDocument/2006/relationships/hyperlink" Target="file:///E:\3GPP\SA1%20Spokane%202017\Docs\S1-170118.zip" TargetMode="External"/><Relationship Id="rId104" Type="http://schemas.openxmlformats.org/officeDocument/2006/relationships/hyperlink" Target="file:///E:\3GPP\SA1%20Spokane%202017\Docs\S1-170117.zip" TargetMode="External"/><Relationship Id="rId120" Type="http://schemas.openxmlformats.org/officeDocument/2006/relationships/hyperlink" Target="file:///C:\Users\myounge\Documents\3GPP\SA1\TSGS1_76bis_Spokane\docs\S1-170243.zip" TargetMode="External"/><Relationship Id="rId125" Type="http://schemas.openxmlformats.org/officeDocument/2006/relationships/hyperlink" Target="file:///E:\3GPP\SA1%20Spokane%202017\Docs\S1-170017.zip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E:\3GPP\SA1%20Spokane%202017\Docs\S1-170090.zip" TargetMode="External"/><Relationship Id="rId92" Type="http://schemas.openxmlformats.org/officeDocument/2006/relationships/hyperlink" Target="file:///E:\3GPP\SA1%20Spokane%202017\Docs\S1-170122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E:\3GPP\SA1%20Spokane%202017\Docs\S1-170076.zip" TargetMode="External"/><Relationship Id="rId24" Type="http://schemas.openxmlformats.org/officeDocument/2006/relationships/hyperlink" Target="file:///C:\Users\myounge\Documents\3GPP\SA1\TSGS1_76bis_Spokane\docs\S1-170202.zip" TargetMode="External"/><Relationship Id="rId40" Type="http://schemas.openxmlformats.org/officeDocument/2006/relationships/hyperlink" Target="file:///C:\Users\myounge\Documents\3GPP\SA1\TSGS1_76bis_Spokane\docs\S1-170211.zip" TargetMode="External"/><Relationship Id="rId45" Type="http://schemas.openxmlformats.org/officeDocument/2006/relationships/hyperlink" Target="file:///E:\3GPP\SA1%20Spokane%202017\Docs\S1-170054.zip" TargetMode="External"/><Relationship Id="rId66" Type="http://schemas.openxmlformats.org/officeDocument/2006/relationships/hyperlink" Target="file:///E:\3GPP\SA1%20Spokane%202017\Docs\S1-170041.zip" TargetMode="External"/><Relationship Id="rId87" Type="http://schemas.openxmlformats.org/officeDocument/2006/relationships/hyperlink" Target="file:///E:\3GPP\SA1%20Spokane%202017\Docs\S1-170074.zip" TargetMode="External"/><Relationship Id="rId110" Type="http://schemas.openxmlformats.org/officeDocument/2006/relationships/hyperlink" Target="file:///C:\Users\myounge\Documents\3GPP\SA1\TSGS1_76bis_Spokane\docs\S1-170238.zip" TargetMode="External"/><Relationship Id="rId115" Type="http://schemas.openxmlformats.org/officeDocument/2006/relationships/hyperlink" Target="file:///E:\3GPP\SA1%20Spokane%202017\Docs\S1-170009.zip" TargetMode="External"/><Relationship Id="rId131" Type="http://schemas.openxmlformats.org/officeDocument/2006/relationships/hyperlink" Target="file:///C:\Users\myounge\Documents\3GPP\SA1\TSGS1_76bis_Spokane\docs\S1-170214.zip" TargetMode="External"/><Relationship Id="rId136" Type="http://schemas.openxmlformats.org/officeDocument/2006/relationships/theme" Target="theme/theme1.xml"/><Relationship Id="rId61" Type="http://schemas.openxmlformats.org/officeDocument/2006/relationships/hyperlink" Target="file:///E:\3GPP\SA1%20Spokane%202017\Docs\S1-170131.zip" TargetMode="External"/><Relationship Id="rId82" Type="http://schemas.openxmlformats.org/officeDocument/2006/relationships/hyperlink" Target="file:///E:\3GPP\SA1%20Spokane%202017\Docs\S1-170087.zip" TargetMode="External"/><Relationship Id="rId19" Type="http://schemas.openxmlformats.org/officeDocument/2006/relationships/hyperlink" Target="file:///E:\3GPP\SA1%20Spokane%202017\Docs\S1-17000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E959C-A73E-4221-BF5A-373ADFC2A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</TotalTime>
  <Pages>9</Pages>
  <Words>4098</Words>
  <Characters>23363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27407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Younge, Mark</cp:lastModifiedBy>
  <cp:revision>2</cp:revision>
  <dcterms:created xsi:type="dcterms:W3CDTF">2017-01-19T17:52:00Z</dcterms:created>
  <dcterms:modified xsi:type="dcterms:W3CDTF">2017-01-19T17:52:00Z</dcterms:modified>
</cp:coreProperties>
</file>