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46F2AA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64506ECA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4711311D" w14:textId="2C4A6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77777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2700D" w14:textId="77777777" w:rsidR="003D36FA" w:rsidRDefault="003D36FA">
      <w:r>
        <w:separator/>
      </w:r>
    </w:p>
  </w:endnote>
  <w:endnote w:type="continuationSeparator" w:id="0">
    <w:p w14:paraId="61591E03" w14:textId="77777777" w:rsidR="003D36FA" w:rsidRDefault="003D3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E74D0" w14:textId="77777777" w:rsidR="003D36FA" w:rsidRDefault="003D36FA">
      <w:r>
        <w:separator/>
      </w:r>
    </w:p>
  </w:footnote>
  <w:footnote w:type="continuationSeparator" w:id="0">
    <w:p w14:paraId="74CC1EE7" w14:textId="77777777" w:rsidR="003D36FA" w:rsidRDefault="003D3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551A4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3D36FA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0F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111</Words>
  <Characters>678</Characters>
  <Application>Microsoft Office Word</Application>
  <DocSecurity>0</DocSecurity>
  <Lines>22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Alain Sultan</cp:lastModifiedBy>
  <cp:revision>23</cp:revision>
  <cp:lastPrinted>2019-02-25T14:05:00Z</cp:lastPrinted>
  <dcterms:created xsi:type="dcterms:W3CDTF">2021-07-14T09:19:00Z</dcterms:created>
  <dcterms:modified xsi:type="dcterms:W3CDTF">2026-01-20T08:52:00Z</dcterms:modified>
</cp:coreProperties>
</file>