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46F2A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4DAB0DF4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Paper on &lt;Document TITLE&gt;</w:t>
      </w:r>
    </w:p>
    <w:p w14:paraId="48B2177C" w14:textId="0AB701DF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4B3C84EF" w14:textId="2A97404C" w:rsidR="0009108F" w:rsidRPr="0009108F" w:rsidRDefault="0009108F" w:rsidP="0009108F">
      <w:pPr>
        <w:rPr>
          <w:noProof/>
        </w:rPr>
      </w:pPr>
      <w:r w:rsidRPr="0009108F">
        <w:rPr>
          <w:noProof/>
        </w:rPr>
        <w:t>&lt;</w:t>
      </w:r>
      <w:r w:rsidR="009B7E71">
        <w:rPr>
          <w:noProof/>
        </w:rPr>
        <w:t>free text</w:t>
      </w:r>
      <w:r w:rsidRPr="0009108F">
        <w:rPr>
          <w:noProof/>
        </w:rPr>
        <w:t>&gt;</w:t>
      </w:r>
    </w:p>
    <w:sectPr w:rsidR="0009108F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42</Words>
  <Characters>243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25</cp:revision>
  <cp:lastPrinted>2019-02-25T14:05:00Z</cp:lastPrinted>
  <dcterms:created xsi:type="dcterms:W3CDTF">2021-07-14T09:19:00Z</dcterms:created>
  <dcterms:modified xsi:type="dcterms:W3CDTF">2026-01-28T10:42:00Z</dcterms:modified>
</cp:coreProperties>
</file>