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13D3B43D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492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8492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59096EA9" w:rsidR="00E66326" w:rsidRPr="000D6532" w:rsidRDefault="00084923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FB2655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A1D9" w14:textId="77777777" w:rsidR="00536429" w:rsidRDefault="00536429">
      <w:r>
        <w:separator/>
      </w:r>
    </w:p>
  </w:endnote>
  <w:endnote w:type="continuationSeparator" w:id="0">
    <w:p w14:paraId="61B88242" w14:textId="77777777" w:rsidR="00536429" w:rsidRDefault="0053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42D24" w14:textId="77777777" w:rsidR="00536429" w:rsidRDefault="00536429">
      <w:r>
        <w:separator/>
      </w:r>
    </w:p>
  </w:footnote>
  <w:footnote w:type="continuationSeparator" w:id="0">
    <w:p w14:paraId="2B9D9436" w14:textId="77777777" w:rsidR="00536429" w:rsidRDefault="00536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84923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36429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5A0A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549AB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20F5F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36BDB"/>
    <w:rsid w:val="00F4790C"/>
    <w:rsid w:val="00F61A19"/>
    <w:rsid w:val="00F653B8"/>
    <w:rsid w:val="00F9008D"/>
    <w:rsid w:val="00FA1266"/>
    <w:rsid w:val="00FB26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229</Words>
  <Characters>1311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7</cp:revision>
  <cp:lastPrinted>2019-02-25T14:05:00Z</cp:lastPrinted>
  <dcterms:created xsi:type="dcterms:W3CDTF">2024-11-12T09:21:00Z</dcterms:created>
  <dcterms:modified xsi:type="dcterms:W3CDTF">2026-01-20T08:50:00Z</dcterms:modified>
</cp:coreProperties>
</file>