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8F45DF" w14:textId="02F13FCE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4790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5276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F1609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845FD" w:rsidRPr="00B845FD">
        <w:rPr>
          <w:rFonts w:ascii="Arial" w:eastAsia="MS Mincho" w:hAnsi="Arial" w:cs="Arial"/>
          <w:b/>
          <w:sz w:val="24"/>
          <w:szCs w:val="24"/>
          <w:lang w:eastAsia="ja-JP"/>
        </w:rPr>
        <w:t>S1-253071</w:t>
      </w:r>
    </w:p>
    <w:p w14:paraId="1578607E" w14:textId="25BB2601" w:rsidR="00E66326" w:rsidRPr="000D6532" w:rsidRDefault="00F16092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16092">
        <w:rPr>
          <w:rFonts w:ascii="Arial" w:eastAsia="MS Mincho" w:hAnsi="Arial" w:cs="Arial"/>
          <w:b/>
          <w:sz w:val="24"/>
          <w:szCs w:val="24"/>
          <w:lang w:eastAsia="ja-JP"/>
        </w:rPr>
        <w:t>25-29 August 2025, Goteborg, Sweden</w:t>
      </w:r>
      <w:r w:rsidR="00E6632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66326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451FC1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E66326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3C7B3B54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845FD">
        <w:rPr>
          <w:rFonts w:ascii="Arial" w:eastAsia="SimSun" w:hAnsi="Arial"/>
          <w:sz w:val="24"/>
          <w:szCs w:val="24"/>
          <w:lang w:eastAsia="en-GB"/>
        </w:rPr>
        <w:t>New CPR template</w:t>
      </w:r>
    </w:p>
    <w:p w14:paraId="139BB5A7" w14:textId="07D30041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845FD">
        <w:rPr>
          <w:rFonts w:ascii="Arial" w:eastAsia="SimSun" w:hAnsi="Arial"/>
          <w:sz w:val="24"/>
          <w:szCs w:val="24"/>
          <w:lang w:eastAsia="en-GB"/>
        </w:rPr>
        <w:t>5</w:t>
      </w:r>
    </w:p>
    <w:p w14:paraId="57949212" w14:textId="08ACFA11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845FD">
        <w:rPr>
          <w:rFonts w:ascii="Arial" w:eastAsia="SimSun" w:hAnsi="Arial"/>
          <w:sz w:val="24"/>
          <w:szCs w:val="24"/>
          <w:lang w:eastAsia="en-GB"/>
        </w:rPr>
        <w:t>KPN</w:t>
      </w:r>
    </w:p>
    <w:p w14:paraId="79B4A489" w14:textId="078237EC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B845FD">
        <w:rPr>
          <w:rFonts w:ascii="Arial" w:eastAsia="SimSun" w:hAnsi="Arial"/>
          <w:sz w:val="24"/>
          <w:szCs w:val="24"/>
          <w:lang w:eastAsia="en-GB"/>
        </w:rPr>
        <w:t>jose.almodovarchico@tno.nl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77777777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397D09B0" w14:textId="77777777" w:rsidR="00E66326" w:rsidRPr="000D6532" w:rsidRDefault="00E66326" w:rsidP="00E66326"/>
    <w:p w14:paraId="75B41E53" w14:textId="1D50355D" w:rsidR="00E66326" w:rsidRPr="000D6532" w:rsidRDefault="00D06624" w:rsidP="00D06624">
      <w:pPr>
        <w:pStyle w:val="Heading1"/>
      </w:pPr>
      <w:r>
        <w:t>X</w:t>
      </w:r>
      <w:r w:rsidR="00E66326" w:rsidRPr="000D6532">
        <w:tab/>
      </w:r>
      <w:r>
        <w:t>Consolidated Potential Requirements</w:t>
      </w:r>
    </w:p>
    <w:p w14:paraId="19FC3C48" w14:textId="289B0823" w:rsidR="00E66326" w:rsidRPr="000D6532" w:rsidRDefault="00E66326" w:rsidP="00D06624">
      <w:pPr>
        <w:pStyle w:val="Heading2"/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t>x.1</w:t>
      </w:r>
      <w:r w:rsidRPr="000D6532">
        <w:tab/>
      </w:r>
      <w:r w:rsidR="00D06624">
        <w:t>[name of CPR subclause#1]</w:t>
      </w:r>
    </w:p>
    <w:p w14:paraId="753B5879" w14:textId="76CB653C" w:rsidR="00A27EC1" w:rsidRPr="000D6532" w:rsidRDefault="00A27EC1" w:rsidP="00A27EC1">
      <w:pPr>
        <w:rPr>
          <w:rFonts w:eastAsia="Calibri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5BD41389" w14:textId="759937E7" w:rsidR="00D06624" w:rsidRDefault="00D06624" w:rsidP="00D06624">
      <w:pPr>
        <w:pStyle w:val="TH"/>
        <w:rPr>
          <w:lang w:eastAsia="ko-KR"/>
        </w:rPr>
      </w:pPr>
      <w:r>
        <w:t>Table x.1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A27EC1" w:rsidRPr="00A27EC1">
        <w:t>[name of CPR subclause#1]</w:t>
      </w:r>
      <w:r w:rsidR="00A27EC1">
        <w:t xml:space="preserve"> </w:t>
      </w:r>
      <w:r>
        <w:t>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61A19" w:rsidRPr="00457CAE" w14:paraId="7089EEA2" w14:textId="77777777" w:rsidTr="00567CAA">
        <w:trPr>
          <w:cantSplit/>
          <w:tblHeader/>
        </w:trPr>
        <w:tc>
          <w:tcPr>
            <w:tcW w:w="1134" w:type="dxa"/>
          </w:tcPr>
          <w:p w14:paraId="145872FB" w14:textId="0B3F31DB" w:rsidR="00F61A19" w:rsidRPr="00457CAE" w:rsidRDefault="00F61A19" w:rsidP="00F61A19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AE274CB" w14:textId="4FF3D3D4" w:rsidR="00F61A19" w:rsidRPr="00457CAE" w:rsidRDefault="00F61A19" w:rsidP="00F61A19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4F2EDA7" w14:textId="2E03D6CA" w:rsidR="00F61A19" w:rsidRDefault="00F61A19" w:rsidP="00F61A19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CA77D97" w14:textId="50D70BF7" w:rsidR="00F61A19" w:rsidRDefault="00F61A19" w:rsidP="00F61A19">
            <w:pPr>
              <w:pStyle w:val="TAH"/>
            </w:pPr>
            <w:r>
              <w:t>Comment</w:t>
            </w:r>
          </w:p>
        </w:tc>
      </w:tr>
      <w:tr w:rsidR="00F61A19" w:rsidRPr="00457CAE" w14:paraId="07BC329A" w14:textId="77777777" w:rsidTr="00567CAA">
        <w:trPr>
          <w:cantSplit/>
        </w:trPr>
        <w:tc>
          <w:tcPr>
            <w:tcW w:w="1134" w:type="dxa"/>
          </w:tcPr>
          <w:p w14:paraId="7694A287" w14:textId="32A8BDFE" w:rsidR="00F61A19" w:rsidRPr="00FE04D6" w:rsidRDefault="00F61A19" w:rsidP="00F61A19">
            <w:pPr>
              <w:pStyle w:val="TAC"/>
            </w:pPr>
            <w:r>
              <w:t>CPR x.1-1</w:t>
            </w:r>
          </w:p>
        </w:tc>
        <w:tc>
          <w:tcPr>
            <w:tcW w:w="4536" w:type="dxa"/>
            <w:shd w:val="clear" w:color="auto" w:fill="auto"/>
          </w:tcPr>
          <w:p w14:paraId="1646C585" w14:textId="70E93608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06FFD495" w14:textId="6453E0D1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34143EDB" w14:textId="56940139" w:rsidR="00F61A19" w:rsidRPr="00E07300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8A0BDAD" w14:textId="77777777" w:rsidTr="00567CAA">
        <w:trPr>
          <w:cantSplit/>
        </w:trPr>
        <w:tc>
          <w:tcPr>
            <w:tcW w:w="1134" w:type="dxa"/>
          </w:tcPr>
          <w:p w14:paraId="59EDE5A8" w14:textId="7D1E084A" w:rsidR="00F61A19" w:rsidRPr="00FE04D6" w:rsidRDefault="00F61A19" w:rsidP="00F61A19">
            <w:pPr>
              <w:pStyle w:val="TAC"/>
            </w:pPr>
            <w:r>
              <w:t>CPR x.1-2</w:t>
            </w:r>
          </w:p>
        </w:tc>
        <w:tc>
          <w:tcPr>
            <w:tcW w:w="4536" w:type="dxa"/>
            <w:shd w:val="clear" w:color="auto" w:fill="auto"/>
          </w:tcPr>
          <w:p w14:paraId="02A622E1" w14:textId="3DCAD23C" w:rsidR="00F61A19" w:rsidRPr="00E07300" w:rsidRDefault="00F61A19" w:rsidP="00F61A19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33D8F006" w14:textId="00E49F2D" w:rsidR="00F61A19" w:rsidRDefault="00F61A19" w:rsidP="00F61A19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3A94C6F0" w14:textId="1F8B08AF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F61A19" w:rsidRPr="00457CAE" w14:paraId="7718C703" w14:textId="77777777" w:rsidTr="00567CAA">
        <w:trPr>
          <w:cantSplit/>
        </w:trPr>
        <w:tc>
          <w:tcPr>
            <w:tcW w:w="1134" w:type="dxa"/>
          </w:tcPr>
          <w:p w14:paraId="49999A8C" w14:textId="49598E86" w:rsidR="00F61A19" w:rsidRPr="00FE04D6" w:rsidRDefault="00F61A19" w:rsidP="00F61A19">
            <w:pPr>
              <w:pStyle w:val="TAC"/>
            </w:pPr>
            <w:r>
              <w:t>CPR x.1-3</w:t>
            </w:r>
          </w:p>
        </w:tc>
        <w:tc>
          <w:tcPr>
            <w:tcW w:w="4536" w:type="dxa"/>
            <w:shd w:val="clear" w:color="auto" w:fill="auto"/>
          </w:tcPr>
          <w:p w14:paraId="132BF0CC" w14:textId="1BC1ED76" w:rsidR="00F61A19" w:rsidRDefault="00F61A19" w:rsidP="00F61A19">
            <w:pPr>
              <w:pStyle w:val="TAL"/>
              <w:jc w:val="center"/>
            </w:pPr>
            <w:r>
              <w:t>&lt;</w:t>
            </w:r>
            <w:r w:rsidR="00EC1D5A">
              <w:t>add/delete lines as needed</w:t>
            </w:r>
            <w:r>
              <w:t>&gt;</w:t>
            </w:r>
          </w:p>
        </w:tc>
        <w:tc>
          <w:tcPr>
            <w:tcW w:w="1701" w:type="dxa"/>
          </w:tcPr>
          <w:p w14:paraId="691655B8" w14:textId="2EDE286F" w:rsidR="00F61A19" w:rsidRDefault="00EC1D5A" w:rsidP="00F61A19">
            <w:pPr>
              <w:pStyle w:val="TAL"/>
              <w:jc w:val="center"/>
            </w:pPr>
            <w:r>
              <w:t xml:space="preserve">&lt;zero, one or several </w:t>
            </w:r>
            <w:r w:rsidR="00F61A19"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17C18BB1" w14:textId="247CF6D7" w:rsidR="00F61A19" w:rsidRPr="00F128AF" w:rsidRDefault="00F61A19" w:rsidP="00F61A19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505DD2FF" w14:textId="77777777" w:rsidR="00F2431B" w:rsidRDefault="00F2431B" w:rsidP="002B6DF0"/>
    <w:p w14:paraId="5AE1E1AC" w14:textId="562B2601" w:rsidR="00A27EC1" w:rsidRPr="000D6532" w:rsidRDefault="00A27EC1" w:rsidP="00A27EC1">
      <w:pPr>
        <w:pStyle w:val="Heading2"/>
      </w:pPr>
      <w:r w:rsidRPr="000D6532">
        <w:t>x.</w:t>
      </w:r>
      <w:r>
        <w:t>2</w:t>
      </w:r>
      <w:r w:rsidRPr="000D6532">
        <w:tab/>
      </w:r>
      <w:r>
        <w:t>[name of CPR subclause#2]</w:t>
      </w:r>
    </w:p>
    <w:p w14:paraId="1AB700A9" w14:textId="77777777" w:rsidR="00EC1D5A" w:rsidRPr="000D6532" w:rsidRDefault="00EC1D5A" w:rsidP="00EC1D5A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applicable.&gt;</w:t>
      </w:r>
    </w:p>
    <w:p w14:paraId="79A115B4" w14:textId="25ADD57A" w:rsidR="00EC1D5A" w:rsidRDefault="00EC1D5A" w:rsidP="00EC1D5A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EC1D5A" w:rsidRPr="00457CAE" w14:paraId="022A94AD" w14:textId="77777777" w:rsidTr="003A7382">
        <w:trPr>
          <w:cantSplit/>
          <w:tblHeader/>
        </w:trPr>
        <w:tc>
          <w:tcPr>
            <w:tcW w:w="1134" w:type="dxa"/>
          </w:tcPr>
          <w:p w14:paraId="33CA9114" w14:textId="77777777" w:rsidR="00EC1D5A" w:rsidRPr="00457CAE" w:rsidRDefault="00EC1D5A" w:rsidP="003A738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D2C7B50" w14:textId="77777777" w:rsidR="00EC1D5A" w:rsidRPr="00457CAE" w:rsidRDefault="00EC1D5A" w:rsidP="003A738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E839E1B" w14:textId="77777777" w:rsidR="00EC1D5A" w:rsidRDefault="00EC1D5A" w:rsidP="003A738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0A5536F9" w14:textId="77777777" w:rsidR="00EC1D5A" w:rsidRDefault="00EC1D5A" w:rsidP="003A7382">
            <w:pPr>
              <w:pStyle w:val="TAH"/>
            </w:pPr>
            <w:r>
              <w:t>Comment</w:t>
            </w:r>
          </w:p>
        </w:tc>
      </w:tr>
      <w:tr w:rsidR="00EC1D5A" w:rsidRPr="00457CAE" w14:paraId="1CEE1D43" w14:textId="77777777" w:rsidTr="003A7382">
        <w:trPr>
          <w:cantSplit/>
        </w:trPr>
        <w:tc>
          <w:tcPr>
            <w:tcW w:w="1134" w:type="dxa"/>
          </w:tcPr>
          <w:p w14:paraId="36965663" w14:textId="6A2EF0AC" w:rsidR="00EC1D5A" w:rsidRPr="00FE04D6" w:rsidRDefault="00EC1D5A" w:rsidP="003A7382">
            <w:pPr>
              <w:pStyle w:val="TAC"/>
            </w:pPr>
            <w:r>
              <w:t>CPR x.2-1</w:t>
            </w:r>
          </w:p>
        </w:tc>
        <w:tc>
          <w:tcPr>
            <w:tcW w:w="4536" w:type="dxa"/>
            <w:shd w:val="clear" w:color="auto" w:fill="auto"/>
          </w:tcPr>
          <w:p w14:paraId="407CEDE2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13BEC062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17E73BCE" w14:textId="77777777" w:rsidR="00EC1D5A" w:rsidRPr="00E07300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7C991BE5" w14:textId="77777777" w:rsidTr="003A7382">
        <w:trPr>
          <w:cantSplit/>
        </w:trPr>
        <w:tc>
          <w:tcPr>
            <w:tcW w:w="1134" w:type="dxa"/>
          </w:tcPr>
          <w:p w14:paraId="75E55B7E" w14:textId="4C92334E" w:rsidR="00EC1D5A" w:rsidRPr="00FE04D6" w:rsidRDefault="00EC1D5A" w:rsidP="003A7382">
            <w:pPr>
              <w:pStyle w:val="TAC"/>
            </w:pPr>
            <w:r>
              <w:t>CPR x.2-2</w:t>
            </w:r>
          </w:p>
        </w:tc>
        <w:tc>
          <w:tcPr>
            <w:tcW w:w="4536" w:type="dxa"/>
            <w:shd w:val="clear" w:color="auto" w:fill="auto"/>
          </w:tcPr>
          <w:p w14:paraId="7AF3EDE7" w14:textId="77777777" w:rsidR="00EC1D5A" w:rsidRPr="00E07300" w:rsidRDefault="00EC1D5A" w:rsidP="003A7382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7AFA9DF1" w14:textId="77777777" w:rsidR="00EC1D5A" w:rsidRDefault="00EC1D5A" w:rsidP="003A7382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--</w:t>
            </w:r>
            <w:r>
              <w:t>yyy</w:t>
            </w:r>
          </w:p>
        </w:tc>
        <w:tc>
          <w:tcPr>
            <w:tcW w:w="2268" w:type="dxa"/>
          </w:tcPr>
          <w:p w14:paraId="7B8A1D75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EC1D5A" w:rsidRPr="00457CAE" w14:paraId="1E5903EC" w14:textId="77777777" w:rsidTr="003A7382">
        <w:trPr>
          <w:cantSplit/>
        </w:trPr>
        <w:tc>
          <w:tcPr>
            <w:tcW w:w="1134" w:type="dxa"/>
          </w:tcPr>
          <w:p w14:paraId="18D00CEA" w14:textId="30D41513" w:rsidR="00EC1D5A" w:rsidRPr="00FE04D6" w:rsidRDefault="00EC1D5A" w:rsidP="003A7382">
            <w:pPr>
              <w:pStyle w:val="TAC"/>
            </w:pPr>
            <w:r>
              <w:t>CPR x.2-3</w:t>
            </w:r>
          </w:p>
        </w:tc>
        <w:tc>
          <w:tcPr>
            <w:tcW w:w="4536" w:type="dxa"/>
            <w:shd w:val="clear" w:color="auto" w:fill="auto"/>
          </w:tcPr>
          <w:p w14:paraId="008C3611" w14:textId="77777777" w:rsidR="00EC1D5A" w:rsidRDefault="00EC1D5A" w:rsidP="003A7382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1E02E17A" w14:textId="77777777" w:rsidR="00EC1D5A" w:rsidRDefault="00EC1D5A" w:rsidP="003A7382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6F90BABE" w14:textId="77777777" w:rsidR="00EC1D5A" w:rsidRPr="00F128AF" w:rsidRDefault="00EC1D5A" w:rsidP="003A7382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6C4C177A" w14:textId="1200B8E9" w:rsidR="004E5329" w:rsidRDefault="004E5329" w:rsidP="00EC1D5A">
      <w:pPr>
        <w:rPr>
          <w:rFonts w:eastAsia="Calibri"/>
        </w:rPr>
      </w:pPr>
    </w:p>
    <w:p w14:paraId="7A90F82D" w14:textId="77777777" w:rsidR="00B96242" w:rsidRDefault="00B96242" w:rsidP="00EC1D5A">
      <w:pPr>
        <w:rPr>
          <w:rFonts w:eastAsia="Calibri"/>
        </w:rPr>
      </w:pPr>
    </w:p>
    <w:p w14:paraId="7E4F7666" w14:textId="77777777" w:rsidR="00B96242" w:rsidRDefault="00B96242" w:rsidP="00EC1D5A">
      <w:pPr>
        <w:rPr>
          <w:rFonts w:eastAsia="Calibri"/>
        </w:rPr>
      </w:pPr>
    </w:p>
    <w:p w14:paraId="26D3987F" w14:textId="7C894C70" w:rsidR="00B96242" w:rsidRPr="000D6532" w:rsidRDefault="00B96242" w:rsidP="00B96242">
      <w:pPr>
        <w:pStyle w:val="Heading2"/>
      </w:pPr>
      <w:r w:rsidRPr="000D6532">
        <w:lastRenderedPageBreak/>
        <w:t>x.</w:t>
      </w:r>
      <w:r w:rsidR="00327308">
        <w:t>3</w:t>
      </w:r>
      <w:r w:rsidRPr="000D6532">
        <w:tab/>
      </w:r>
      <w:r>
        <w:t>Charging</w:t>
      </w:r>
    </w:p>
    <w:p w14:paraId="7312419F" w14:textId="77777777" w:rsidR="00B96242" w:rsidRPr="000D6532" w:rsidRDefault="00B96242" w:rsidP="00B96242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</w:t>
      </w:r>
      <w:r>
        <w:t xml:space="preserve"> This section is always present in Stage-1 TS/TRs. It there are no requirements, indicate “Not applicable”</w:t>
      </w:r>
      <w:r w:rsidRPr="00A27EC1">
        <w:t>&gt;</w:t>
      </w:r>
    </w:p>
    <w:p w14:paraId="495E31E6" w14:textId="77777777" w:rsidR="00B96242" w:rsidRDefault="00B96242" w:rsidP="00B96242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B96242" w:rsidRPr="00457CAE" w14:paraId="3AB93E14" w14:textId="77777777" w:rsidTr="00231FB8">
        <w:trPr>
          <w:cantSplit/>
          <w:tblHeader/>
        </w:trPr>
        <w:tc>
          <w:tcPr>
            <w:tcW w:w="1134" w:type="dxa"/>
          </w:tcPr>
          <w:p w14:paraId="3DAD13F1" w14:textId="77777777" w:rsidR="00B96242" w:rsidRPr="00457CAE" w:rsidRDefault="00B96242" w:rsidP="00231FB8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33E2DC5E" w14:textId="77777777" w:rsidR="00B96242" w:rsidRPr="00457CAE" w:rsidRDefault="00B96242" w:rsidP="00231FB8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12CD77E" w14:textId="77777777" w:rsidR="00B96242" w:rsidRDefault="00B96242" w:rsidP="00231FB8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5053D257" w14:textId="77777777" w:rsidR="00B96242" w:rsidRDefault="00B96242" w:rsidP="00231FB8">
            <w:pPr>
              <w:pStyle w:val="TAH"/>
            </w:pPr>
            <w:r>
              <w:t>Comment</w:t>
            </w:r>
          </w:p>
        </w:tc>
      </w:tr>
      <w:tr w:rsidR="00B96242" w:rsidRPr="00457CAE" w14:paraId="449E0E89" w14:textId="77777777" w:rsidTr="00231FB8">
        <w:trPr>
          <w:cantSplit/>
        </w:trPr>
        <w:tc>
          <w:tcPr>
            <w:tcW w:w="1134" w:type="dxa"/>
          </w:tcPr>
          <w:p w14:paraId="6F8F635F" w14:textId="77777777" w:rsidR="00B96242" w:rsidRPr="00FE04D6" w:rsidRDefault="00B96242" w:rsidP="00231FB8">
            <w:pPr>
              <w:pStyle w:val="TAC"/>
            </w:pPr>
            <w:r>
              <w:t>CPR x.2-1</w:t>
            </w:r>
          </w:p>
        </w:tc>
        <w:tc>
          <w:tcPr>
            <w:tcW w:w="4536" w:type="dxa"/>
            <w:shd w:val="clear" w:color="auto" w:fill="auto"/>
          </w:tcPr>
          <w:p w14:paraId="6AE4391B" w14:textId="77777777" w:rsidR="00B96242" w:rsidRPr="00E07300" w:rsidRDefault="00B96242" w:rsidP="00231FB8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506FBBEA" w14:textId="77777777" w:rsidR="00B96242" w:rsidRDefault="00B96242" w:rsidP="00231FB8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6988EAA1" w14:textId="77777777" w:rsidR="00B96242" w:rsidRPr="00E07300" w:rsidRDefault="00B96242" w:rsidP="00231FB8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B96242" w:rsidRPr="00457CAE" w14:paraId="7718A0E7" w14:textId="77777777" w:rsidTr="00231FB8">
        <w:trPr>
          <w:cantSplit/>
        </w:trPr>
        <w:tc>
          <w:tcPr>
            <w:tcW w:w="1134" w:type="dxa"/>
          </w:tcPr>
          <w:p w14:paraId="7EA074C2" w14:textId="77777777" w:rsidR="00B96242" w:rsidRPr="00FE04D6" w:rsidRDefault="00B96242" w:rsidP="00231FB8">
            <w:pPr>
              <w:pStyle w:val="TAC"/>
            </w:pPr>
            <w:r>
              <w:t>CPR x.2-2</w:t>
            </w:r>
          </w:p>
        </w:tc>
        <w:tc>
          <w:tcPr>
            <w:tcW w:w="4536" w:type="dxa"/>
            <w:shd w:val="clear" w:color="auto" w:fill="auto"/>
          </w:tcPr>
          <w:p w14:paraId="6CAC3241" w14:textId="77777777" w:rsidR="00B96242" w:rsidRPr="00E07300" w:rsidRDefault="00B96242" w:rsidP="00231FB8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2510EA84" w14:textId="77777777" w:rsidR="00B96242" w:rsidRDefault="00B96242" w:rsidP="00231FB8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</w:t>
            </w:r>
            <w:proofErr w:type="gramStart"/>
            <w:r>
              <w:t>#]</w:t>
            </w:r>
            <w:r w:rsidRPr="006E0D2E">
              <w:t>--</w:t>
            </w:r>
            <w:proofErr w:type="spellStart"/>
            <w:proofErr w:type="gramEnd"/>
            <w:r>
              <w:t>yyy</w:t>
            </w:r>
            <w:proofErr w:type="spellEnd"/>
          </w:p>
        </w:tc>
        <w:tc>
          <w:tcPr>
            <w:tcW w:w="2268" w:type="dxa"/>
          </w:tcPr>
          <w:p w14:paraId="15018A05" w14:textId="77777777" w:rsidR="00B96242" w:rsidRPr="00F128AF" w:rsidRDefault="00B96242" w:rsidP="00231FB8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B96242" w:rsidRPr="00457CAE" w14:paraId="09F21238" w14:textId="77777777" w:rsidTr="00231FB8">
        <w:trPr>
          <w:cantSplit/>
        </w:trPr>
        <w:tc>
          <w:tcPr>
            <w:tcW w:w="1134" w:type="dxa"/>
          </w:tcPr>
          <w:p w14:paraId="06E1BBE0" w14:textId="77777777" w:rsidR="00B96242" w:rsidRPr="00FE04D6" w:rsidRDefault="00B96242" w:rsidP="00231FB8">
            <w:pPr>
              <w:pStyle w:val="TAC"/>
            </w:pPr>
            <w:r>
              <w:t>CPR x.2-3</w:t>
            </w:r>
          </w:p>
        </w:tc>
        <w:tc>
          <w:tcPr>
            <w:tcW w:w="4536" w:type="dxa"/>
            <w:shd w:val="clear" w:color="auto" w:fill="auto"/>
          </w:tcPr>
          <w:p w14:paraId="1CF140E4" w14:textId="77777777" w:rsidR="00B96242" w:rsidRDefault="00B96242" w:rsidP="00231FB8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6E532D5D" w14:textId="77777777" w:rsidR="00B96242" w:rsidRDefault="00B96242" w:rsidP="00231FB8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08002E04" w14:textId="77777777" w:rsidR="00B96242" w:rsidRPr="00F128AF" w:rsidRDefault="00B96242" w:rsidP="00231FB8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1A0AAE76" w14:textId="77777777" w:rsidR="00B96242" w:rsidRDefault="00B96242" w:rsidP="00EC1D5A">
      <w:pPr>
        <w:rPr>
          <w:rFonts w:eastAsia="Calibri"/>
        </w:rPr>
      </w:pPr>
    </w:p>
    <w:p w14:paraId="4D2B239D" w14:textId="36188750" w:rsidR="00B96242" w:rsidRPr="000D6532" w:rsidRDefault="00B96242" w:rsidP="00B96242">
      <w:pPr>
        <w:pStyle w:val="Heading2"/>
      </w:pPr>
      <w:r w:rsidRPr="000D6532">
        <w:t>x.</w:t>
      </w:r>
      <w:r w:rsidR="00327308">
        <w:t>4</w:t>
      </w:r>
      <w:r w:rsidRPr="000D6532">
        <w:tab/>
      </w:r>
      <w:r>
        <w:t>OAM</w:t>
      </w:r>
    </w:p>
    <w:p w14:paraId="1E6C626E" w14:textId="77777777" w:rsidR="00B96242" w:rsidRPr="000D6532" w:rsidRDefault="00B96242" w:rsidP="00B96242">
      <w:pPr>
        <w:rPr>
          <w:rFonts w:eastAsia="Calibri"/>
        </w:rPr>
      </w:pPr>
      <w:r>
        <w:t>&lt;</w:t>
      </w:r>
      <w:r w:rsidRPr="00A27EC1">
        <w:t xml:space="preserve"> General comment </w:t>
      </w:r>
      <w:r>
        <w:t xml:space="preserve">or other informative text that applies </w:t>
      </w:r>
      <w:r w:rsidRPr="00A27EC1">
        <w:t xml:space="preserve">to this </w:t>
      </w:r>
      <w:r>
        <w:t xml:space="preserve">entire </w:t>
      </w:r>
      <w:r w:rsidRPr="00A27EC1">
        <w:t>subclause, if applicable.</w:t>
      </w:r>
      <w:r>
        <w:t xml:space="preserve"> This section is always present in Stage-1 TS/TRs. It there are no requirements, indicate “Not applicable”</w:t>
      </w:r>
      <w:r w:rsidRPr="00A27EC1">
        <w:t>&gt;</w:t>
      </w:r>
    </w:p>
    <w:p w14:paraId="69D0C441" w14:textId="77777777" w:rsidR="00B96242" w:rsidRDefault="00B96242" w:rsidP="00B96242">
      <w:pPr>
        <w:pStyle w:val="TH"/>
        <w:rPr>
          <w:lang w:eastAsia="ko-KR"/>
        </w:rPr>
      </w:pPr>
      <w:r>
        <w:t>Table x.2</w:t>
      </w:r>
      <w:r w:rsidRPr="004F7325">
        <w:rPr>
          <w:rFonts w:eastAsia="DengXian"/>
        </w:rPr>
        <w:t xml:space="preserve">-1 </w:t>
      </w:r>
      <w:r>
        <w:t xml:space="preserve">– </w:t>
      </w:r>
      <w:r w:rsidRPr="00A27EC1">
        <w:t>[name of CPR subclause#</w:t>
      </w:r>
      <w:r>
        <w:t>2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B96242" w:rsidRPr="00457CAE" w14:paraId="45E955B5" w14:textId="77777777" w:rsidTr="00231FB8">
        <w:trPr>
          <w:cantSplit/>
          <w:tblHeader/>
        </w:trPr>
        <w:tc>
          <w:tcPr>
            <w:tcW w:w="1134" w:type="dxa"/>
          </w:tcPr>
          <w:p w14:paraId="0905D100" w14:textId="77777777" w:rsidR="00B96242" w:rsidRPr="00457CAE" w:rsidRDefault="00B96242" w:rsidP="00231FB8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3F2FA93E" w14:textId="77777777" w:rsidR="00B96242" w:rsidRPr="00457CAE" w:rsidRDefault="00B96242" w:rsidP="00231FB8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27C8ADD" w14:textId="77777777" w:rsidR="00B96242" w:rsidRDefault="00B96242" w:rsidP="00231FB8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1EE803DF" w14:textId="77777777" w:rsidR="00B96242" w:rsidRDefault="00B96242" w:rsidP="00231FB8">
            <w:pPr>
              <w:pStyle w:val="TAH"/>
            </w:pPr>
            <w:r>
              <w:t>Comment</w:t>
            </w:r>
          </w:p>
        </w:tc>
      </w:tr>
      <w:tr w:rsidR="00B96242" w:rsidRPr="00457CAE" w14:paraId="0D4A673E" w14:textId="77777777" w:rsidTr="00231FB8">
        <w:trPr>
          <w:cantSplit/>
        </w:trPr>
        <w:tc>
          <w:tcPr>
            <w:tcW w:w="1134" w:type="dxa"/>
          </w:tcPr>
          <w:p w14:paraId="2389D679" w14:textId="77777777" w:rsidR="00B96242" w:rsidRPr="00FE04D6" w:rsidRDefault="00B96242" w:rsidP="00231FB8">
            <w:pPr>
              <w:pStyle w:val="TAC"/>
            </w:pPr>
            <w:r>
              <w:t>CPR x.2-1</w:t>
            </w:r>
          </w:p>
        </w:tc>
        <w:tc>
          <w:tcPr>
            <w:tcW w:w="4536" w:type="dxa"/>
            <w:shd w:val="clear" w:color="auto" w:fill="auto"/>
          </w:tcPr>
          <w:p w14:paraId="79F5B200" w14:textId="77777777" w:rsidR="00B96242" w:rsidRPr="00E07300" w:rsidRDefault="00B96242" w:rsidP="00231FB8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61BAA63B" w14:textId="77777777" w:rsidR="00B96242" w:rsidRDefault="00B96242" w:rsidP="00231FB8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clause#]</w:t>
            </w:r>
            <w:r w:rsidRPr="006E0D2E">
              <w:t>-</w:t>
            </w:r>
            <w:r>
              <w:t>xxx</w:t>
            </w:r>
          </w:p>
        </w:tc>
        <w:tc>
          <w:tcPr>
            <w:tcW w:w="2268" w:type="dxa"/>
          </w:tcPr>
          <w:p w14:paraId="50880591" w14:textId="77777777" w:rsidR="00B96242" w:rsidRPr="00E07300" w:rsidRDefault="00B96242" w:rsidP="00231FB8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B96242" w:rsidRPr="00457CAE" w14:paraId="52B3C2ED" w14:textId="77777777" w:rsidTr="00231FB8">
        <w:trPr>
          <w:cantSplit/>
        </w:trPr>
        <w:tc>
          <w:tcPr>
            <w:tcW w:w="1134" w:type="dxa"/>
          </w:tcPr>
          <w:p w14:paraId="7A6767A6" w14:textId="77777777" w:rsidR="00B96242" w:rsidRPr="00FE04D6" w:rsidRDefault="00B96242" w:rsidP="00231FB8">
            <w:pPr>
              <w:pStyle w:val="TAC"/>
            </w:pPr>
            <w:r>
              <w:t>CPR x.2-2</w:t>
            </w:r>
          </w:p>
        </w:tc>
        <w:tc>
          <w:tcPr>
            <w:tcW w:w="4536" w:type="dxa"/>
            <w:shd w:val="clear" w:color="auto" w:fill="auto"/>
          </w:tcPr>
          <w:p w14:paraId="6C0038FF" w14:textId="77777777" w:rsidR="00B96242" w:rsidRPr="00E07300" w:rsidRDefault="00B96242" w:rsidP="00231FB8">
            <w:pPr>
              <w:pStyle w:val="TAL"/>
              <w:jc w:val="center"/>
            </w:pPr>
            <w:r>
              <w:t>&lt; text for consolidated requirement&gt;</w:t>
            </w:r>
          </w:p>
        </w:tc>
        <w:tc>
          <w:tcPr>
            <w:tcW w:w="1701" w:type="dxa"/>
          </w:tcPr>
          <w:p w14:paraId="5F978BD7" w14:textId="77777777" w:rsidR="00B96242" w:rsidRDefault="00B96242" w:rsidP="00231FB8">
            <w:pPr>
              <w:pStyle w:val="TAL"/>
              <w:jc w:val="center"/>
            </w:pPr>
            <w:r w:rsidRPr="006E0D2E">
              <w:t xml:space="preserve">PR </w:t>
            </w:r>
            <w:r>
              <w:t>[original use case PR clause</w:t>
            </w:r>
            <w:proofErr w:type="gramStart"/>
            <w:r>
              <w:t>#]</w:t>
            </w:r>
            <w:r w:rsidRPr="006E0D2E">
              <w:t>--</w:t>
            </w:r>
            <w:proofErr w:type="spellStart"/>
            <w:proofErr w:type="gramEnd"/>
            <w:r>
              <w:t>yyy</w:t>
            </w:r>
            <w:proofErr w:type="spellEnd"/>
          </w:p>
        </w:tc>
        <w:tc>
          <w:tcPr>
            <w:tcW w:w="2268" w:type="dxa"/>
          </w:tcPr>
          <w:p w14:paraId="53DCA506" w14:textId="77777777" w:rsidR="00B96242" w:rsidRPr="00F128AF" w:rsidRDefault="00B96242" w:rsidP="00231FB8">
            <w:pPr>
              <w:pStyle w:val="TAL"/>
              <w:jc w:val="center"/>
            </w:pPr>
            <w:r>
              <w:t>&lt;text for comment if applicable&gt;</w:t>
            </w:r>
          </w:p>
        </w:tc>
      </w:tr>
      <w:tr w:rsidR="00B96242" w:rsidRPr="00457CAE" w14:paraId="1194F947" w14:textId="77777777" w:rsidTr="00231FB8">
        <w:trPr>
          <w:cantSplit/>
        </w:trPr>
        <w:tc>
          <w:tcPr>
            <w:tcW w:w="1134" w:type="dxa"/>
          </w:tcPr>
          <w:p w14:paraId="5549DF94" w14:textId="77777777" w:rsidR="00B96242" w:rsidRPr="00FE04D6" w:rsidRDefault="00B96242" w:rsidP="00231FB8">
            <w:pPr>
              <w:pStyle w:val="TAC"/>
            </w:pPr>
            <w:r>
              <w:t>CPR x.2-3</w:t>
            </w:r>
          </w:p>
        </w:tc>
        <w:tc>
          <w:tcPr>
            <w:tcW w:w="4536" w:type="dxa"/>
            <w:shd w:val="clear" w:color="auto" w:fill="auto"/>
          </w:tcPr>
          <w:p w14:paraId="0E1316AC" w14:textId="77777777" w:rsidR="00B96242" w:rsidRDefault="00B96242" w:rsidP="00231FB8">
            <w:pPr>
              <w:pStyle w:val="TAL"/>
              <w:jc w:val="center"/>
            </w:pPr>
            <w:r>
              <w:t>&lt;add/delete lines as needed&gt;</w:t>
            </w:r>
          </w:p>
        </w:tc>
        <w:tc>
          <w:tcPr>
            <w:tcW w:w="1701" w:type="dxa"/>
          </w:tcPr>
          <w:p w14:paraId="0D59792A" w14:textId="77777777" w:rsidR="00B96242" w:rsidRDefault="00B96242" w:rsidP="00231FB8">
            <w:pPr>
              <w:pStyle w:val="TAL"/>
              <w:jc w:val="center"/>
            </w:pPr>
            <w:r>
              <w:t xml:space="preserve">&lt;zero, one or several </w:t>
            </w:r>
            <w:r w:rsidRPr="006E0D2E">
              <w:t>PR</w:t>
            </w:r>
            <w:r>
              <w:t>s possible per CPR&gt;</w:t>
            </w:r>
          </w:p>
        </w:tc>
        <w:tc>
          <w:tcPr>
            <w:tcW w:w="2268" w:type="dxa"/>
          </w:tcPr>
          <w:p w14:paraId="3C89E7F8" w14:textId="77777777" w:rsidR="00B96242" w:rsidRPr="00F128AF" w:rsidRDefault="00B96242" w:rsidP="00231FB8">
            <w:pPr>
              <w:pStyle w:val="TAL"/>
              <w:jc w:val="center"/>
            </w:pPr>
            <w:r>
              <w:t>&lt;text for comment if applicable&gt;</w:t>
            </w:r>
          </w:p>
        </w:tc>
      </w:tr>
    </w:tbl>
    <w:p w14:paraId="06B0F171" w14:textId="77777777" w:rsidR="00B96242" w:rsidRDefault="00B96242" w:rsidP="00EC1D5A">
      <w:pPr>
        <w:rPr>
          <w:rFonts w:eastAsia="Calibri"/>
        </w:rPr>
      </w:pPr>
    </w:p>
    <w:sectPr w:rsidR="00B9624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EF9E0" w14:textId="77777777" w:rsidR="00815A0A" w:rsidRDefault="00815A0A">
      <w:r>
        <w:separator/>
      </w:r>
    </w:p>
  </w:endnote>
  <w:endnote w:type="continuationSeparator" w:id="0">
    <w:p w14:paraId="761A73E7" w14:textId="77777777" w:rsidR="00815A0A" w:rsidRDefault="00815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7F4689" w14:textId="77777777" w:rsidR="00815A0A" w:rsidRDefault="00815A0A">
      <w:r>
        <w:separator/>
      </w:r>
    </w:p>
  </w:footnote>
  <w:footnote w:type="continuationSeparator" w:id="0">
    <w:p w14:paraId="2B4E2B7B" w14:textId="77777777" w:rsidR="00815A0A" w:rsidRDefault="00815A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6636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02806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80965016">
    <w:abstractNumId w:val="1"/>
  </w:num>
  <w:num w:numId="4" w16cid:durableId="276053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DF0"/>
    <w:rsid w:val="00033397"/>
    <w:rsid w:val="00040095"/>
    <w:rsid w:val="00051834"/>
    <w:rsid w:val="00054A22"/>
    <w:rsid w:val="00062023"/>
    <w:rsid w:val="000655A6"/>
    <w:rsid w:val="00080512"/>
    <w:rsid w:val="000907E2"/>
    <w:rsid w:val="000A67F8"/>
    <w:rsid w:val="000C47C3"/>
    <w:rsid w:val="000D58AB"/>
    <w:rsid w:val="00110269"/>
    <w:rsid w:val="00133525"/>
    <w:rsid w:val="001A1454"/>
    <w:rsid w:val="001A4C42"/>
    <w:rsid w:val="001A7420"/>
    <w:rsid w:val="001B6637"/>
    <w:rsid w:val="001C21C3"/>
    <w:rsid w:val="001D02C2"/>
    <w:rsid w:val="001F0C1D"/>
    <w:rsid w:val="001F1132"/>
    <w:rsid w:val="001F168B"/>
    <w:rsid w:val="00230CE3"/>
    <w:rsid w:val="002347A2"/>
    <w:rsid w:val="002577A9"/>
    <w:rsid w:val="002675F0"/>
    <w:rsid w:val="002760EE"/>
    <w:rsid w:val="002B6339"/>
    <w:rsid w:val="002B6DF0"/>
    <w:rsid w:val="002E00EE"/>
    <w:rsid w:val="003172DC"/>
    <w:rsid w:val="00327308"/>
    <w:rsid w:val="0035462D"/>
    <w:rsid w:val="00356555"/>
    <w:rsid w:val="00373CED"/>
    <w:rsid w:val="003765B8"/>
    <w:rsid w:val="003C3971"/>
    <w:rsid w:val="00423334"/>
    <w:rsid w:val="004345EC"/>
    <w:rsid w:val="004368E2"/>
    <w:rsid w:val="00451FC1"/>
    <w:rsid w:val="00465515"/>
    <w:rsid w:val="0049751D"/>
    <w:rsid w:val="004C30AC"/>
    <w:rsid w:val="004C5962"/>
    <w:rsid w:val="004D3578"/>
    <w:rsid w:val="004E213A"/>
    <w:rsid w:val="004E4859"/>
    <w:rsid w:val="004E5329"/>
    <w:rsid w:val="004F0988"/>
    <w:rsid w:val="004F3340"/>
    <w:rsid w:val="00527608"/>
    <w:rsid w:val="0053388B"/>
    <w:rsid w:val="00535773"/>
    <w:rsid w:val="00543E6C"/>
    <w:rsid w:val="00565087"/>
    <w:rsid w:val="00567CAA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15A0A"/>
    <w:rsid w:val="00830747"/>
    <w:rsid w:val="008330AD"/>
    <w:rsid w:val="00862BF7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34CD8"/>
    <w:rsid w:val="00942EC2"/>
    <w:rsid w:val="0095129F"/>
    <w:rsid w:val="009F37B7"/>
    <w:rsid w:val="00A10F02"/>
    <w:rsid w:val="00A152AF"/>
    <w:rsid w:val="00A164B4"/>
    <w:rsid w:val="00A26956"/>
    <w:rsid w:val="00A27486"/>
    <w:rsid w:val="00A27EC1"/>
    <w:rsid w:val="00A53724"/>
    <w:rsid w:val="00A56066"/>
    <w:rsid w:val="00A73129"/>
    <w:rsid w:val="00A82346"/>
    <w:rsid w:val="00A92BA1"/>
    <w:rsid w:val="00A95A32"/>
    <w:rsid w:val="00AA1973"/>
    <w:rsid w:val="00AB4A5D"/>
    <w:rsid w:val="00AC6BC6"/>
    <w:rsid w:val="00AE65E2"/>
    <w:rsid w:val="00AF1460"/>
    <w:rsid w:val="00B15449"/>
    <w:rsid w:val="00B845FD"/>
    <w:rsid w:val="00B93086"/>
    <w:rsid w:val="00B96242"/>
    <w:rsid w:val="00BA19ED"/>
    <w:rsid w:val="00BA4B8D"/>
    <w:rsid w:val="00BC0F7D"/>
    <w:rsid w:val="00BD7D31"/>
    <w:rsid w:val="00BE3255"/>
    <w:rsid w:val="00BF128E"/>
    <w:rsid w:val="00C04F90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6624"/>
    <w:rsid w:val="00D35DE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5EA7"/>
    <w:rsid w:val="00EC1D5A"/>
    <w:rsid w:val="00EC4A25"/>
    <w:rsid w:val="00EF608C"/>
    <w:rsid w:val="00F025A2"/>
    <w:rsid w:val="00F04712"/>
    <w:rsid w:val="00F13360"/>
    <w:rsid w:val="00F16092"/>
    <w:rsid w:val="00F22EC7"/>
    <w:rsid w:val="00F2431B"/>
    <w:rsid w:val="00F325C8"/>
    <w:rsid w:val="00F4790C"/>
    <w:rsid w:val="00F61A19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431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Almodovar Chico, J.L. (José)</cp:lastModifiedBy>
  <cp:revision>2</cp:revision>
  <cp:lastPrinted>2019-02-25T14:05:00Z</cp:lastPrinted>
  <dcterms:created xsi:type="dcterms:W3CDTF">2025-08-12T10:29:00Z</dcterms:created>
  <dcterms:modified xsi:type="dcterms:W3CDTF">2025-08-12T10:29:00Z</dcterms:modified>
</cp:coreProperties>
</file>