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239EB2DD" w:rsidR="00B208FF" w:rsidRDefault="00B208FF" w:rsidP="00355EA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3B416E">
        <w:rPr>
          <w:rFonts w:eastAsia="MS Mincho" w:cs="Arial"/>
          <w:b/>
          <w:sz w:val="24"/>
          <w:szCs w:val="24"/>
          <w:lang w:eastAsia="ja-JP"/>
        </w:rPr>
        <w:t>7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B130F9">
        <w:rPr>
          <w:rFonts w:eastAsia="MS Mincho" w:cs="Arial"/>
          <w:b/>
          <w:sz w:val="24"/>
          <w:szCs w:val="24"/>
          <w:lang w:eastAsia="ja-JP"/>
        </w:rPr>
        <w:t xml:space="preserve">                 </w:t>
      </w:r>
      <w:r w:rsidRPr="00BB5AE1">
        <w:rPr>
          <w:rFonts w:eastAsia="MS Mincho" w:cs="Arial"/>
          <w:b/>
          <w:sz w:val="24"/>
          <w:szCs w:val="24"/>
          <w:lang w:eastAsia="ja-JP"/>
        </w:rPr>
        <w:t>S1-2</w:t>
      </w:r>
      <w:r w:rsidR="005B5711" w:rsidRPr="00BB5AE1">
        <w:rPr>
          <w:rFonts w:eastAsia="MS Mincho" w:cs="Arial"/>
          <w:b/>
          <w:sz w:val="24"/>
          <w:szCs w:val="24"/>
          <w:lang w:eastAsia="ja-JP"/>
        </w:rPr>
        <w:t>4</w:t>
      </w:r>
      <w:r w:rsidR="00404DF9">
        <w:rPr>
          <w:rFonts w:eastAsia="MS Mincho" w:cs="Arial"/>
          <w:b/>
          <w:sz w:val="24"/>
          <w:szCs w:val="24"/>
          <w:lang w:eastAsia="ja-JP"/>
        </w:rPr>
        <w:t>xxxx</w:t>
      </w:r>
    </w:p>
    <w:p w14:paraId="0FEBC1DE" w14:textId="6CA8E2F6" w:rsidR="000924E4" w:rsidRPr="00F45489" w:rsidRDefault="003B416E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3B416E">
        <w:rPr>
          <w:rFonts w:eastAsia="MS Mincho" w:cs="Arial"/>
          <w:b/>
          <w:sz w:val="24"/>
          <w:szCs w:val="24"/>
          <w:lang w:eastAsia="ja-JP"/>
        </w:rPr>
        <w:t>Maastricht,</w:t>
      </w:r>
      <w:r w:rsidR="00A53FFD">
        <w:rPr>
          <w:rFonts w:eastAsia="MS Mincho" w:cs="Arial"/>
          <w:b/>
          <w:sz w:val="24"/>
          <w:szCs w:val="24"/>
          <w:lang w:eastAsia="ja-JP"/>
        </w:rPr>
        <w:t>The Netherlands,</w:t>
      </w:r>
      <w:r w:rsidRPr="003B416E">
        <w:rPr>
          <w:rFonts w:eastAsia="MS Mincho" w:cs="Arial"/>
          <w:b/>
          <w:sz w:val="24"/>
          <w:szCs w:val="24"/>
          <w:lang w:eastAsia="ja-JP"/>
        </w:rPr>
        <w:t xml:space="preserve"> 19-23 August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943F092" w14:textId="77777777" w:rsidR="00404DF9" w:rsidRPr="00BC07EC" w:rsidRDefault="00404DF9" w:rsidP="00404DF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>Drafting Agenda 6G</w:t>
      </w:r>
    </w:p>
    <w:p w14:paraId="3E70FD76" w14:textId="77777777" w:rsidR="00404DF9" w:rsidRPr="00C94126" w:rsidRDefault="00404DF9" w:rsidP="00404DF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0FB86B6A" w14:textId="77777777" w:rsidR="00404DF9" w:rsidRPr="00F45489" w:rsidRDefault="00404DF9" w:rsidP="00404DF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30FD894A" w14:textId="77777777" w:rsidR="00404DF9" w:rsidRPr="00F45489" w:rsidRDefault="00404DF9" w:rsidP="00404DF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Jose Almodovar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68DFF1" w14:textId="77777777" w:rsidR="000924E4" w:rsidRPr="00F45489" w:rsidRDefault="000924E4" w:rsidP="000924E4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t>Submission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Guidelines</w:t>
      </w:r>
    </w:p>
    <w:p w14:paraId="5963E243" w14:textId="77777777" w:rsidR="000924E4" w:rsidRPr="00F45489" w:rsidRDefault="000924E4" w:rsidP="007352CF">
      <w:pPr>
        <w:numPr>
          <w:ilvl w:val="0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5" w:name="_Hlk21624406"/>
      <w:r>
        <w:rPr>
          <w:rFonts w:eastAsia="Times New Roman" w:cs="Arial"/>
          <w:b/>
          <w:sz w:val="20"/>
          <w:szCs w:val="20"/>
          <w:u w:val="single"/>
          <w:lang w:eastAsia="it-IT"/>
        </w:rPr>
        <w:t>Submission d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eadlines:</w:t>
      </w:r>
    </w:p>
    <w:p w14:paraId="67EC09A4" w14:textId="77777777" w:rsidR="000924E4" w:rsidRPr="00F45489" w:rsidRDefault="000924E4" w:rsidP="000924E4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14:paraId="653AC898" w14:textId="68B87B24" w:rsidR="000924E4" w:rsidRDefault="000924E4" w:rsidP="007352CF">
      <w:pPr>
        <w:pStyle w:val="ListParagraph"/>
        <w:numPr>
          <w:ilvl w:val="1"/>
          <w:numId w:val="16"/>
        </w:numPr>
        <w:suppressAutoHyphens w:val="0"/>
        <w:rPr>
          <w:lang w:eastAsia="en-US"/>
        </w:rPr>
      </w:pPr>
      <w:bookmarkStart w:id="6" w:name="_Hlk84502926"/>
      <w:r>
        <w:t>Tdoc</w:t>
      </w:r>
      <w:r>
        <w:rPr>
          <w:b/>
          <w:bCs/>
        </w:rPr>
        <w:t xml:space="preserve"> number</w:t>
      </w:r>
      <w:r>
        <w:t xml:space="preserve"> and </w:t>
      </w:r>
      <w:r>
        <w:rPr>
          <w:b/>
          <w:bCs/>
        </w:rPr>
        <w:t>CR number</w:t>
      </w:r>
      <w:r>
        <w:t xml:space="preserve"> requests:     </w:t>
      </w:r>
      <w:r w:rsidR="00E96047">
        <w:rPr>
          <w:b/>
          <w:bCs/>
          <w:lang w:eastAsia="en-US"/>
        </w:rPr>
        <w:t>Friday</w:t>
      </w:r>
      <w:r>
        <w:rPr>
          <w:b/>
          <w:bCs/>
        </w:rPr>
        <w:t xml:space="preserve">, </w:t>
      </w:r>
      <w:r w:rsidR="00A53FFD">
        <w:t>9</w:t>
      </w:r>
      <w:r w:rsidR="00E54144">
        <w:t xml:space="preserve"> </w:t>
      </w:r>
      <w:r w:rsidR="00A53FFD">
        <w:t>August</w:t>
      </w:r>
      <w:r>
        <w:t xml:space="preserve"> 202</w:t>
      </w:r>
      <w:r w:rsidR="005B5711">
        <w:t>4</w:t>
      </w:r>
      <w:r>
        <w:t>, 23:00 UTC</w:t>
      </w:r>
    </w:p>
    <w:p w14:paraId="1B2E5E44" w14:textId="0F74FD75" w:rsidR="000924E4" w:rsidRDefault="000924E4" w:rsidP="005B5711">
      <w:pPr>
        <w:pStyle w:val="ListParagraph"/>
        <w:numPr>
          <w:ilvl w:val="1"/>
          <w:numId w:val="16"/>
        </w:numPr>
        <w:suppressAutoHyphens w:val="0"/>
        <w:rPr>
          <w:lang w:eastAsia="en-US"/>
        </w:rPr>
      </w:pPr>
      <w:r>
        <w:t xml:space="preserve">Document </w:t>
      </w:r>
      <w:r>
        <w:rPr>
          <w:b/>
          <w:bCs/>
        </w:rPr>
        <w:t>submission</w:t>
      </w:r>
      <w:r>
        <w:t>:                                </w:t>
      </w:r>
      <w:r w:rsidR="00550A1A">
        <w:rPr>
          <w:b/>
          <w:bCs/>
          <w:lang w:eastAsia="en-US"/>
        </w:rPr>
        <w:t>Friday</w:t>
      </w:r>
      <w:r w:rsidR="00550A1A">
        <w:rPr>
          <w:b/>
          <w:bCs/>
        </w:rPr>
        <w:t xml:space="preserve">, </w:t>
      </w:r>
      <w:r w:rsidR="00A53FFD">
        <w:t>9</w:t>
      </w:r>
      <w:r w:rsidR="005B5711">
        <w:t xml:space="preserve"> </w:t>
      </w:r>
      <w:r w:rsidR="00A53FFD">
        <w:t>August</w:t>
      </w:r>
      <w:r w:rsidR="005B5711">
        <w:t xml:space="preserve"> 2024, 23:00 UTC</w:t>
      </w:r>
    </w:p>
    <w:bookmarkEnd w:id="6"/>
    <w:p w14:paraId="5CE31185" w14:textId="77777777" w:rsidR="000924E4" w:rsidRPr="00F45489" w:rsidRDefault="000924E4" w:rsidP="000924E4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14:paraId="0E240BB6" w14:textId="77777777" w:rsidR="000924E4" w:rsidRPr="00F45489" w:rsidRDefault="000924E4" w:rsidP="007352CF">
      <w:pPr>
        <w:numPr>
          <w:ilvl w:val="0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14:paraId="17E20A47" w14:textId="77777777" w:rsidR="000924E4" w:rsidRPr="00F45489" w:rsidRDefault="000924E4" w:rsidP="000924E4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14:paraId="55B1125E" w14:textId="71FF4FEB" w:rsidR="000924E4" w:rsidRDefault="000924E4" w:rsidP="007352CF">
      <w:pPr>
        <w:numPr>
          <w:ilvl w:val="0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334E6E">
        <w:rPr>
          <w:rFonts w:eastAsia="Times New Roman" w:cs="Arial"/>
          <w:b/>
          <w:sz w:val="20"/>
          <w:szCs w:val="20"/>
          <w:lang w:eastAsia="it-IT"/>
        </w:rPr>
        <w:t xml:space="preserve">Tdoc numbers </w:t>
      </w:r>
      <w:r>
        <w:rPr>
          <w:rFonts w:eastAsia="Times New Roman" w:cs="Arial"/>
          <w:b/>
          <w:sz w:val="20"/>
          <w:szCs w:val="20"/>
          <w:lang w:eastAsia="it-IT"/>
        </w:rPr>
        <w:t xml:space="preserve">and CR numbers </w:t>
      </w:r>
      <w:r>
        <w:rPr>
          <w:rFonts w:eastAsia="Times New Roman" w:cs="Arial"/>
          <w:sz w:val="20"/>
          <w:szCs w:val="20"/>
          <w:lang w:eastAsia="it-IT"/>
        </w:rPr>
        <w:t xml:space="preserve">can be reserved 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and documents </w:t>
      </w:r>
      <w:r>
        <w:rPr>
          <w:rFonts w:eastAsia="Times New Roman" w:cs="Arial"/>
          <w:sz w:val="20"/>
          <w:szCs w:val="20"/>
          <w:lang w:eastAsia="it-IT"/>
        </w:rPr>
        <w:t xml:space="preserve">uploaded </w:t>
      </w:r>
      <w:r w:rsidRPr="00F45489">
        <w:rPr>
          <w:rFonts w:eastAsia="Times New Roman" w:cs="Arial"/>
          <w:sz w:val="20"/>
          <w:szCs w:val="20"/>
          <w:lang w:eastAsia="it-IT"/>
        </w:rPr>
        <w:t>at</w:t>
      </w:r>
      <w:r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1" w:history="1">
        <w:r w:rsidRPr="00A63389">
          <w:rPr>
            <w:rStyle w:val="Hyperlink"/>
            <w:rFonts w:eastAsia="Times New Roman" w:cs="Arial"/>
            <w:sz w:val="20"/>
            <w:szCs w:val="20"/>
            <w:lang w:eastAsia="it-IT"/>
          </w:rPr>
          <w:t>https://portal.3gpp.org/</w:t>
        </w:r>
      </w:hyperlink>
      <w:r>
        <w:rPr>
          <w:rFonts w:eastAsia="Times New Roman" w:cs="Arial"/>
          <w:sz w:val="20"/>
          <w:szCs w:val="20"/>
          <w:lang w:eastAsia="it-IT"/>
        </w:rPr>
        <w:t xml:space="preserve"> (register, then click on the "C" next to 3GPPSA1#</w:t>
      </w:r>
      <w:r w:rsidR="00186DE1">
        <w:rPr>
          <w:rFonts w:eastAsia="Times New Roman" w:cs="Arial"/>
          <w:sz w:val="20"/>
          <w:szCs w:val="20"/>
          <w:lang w:eastAsia="it-IT"/>
        </w:rPr>
        <w:t>107</w:t>
      </w:r>
      <w:r>
        <w:rPr>
          <w:rFonts w:eastAsia="Times New Roman" w:cs="Arial"/>
          <w:sz w:val="20"/>
          <w:szCs w:val="20"/>
          <w:lang w:eastAsia="it-IT"/>
        </w:rPr>
        <w:t>)</w:t>
      </w:r>
    </w:p>
    <w:p w14:paraId="051A926B" w14:textId="77777777" w:rsidR="000924E4" w:rsidRDefault="000924E4" w:rsidP="000924E4">
      <w:pPr>
        <w:pStyle w:val="ListParagraph"/>
        <w:rPr>
          <w:rFonts w:cs="Arial"/>
          <w:lang w:eastAsia="it-IT"/>
        </w:rPr>
      </w:pPr>
    </w:p>
    <w:p w14:paraId="461BF5E0" w14:textId="37EA8EC2" w:rsidR="000924E4" w:rsidRPr="00A82E64" w:rsidRDefault="000924E4" w:rsidP="00E61342">
      <w:pPr>
        <w:pStyle w:val="ListParagraph"/>
        <w:numPr>
          <w:ilvl w:val="0"/>
          <w:numId w:val="13"/>
        </w:numPr>
        <w:rPr>
          <w:rFonts w:cs="Arial"/>
          <w:lang w:eastAsia="it-IT"/>
        </w:rPr>
      </w:pPr>
      <w:r w:rsidRPr="00A82E64">
        <w:rPr>
          <w:rFonts w:cs="Arial"/>
          <w:lang w:eastAsia="it-IT"/>
        </w:rPr>
        <w:t>Please use the document templates available at</w:t>
      </w:r>
      <w:r w:rsidR="00A82E64" w:rsidRPr="00A82E64">
        <w:rPr>
          <w:rFonts w:cs="Arial"/>
          <w:lang w:eastAsia="it-IT"/>
        </w:rPr>
        <w:t xml:space="preserve"> </w:t>
      </w:r>
      <w:bookmarkEnd w:id="5"/>
      <w:r w:rsidR="00186DE1">
        <w:rPr>
          <w:rFonts w:cs="Arial"/>
          <w:lang w:eastAsia="it-IT"/>
        </w:rPr>
        <w:fldChar w:fldCharType="begin"/>
      </w:r>
      <w:r w:rsidR="00186DE1">
        <w:rPr>
          <w:rFonts w:cs="Arial"/>
          <w:lang w:eastAsia="it-IT"/>
        </w:rPr>
        <w:instrText>HYPERLINK "</w:instrText>
      </w:r>
      <w:r w:rsidR="00186DE1" w:rsidRPr="00186DE1">
        <w:rPr>
          <w:rFonts w:cs="Arial"/>
          <w:lang w:eastAsia="it-IT"/>
        </w:rPr>
        <w:instrText>https://ftp.3gpp.org/tsg_sa/WG1_Serv/TSGS1_107_Maastricht/templates</w:instrText>
      </w:r>
      <w:r w:rsidR="00186DE1">
        <w:rPr>
          <w:rFonts w:cs="Arial"/>
          <w:lang w:eastAsia="it-IT"/>
        </w:rPr>
        <w:instrText>"</w:instrText>
      </w:r>
      <w:r w:rsidR="00186DE1">
        <w:rPr>
          <w:rFonts w:cs="Arial"/>
          <w:lang w:eastAsia="it-IT"/>
        </w:rPr>
        <w:fldChar w:fldCharType="separate"/>
      </w:r>
      <w:r w:rsidR="00186DE1" w:rsidRPr="004931C2">
        <w:rPr>
          <w:rStyle w:val="Hyperlink"/>
          <w:rFonts w:cs="Arial"/>
          <w:lang w:eastAsia="it-IT"/>
        </w:rPr>
        <w:t>https://ftp.3gpp.org/tsg_sa/WG1_Serv/TSGS1_107_Maastricht/templates</w:t>
      </w:r>
      <w:r w:rsidR="00186DE1">
        <w:rPr>
          <w:rFonts w:cs="Arial"/>
          <w:lang w:eastAsia="it-IT"/>
        </w:rPr>
        <w:fldChar w:fldCharType="end"/>
      </w:r>
      <w:r w:rsidR="00186DE1">
        <w:rPr>
          <w:rFonts w:cs="Arial"/>
          <w:lang w:eastAsia="it-IT"/>
        </w:rPr>
        <w:t xml:space="preserve"> </w:t>
      </w:r>
      <w:r w:rsidR="00275BB3">
        <w:rPr>
          <w:rFonts w:cs="Arial"/>
          <w:lang w:eastAsia="it-IT"/>
        </w:rPr>
        <w:t xml:space="preserve"> </w:t>
      </w:r>
    </w:p>
    <w:p w14:paraId="39B467A5" w14:textId="77777777" w:rsidR="000924E4" w:rsidRPr="00F45489" w:rsidRDefault="000924E4" w:rsidP="007352CF">
      <w:pPr>
        <w:numPr>
          <w:ilvl w:val="0"/>
          <w:numId w:val="11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14:paraId="58F8F38A" w14:textId="67A1B591" w:rsidR="000924E4" w:rsidRPr="00F45489" w:rsidRDefault="000924E4" w:rsidP="007352CF">
      <w:pPr>
        <w:numPr>
          <w:ilvl w:val="1"/>
          <w:numId w:val="11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</w:t>
      </w:r>
      <w:r w:rsidR="003B6AB6">
        <w:rPr>
          <w:rFonts w:eastAsia="Times New Roman" w:cs="Arial"/>
          <w:b/>
          <w:sz w:val="20"/>
          <w:szCs w:val="20"/>
          <w:lang w:eastAsia="ar-SA"/>
        </w:rPr>
        <w:t>8</w:t>
      </w:r>
      <w:r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14:paraId="61A3E3BA" w14:textId="6EF46FFC" w:rsidR="000924E4" w:rsidRPr="00F45489" w:rsidRDefault="000924E4" w:rsidP="007352CF">
      <w:pPr>
        <w:numPr>
          <w:ilvl w:val="1"/>
          <w:numId w:val="11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</w:t>
      </w:r>
      <w:r w:rsidR="003B6AB6">
        <w:rPr>
          <w:rFonts w:eastAsia="Times New Roman" w:cs="Arial"/>
          <w:sz w:val="20"/>
          <w:szCs w:val="20"/>
          <w:lang w:eastAsia="ar-SA"/>
        </w:rPr>
        <w:t xml:space="preserve">the 3GPP Portal </w:t>
      </w:r>
      <w:r w:rsidRPr="00F45489">
        <w:rPr>
          <w:rFonts w:eastAsia="Times New Roman" w:cs="Arial"/>
          <w:sz w:val="20"/>
          <w:szCs w:val="20"/>
          <w:lang w:eastAsia="ar-SA"/>
        </w:rPr>
        <w:t>BEFORE being submitted</w:t>
      </w:r>
    </w:p>
    <w:p w14:paraId="6764344E" w14:textId="787CB0B4" w:rsidR="000924E4" w:rsidRPr="00F45489" w:rsidRDefault="000924E4" w:rsidP="007352CF">
      <w:pPr>
        <w:numPr>
          <w:ilvl w:val="1"/>
          <w:numId w:val="11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(e.</w:t>
      </w:r>
      <w:r w:rsidR="003B6AB6">
        <w:rPr>
          <w:rFonts w:eastAsia="Times New Roman" w:cs="Arial"/>
          <w:sz w:val="20"/>
          <w:szCs w:val="20"/>
          <w:lang w:eastAsia="ar-SA"/>
        </w:rPr>
        <w:t>g.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="003B6AB6">
        <w:rPr>
          <w:rFonts w:eastAsia="Times New Roman" w:cs="Arial"/>
          <w:sz w:val="20"/>
          <w:szCs w:val="20"/>
          <w:lang w:eastAsia="ar-SA"/>
        </w:rPr>
        <w:t xml:space="preserve">a </w:t>
      </w:r>
      <w:r w:rsidRPr="00F45489">
        <w:rPr>
          <w:rFonts w:eastAsia="Times New Roman" w:cs="Arial"/>
          <w:sz w:val="20"/>
          <w:szCs w:val="20"/>
          <w:lang w:eastAsia="ar-SA"/>
        </w:rPr>
        <w:t>Rel-1</w:t>
      </w:r>
      <w:r w:rsidR="003B6AB6">
        <w:rPr>
          <w:rFonts w:eastAsia="Times New Roman" w:cs="Arial"/>
          <w:sz w:val="20"/>
          <w:szCs w:val="20"/>
          <w:lang w:eastAsia="ar-SA"/>
        </w:rPr>
        <w:t>8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CR with Rel-</w:t>
      </w:r>
      <w:r>
        <w:rPr>
          <w:rFonts w:eastAsia="Times New Roman" w:cs="Arial"/>
          <w:sz w:val="20"/>
          <w:szCs w:val="20"/>
          <w:lang w:eastAsia="ar-SA"/>
        </w:rPr>
        <w:t>1</w:t>
      </w:r>
      <w:r w:rsidR="003B6AB6">
        <w:rPr>
          <w:rFonts w:eastAsia="Times New Roman" w:cs="Arial"/>
          <w:sz w:val="20"/>
          <w:szCs w:val="20"/>
          <w:lang w:eastAsia="ar-SA"/>
        </w:rPr>
        <w:t>7</w:t>
      </w:r>
      <w:r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sz w:val="20"/>
          <w:szCs w:val="20"/>
          <w:lang w:eastAsia="ar-SA"/>
        </w:rPr>
        <w:t>WI is not permitted</w:t>
      </w:r>
      <w:r w:rsidR="003B6AB6">
        <w:rPr>
          <w:rFonts w:eastAsia="Times New Roman" w:cs="Arial"/>
          <w:sz w:val="20"/>
          <w:szCs w:val="20"/>
          <w:lang w:eastAsia="ar-SA"/>
        </w:rPr>
        <w:t>, except for cat. A CR</w:t>
      </w:r>
      <w:r w:rsidRPr="00F45489">
        <w:rPr>
          <w:rFonts w:eastAsia="Times New Roman" w:cs="Arial"/>
          <w:sz w:val="20"/>
          <w:szCs w:val="20"/>
          <w:lang w:eastAsia="ar-SA"/>
        </w:rPr>
        <w:t>)</w:t>
      </w:r>
    </w:p>
    <w:p w14:paraId="0CE096A2" w14:textId="35269C75" w:rsidR="000924E4" w:rsidRPr="003B6AB6" w:rsidRDefault="000924E4" w:rsidP="004E11F5">
      <w:pPr>
        <w:numPr>
          <w:ilvl w:val="1"/>
          <w:numId w:val="11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3B6AB6">
        <w:rPr>
          <w:rFonts w:eastAsia="Times New Roman" w:cs="Arial"/>
          <w:sz w:val="20"/>
          <w:szCs w:val="20"/>
          <w:lang w:eastAsia="ar-SA"/>
        </w:rPr>
        <w:t xml:space="preserve">Work Item Codes for the CRs are available </w:t>
      </w:r>
      <w:r w:rsidR="003B6AB6" w:rsidRPr="003B6AB6">
        <w:rPr>
          <w:rFonts w:eastAsia="Times New Roman" w:cs="Arial"/>
          <w:sz w:val="20"/>
          <w:szCs w:val="20"/>
          <w:lang w:eastAsia="ar-SA"/>
        </w:rPr>
        <w:t xml:space="preserve">in the </w:t>
      </w:r>
      <w:hyperlink r:id="rId12" w:history="1">
        <w:r w:rsidR="003B6AB6" w:rsidRPr="003B6AB6">
          <w:rPr>
            <w:rStyle w:val="Hyperlink"/>
            <w:rFonts w:eastAsia="Times New Roman" w:cs="Arial"/>
            <w:sz w:val="20"/>
            <w:szCs w:val="20"/>
            <w:lang w:eastAsia="ar-SA"/>
          </w:rPr>
          <w:t>Work Plan</w:t>
        </w:r>
      </w:hyperlink>
      <w:r w:rsidRPr="003B6AB6">
        <w:rPr>
          <w:rFonts w:eastAsia="Times New Roman" w:cs="Arial"/>
          <w:sz w:val="20"/>
          <w:szCs w:val="20"/>
          <w:lang w:eastAsia="ar-SA"/>
        </w:rPr>
        <w:t xml:space="preserve"> </w:t>
      </w:r>
      <w:r w:rsidR="003B6AB6">
        <w:rPr>
          <w:rFonts w:eastAsia="Times New Roman" w:cs="Arial"/>
          <w:sz w:val="20"/>
          <w:szCs w:val="20"/>
          <w:lang w:eastAsia="ar-SA"/>
        </w:rPr>
        <w:t xml:space="preserve">(or </w:t>
      </w:r>
      <w:r w:rsidRPr="003B6AB6">
        <w:rPr>
          <w:rFonts w:eastAsia="Times New Roman" w:cs="Arial"/>
          <w:sz w:val="20"/>
          <w:szCs w:val="20"/>
          <w:lang w:eastAsia="ar-SA"/>
        </w:rPr>
        <w:t xml:space="preserve">at </w:t>
      </w:r>
      <w:hyperlink r:id="rId13" w:history="1">
        <w:r w:rsidRPr="003B6AB6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  <w:r w:rsidR="003B6AB6">
        <w:rPr>
          <w:rFonts w:eastAsia="StarSymbol" w:cs="Arial"/>
          <w:color w:val="0000FF"/>
          <w:sz w:val="20"/>
          <w:szCs w:val="20"/>
          <w:u w:val="single"/>
          <w:lang w:eastAsia="ar-SA"/>
        </w:rPr>
        <w:t xml:space="preserve"> )</w:t>
      </w:r>
    </w:p>
    <w:bookmarkEnd w:id="0"/>
    <w:bookmarkEnd w:id="1"/>
    <w:p w14:paraId="1933F862" w14:textId="070101F9" w:rsidR="00FE752D" w:rsidRPr="00FC250B" w:rsidRDefault="00FE752D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</w:p>
    <w:p w14:paraId="73B561CB" w14:textId="77777777" w:rsidR="006E501A" w:rsidRPr="002C5415" w:rsidRDefault="006E501A" w:rsidP="006E501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C81AB" w14:textId="77777777" w:rsidR="00345EA9" w:rsidRPr="00FC250B" w:rsidRDefault="00345EA9" w:rsidP="000924E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t>LEGEND</w:t>
      </w:r>
    </w:p>
    <w:p w14:paraId="558CE046" w14:textId="2C8B791B" w:rsidR="001644D2" w:rsidRDefault="00652642" w:rsidP="00E75157">
      <w:pPr>
        <w:spacing w:after="12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</w:t>
      </w:r>
      <w:r w:rsidRPr="009A071B">
        <w:rPr>
          <w:rFonts w:eastAsia="Times New Roman"/>
          <w:sz w:val="20"/>
          <w:szCs w:val="20"/>
          <w:lang w:val="en-US"/>
        </w:rPr>
        <w:t xml:space="preserve"> </w:t>
      </w:r>
      <w:r w:rsidRPr="001E1D1F">
        <w:rPr>
          <w:rFonts w:eastAsia="Times New Roman"/>
          <w:sz w:val="20"/>
          <w:szCs w:val="20"/>
          <w:lang w:val="en-US"/>
        </w:rPr>
        <w:t>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>CC (Incoming Liaison Statement Copied to SA1),</w:t>
      </w:r>
      <w:r w:rsidRPr="001E1D1F">
        <w:rPr>
          <w:rFonts w:eastAsia="Times New Roman"/>
          <w:sz w:val="20"/>
          <w:szCs w:val="20"/>
          <w:lang w:val="en-US"/>
        </w:rPr>
        <w:t xml:space="preserve"> Cont</w:t>
      </w:r>
      <w:r>
        <w:rPr>
          <w:rFonts w:eastAsia="Times New Roman"/>
          <w:sz w:val="20"/>
          <w:szCs w:val="20"/>
          <w:lang w:val="en-US"/>
        </w:rPr>
        <w:t xml:space="preserve"> (Contribution), </w:t>
      </w:r>
      <w:r w:rsidRPr="001E1D1F">
        <w:rPr>
          <w:rFonts w:eastAsia="Times New Roman"/>
          <w:sz w:val="20"/>
          <w:szCs w:val="20"/>
          <w:lang w:val="en-US"/>
        </w:rPr>
        <w:t>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 w:rsidR="00A76506">
        <w:rPr>
          <w:rFonts w:eastAsia="Times New Roman"/>
          <w:sz w:val="20"/>
          <w:szCs w:val="20"/>
          <w:lang w:val="en-US"/>
        </w:rPr>
        <w:t>L</w:t>
      </w:r>
      <w:r w:rsidRPr="001E1D1F">
        <w:rPr>
          <w:rFonts w:eastAsia="Times New Roman"/>
          <w:sz w:val="20"/>
          <w:szCs w:val="20"/>
          <w:lang w:val="en-US"/>
        </w:rPr>
        <w:t>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>TO (Incoming Liaison Statement To SA1),</w:t>
      </w:r>
      <w:r w:rsidRPr="001E1D1F">
        <w:rPr>
          <w:rFonts w:eastAsia="Times New Roman"/>
          <w:sz w:val="20"/>
          <w:szCs w:val="20"/>
          <w:lang w:val="en-US"/>
        </w:rPr>
        <w:t xml:space="preserve"> TR</w:t>
      </w:r>
      <w:r>
        <w:rPr>
          <w:rFonts w:eastAsia="Times New Roman"/>
          <w:sz w:val="20"/>
          <w:szCs w:val="20"/>
          <w:lang w:val="en-US"/>
        </w:rPr>
        <w:t xml:space="preserve"> (Technical Report), </w:t>
      </w:r>
      <w:r w:rsidRPr="001E1D1F">
        <w:rPr>
          <w:rFonts w:eastAsia="Times New Roman"/>
          <w:sz w:val="20"/>
          <w:szCs w:val="20"/>
          <w:lang w:val="en-US"/>
        </w:rPr>
        <w:t>TS</w:t>
      </w:r>
      <w:r>
        <w:rPr>
          <w:rFonts w:eastAsia="Times New Roman"/>
          <w:sz w:val="20"/>
          <w:szCs w:val="20"/>
          <w:lang w:val="en-US"/>
        </w:rPr>
        <w:t xml:space="preserve"> (Technical Specification),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>WID (Work Item Description), WP (Work Plan)</w:t>
      </w:r>
    </w:p>
    <w:p w14:paraId="3FCB2D50" w14:textId="1C88FBB3" w:rsidR="00DF3949" w:rsidRPr="001E1D1F" w:rsidRDefault="00DF3949" w:rsidP="00DF3949">
      <w:pPr>
        <w:spacing w:after="12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</w:t>
      </w:r>
      <w:r>
        <w:rPr>
          <w:rFonts w:eastAsia="Times New Roman"/>
          <w:sz w:val="20"/>
          <w:szCs w:val="20"/>
          <w:lang w:val="en-US"/>
        </w:rPr>
        <w:t>2</w:t>
      </w:r>
      <w:r w:rsidR="00275BB3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DF3949" w:rsidRPr="001E1D1F" w14:paraId="1A3D6D08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0961DEB" w14:textId="77777777" w:rsidR="00DF3949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Doc</w:t>
            </w:r>
          </w:p>
          <w:p w14:paraId="4A06A1A1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736EA2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16683231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365A46A9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0559876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2EC6C341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DF3949" w:rsidRPr="001E1D1F" w14:paraId="31E63389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418C8C45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47EE0E07" w14:textId="25023E9D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129D100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2E7C2B6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6C996F2C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554ACEA3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3026867D" w14:textId="77777777" w:rsidTr="003D5B68">
        <w:trPr>
          <w:trHeight w:val="141"/>
        </w:trPr>
        <w:tc>
          <w:tcPr>
            <w:tcW w:w="675" w:type="dxa"/>
            <w:shd w:val="clear" w:color="auto" w:fill="00FFFF"/>
          </w:tcPr>
          <w:p w14:paraId="6753CCF5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14EACA11" w14:textId="53BE2D1C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0E56B9B5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301F0BD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32158AE6" w14:textId="24E21FCC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A82E64">
              <w:rPr>
                <w:rFonts w:eastAsia="Times New Roman" w:cs="Arial"/>
                <w:szCs w:val="18"/>
                <w:lang w:eastAsia="ar-SA"/>
              </w:rPr>
              <w:t>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7F7E6CF2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77D65C7A" w14:textId="77777777" w:rsidTr="003D5B68">
        <w:trPr>
          <w:trHeight w:val="141"/>
        </w:trPr>
        <w:tc>
          <w:tcPr>
            <w:tcW w:w="675" w:type="dxa"/>
            <w:shd w:val="clear" w:color="auto" w:fill="00FFFF"/>
          </w:tcPr>
          <w:p w14:paraId="5102259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A687322" w14:textId="3448C1FA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7415CD6B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03767B8F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736ECFD3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7D27B84D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23C6A260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75A6B3EC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17514B77" w14:textId="34577BAF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24C8C8E8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45D03A5B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605B993C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35128D61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7289E496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164FF214" w14:textId="77777777" w:rsidR="00DF3949" w:rsidRPr="002E3C2E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14069B65" w14:textId="3640A978" w:rsidR="00DF3949" w:rsidRPr="002E3C2E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5C843906" w14:textId="77777777" w:rsidR="00DF3949" w:rsidRPr="002E3C2E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578C7205" w14:textId="77777777" w:rsidR="00DF3949" w:rsidRPr="002E3C2E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41FF17A9" w14:textId="77777777" w:rsidR="00DF3949" w:rsidRPr="002E3C2E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723B932C" w14:textId="77777777" w:rsidR="00DF3949" w:rsidRPr="002E3C2E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4EAB639F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2F133405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0EBF8274" w14:textId="737BBCE2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63FC5F6D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63E5B6C8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7EA1FCDB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276E5479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0D6BA222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2019B769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159DF929" w14:textId="3A08A3E1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686C4E58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1E066581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7670D00A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60EA0917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0E5554B5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75379F9B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1F2F26B" w14:textId="72062F32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104AEF7B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25D1F7DC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031E72EA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422B3321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2E8A8EAA" w14:textId="77777777" w:rsidTr="003D5B68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547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E8E4" w14:textId="2192BA25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4B52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501E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8C1A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AF4A" w14:textId="77777777" w:rsidR="00DF3949" w:rsidRPr="001E1D1F" w:rsidRDefault="00DF3949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3CFC51D6" w14:textId="77777777" w:rsidTr="003D5B68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48FCF00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C04F22A" w14:textId="1C2B91CE" w:rsidR="00DF3949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4CB13D2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DC41BC1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769AB5A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BDF9FA5" w14:textId="77777777" w:rsidR="00DF3949" w:rsidRPr="001E1D1F" w:rsidRDefault="00DF3949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594BAAA6" w14:textId="77777777" w:rsidR="0041287C" w:rsidRPr="008754F9" w:rsidRDefault="0041287C" w:rsidP="0041287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6DE7EB1" w14:textId="52E84617" w:rsidR="0041287C" w:rsidRPr="008B761E" w:rsidRDefault="0041287C" w:rsidP="008B761E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Plenary/Drafting</w:t>
      </w:r>
      <w:r w:rsidR="008B761E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: </w:t>
      </w:r>
      <w:bookmarkStart w:id="7" w:name="_Hlk174964692"/>
      <w:r w:rsidR="008C22B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Praetorium</w:t>
      </w:r>
      <w:r w:rsidR="008B761E" w:rsidRPr="00657274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bookmarkEnd w:id="7"/>
      <w:r w:rsidR="008B761E" w:rsidRPr="00657274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(level </w:t>
      </w:r>
      <w:r w:rsidR="008C22B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0</w:t>
      </w:r>
      <w:r w:rsidR="00657274" w:rsidRPr="00657274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)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60AF24B7" w14:textId="0FBCEA9B" w:rsidR="0041287C" w:rsidRPr="00B50B65" w:rsidRDefault="0041287C" w:rsidP="0041287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657274"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="00F66823">
        <w:rPr>
          <w:rFonts w:eastAsia="Arial Unicode MS" w:cs="Arial"/>
          <w:color w:val="00B050"/>
          <w:sz w:val="24"/>
          <w:szCs w:val="24"/>
          <w:lang w:eastAsia="ar-SA"/>
        </w:rPr>
        <w:t>Lima</w:t>
      </w:r>
      <w:r w:rsidR="00657274" w:rsidRPr="00657274"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="00E246CE">
        <w:rPr>
          <w:rFonts w:eastAsia="Arial Unicode MS" w:cs="Arial"/>
          <w:color w:val="00B050"/>
          <w:sz w:val="24"/>
          <w:szCs w:val="24"/>
          <w:lang w:eastAsia="ar-SA"/>
        </w:rPr>
        <w:t>(0.13)</w:t>
      </w:r>
    </w:p>
    <w:p w14:paraId="3A206735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8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704"/>
        <w:gridCol w:w="2779"/>
        <w:gridCol w:w="679"/>
        <w:gridCol w:w="2029"/>
        <w:gridCol w:w="2064"/>
      </w:tblGrid>
      <w:tr w:rsidR="00404DF9" w:rsidRPr="00015298" w14:paraId="7ED3F9AC" w14:textId="77777777" w:rsidTr="00404D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8243738" w14:textId="77777777" w:rsidR="00404DF9" w:rsidRPr="00015298" w:rsidRDefault="00404DF9" w:rsidP="0041287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8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065BD1D" w14:textId="77777777" w:rsidR="00404DF9" w:rsidRPr="00015298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8E994D3" w14:textId="77777777" w:rsidR="00404DF9" w:rsidRPr="00015298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53FF12E8" w14:textId="77777777" w:rsidR="00404DF9" w:rsidRPr="00015298" w:rsidRDefault="00404DF9" w:rsidP="0041287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B852738" w14:textId="77777777" w:rsidR="00404DF9" w:rsidRPr="00015298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E3E807C" w14:textId="77777777" w:rsidR="00404DF9" w:rsidRPr="00015298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404DF9" w:rsidRPr="00AB0F3E" w14:paraId="4098056E" w14:textId="77777777" w:rsidTr="00404D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51E3984" w14:textId="77777777" w:rsidR="00404DF9" w:rsidRPr="00AB0F3E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7A9166" w14:textId="77777777" w:rsidR="00404DF9" w:rsidRPr="00AB0F3E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E289DC4" w14:textId="77777777" w:rsidR="00404DF9" w:rsidRPr="00AB0F3E" w:rsidRDefault="00404DF9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7394C62" w14:textId="77777777" w:rsidR="00404DF9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578457F" w14:textId="218AFA11" w:rsidR="00404DF9" w:rsidRPr="0010199B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20ED228" w14:textId="77777777" w:rsidR="00404DF9" w:rsidRPr="00AB0F3E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DA12B23" w14:textId="77777777" w:rsidR="00404DF9" w:rsidRPr="00AB0F3E" w:rsidRDefault="00404DF9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B00B90E" w14:textId="77777777" w:rsidR="00404DF9" w:rsidRPr="00AB0F3E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811AC" w14:textId="77777777" w:rsidR="00404DF9" w:rsidRPr="0001688D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01688D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[6G SID / TR: TBC]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5AC72F" w14:textId="6ED2060D" w:rsidR="00404DF9" w:rsidRPr="00FB2260" w:rsidRDefault="00FB2260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FB2260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10.1 KVs?</w:t>
            </w:r>
          </w:p>
        </w:tc>
      </w:tr>
      <w:tr w:rsidR="00404DF9" w:rsidRPr="00AB0F3E" w14:paraId="2EBD3367" w14:textId="77777777" w:rsidTr="00404D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046587" w14:textId="77777777" w:rsidR="00404DF9" w:rsidRPr="00AB0F3E" w:rsidRDefault="00404DF9" w:rsidP="0041287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F6A55AE" w14:textId="77777777" w:rsidR="00404DF9" w:rsidRPr="00415AA2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41C4FC" w14:textId="77777777" w:rsidR="00404DF9" w:rsidRPr="00415AA2" w:rsidRDefault="00404DF9" w:rsidP="0041287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82EC2EC" w14:textId="77777777" w:rsidR="00404DF9" w:rsidRPr="00AB0F3E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4F8CD98" w14:textId="77777777" w:rsidR="00404DF9" w:rsidRPr="00415AA2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F435B5" w14:textId="77777777" w:rsidR="00404DF9" w:rsidRPr="00415AA2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04DF9" w:rsidRPr="00015298" w14:paraId="221CB73A" w14:textId="77777777" w:rsidTr="00404D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B69B74F" w14:textId="77777777" w:rsidR="00404DF9" w:rsidRPr="00AB0F3E" w:rsidRDefault="00404DF9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2AA0B42" w14:textId="77777777" w:rsidR="00404DF9" w:rsidRPr="00AB0F3E" w:rsidRDefault="00404DF9" w:rsidP="0041287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07EB16E" w14:textId="77777777" w:rsidR="00404DF9" w:rsidRPr="00AB0F3E" w:rsidRDefault="00404DF9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7698342" w14:textId="77777777" w:rsidR="00404DF9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0E4AC3D" w14:textId="70B0F1CB" w:rsidR="00404DF9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F38E2B2" w14:textId="545D9A82" w:rsidR="00404DF9" w:rsidRPr="00502AF0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8.3 use case template</w:t>
            </w:r>
          </w:p>
          <w:p w14:paraId="6FB084C9" w14:textId="77777777" w:rsidR="00404DF9" w:rsidRPr="00E421A2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10.1 KVs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1E3110C" w14:textId="77777777" w:rsidR="00404DF9" w:rsidRPr="00AB0F3E" w:rsidRDefault="00404DF9" w:rsidP="0041287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F11E747" w14:textId="77777777" w:rsidR="00404DF9" w:rsidRPr="00AB0F3E" w:rsidRDefault="00404DF9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CE27A8A" w14:textId="77777777" w:rsidR="00404DF9" w:rsidRPr="00AB0F3E" w:rsidRDefault="00404DF9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83E19E" w14:textId="6BA82A01" w:rsidR="00404DF9" w:rsidRPr="002639CC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97329F1" w14:textId="77777777" w:rsidR="00404DF9" w:rsidRPr="00015298" w:rsidRDefault="00404DF9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bookmarkEnd w:id="8"/>
    </w:tbl>
    <w:p w14:paraId="42ADFA25" w14:textId="77777777" w:rsidR="0041287C" w:rsidRDefault="0041287C" w:rsidP="0041287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4EFF662" w14:textId="77777777" w:rsidR="006B3453" w:rsidRDefault="006B3453" w:rsidP="0041287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F6C7514" w14:textId="7F834B0C" w:rsidR="006B3453" w:rsidRDefault="006B345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br w:type="page"/>
      </w:r>
    </w:p>
    <w:p w14:paraId="6AE31A65" w14:textId="77777777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4776A4" w:rsidRPr="00012C8A" w14:paraId="4C61A359" w14:textId="77777777" w:rsidTr="00EA0CF7">
        <w:trPr>
          <w:trHeight w:val="141"/>
        </w:trPr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056E34" w14:textId="1160B32C" w:rsidR="004776A4" w:rsidRPr="00012C8A" w:rsidRDefault="004776A4" w:rsidP="00404DF9">
            <w:pPr>
              <w:pStyle w:val="Heading1"/>
            </w:pPr>
            <w:r>
              <w:t>KVIs related contributions</w:t>
            </w:r>
          </w:p>
        </w:tc>
      </w:tr>
      <w:tr w:rsidR="00A35607" w:rsidRPr="002B5B90" w14:paraId="7AC2C4B2" w14:textId="77777777" w:rsidTr="00E240A4">
        <w:trPr>
          <w:trHeight w:val="183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D48F3" w14:textId="4C7E3C47" w:rsidR="00A35607" w:rsidRPr="00E240A4" w:rsidRDefault="00A35607" w:rsidP="00A35607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420441A2" w14:textId="5505C857" w:rsidR="00A35607" w:rsidRPr="00E240A4" w:rsidRDefault="00866EAF" w:rsidP="00A35607">
            <w:pPr>
              <w:spacing w:after="0" w:line="240" w:lineRule="auto"/>
              <w:rPr>
                <w:lang w:val="de-DE"/>
              </w:rPr>
            </w:pPr>
            <w:hyperlink r:id="rId14" w:history="1">
              <w:r w:rsidR="00A35607" w:rsidRPr="00E240A4">
                <w:rPr>
                  <w:rStyle w:val="Hyperlink"/>
                  <w:rFonts w:cs="Arial"/>
                  <w:color w:val="auto"/>
                  <w:lang w:val="de-DE"/>
                </w:rPr>
                <w:t>S1-2</w:t>
              </w:r>
              <w:r w:rsidR="00A35607" w:rsidRPr="00E240A4">
                <w:rPr>
                  <w:rStyle w:val="Hyperlink"/>
                  <w:rFonts w:cs="Arial"/>
                  <w:color w:val="auto"/>
                  <w:lang w:val="de-DE"/>
                </w:rPr>
                <w:t>4</w:t>
              </w:r>
              <w:r w:rsidR="00A35607" w:rsidRPr="00E240A4">
                <w:rPr>
                  <w:rStyle w:val="Hyperlink"/>
                  <w:rFonts w:cs="Arial"/>
                  <w:color w:val="auto"/>
                  <w:lang w:val="de-DE"/>
                </w:rPr>
                <w:t>2030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6B5E6" w14:textId="2DF10EE6" w:rsidR="00A35607" w:rsidRPr="00E240A4" w:rsidRDefault="00A35607" w:rsidP="00A35607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D0E6B" w14:textId="2AB4C82F" w:rsidR="00A35607" w:rsidRPr="00E240A4" w:rsidRDefault="00A35607" w:rsidP="00A35607">
            <w:pPr>
              <w:spacing w:after="0" w:line="240" w:lineRule="auto"/>
            </w:pPr>
            <w:r w:rsidRPr="00E240A4">
              <w:t>Considerations on implementing Key Values for SA1 6G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F2538" w14:textId="7018255B" w:rsidR="00A35607" w:rsidRPr="00E240A4" w:rsidRDefault="00E240A4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40A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3A30C" w14:textId="77777777" w:rsidR="00A35607" w:rsidRPr="00E240A4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3291D3E7" w14:textId="77777777" w:rsidTr="00306E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0C97E" w14:textId="08290B9D" w:rsidR="00A35607" w:rsidRPr="00306ED6" w:rsidRDefault="00A35607" w:rsidP="00A35607">
            <w:pPr>
              <w:spacing w:after="0" w:line="240" w:lineRule="auto"/>
              <w:rPr>
                <w:lang w:val="de-DE"/>
              </w:rPr>
            </w:pPr>
            <w:r w:rsidRPr="00306ED6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423EB5AC" w14:textId="092DCA75" w:rsidR="00A35607" w:rsidRPr="00306ED6" w:rsidRDefault="00866EAF" w:rsidP="00A35607">
            <w:pPr>
              <w:spacing w:after="0" w:line="240" w:lineRule="auto"/>
              <w:rPr>
                <w:lang w:val="de-DE"/>
              </w:rPr>
            </w:pPr>
            <w:hyperlink r:id="rId15" w:history="1">
              <w:r w:rsidR="00A35607" w:rsidRPr="00306ED6">
                <w:rPr>
                  <w:rStyle w:val="Hyperlink"/>
                  <w:rFonts w:cs="Arial"/>
                  <w:color w:val="auto"/>
                  <w:lang w:val="de-DE"/>
                </w:rPr>
                <w:t>S1-242</w:t>
              </w:r>
              <w:r w:rsidR="00A35607" w:rsidRPr="00306ED6">
                <w:rPr>
                  <w:rStyle w:val="Hyperlink"/>
                  <w:rFonts w:cs="Arial"/>
                  <w:color w:val="auto"/>
                  <w:lang w:val="de-DE"/>
                </w:rPr>
                <w:t>0</w:t>
              </w:r>
              <w:r w:rsidR="00A35607" w:rsidRPr="00306ED6">
                <w:rPr>
                  <w:rStyle w:val="Hyperlink"/>
                  <w:rFonts w:cs="Arial"/>
                  <w:color w:val="auto"/>
                  <w:lang w:val="de-DE"/>
                </w:rPr>
                <w:t>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C6B96" w14:textId="13D55830" w:rsidR="00A35607" w:rsidRPr="00306ED6" w:rsidRDefault="00A35607" w:rsidP="00A35607">
            <w:pPr>
              <w:spacing w:after="0" w:line="240" w:lineRule="auto"/>
              <w:rPr>
                <w:lang w:val="de-DE"/>
              </w:rPr>
            </w:pPr>
            <w:r w:rsidRPr="00306ED6">
              <w:rPr>
                <w:lang w:val="de-DE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84D1C" w14:textId="74708711" w:rsidR="00A35607" w:rsidRPr="00306ED6" w:rsidRDefault="00A35607" w:rsidP="00A35607">
            <w:pPr>
              <w:spacing w:after="0" w:line="240" w:lineRule="auto"/>
            </w:pPr>
            <w:r w:rsidRPr="00306ED6">
              <w:t>Considerations on defining Key Values for SA1 6G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2E923" w14:textId="4BEE11A4" w:rsidR="00A35607" w:rsidRPr="00306ED6" w:rsidRDefault="00306ED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ED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6C5DF" w14:textId="77777777" w:rsidR="00A35607" w:rsidRPr="00306ED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384D854B" w14:textId="77777777" w:rsidTr="00E240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B213B" w14:textId="29AF38D7" w:rsidR="00A35607" w:rsidRPr="00E240A4" w:rsidRDefault="00A35607" w:rsidP="00A35607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51B6A5E1" w14:textId="68F05206" w:rsidR="00A35607" w:rsidRPr="00E240A4" w:rsidRDefault="00866EAF" w:rsidP="00A35607">
            <w:pPr>
              <w:spacing w:after="0" w:line="240" w:lineRule="auto"/>
              <w:rPr>
                <w:lang w:val="de-DE"/>
              </w:rPr>
            </w:pPr>
            <w:hyperlink r:id="rId16" w:history="1">
              <w:r w:rsidR="00A35607" w:rsidRPr="00E240A4">
                <w:rPr>
                  <w:rStyle w:val="Hyperlink"/>
                  <w:rFonts w:cs="Arial"/>
                  <w:color w:val="auto"/>
                  <w:lang w:val="de-DE"/>
                </w:rPr>
                <w:t>S1-242032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69395" w14:textId="7AA4D99D" w:rsidR="00A35607" w:rsidRPr="00E240A4" w:rsidRDefault="00A35607" w:rsidP="00A35607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8BC16" w14:textId="1BFA88C5" w:rsidR="00A35607" w:rsidRPr="00E240A4" w:rsidRDefault="00A35607" w:rsidP="00A35607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KV Manifesto for SA1 6G Rel-20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43C42" w14:textId="58F238B0" w:rsidR="00A35607" w:rsidRPr="00E240A4" w:rsidRDefault="00E240A4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40A4">
              <w:rPr>
                <w:rFonts w:eastAsia="Times New Roman" w:cs="Arial"/>
                <w:szCs w:val="18"/>
                <w:lang w:val="de-DE" w:eastAsia="ar-SA"/>
              </w:rPr>
              <w:t>Revised to S1-242344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88685" w14:textId="77777777" w:rsidR="00A35607" w:rsidRPr="00E240A4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240A4" w:rsidRPr="002B5B90" w14:paraId="4F270332" w14:textId="77777777" w:rsidTr="00E240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3486" w14:textId="21BA4A0F" w:rsidR="00E240A4" w:rsidRPr="00E240A4" w:rsidRDefault="00E240A4" w:rsidP="00A35607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01DECE" w14:textId="7BCDA3BE" w:rsidR="00E240A4" w:rsidRPr="00E240A4" w:rsidRDefault="00E240A4" w:rsidP="00A35607">
            <w:pPr>
              <w:spacing w:after="0" w:line="240" w:lineRule="auto"/>
            </w:pPr>
            <w:hyperlink r:id="rId17" w:history="1">
              <w:r w:rsidRPr="00E240A4">
                <w:rPr>
                  <w:rStyle w:val="Hyperlink"/>
                  <w:rFonts w:cs="Arial"/>
                  <w:color w:val="auto"/>
                </w:rPr>
                <w:t>S1-</w:t>
              </w:r>
              <w:r w:rsidRPr="00E240A4">
                <w:rPr>
                  <w:rStyle w:val="Hyperlink"/>
                  <w:rFonts w:cs="Arial"/>
                  <w:color w:val="auto"/>
                </w:rPr>
                <w:t>2</w:t>
              </w:r>
              <w:r w:rsidRPr="00E240A4">
                <w:rPr>
                  <w:rStyle w:val="Hyperlink"/>
                  <w:rFonts w:cs="Arial"/>
                  <w:color w:val="auto"/>
                </w:rPr>
                <w:t>4</w:t>
              </w:r>
              <w:r w:rsidRPr="00E240A4">
                <w:rPr>
                  <w:rStyle w:val="Hyperlink"/>
                  <w:rFonts w:cs="Arial"/>
                  <w:color w:val="auto"/>
                </w:rPr>
                <w:t>2</w:t>
              </w:r>
              <w:r w:rsidRPr="00E240A4">
                <w:rPr>
                  <w:rStyle w:val="Hyperlink"/>
                  <w:rFonts w:cs="Arial"/>
                  <w:color w:val="auto"/>
                </w:rPr>
                <w:t>344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74C7" w14:textId="2664CA85" w:rsidR="00E240A4" w:rsidRPr="00E240A4" w:rsidRDefault="00E240A4" w:rsidP="00A35607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DE84" w14:textId="03BA193A" w:rsidR="00E240A4" w:rsidRPr="00E240A4" w:rsidRDefault="00E240A4" w:rsidP="00A35607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KV Manifesto for SA1 6G Rel-20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6131" w14:textId="77777777" w:rsidR="00E240A4" w:rsidRPr="00E240A4" w:rsidRDefault="00E240A4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7C93" w14:textId="26B26F4E" w:rsidR="00E240A4" w:rsidRPr="00E240A4" w:rsidRDefault="00E240A4" w:rsidP="00A3560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40A4">
              <w:rPr>
                <w:rFonts w:eastAsia="Arial Unicode MS" w:cs="Arial"/>
                <w:szCs w:val="18"/>
                <w:lang w:val="de-DE" w:eastAsia="ar-SA"/>
              </w:rPr>
              <w:t>Revision of S1-242032.</w:t>
            </w:r>
          </w:p>
        </w:tc>
      </w:tr>
      <w:tr w:rsidR="00E240A4" w:rsidRPr="002B5B90" w14:paraId="31C77186" w14:textId="77777777" w:rsidTr="00E240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AD793" w14:textId="77777777" w:rsidR="00E240A4" w:rsidRPr="00E240A4" w:rsidRDefault="00E240A4" w:rsidP="00B7659C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465D0CE0" w14:textId="5B0C79D6" w:rsidR="00E240A4" w:rsidRPr="00E240A4" w:rsidRDefault="00E240A4" w:rsidP="00B7659C">
            <w:pPr>
              <w:spacing w:after="0" w:line="240" w:lineRule="auto"/>
            </w:pPr>
            <w:hyperlink r:id="rId18" w:history="1">
              <w:r w:rsidRPr="00E240A4">
                <w:rPr>
                  <w:rStyle w:val="Hyperlink"/>
                  <w:rFonts w:cs="Arial"/>
                  <w:color w:val="auto"/>
                </w:rPr>
                <w:t>S1-24234</w:t>
              </w:r>
              <w:r w:rsidRPr="00E240A4">
                <w:rPr>
                  <w:rStyle w:val="Hyperlink"/>
                  <w:rFonts w:cs="Arial"/>
                  <w:color w:val="auto"/>
                </w:rPr>
                <w:t>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3CB7B" w14:textId="77777777" w:rsidR="00E240A4" w:rsidRPr="00E240A4" w:rsidRDefault="00E240A4" w:rsidP="00B7659C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623348" w14:textId="48BD71B1" w:rsidR="00E240A4" w:rsidRPr="00E240A4" w:rsidRDefault="00E240A4" w:rsidP="00B7659C">
            <w:pPr>
              <w:spacing w:after="0" w:line="240" w:lineRule="auto"/>
              <w:rPr>
                <w:lang w:val="de-DE"/>
              </w:rPr>
            </w:pPr>
            <w:r w:rsidRPr="00E240A4">
              <w:rPr>
                <w:lang w:val="de-DE"/>
              </w:rPr>
              <w:t xml:space="preserve">Background on </w:t>
            </w:r>
            <w:r w:rsidRPr="00E240A4">
              <w:rPr>
                <w:lang w:val="de-DE"/>
              </w:rPr>
              <w:t>KV Manifesto for SA1 6G Rel-20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625E7" w14:textId="139FAF63" w:rsidR="00E240A4" w:rsidRPr="00E240A4" w:rsidRDefault="00E240A4" w:rsidP="00B765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40A4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8D31B" w14:textId="77777777" w:rsidR="00E240A4" w:rsidRPr="00E240A4" w:rsidRDefault="00E240A4" w:rsidP="00B7659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40A4">
              <w:rPr>
                <w:rFonts w:eastAsia="Arial Unicode MS" w:cs="Arial"/>
                <w:szCs w:val="18"/>
                <w:lang w:val="de-DE" w:eastAsia="ar-SA"/>
              </w:rPr>
              <w:t>Revision of S1-242032.</w:t>
            </w:r>
          </w:p>
        </w:tc>
      </w:tr>
      <w:tr w:rsidR="00A35607" w:rsidRPr="002B5B90" w14:paraId="11346950" w14:textId="77777777" w:rsidTr="00FC50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F5428" w14:textId="4224496D" w:rsidR="00A35607" w:rsidRPr="00FC50E7" w:rsidRDefault="00A35607" w:rsidP="00A35607">
            <w:pPr>
              <w:spacing w:after="0" w:line="240" w:lineRule="auto"/>
              <w:rPr>
                <w:lang w:val="de-DE"/>
              </w:rPr>
            </w:pPr>
            <w:r w:rsidRPr="00FC50E7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2E4C4811" w14:textId="43F441E6" w:rsidR="00A35607" w:rsidRPr="00FC50E7" w:rsidRDefault="00866EAF" w:rsidP="00A35607">
            <w:pPr>
              <w:spacing w:after="0" w:line="240" w:lineRule="auto"/>
              <w:rPr>
                <w:lang w:val="de-DE"/>
              </w:rPr>
            </w:pPr>
            <w:hyperlink r:id="rId19" w:history="1">
              <w:r w:rsidR="00A35607" w:rsidRPr="00FC50E7">
                <w:rPr>
                  <w:rStyle w:val="Hyperlink"/>
                  <w:rFonts w:cs="Arial"/>
                  <w:color w:val="auto"/>
                  <w:lang w:val="de-DE"/>
                </w:rPr>
                <w:t>S1-2421</w:t>
              </w:r>
              <w:r w:rsidR="00A35607" w:rsidRPr="00FC50E7">
                <w:rPr>
                  <w:rStyle w:val="Hyperlink"/>
                  <w:rFonts w:cs="Arial"/>
                  <w:color w:val="auto"/>
                  <w:lang w:val="de-DE"/>
                </w:rPr>
                <w:t>0</w:t>
              </w:r>
              <w:r w:rsidR="00A35607" w:rsidRPr="00FC50E7">
                <w:rPr>
                  <w:rStyle w:val="Hyperlink"/>
                  <w:rFonts w:cs="Arial"/>
                  <w:color w:val="auto"/>
                  <w:lang w:val="de-DE"/>
                </w:rPr>
                <w:t>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57D3B" w14:textId="213D545F" w:rsidR="00A35607" w:rsidRPr="00FC50E7" w:rsidRDefault="00A35607" w:rsidP="00A35607">
            <w:pPr>
              <w:spacing w:after="0" w:line="240" w:lineRule="auto"/>
              <w:rPr>
                <w:lang w:val="de-DE"/>
              </w:rPr>
            </w:pPr>
            <w:r w:rsidRPr="00FC50E7">
              <w:rPr>
                <w:lang w:val="de-DE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21E19" w14:textId="755DAF20" w:rsidR="00A35607" w:rsidRPr="00FC50E7" w:rsidRDefault="00A35607" w:rsidP="00A35607">
            <w:pPr>
              <w:spacing w:after="0" w:line="240" w:lineRule="auto"/>
            </w:pPr>
            <w:r w:rsidRPr="00FC50E7">
              <w:t>6G Study and Key Values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95A81" w14:textId="7B28451D" w:rsidR="00A35607" w:rsidRPr="00FC50E7" w:rsidRDefault="00FC50E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0E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1F442" w14:textId="77777777" w:rsidR="00A35607" w:rsidRPr="00FC50E7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210B3EDD" w14:textId="77777777" w:rsidTr="00FC50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8D3AB" w14:textId="0521B2B8" w:rsidR="00A35607" w:rsidRPr="00FC50E7" w:rsidRDefault="00A35607" w:rsidP="00A35607">
            <w:pPr>
              <w:spacing w:after="0" w:line="240" w:lineRule="auto"/>
              <w:rPr>
                <w:lang w:val="de-DE"/>
              </w:rPr>
            </w:pPr>
            <w:r w:rsidRPr="00FC50E7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279D040A" w14:textId="4B0076B1" w:rsidR="00A35607" w:rsidRPr="00FC50E7" w:rsidRDefault="00866EAF" w:rsidP="00A35607">
            <w:pPr>
              <w:spacing w:after="0" w:line="240" w:lineRule="auto"/>
              <w:rPr>
                <w:lang w:val="de-DE"/>
              </w:rPr>
            </w:pPr>
            <w:hyperlink r:id="rId20" w:history="1">
              <w:r w:rsidR="00A35607" w:rsidRPr="00FC50E7">
                <w:rPr>
                  <w:rStyle w:val="Hyperlink"/>
                  <w:rFonts w:cs="Arial"/>
                  <w:color w:val="auto"/>
                  <w:lang w:val="de-DE"/>
                </w:rPr>
                <w:t>S1-24219</w:t>
              </w:r>
              <w:r w:rsidR="00A35607" w:rsidRPr="00FC50E7">
                <w:rPr>
                  <w:rStyle w:val="Hyperlink"/>
                  <w:rFonts w:cs="Arial"/>
                  <w:color w:val="auto"/>
                  <w:lang w:val="de-DE"/>
                </w:rPr>
                <w:t>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0C0F5" w14:textId="0CCA8424" w:rsidR="00A35607" w:rsidRPr="00FC50E7" w:rsidRDefault="00A35607" w:rsidP="00A35607">
            <w:pPr>
              <w:spacing w:after="0" w:line="240" w:lineRule="auto"/>
              <w:rPr>
                <w:lang w:val="de-DE"/>
              </w:rPr>
            </w:pPr>
            <w:r w:rsidRPr="00FC50E7">
              <w:rPr>
                <w:lang w:val="de-DE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E7623B" w14:textId="26145C5B" w:rsidR="00A35607" w:rsidRPr="00FC50E7" w:rsidRDefault="00A35607" w:rsidP="00A35607">
            <w:pPr>
              <w:spacing w:after="0" w:line="240" w:lineRule="auto"/>
            </w:pPr>
            <w:r w:rsidRPr="00FC50E7">
              <w:t>Considerations regarding Key Value Sets and their Definitions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02224" w14:textId="52F06F22" w:rsidR="00A35607" w:rsidRPr="00FC50E7" w:rsidRDefault="00FC50E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0E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A751A" w14:textId="77777777" w:rsidR="00A35607" w:rsidRPr="00FC50E7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4C0924DB" w14:textId="77777777" w:rsidTr="008B76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64A6" w14:textId="78D1E155" w:rsidR="00A35607" w:rsidRPr="00A35607" w:rsidRDefault="00A35607" w:rsidP="00A35607">
            <w:pPr>
              <w:spacing w:after="0" w:line="240" w:lineRule="auto"/>
              <w:rPr>
                <w:lang w:val="de-DE"/>
              </w:rPr>
            </w:pPr>
            <w:r w:rsidRPr="00A35607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5D0F44" w14:textId="793FCD48" w:rsidR="00A35607" w:rsidRPr="00A35607" w:rsidRDefault="00866EAF" w:rsidP="00A35607">
            <w:pPr>
              <w:spacing w:after="0" w:line="240" w:lineRule="auto"/>
              <w:rPr>
                <w:lang w:val="de-DE"/>
              </w:rPr>
            </w:pPr>
            <w:hyperlink r:id="rId21" w:history="1">
              <w:r w:rsidR="00A35607" w:rsidRPr="00A35607">
                <w:rPr>
                  <w:rStyle w:val="Hyperlink"/>
                  <w:rFonts w:cs="Arial"/>
                  <w:lang w:val="de-DE"/>
                </w:rPr>
                <w:t>S1-2422</w:t>
              </w:r>
              <w:r w:rsidR="00A35607" w:rsidRPr="00A35607">
                <w:rPr>
                  <w:rStyle w:val="Hyperlink"/>
                  <w:rFonts w:cs="Arial"/>
                  <w:lang w:val="de-DE"/>
                </w:rPr>
                <w:t>2</w:t>
              </w:r>
              <w:r w:rsidR="00A35607" w:rsidRPr="00A35607">
                <w:rPr>
                  <w:rStyle w:val="Hyperlink"/>
                  <w:rFonts w:cs="Arial"/>
                  <w:lang w:val="de-DE"/>
                </w:rPr>
                <w:t>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912C" w14:textId="03C252FE" w:rsidR="00A35607" w:rsidRPr="00A35607" w:rsidRDefault="00A35607" w:rsidP="00A35607">
            <w:pPr>
              <w:spacing w:after="0" w:line="240" w:lineRule="auto"/>
              <w:rPr>
                <w:lang w:val="de-DE"/>
              </w:rPr>
            </w:pPr>
            <w:r w:rsidRPr="00A35607">
              <w:rPr>
                <w:lang w:val="de-DE"/>
              </w:rPr>
              <w:t>Huawei, Deutsche Telekom, 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2D49" w14:textId="7627E11A" w:rsidR="00A35607" w:rsidRPr="00186DE1" w:rsidRDefault="00A35607" w:rsidP="00A35607">
            <w:pPr>
              <w:spacing w:after="0" w:line="240" w:lineRule="auto"/>
            </w:pPr>
            <w:r w:rsidRPr="00186DE1">
              <w:t>Proposed way forward on Key Values for 6G study in SA1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1D5E" w14:textId="77777777" w:rsidR="00A35607" w:rsidRPr="00186DE1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A5C70" w14:textId="77777777" w:rsidR="00A35607" w:rsidRPr="00186DE1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7C8AE67F" w14:textId="77777777" w:rsidTr="00CE77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7BC41" w14:textId="26BE6554" w:rsidR="00A35607" w:rsidRPr="00CE7780" w:rsidRDefault="00A35607" w:rsidP="00A35607">
            <w:pPr>
              <w:spacing w:after="0" w:line="240" w:lineRule="auto"/>
              <w:rPr>
                <w:lang w:val="de-DE"/>
              </w:rPr>
            </w:pPr>
            <w:r w:rsidRPr="00CE7780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105DC329" w14:textId="5BC166DD" w:rsidR="00A35607" w:rsidRPr="00CE7780" w:rsidRDefault="00866EAF" w:rsidP="00A35607">
            <w:pPr>
              <w:spacing w:after="0" w:line="240" w:lineRule="auto"/>
              <w:rPr>
                <w:lang w:val="de-DE"/>
              </w:rPr>
            </w:pPr>
            <w:hyperlink r:id="rId22" w:history="1">
              <w:r w:rsidR="00A35607" w:rsidRPr="00CE7780">
                <w:rPr>
                  <w:rStyle w:val="Hyperlink"/>
                  <w:rFonts w:cs="Arial"/>
                  <w:color w:val="auto"/>
                  <w:lang w:val="de-DE"/>
                </w:rPr>
                <w:t>S1-242</w:t>
              </w:r>
              <w:r w:rsidR="00A35607" w:rsidRPr="00CE7780">
                <w:rPr>
                  <w:rStyle w:val="Hyperlink"/>
                  <w:rFonts w:cs="Arial"/>
                  <w:color w:val="auto"/>
                  <w:lang w:val="de-DE"/>
                </w:rPr>
                <w:t>2</w:t>
              </w:r>
              <w:r w:rsidR="00A35607" w:rsidRPr="00CE7780">
                <w:rPr>
                  <w:rStyle w:val="Hyperlink"/>
                  <w:rFonts w:cs="Arial"/>
                  <w:color w:val="auto"/>
                  <w:lang w:val="de-DE"/>
                </w:rPr>
                <w:t>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4C28C" w14:textId="50F69F48" w:rsidR="00A35607" w:rsidRPr="00CE7780" w:rsidRDefault="00A35607" w:rsidP="00A35607">
            <w:pPr>
              <w:spacing w:after="0" w:line="240" w:lineRule="auto"/>
              <w:rPr>
                <w:lang w:val="de-DE"/>
              </w:rPr>
            </w:pPr>
            <w:r w:rsidRPr="00CE7780">
              <w:rPr>
                <w:lang w:val="de-DE"/>
              </w:rPr>
              <w:t>Huawei, Deutsche Telekom, 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88013" w14:textId="72F39EAC" w:rsidR="00A35607" w:rsidRPr="00CE7780" w:rsidRDefault="00A35607" w:rsidP="00A35607">
            <w:pPr>
              <w:spacing w:after="0" w:line="240" w:lineRule="auto"/>
            </w:pPr>
            <w:r w:rsidRPr="00CE7780">
              <w:t>on usage of Key Value and Key Value Indicators in 3GPP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6459F" w14:textId="319C4A88" w:rsidR="00A35607" w:rsidRPr="00CE7780" w:rsidRDefault="00CE7780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778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9D41B" w14:textId="77777777" w:rsidR="00A35607" w:rsidRPr="00CE7780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0E7E0AA0" w14:textId="77777777" w:rsidTr="00CE77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99C68" w14:textId="71420D45" w:rsidR="00A35607" w:rsidRPr="00CE7780" w:rsidRDefault="00A35607" w:rsidP="00A35607">
            <w:pPr>
              <w:spacing w:after="0" w:line="240" w:lineRule="auto"/>
              <w:rPr>
                <w:lang w:val="de-DE"/>
              </w:rPr>
            </w:pPr>
            <w:r w:rsidRPr="00CE7780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26B22ECE" w14:textId="00C07D1E" w:rsidR="00A35607" w:rsidRPr="00CE7780" w:rsidRDefault="00866EAF" w:rsidP="00A35607">
            <w:pPr>
              <w:spacing w:after="0" w:line="240" w:lineRule="auto"/>
              <w:rPr>
                <w:lang w:val="de-DE"/>
              </w:rPr>
            </w:pPr>
            <w:hyperlink r:id="rId23" w:history="1">
              <w:r w:rsidR="00A35607" w:rsidRPr="00CE7780">
                <w:rPr>
                  <w:rStyle w:val="Hyperlink"/>
                  <w:rFonts w:cs="Arial"/>
                  <w:color w:val="auto"/>
                  <w:lang w:val="de-DE"/>
                </w:rPr>
                <w:t>S1-2422</w:t>
              </w:r>
              <w:r w:rsidR="00A35607" w:rsidRPr="00CE7780">
                <w:rPr>
                  <w:rStyle w:val="Hyperlink"/>
                  <w:rFonts w:cs="Arial"/>
                  <w:color w:val="auto"/>
                  <w:lang w:val="de-DE"/>
                </w:rPr>
                <w:t>6</w:t>
              </w:r>
              <w:r w:rsidR="00A35607" w:rsidRPr="00CE7780">
                <w:rPr>
                  <w:rStyle w:val="Hyperlink"/>
                  <w:rFonts w:cs="Arial"/>
                  <w:color w:val="auto"/>
                  <w:lang w:val="de-DE"/>
                </w:rPr>
                <w:t>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A5367" w14:textId="20497229" w:rsidR="00A35607" w:rsidRPr="00CE7780" w:rsidRDefault="00A35607" w:rsidP="00A35607">
            <w:pPr>
              <w:spacing w:after="0" w:line="240" w:lineRule="auto"/>
              <w:rPr>
                <w:lang w:val="de-DE"/>
              </w:rPr>
            </w:pPr>
            <w:r w:rsidRPr="00CE7780">
              <w:rPr>
                <w:lang w:val="de-DE"/>
              </w:rPr>
              <w:t>NTIA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1E6398" w14:textId="071B32FC" w:rsidR="00A35607" w:rsidRPr="00CE7780" w:rsidRDefault="00A35607" w:rsidP="00A35607">
            <w:pPr>
              <w:spacing w:after="0" w:line="240" w:lineRule="auto"/>
              <w:rPr>
                <w:lang w:val="de-DE"/>
              </w:rPr>
            </w:pPr>
            <w:r w:rsidRPr="00CE7780">
              <w:rPr>
                <w:lang w:val="de-DE"/>
              </w:rPr>
              <w:t>Discussion on KVs/KVIs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F9B81" w14:textId="53E42124" w:rsidR="00A35607" w:rsidRPr="00CE7780" w:rsidRDefault="00CE7780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E778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D832C" w14:textId="77777777" w:rsidR="00A35607" w:rsidRPr="00CE7780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35607" w:rsidRPr="002B5B90" w14:paraId="68E39C35" w14:textId="77777777" w:rsidTr="00751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608BD" w14:textId="0E041465" w:rsidR="00A35607" w:rsidRPr="00751A19" w:rsidRDefault="00A35607" w:rsidP="00A35607">
            <w:pPr>
              <w:spacing w:after="0" w:line="240" w:lineRule="auto"/>
              <w:rPr>
                <w:lang w:val="de-DE"/>
              </w:rPr>
            </w:pPr>
            <w:r w:rsidRPr="00751A19">
              <w:rPr>
                <w:lang w:val="de-DE"/>
              </w:rPr>
              <w:t>Cont</w:t>
            </w:r>
          </w:p>
        </w:tc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FFFF"/>
          </w:tcPr>
          <w:p w14:paraId="35A9F64E" w14:textId="0D50AE8A" w:rsidR="00A35607" w:rsidRPr="00751A19" w:rsidRDefault="00866EAF" w:rsidP="00A35607">
            <w:pPr>
              <w:spacing w:after="0" w:line="240" w:lineRule="auto"/>
              <w:rPr>
                <w:lang w:val="de-DE"/>
              </w:rPr>
            </w:pPr>
            <w:hyperlink r:id="rId24" w:history="1">
              <w:r w:rsidR="00A35607" w:rsidRPr="00751A19">
                <w:rPr>
                  <w:rStyle w:val="Hyperlink"/>
                  <w:rFonts w:cs="Arial"/>
                  <w:color w:val="auto"/>
                  <w:lang w:val="de-DE"/>
                </w:rPr>
                <w:t>S1-24</w:t>
              </w:r>
              <w:r w:rsidR="00A35607" w:rsidRPr="00751A19">
                <w:rPr>
                  <w:rStyle w:val="Hyperlink"/>
                  <w:rFonts w:cs="Arial"/>
                  <w:color w:val="auto"/>
                  <w:lang w:val="de-DE"/>
                </w:rPr>
                <w:t>2</w:t>
              </w:r>
              <w:r w:rsidR="00A35607" w:rsidRPr="00751A19">
                <w:rPr>
                  <w:rStyle w:val="Hyperlink"/>
                  <w:rFonts w:cs="Arial"/>
                  <w:color w:val="auto"/>
                  <w:lang w:val="de-DE"/>
                </w:rPr>
                <w:t>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AD84A" w14:textId="13AB24CC" w:rsidR="00A35607" w:rsidRPr="00751A19" w:rsidRDefault="00A35607" w:rsidP="00A35607">
            <w:pPr>
              <w:spacing w:after="0" w:line="240" w:lineRule="auto"/>
              <w:rPr>
                <w:lang w:val="de-DE"/>
              </w:rPr>
            </w:pPr>
            <w:r w:rsidRPr="00751A19">
              <w:rPr>
                <w:lang w:val="de-DE"/>
              </w:rPr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87370" w14:textId="397FA2D2" w:rsidR="00A35607" w:rsidRPr="00751A19" w:rsidRDefault="00A35607" w:rsidP="00A35607">
            <w:pPr>
              <w:spacing w:after="0" w:line="240" w:lineRule="auto"/>
            </w:pPr>
            <w:r w:rsidRPr="00751A19">
              <w:t>Sustainability KV for SA1 6G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E16062" w14:textId="7884C7E0" w:rsidR="00A35607" w:rsidRPr="00751A19" w:rsidRDefault="00751A19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1A1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3B817E" w14:textId="77777777" w:rsidR="00A35607" w:rsidRPr="00751A19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4DF9" w:rsidRPr="00745D37" w14:paraId="3FFE3590" w14:textId="77777777" w:rsidTr="003D14C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009919" w14:textId="77777777" w:rsidR="00404DF9" w:rsidRPr="00E93093" w:rsidRDefault="00404DF9" w:rsidP="003D14C6">
            <w:pPr>
              <w:pStyle w:val="Heading1"/>
              <w:rPr>
                <w:lang w:val="en-US"/>
              </w:rPr>
            </w:pPr>
            <w:bookmarkStart w:id="9" w:name="_Hlk150412794"/>
            <w:r w:rsidRPr="004E36F9">
              <w:t>Tdoc numbers NOT allocated during drafting session (admin purposes only)</w:t>
            </w:r>
          </w:p>
        </w:tc>
      </w:tr>
      <w:tr w:rsidR="00404DF9" w:rsidRPr="00B209E2" w14:paraId="3434ABEC" w14:textId="77777777" w:rsidTr="003D14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BB38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0806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75E4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9003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70F2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5D40C" w14:textId="77777777" w:rsidR="00404DF9" w:rsidRPr="00B209E2" w:rsidRDefault="00404DF9" w:rsidP="003D14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4DF9" w:rsidRPr="00B209E2" w14:paraId="423D3D9B" w14:textId="77777777" w:rsidTr="003D14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5539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5968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9B42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20D3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FD39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1A85" w14:textId="77777777" w:rsidR="00404DF9" w:rsidRPr="00B209E2" w:rsidRDefault="00404DF9" w:rsidP="003D14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4DF9" w:rsidRPr="00B209E2" w14:paraId="409BCC92" w14:textId="77777777" w:rsidTr="003D14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3342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3D8D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0425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C295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27803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F988" w14:textId="77777777" w:rsidR="00404DF9" w:rsidRPr="00B209E2" w:rsidRDefault="00404DF9" w:rsidP="003D14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4DF9" w:rsidRPr="00B209E2" w14:paraId="3DBE6882" w14:textId="77777777" w:rsidTr="003D14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C1AD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CC03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517A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8C9C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2DF7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28C8" w14:textId="77777777" w:rsidR="00404DF9" w:rsidRPr="00B209E2" w:rsidRDefault="00404DF9" w:rsidP="003D14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4DF9" w:rsidRPr="00B209E2" w14:paraId="099A7BA1" w14:textId="77777777" w:rsidTr="003D14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13C6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76E2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A1C8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3BC9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8ED3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F16C" w14:textId="77777777" w:rsidR="00404DF9" w:rsidRPr="00B209E2" w:rsidRDefault="00404DF9" w:rsidP="003D14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4DF9" w:rsidRPr="00B209E2" w14:paraId="05B35788" w14:textId="77777777" w:rsidTr="003D14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8D3C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DDAF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66D5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AE35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DCE7" w14:textId="77777777" w:rsidR="00404DF9" w:rsidRPr="00B209E2" w:rsidRDefault="00404DF9" w:rsidP="003D14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65DA" w14:textId="77777777" w:rsidR="00404DF9" w:rsidRPr="00B209E2" w:rsidRDefault="00404DF9" w:rsidP="003D14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4DF9" w:rsidRPr="00745D37" w14:paraId="291E43CF" w14:textId="77777777" w:rsidTr="003D14C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31AF48" w14:textId="77777777" w:rsidR="00404DF9" w:rsidRPr="00745D37" w:rsidRDefault="00404DF9" w:rsidP="003D14C6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04DF9" w:rsidRPr="00AA7BD2" w14:paraId="39CCF190" w14:textId="77777777" w:rsidTr="003D14C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91C3033" w14:textId="77777777" w:rsidR="00404DF9" w:rsidRDefault="00404DF9" w:rsidP="003D14C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1971B965" w14:textId="77777777" w:rsidR="00404DF9" w:rsidRPr="00894FB0" w:rsidRDefault="00404DF9" w:rsidP="003D14C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3AE21941" w14:textId="7A1D31FF" w:rsidR="00404DF9" w:rsidRDefault="00404DF9" w:rsidP="003D14C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866EAF">
              <w:rPr>
                <w:rFonts w:eastAsia="Arial Unicode MS" w:cs="Arial"/>
                <w:i/>
                <w:szCs w:val="18"/>
                <w:lang w:eastAsia="ko-KR"/>
              </w:rPr>
              <w:t>All documents treated, 2 way forward still opened to be discussed and decided in plenary.</w:t>
            </w:r>
          </w:p>
          <w:p w14:paraId="0EEFA9FC" w14:textId="77777777" w:rsidR="00404DF9" w:rsidRPr="00894FB0" w:rsidRDefault="00404DF9" w:rsidP="003D14C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1B58D415" w14:textId="77777777" w:rsidR="00404DF9" w:rsidRPr="00AA7BD2" w:rsidRDefault="00404DF9" w:rsidP="003D14C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9"/>
      <w:tr w:rsidR="00404DF9" w:rsidRPr="00B04844" w14:paraId="0E27023A" w14:textId="77777777" w:rsidTr="003D14C6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065BE32E" w14:textId="77777777" w:rsidR="00404DF9" w:rsidRPr="00F45489" w:rsidRDefault="00404DF9" w:rsidP="003D14C6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5557B" w14:textId="77777777" w:rsidR="00FC5861" w:rsidRDefault="00FC5861" w:rsidP="002E015E">
      <w:pPr>
        <w:spacing w:after="0" w:line="240" w:lineRule="auto"/>
      </w:pPr>
      <w:r>
        <w:separator/>
      </w:r>
    </w:p>
  </w:endnote>
  <w:endnote w:type="continuationSeparator" w:id="0">
    <w:p w14:paraId="375E0442" w14:textId="77777777" w:rsidR="00FC5861" w:rsidRDefault="00FC5861" w:rsidP="002E015E">
      <w:pPr>
        <w:spacing w:after="0" w:line="240" w:lineRule="auto"/>
      </w:pPr>
      <w:r>
        <w:continuationSeparator/>
      </w:r>
    </w:p>
  </w:endnote>
  <w:endnote w:type="continuationNotice" w:id="1">
    <w:p w14:paraId="2F6A5A4C" w14:textId="77777777" w:rsidR="00FC5861" w:rsidRDefault="00FC58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B8553" w14:textId="77777777" w:rsidR="00FC5861" w:rsidRDefault="00FC5861" w:rsidP="002E015E">
      <w:pPr>
        <w:spacing w:after="0" w:line="240" w:lineRule="auto"/>
      </w:pPr>
      <w:r>
        <w:separator/>
      </w:r>
    </w:p>
  </w:footnote>
  <w:footnote w:type="continuationSeparator" w:id="0">
    <w:p w14:paraId="328DEBB0" w14:textId="77777777" w:rsidR="00FC5861" w:rsidRDefault="00FC5861" w:rsidP="002E015E">
      <w:pPr>
        <w:spacing w:after="0" w:line="240" w:lineRule="auto"/>
      </w:pPr>
      <w:r>
        <w:continuationSeparator/>
      </w:r>
    </w:p>
  </w:footnote>
  <w:footnote w:type="continuationNotice" w:id="1">
    <w:p w14:paraId="13B3AB2C" w14:textId="77777777" w:rsidR="00FC5861" w:rsidRDefault="00FC58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8F4C5E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3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7"/>
  </w:num>
  <w:num w:numId="15">
    <w:abstractNumId w:val="16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doNotDisplayPageBoundaries/>
  <w:attachedTemplate r:id="rId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5742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C21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356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0B5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86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04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86DE1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05D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9F9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6ED6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31E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EA9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9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368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DF9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5E85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BF5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EBD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55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BF9"/>
    <w:rsid w:val="004E3E58"/>
    <w:rsid w:val="004E4377"/>
    <w:rsid w:val="004E460C"/>
    <w:rsid w:val="004E4CFE"/>
    <w:rsid w:val="004E4F27"/>
    <w:rsid w:val="004E5634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1D8"/>
    <w:rsid w:val="00513006"/>
    <w:rsid w:val="00513212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252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0AB4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3DAC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CE4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18AA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2A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A5B"/>
    <w:rsid w:val="005E4F90"/>
    <w:rsid w:val="005E56AC"/>
    <w:rsid w:val="005E5949"/>
    <w:rsid w:val="005E599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5F0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37FD5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6DA8"/>
    <w:rsid w:val="006A76A6"/>
    <w:rsid w:val="006A778F"/>
    <w:rsid w:val="006B1CFA"/>
    <w:rsid w:val="006B268F"/>
    <w:rsid w:val="006B2CC0"/>
    <w:rsid w:val="006B3226"/>
    <w:rsid w:val="006B3453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3F7"/>
    <w:rsid w:val="006C4A83"/>
    <w:rsid w:val="006C5622"/>
    <w:rsid w:val="006C57E3"/>
    <w:rsid w:val="006C5A72"/>
    <w:rsid w:val="006C61BF"/>
    <w:rsid w:val="006C679E"/>
    <w:rsid w:val="006C6A7C"/>
    <w:rsid w:val="006C6FAF"/>
    <w:rsid w:val="006C7B5E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7CC"/>
    <w:rsid w:val="006D28DD"/>
    <w:rsid w:val="006D32E9"/>
    <w:rsid w:val="006D4328"/>
    <w:rsid w:val="006D434B"/>
    <w:rsid w:val="006D450F"/>
    <w:rsid w:val="006D4E73"/>
    <w:rsid w:val="006D556A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0F0"/>
    <w:rsid w:val="006F5D05"/>
    <w:rsid w:val="006F6810"/>
    <w:rsid w:val="006F782E"/>
    <w:rsid w:val="006F7B12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600"/>
    <w:rsid w:val="00714B87"/>
    <w:rsid w:val="00714C6F"/>
    <w:rsid w:val="007154CA"/>
    <w:rsid w:val="007157C4"/>
    <w:rsid w:val="0071588A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19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BF6"/>
    <w:rsid w:val="00797A77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36CF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BA2"/>
    <w:rsid w:val="007F7FE8"/>
    <w:rsid w:val="00800BAE"/>
    <w:rsid w:val="00800DAA"/>
    <w:rsid w:val="00800F55"/>
    <w:rsid w:val="00801560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52B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1B7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8AB"/>
    <w:rsid w:val="00854720"/>
    <w:rsid w:val="008560BB"/>
    <w:rsid w:val="008562FE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0FBA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6EAF"/>
    <w:rsid w:val="00866EE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603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33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2B2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74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756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268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5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5BF"/>
    <w:rsid w:val="00A0296B"/>
    <w:rsid w:val="00A02A92"/>
    <w:rsid w:val="00A02B2D"/>
    <w:rsid w:val="00A02CA0"/>
    <w:rsid w:val="00A02EDD"/>
    <w:rsid w:val="00A034CB"/>
    <w:rsid w:val="00A0375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15D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A76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6FFB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5CD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2BB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B67"/>
    <w:rsid w:val="00B05C31"/>
    <w:rsid w:val="00B06660"/>
    <w:rsid w:val="00B06A1F"/>
    <w:rsid w:val="00B06E41"/>
    <w:rsid w:val="00B06E49"/>
    <w:rsid w:val="00B07A5E"/>
    <w:rsid w:val="00B07ED2"/>
    <w:rsid w:val="00B07EE6"/>
    <w:rsid w:val="00B103C9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4D"/>
    <w:rsid w:val="00B124E9"/>
    <w:rsid w:val="00B12878"/>
    <w:rsid w:val="00B12D2A"/>
    <w:rsid w:val="00B12E95"/>
    <w:rsid w:val="00B130F9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32E0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7F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87CD9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3F75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780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92C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2AE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67CB2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0F43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8F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030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198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0A4"/>
    <w:rsid w:val="00E244C3"/>
    <w:rsid w:val="00E246CE"/>
    <w:rsid w:val="00E2494C"/>
    <w:rsid w:val="00E25141"/>
    <w:rsid w:val="00E251AC"/>
    <w:rsid w:val="00E25266"/>
    <w:rsid w:val="00E25791"/>
    <w:rsid w:val="00E257E9"/>
    <w:rsid w:val="00E25911"/>
    <w:rsid w:val="00E25AA6"/>
    <w:rsid w:val="00E26E7E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2F63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AD0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700"/>
    <w:rsid w:val="00E73944"/>
    <w:rsid w:val="00E739C7"/>
    <w:rsid w:val="00E73B21"/>
    <w:rsid w:val="00E74076"/>
    <w:rsid w:val="00E75157"/>
    <w:rsid w:val="00E7588E"/>
    <w:rsid w:val="00E76032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5E6F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1C62"/>
    <w:rsid w:val="00ED2142"/>
    <w:rsid w:val="00ED2C45"/>
    <w:rsid w:val="00ED39EC"/>
    <w:rsid w:val="00ED404D"/>
    <w:rsid w:val="00ED41F1"/>
    <w:rsid w:val="00ED44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98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99C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4"/>
    <w:rsid w:val="00F62A2C"/>
    <w:rsid w:val="00F62BF4"/>
    <w:rsid w:val="00F62DBC"/>
    <w:rsid w:val="00F6344B"/>
    <w:rsid w:val="00F6415B"/>
    <w:rsid w:val="00F64610"/>
    <w:rsid w:val="00F65EAB"/>
    <w:rsid w:val="00F66569"/>
    <w:rsid w:val="00F666D4"/>
    <w:rsid w:val="00F66823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260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0E7"/>
    <w:rsid w:val="00FC52A1"/>
    <w:rsid w:val="00FC586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404DF9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404DF9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TSG-WG--s1--wis.htm" TargetMode="External"/><Relationship Id="rId18" Type="http://schemas.openxmlformats.org/officeDocument/2006/relationships/hyperlink" Target="file:///D:\TSGS1_107_Maastricht\docs\S1-242345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D:\TSGS1_107_Maastricht\Docs\S1-242229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tp.3gpp.org/Information/WORK_PLAN" TargetMode="External"/><Relationship Id="rId17" Type="http://schemas.openxmlformats.org/officeDocument/2006/relationships/hyperlink" Target="file:///D:\TSGS1_107_Maastricht\docs\S1-242344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D:\TSGS1_107_Maastricht\Docs\S1-242032.zip" TargetMode="External"/><Relationship Id="rId20" Type="http://schemas.openxmlformats.org/officeDocument/2006/relationships/hyperlink" Target="file:///D:\TSGS1_107_Maastricht\Docs\S1-24219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" TargetMode="External"/><Relationship Id="rId24" Type="http://schemas.openxmlformats.org/officeDocument/2006/relationships/hyperlink" Target="file:///D:\TSGS1_107_Maastricht\Docs\S1-24228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TSGS1_107_Maastricht\Docs\S1-242031.zip" TargetMode="External"/><Relationship Id="rId23" Type="http://schemas.openxmlformats.org/officeDocument/2006/relationships/hyperlink" Target="file:///D:\TSGS1_107_Maastricht\Docs\S1-242269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D:\TSGS1_107_Maastricht\Docs\S1-24210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TSGS1_107_Maastricht\Docs\S1-242030.zip" TargetMode="External"/><Relationship Id="rId22" Type="http://schemas.openxmlformats.org/officeDocument/2006/relationships/hyperlink" Target="file:///D:\TSGS1_107_Maastricht\Docs\S1-2422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722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4690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3</cp:revision>
  <dcterms:created xsi:type="dcterms:W3CDTF">2024-08-21T22:38:00Z</dcterms:created>
  <dcterms:modified xsi:type="dcterms:W3CDTF">2024-08-21T22:42:00Z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