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02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1A80D3D" w14:textId="77777777" w:rsidTr="009831EE">
        <w:trPr>
          <w:cantSplit/>
        </w:trPr>
        <w:tc>
          <w:tcPr>
            <w:tcW w:w="6487" w:type="dxa"/>
            <w:vAlign w:val="center"/>
          </w:tcPr>
          <w:p w14:paraId="21F8AD1A" w14:textId="77777777" w:rsidR="009831EE" w:rsidRDefault="009831EE" w:rsidP="009831E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14:paraId="6CC03540" w14:textId="70C07295" w:rsidR="009F6520" w:rsidRPr="00D8032B" w:rsidRDefault="009F6520" w:rsidP="009831E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9831E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49C746D7" wp14:editId="7CF5726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9831E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9831E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9831E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9831E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9831E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9831E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9831EE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9831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9831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286479">
              <w:rPr>
                <w:rFonts w:ascii="Verdana" w:hAnsi="Verdana"/>
                <w:sz w:val="20"/>
                <w:lang w:val="fr-FR"/>
              </w:rPr>
              <w:t>Subject:</w:t>
            </w:r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9831E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9831EE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9831E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095687" w14:textId="198443B8" w:rsidR="000069D4" w:rsidRPr="00286479" w:rsidRDefault="008D32E5" w:rsidP="009831E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9831EE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9831E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C780F1" w14:textId="0A71F693" w:rsidR="000069D4" w:rsidRPr="00286479" w:rsidRDefault="00286479" w:rsidP="009831E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9831EE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9831E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9831EE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9831E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9831EE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9831EE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6A1396">
              <w:t>Connected Automated Vehicles (CAV)</w:t>
            </w:r>
          </w:p>
        </w:tc>
      </w:tr>
    </w:tbl>
    <w:p w14:paraId="51D50A4C" w14:textId="77777777" w:rsidR="0095787D" w:rsidRDefault="0095787D" w:rsidP="0095787D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#SP-89E</w:t>
      </w:r>
      <w:r>
        <w:rPr>
          <w:rFonts w:ascii="Arial" w:hAnsi="Arial" w:cs="Arial"/>
          <w:b/>
          <w:bCs/>
          <w:szCs w:val="26"/>
        </w:rPr>
        <w:tab/>
        <w:t>SP-200642</w:t>
      </w:r>
    </w:p>
    <w:p w14:paraId="74F8F8B2" w14:textId="77777777" w:rsidR="0095787D" w:rsidRDefault="0095787D" w:rsidP="0095787D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15 - 21 September 2020, Electronic meeting</w:t>
      </w:r>
    </w:p>
    <w:p w14:paraId="0E69C4DF" w14:textId="77777777" w:rsidR="0095787D" w:rsidRPr="009831EE" w:rsidRDefault="0095787D" w:rsidP="0095787D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419BE308" w14:textId="4DE0C435" w:rsidR="00286479" w:rsidRPr="006F3E46" w:rsidRDefault="006C228D" w:rsidP="006F3E46">
      <w:pPr>
        <w:spacing w:before="480"/>
        <w:rPr>
          <w:szCs w:val="24"/>
          <w:lang w:val="en-US" w:eastAsia="zh-CN"/>
        </w:rPr>
      </w:pPr>
      <w:bookmarkStart w:id="9" w:name="_GoBack"/>
      <w:bookmarkEnd w:id="9"/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8D32E5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</w:t>
              </w:r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4973F" w14:textId="77777777" w:rsidR="00352C2A" w:rsidRDefault="00352C2A">
      <w:r>
        <w:separator/>
      </w:r>
    </w:p>
  </w:endnote>
  <w:endnote w:type="continuationSeparator" w:id="0">
    <w:p w14:paraId="50FBF7C4" w14:textId="77777777" w:rsidR="00352C2A" w:rsidRDefault="0035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EFD5" w14:textId="73B9F1E5" w:rsidR="00FA124A" w:rsidRPr="002F7CB3" w:rsidRDefault="008D32E5">
    <w:pPr>
      <w:pStyle w:val="Footer"/>
      <w:rPr>
        <w:lang w:val="en-US"/>
      </w:rPr>
    </w:pPr>
    <w:fldSimple w:instr=" FILENAME \p \* MERGEFORMAT ">
      <w:r w:rsidR="00286479" w:rsidRPr="00286479">
        <w:rPr>
          <w:lang w:val="en-US"/>
        </w:rPr>
        <w:t>Document1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831EE">
      <w:t>04.08.20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CE7FB" w14:textId="77777777" w:rsidR="00352C2A" w:rsidRDefault="00352C2A">
      <w:r>
        <w:t>____________________</w:t>
      </w:r>
    </w:p>
  </w:footnote>
  <w:footnote w:type="continuationSeparator" w:id="0">
    <w:p w14:paraId="1F70E3E7" w14:textId="77777777" w:rsidR="00352C2A" w:rsidRDefault="00352C2A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A7D55"/>
    <w:rsid w:val="000C12C8"/>
    <w:rsid w:val="000C2E8E"/>
    <w:rsid w:val="000E0E7C"/>
    <w:rsid w:val="000F08F8"/>
    <w:rsid w:val="000F16C0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5787D"/>
    <w:rsid w:val="00982084"/>
    <w:rsid w:val="009831EE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0F42"/>
    <w:rsid w:val="00CF21F2"/>
    <w:rsid w:val="00D02712"/>
    <w:rsid w:val="00D046A7"/>
    <w:rsid w:val="00D1228A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9831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61D13-3137-493F-8A77-DF0D4BB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175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08-22-0707_08-21-1340_08-20-0950_08-20-0846_08-20-</cp:lastModifiedBy>
  <cp:revision>3</cp:revision>
  <cp:lastPrinted>2008-02-21T14:04:00Z</cp:lastPrinted>
  <dcterms:created xsi:type="dcterms:W3CDTF">2020-08-25T07:36:00Z</dcterms:created>
  <dcterms:modified xsi:type="dcterms:W3CDTF">2020-08-25T07:36:00Z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