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E8601B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SA3</w:t>
        </w:r>
      </w:fldSimple>
      <w:r w:rsidR="00C66BA2">
        <w:rPr>
          <w:b/>
          <w:noProof/>
          <w:sz w:val="24"/>
        </w:rPr>
        <w:t xml:space="preserve"> </w:t>
      </w:r>
      <w:r>
        <w:rPr>
          <w:b/>
          <w:noProof/>
          <w:sz w:val="24"/>
        </w:rPr>
        <w:t>Meeting #</w:t>
      </w:r>
      <w:fldSimple w:instr=" DOCPROPERTY  MtgSeq  \* MERGEFORMAT ">
        <w:r w:rsidR="00EB09B7" w:rsidRPr="00EB09B7">
          <w:rPr>
            <w:b/>
            <w:noProof/>
            <w:sz w:val="24"/>
          </w:rPr>
          <w:t>104</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S3-213</w:t>
        </w:r>
        <w:r w:rsidR="008E57C9">
          <w:rPr>
            <w:b/>
            <w:i/>
            <w:noProof/>
            <w:sz w:val="28"/>
          </w:rPr>
          <w:t>213</w:t>
        </w:r>
      </w:fldSimple>
    </w:p>
    <w:p w14:paraId="7CB45193" w14:textId="77777777" w:rsidR="001E41F3" w:rsidRDefault="002A402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3609EF" w:rsidRPr="00BA51D9">
          <w:rPr>
            <w:b/>
            <w:noProof/>
            <w:sz w:val="24"/>
          </w:rPr>
          <w:t>16th Aug 2021</w:t>
        </w:r>
      </w:fldSimple>
      <w:r w:rsidR="00547111">
        <w:rPr>
          <w:b/>
          <w:noProof/>
          <w:sz w:val="24"/>
        </w:rPr>
        <w:t xml:space="preserve"> - </w:t>
      </w:r>
      <w:fldSimple w:instr=" DOCPROPERTY  EndDate  \* MERGEFORMAT ">
        <w:r w:rsidR="003609EF" w:rsidRPr="00BA51D9">
          <w:rPr>
            <w:b/>
            <w:noProof/>
            <w:sz w:val="24"/>
          </w:rPr>
          <w:t>27th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A4020" w:rsidP="00E13F3D">
            <w:pPr>
              <w:pStyle w:val="CRCoverPage"/>
              <w:spacing w:after="0"/>
              <w:jc w:val="right"/>
              <w:rPr>
                <w:b/>
                <w:noProof/>
                <w:sz w:val="28"/>
              </w:rPr>
            </w:pPr>
            <w:fldSimple w:instr=" DOCPROPERTY  Spec#  \* MERGEFORMAT ">
              <w:r w:rsidR="00E13F3D" w:rsidRPr="00410371">
                <w:rPr>
                  <w:b/>
                  <w:noProof/>
                  <w:sz w:val="28"/>
                </w:rPr>
                <w:t>33.926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998969" w:rsidR="001E41F3" w:rsidRPr="00410371" w:rsidRDefault="002A4020" w:rsidP="002E6CEC">
            <w:pPr>
              <w:pStyle w:val="CRCoverPage"/>
              <w:spacing w:after="0"/>
              <w:rPr>
                <w:noProof/>
              </w:rPr>
            </w:pPr>
            <w:fldSimple w:instr=" DOCPROPERTY  Cr#  \* MERGEFORMAT ">
              <w:r w:rsidR="00E13F3D" w:rsidRPr="00410371">
                <w:rPr>
                  <w:b/>
                  <w:noProof/>
                  <w:sz w:val="28"/>
                </w:rPr>
                <w:t>004</w:t>
              </w:r>
              <w:r w:rsidR="002E6CEC">
                <w:rPr>
                  <w:b/>
                  <w:noProof/>
                  <w:sz w:val="28"/>
                </w:rPr>
                <w:t>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A402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A4020">
            <w:pPr>
              <w:pStyle w:val="CRCoverPage"/>
              <w:spacing w:after="0"/>
              <w:jc w:val="center"/>
              <w:rPr>
                <w:noProof/>
                <w:sz w:val="28"/>
              </w:rPr>
            </w:pPr>
            <w:fldSimple w:instr=" DOCPROPERTY  Version  \* MERGEFORMAT ">
              <w:r w:rsidR="00E13F3D" w:rsidRPr="00410371">
                <w:rPr>
                  <w:b/>
                  <w:noProof/>
                  <w:sz w:val="28"/>
                </w:rPr>
                <w:t>17.1.0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5AAC4AB" w:rsidR="00F25D98" w:rsidRDefault="00E05C0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A4020">
            <w:pPr>
              <w:pStyle w:val="CRCoverPage"/>
              <w:spacing w:after="0"/>
              <w:ind w:left="100"/>
              <w:rPr>
                <w:noProof/>
              </w:rPr>
            </w:pPr>
            <w:fldSimple w:instr=" DOCPROPERTY  CrTitle  \* MERGEFORMAT ">
              <w:r w:rsidR="002640DD">
                <w:t>SCAS_5G_IPUPS: New threats to IPUPS to TR 33.926</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D101F3" w:rsidR="001E41F3" w:rsidRDefault="002A4020">
            <w:pPr>
              <w:pStyle w:val="CRCoverPage"/>
              <w:spacing w:after="0"/>
              <w:ind w:left="100"/>
              <w:rPr>
                <w:noProof/>
              </w:rPr>
            </w:pPr>
            <w:fldSimple w:instr=" DOCPROPERTY  SourceIfWg  \* MERGEFORMAT ">
              <w:r w:rsidR="00E13F3D">
                <w:rPr>
                  <w:noProof/>
                </w:rPr>
                <w:t>ZTE Corporation</w:t>
              </w:r>
            </w:fldSimple>
            <w:r w:rsidR="00E05C00">
              <w:rPr>
                <w:noProof/>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DE5F94" w:rsidR="001E41F3" w:rsidRDefault="00E05C00" w:rsidP="00547111">
            <w:pPr>
              <w:pStyle w:val="CRCoverPage"/>
              <w:spacing w:after="0"/>
              <w:ind w:left="100"/>
              <w:rPr>
                <w:noProof/>
              </w:rPr>
            </w:pPr>
            <w:r>
              <w:t>S3</w:t>
            </w:r>
            <w:r w:rsidR="002A4020">
              <w:fldChar w:fldCharType="begin"/>
            </w:r>
            <w:r w:rsidR="002A4020">
              <w:instrText xml:space="preserve"> DOCPROPERTY  SourceIfTsg  \* MERGEFORMAT </w:instrText>
            </w:r>
            <w:r w:rsidR="002A402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A4020">
            <w:pPr>
              <w:pStyle w:val="CRCoverPage"/>
              <w:spacing w:after="0"/>
              <w:ind w:left="100"/>
              <w:rPr>
                <w:noProof/>
              </w:rPr>
            </w:pPr>
            <w:fldSimple w:instr=" DOCPROPERTY  RelatedWis  \* MERGEFORMAT ">
              <w:r w:rsidR="00E13F3D">
                <w:rPr>
                  <w:noProof/>
                </w:rPr>
                <w:t>SCAS_5G_IPUPS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2A4020">
            <w:pPr>
              <w:pStyle w:val="CRCoverPage"/>
              <w:spacing w:after="0"/>
              <w:ind w:left="100"/>
              <w:rPr>
                <w:noProof/>
              </w:rPr>
            </w:pPr>
            <w:fldSimple w:instr=" DOCPROPERTY  ResDate  \* MERGEFORMAT ">
              <w:r w:rsidR="00D24991">
                <w:rPr>
                  <w:noProof/>
                </w:rPr>
                <w:t>2021-08-27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A402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A402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9B69C8" w:rsidR="001E41F3" w:rsidRDefault="00E05C00" w:rsidP="00E05C00">
            <w:pPr>
              <w:pStyle w:val="CRCoverPage"/>
              <w:spacing w:after="0"/>
              <w:ind w:left="100"/>
              <w:rPr>
                <w:noProof/>
              </w:rPr>
            </w:pPr>
            <w:r>
              <w:rPr>
                <w:rFonts w:hint="eastAsia"/>
                <w:lang w:eastAsia="zh-CN"/>
              </w:rPr>
              <w:t>IPUPS can be deployed in UPF(s). It</w:t>
            </w:r>
            <w:r>
              <w:rPr>
                <w:lang w:eastAsia="zh-CN"/>
              </w:rPr>
              <w:t xml:space="preserve">s related threats need to be added to </w:t>
            </w:r>
            <w:r>
              <w:rPr>
                <w:rFonts w:hint="eastAsia"/>
                <w:lang w:eastAsia="zh-CN"/>
              </w:rPr>
              <w:t>the TR 33.926.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39DED09" w:rsidR="001E41F3" w:rsidRDefault="00E05C00">
            <w:pPr>
              <w:pStyle w:val="CRCoverPage"/>
              <w:spacing w:after="0"/>
              <w:ind w:left="100"/>
              <w:rPr>
                <w:noProof/>
              </w:rPr>
            </w:pPr>
            <w:r>
              <w:rPr>
                <w:lang w:eastAsia="zh-CN"/>
              </w:rPr>
              <w:t>T</w:t>
            </w:r>
            <w:r>
              <w:rPr>
                <w:rFonts w:hint="eastAsia"/>
                <w:lang w:eastAsia="zh-CN"/>
              </w:rPr>
              <w:t>hreats related to IPUPS are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CBDA8F" w:rsidR="001E41F3" w:rsidRDefault="00E05C00">
            <w:pPr>
              <w:pStyle w:val="CRCoverPage"/>
              <w:spacing w:after="0"/>
              <w:ind w:left="100"/>
              <w:rPr>
                <w:noProof/>
              </w:rPr>
            </w:pPr>
            <w:r>
              <w:rPr>
                <w:rFonts w:hint="eastAsia"/>
                <w:lang w:eastAsia="zh-CN"/>
              </w:rPr>
              <w:t>Incomplete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CBA870" w:rsidR="001E41F3" w:rsidRDefault="00E05C00">
            <w:pPr>
              <w:pStyle w:val="CRCoverPage"/>
              <w:spacing w:after="0"/>
              <w:ind w:left="100"/>
              <w:rPr>
                <w:noProof/>
              </w:rPr>
            </w:pPr>
            <w:r>
              <w:rPr>
                <w:rFonts w:hint="eastAsia"/>
                <w:lang w:eastAsia="zh-CN"/>
              </w:rPr>
              <w:t>Annex L</w:t>
            </w:r>
            <w:r>
              <w:rPr>
                <w:rFonts w:hint="eastAsia"/>
                <w:lang w:val="en-US"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09DBAF" w:rsidR="001E41F3" w:rsidRDefault="00E05C0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3D79F3" w:rsidR="001E41F3" w:rsidRDefault="00E05C0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7C5405" w:rsidR="001E41F3" w:rsidRDefault="00E05C0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1B226CA" w14:textId="77777777" w:rsidR="00E05C00" w:rsidRDefault="00E05C00" w:rsidP="00E05C00">
      <w:pPr>
        <w:rPr>
          <w:rFonts w:ascii="Arial" w:eastAsia="宋体" w:hAnsi="Arial"/>
          <w:b/>
          <w:lang w:eastAsia="zh-CN"/>
        </w:rPr>
      </w:pPr>
      <w:r>
        <w:rPr>
          <w:rFonts w:ascii="Arial" w:eastAsia="宋体" w:hAnsi="Arial" w:hint="eastAsia"/>
          <w:b/>
          <w:lang w:eastAsia="zh-CN"/>
        </w:rPr>
        <w:lastRenderedPageBreak/>
        <w:t>**************************************************start of change************************************************</w:t>
      </w:r>
    </w:p>
    <w:p w14:paraId="0A86EB5A" w14:textId="77777777" w:rsidR="00E05C00" w:rsidRDefault="00E05C00" w:rsidP="00E05C00">
      <w:pPr>
        <w:pStyle w:val="9"/>
      </w:pPr>
      <w:bookmarkStart w:id="1" w:name="_Toc75361274"/>
      <w:bookmarkStart w:id="2" w:name="_Toc19783336"/>
      <w:bookmarkStart w:id="3" w:name="_Toc26887120"/>
      <w:bookmarkStart w:id="4" w:name="_Toc35533758"/>
      <w:r w:rsidRPr="00166948">
        <w:t xml:space="preserve">Annex </w:t>
      </w:r>
      <w:r>
        <w:t>L</w:t>
      </w:r>
      <w:r w:rsidRPr="00166948">
        <w:t>:</w:t>
      </w:r>
      <w:r w:rsidRPr="00166948">
        <w:br/>
        <w:t xml:space="preserve">Aspects specific to the </w:t>
      </w:r>
      <w:r>
        <w:t>n</w:t>
      </w:r>
      <w:r w:rsidRPr="00166948">
        <w:t xml:space="preserve">etwork </w:t>
      </w:r>
      <w:r>
        <w:t>p</w:t>
      </w:r>
      <w:r w:rsidRPr="00166948">
        <w:t xml:space="preserve">roduct </w:t>
      </w:r>
      <w:r>
        <w:t>c</w:t>
      </w:r>
      <w:r w:rsidRPr="00166948">
        <w:t xml:space="preserve">lass </w:t>
      </w:r>
      <w:r>
        <w:t>UPF</w:t>
      </w:r>
      <w:bookmarkEnd w:id="1"/>
    </w:p>
    <w:p w14:paraId="74FF989C" w14:textId="77777777" w:rsidR="00E05C00" w:rsidRPr="00166948" w:rsidRDefault="00E05C00" w:rsidP="00E05C00">
      <w:pPr>
        <w:pStyle w:val="1"/>
      </w:pPr>
      <w:bookmarkStart w:id="5" w:name="_Toc75361275"/>
      <w:r>
        <w:t>L</w:t>
      </w:r>
      <w:r w:rsidRPr="00166948">
        <w:t>.1</w:t>
      </w:r>
      <w:r w:rsidRPr="00166948">
        <w:tab/>
        <w:t xml:space="preserve">Network </w:t>
      </w:r>
      <w:r>
        <w:t>p</w:t>
      </w:r>
      <w:r w:rsidRPr="00166948">
        <w:t xml:space="preserve">roduct </w:t>
      </w:r>
      <w:r>
        <w:t>c</w:t>
      </w:r>
      <w:r w:rsidRPr="00166948">
        <w:t xml:space="preserve">lass description for </w:t>
      </w:r>
      <w:r>
        <w:t>the UPF</w:t>
      </w:r>
      <w:bookmarkEnd w:id="5"/>
    </w:p>
    <w:p w14:paraId="0C8E8C5D" w14:textId="77777777" w:rsidR="00E05C00" w:rsidRPr="00166948" w:rsidRDefault="00E05C00" w:rsidP="00E05C00">
      <w:pPr>
        <w:pStyle w:val="2"/>
        <w:rPr>
          <w:lang w:eastAsia="zh-CN"/>
        </w:rPr>
      </w:pPr>
      <w:bookmarkStart w:id="6" w:name="_Toc75361276"/>
      <w:r>
        <w:rPr>
          <w:lang w:eastAsia="zh-CN"/>
        </w:rPr>
        <w:t>L</w:t>
      </w:r>
      <w:r w:rsidRPr="00166948">
        <w:rPr>
          <w:lang w:eastAsia="zh-CN"/>
        </w:rPr>
        <w:t>.1.1</w:t>
      </w:r>
      <w:r w:rsidRPr="00166948">
        <w:rPr>
          <w:lang w:eastAsia="zh-CN"/>
        </w:rPr>
        <w:tab/>
        <w:t>Introduction</w:t>
      </w:r>
      <w:bookmarkEnd w:id="6"/>
    </w:p>
    <w:p w14:paraId="53AB90A5" w14:textId="77777777" w:rsidR="00E05C00" w:rsidRDefault="00E05C00" w:rsidP="00E05C00">
      <w:r>
        <w:t xml:space="preserve">This Annex covers the aspects specific to the UPF network product class. </w:t>
      </w:r>
    </w:p>
    <w:p w14:paraId="77D8E101" w14:textId="30001FBE" w:rsidR="00E05C00" w:rsidRPr="000669D4" w:rsidRDefault="00E05C00" w:rsidP="00E05C00">
      <w:pPr>
        <w:keepLines/>
        <w:overflowPunct w:val="0"/>
        <w:autoSpaceDE w:val="0"/>
        <w:autoSpaceDN w:val="0"/>
        <w:adjustRightInd w:val="0"/>
        <w:ind w:left="1135" w:hanging="851"/>
        <w:textAlignment w:val="baseline"/>
        <w:rPr>
          <w:rFonts w:eastAsia="宋体"/>
          <w:lang w:val="en-US" w:eastAsia="zh-CN"/>
        </w:rPr>
      </w:pPr>
      <w:ins w:id="7" w:author="彭锦10083323" w:date="2021-08-27T15:59:00Z">
        <w:r>
          <w:rPr>
            <w:rFonts w:eastAsia="MS Mincho"/>
          </w:rPr>
          <w:t>Note: Operators can deploy UPF(s) supporting the Inter PLMN User Plane Security (IPUPS) functionality at the border of their network</w:t>
        </w:r>
      </w:ins>
      <w:ins w:id="8" w:author="彭锦10083323" w:date="2021-08-27T22:19:00Z">
        <w:r w:rsidR="00584124">
          <w:rPr>
            <w:rFonts w:eastAsia="MS Mincho"/>
          </w:rPr>
          <w:t xml:space="preserve"> </w:t>
        </w:r>
      </w:ins>
      <w:ins w:id="9" w:author="彭锦10083323" w:date="2021-08-27T15:59:00Z">
        <w:r>
          <w:rPr>
            <w:rFonts w:eastAsia="宋体" w:hint="eastAsia"/>
            <w:lang w:val="en-US" w:eastAsia="zh-CN"/>
          </w:rPr>
          <w:t>as specified in TS 23.501[</w:t>
        </w:r>
        <w:r>
          <w:rPr>
            <w:rFonts w:eastAsia="宋体"/>
            <w:lang w:val="en-US" w:eastAsia="zh-CN"/>
          </w:rPr>
          <w:t>26</w:t>
        </w:r>
        <w:r>
          <w:rPr>
            <w:rFonts w:eastAsia="宋体" w:hint="eastAsia"/>
            <w:lang w:val="en-US" w:eastAsia="zh-CN"/>
          </w:rPr>
          <w:t>] clause 5.8.2.14.</w:t>
        </w:r>
      </w:ins>
    </w:p>
    <w:p w14:paraId="563CE61D" w14:textId="77777777" w:rsidR="00E05C00" w:rsidRPr="00E37B51" w:rsidRDefault="00E05C00" w:rsidP="00E05C00">
      <w:pPr>
        <w:pStyle w:val="2"/>
      </w:pPr>
      <w:bookmarkStart w:id="10" w:name="_Toc75361277"/>
      <w:r>
        <w:rPr>
          <w:lang w:eastAsia="zh-CN"/>
        </w:rPr>
        <w:t>L</w:t>
      </w:r>
      <w:r w:rsidRPr="005E5F9F">
        <w:rPr>
          <w:lang w:eastAsia="zh-CN"/>
        </w:rPr>
        <w:t>.1.2</w:t>
      </w:r>
      <w:r w:rsidRPr="005E5F9F">
        <w:rPr>
          <w:lang w:eastAsia="zh-CN"/>
        </w:rPr>
        <w:tab/>
        <w:t xml:space="preserve">Minimum set of functions defining the </w:t>
      </w:r>
      <w:r>
        <w:rPr>
          <w:lang w:eastAsia="zh-CN"/>
        </w:rPr>
        <w:t>UPF</w:t>
      </w:r>
      <w:r>
        <w:rPr>
          <w:lang w:val="en-US" w:eastAsia="zh-CN"/>
        </w:rPr>
        <w:t xml:space="preserve"> </w:t>
      </w:r>
      <w:r w:rsidRPr="005E5F9F">
        <w:rPr>
          <w:lang w:eastAsia="zh-CN"/>
        </w:rPr>
        <w:t>network product class</w:t>
      </w:r>
      <w:bookmarkEnd w:id="10"/>
    </w:p>
    <w:p w14:paraId="7954BF06" w14:textId="77777777" w:rsidR="00E05C00" w:rsidRPr="009B4650" w:rsidRDefault="00E05C00" w:rsidP="00E05C00">
      <w:r w:rsidRPr="009B4650">
        <w:t xml:space="preserve">As part of the </w:t>
      </w:r>
      <w:r>
        <w:t>UPF</w:t>
      </w:r>
      <w:r w:rsidRPr="009B4650">
        <w:t xml:space="preserve"> network p</w:t>
      </w:r>
      <w:r>
        <w:t>roduct, it is expected that the UPF</w:t>
      </w:r>
      <w:r w:rsidRPr="009B4650">
        <w:t xml:space="preserve"> contain</w:t>
      </w:r>
      <w:r>
        <w:t>s</w:t>
      </w:r>
      <w:r w:rsidRPr="009B4650">
        <w:t xml:space="preserve"> </w:t>
      </w:r>
      <w:r>
        <w:t>UPF</w:t>
      </w:r>
      <w:r w:rsidRPr="009B4650">
        <w:t xml:space="preserve"> application, a set of running processes (typically more than one) executing the software package for the </w:t>
      </w:r>
      <w:r>
        <w:t>UPF</w:t>
      </w:r>
      <w:r w:rsidRPr="009B4650">
        <w:t xml:space="preserve"> fun</w:t>
      </w:r>
      <w:r>
        <w:t>ctions and OAM functions that are</w:t>
      </w:r>
      <w:r w:rsidRPr="009B4650">
        <w:t xml:space="preserve"> specific to the </w:t>
      </w:r>
      <w:r>
        <w:t>UPF</w:t>
      </w:r>
      <w:r w:rsidRPr="009B4650">
        <w:t xml:space="preserve"> network product model. Functionalities specific to the </w:t>
      </w:r>
      <w:r>
        <w:t>UPF</w:t>
      </w:r>
      <w:r w:rsidRPr="009B4650">
        <w:t xml:space="preserve"> network product introduce additional threats and/or critical assets as described below. Related security requirements and test cases have been captured in TS 33.</w:t>
      </w:r>
      <w:r>
        <w:t>513</w:t>
      </w:r>
      <w:r w:rsidRPr="009B4650">
        <w:t xml:space="preserve"> [</w:t>
      </w:r>
      <w:r>
        <w:t>18</w:t>
      </w:r>
      <w:r w:rsidRPr="009B4650">
        <w:t xml:space="preserve">]. </w:t>
      </w:r>
    </w:p>
    <w:p w14:paraId="433136E0" w14:textId="77777777" w:rsidR="00E05C00" w:rsidRPr="00166948" w:rsidRDefault="00E05C00" w:rsidP="00E05C00">
      <w:pPr>
        <w:pStyle w:val="NO"/>
      </w:pPr>
      <w:r w:rsidRPr="009B4650">
        <w:rPr>
          <w:lang w:eastAsia="x-none"/>
        </w:rPr>
        <w:t>Note:</w:t>
      </w:r>
      <w:r w:rsidRPr="009B4650">
        <w:rPr>
          <w:i/>
        </w:rPr>
        <w:t xml:space="preserve"> </w:t>
      </w:r>
      <w:r w:rsidRPr="0007028E">
        <w:t xml:space="preserve">For the purposes of the present </w:t>
      </w:r>
      <w:r>
        <w:t>Annex</w:t>
      </w:r>
      <w:r w:rsidRPr="0007028E">
        <w:t>, this common s</w:t>
      </w:r>
      <w:r>
        <w:t>et is defined to be the list of</w:t>
      </w:r>
      <w:r>
        <w:rPr>
          <w:lang w:val="en-US"/>
        </w:rPr>
        <w:t xml:space="preserve"> </w:t>
      </w:r>
      <w:r w:rsidRPr="0007028E">
        <w:t>functions contained in</w:t>
      </w:r>
      <w:r>
        <w:t xml:space="preserve"> clause 6.2.3 in </w:t>
      </w:r>
      <w:r w:rsidRPr="0007028E">
        <w:t>3GPP</w:t>
      </w:r>
      <w:r>
        <w:rPr>
          <w:lang w:val="en-US"/>
        </w:rPr>
        <w:t xml:space="preserve"> TS 23.501 [8]</w:t>
      </w:r>
      <w:r w:rsidRPr="0007028E">
        <w:t>.</w:t>
      </w:r>
      <w:r w:rsidRPr="009B4650">
        <w:rPr>
          <w:i/>
        </w:rPr>
        <w:t xml:space="preserve"> </w:t>
      </w:r>
    </w:p>
    <w:p w14:paraId="52130637" w14:textId="77777777" w:rsidR="00E05C00" w:rsidRPr="00166948" w:rsidRDefault="00E05C00" w:rsidP="00E05C00">
      <w:pPr>
        <w:pStyle w:val="1"/>
      </w:pPr>
      <w:bookmarkStart w:id="11" w:name="_Toc75361278"/>
      <w:r>
        <w:t>L</w:t>
      </w:r>
      <w:r w:rsidRPr="00166948">
        <w:t>.2</w:t>
      </w:r>
      <w:r w:rsidRPr="00166948">
        <w:tab/>
        <w:t xml:space="preserve">Assets and </w:t>
      </w:r>
      <w:r>
        <w:t>t</w:t>
      </w:r>
      <w:r w:rsidRPr="00166948">
        <w:t xml:space="preserve">hreats specific to the </w:t>
      </w:r>
      <w:r>
        <w:t>UPF</w:t>
      </w:r>
      <w:bookmarkEnd w:id="11"/>
    </w:p>
    <w:p w14:paraId="3EE259D3" w14:textId="77777777" w:rsidR="00E05C00" w:rsidRPr="00166948" w:rsidRDefault="00E05C00" w:rsidP="00E05C00">
      <w:pPr>
        <w:pStyle w:val="2"/>
      </w:pPr>
      <w:bookmarkStart w:id="12" w:name="_Toc75361279"/>
      <w:r>
        <w:rPr>
          <w:lang w:eastAsia="zh-CN"/>
        </w:rPr>
        <w:t>L</w:t>
      </w:r>
      <w:r w:rsidRPr="00166948">
        <w:t>.2.1</w:t>
      </w:r>
      <w:r w:rsidRPr="00166948">
        <w:tab/>
        <w:t>Critical assets</w:t>
      </w:r>
      <w:bookmarkEnd w:id="12"/>
    </w:p>
    <w:p w14:paraId="0C9CD86F" w14:textId="77777777" w:rsidR="00E05C00" w:rsidRPr="00680245" w:rsidRDefault="00E05C00" w:rsidP="00E05C00">
      <w:pPr>
        <w:rPr>
          <w:lang w:eastAsia="zh-CN"/>
        </w:rPr>
      </w:pPr>
      <w:r w:rsidRPr="00680245">
        <w:rPr>
          <w:lang w:eastAsia="zh-CN"/>
        </w:rPr>
        <w:t>In addition to the critical assets of a GNP has been described in clause 5.2 of the present document, t</w:t>
      </w:r>
      <w:r w:rsidRPr="00680245">
        <w:rPr>
          <w:rFonts w:hint="eastAsia"/>
          <w:lang w:eastAsia="zh-CN"/>
        </w:rPr>
        <w:t xml:space="preserve">he </w:t>
      </w:r>
      <w:r w:rsidRPr="00680245">
        <w:rPr>
          <w:lang w:eastAsia="zh-CN"/>
        </w:rPr>
        <w:t xml:space="preserve">critical </w:t>
      </w:r>
      <w:r w:rsidRPr="00680245">
        <w:rPr>
          <w:rFonts w:hint="eastAsia"/>
          <w:lang w:eastAsia="zh-CN"/>
        </w:rPr>
        <w:t xml:space="preserve">assets </w:t>
      </w:r>
      <w:r w:rsidRPr="00680245">
        <w:rPr>
          <w:lang w:eastAsia="zh-CN"/>
        </w:rPr>
        <w:t>specific to the</w:t>
      </w:r>
      <w:r w:rsidRPr="00680245">
        <w:rPr>
          <w:rFonts w:hint="eastAsia"/>
          <w:lang w:eastAsia="zh-CN"/>
        </w:rPr>
        <w:t xml:space="preserve"> </w:t>
      </w:r>
      <w:r>
        <w:rPr>
          <w:lang w:eastAsia="zh-CN"/>
        </w:rPr>
        <w:t>UPF</w:t>
      </w:r>
      <w:r w:rsidRPr="00680245">
        <w:rPr>
          <w:rFonts w:hint="eastAsia"/>
          <w:lang w:eastAsia="zh-CN"/>
        </w:rPr>
        <w:t xml:space="preserve"> to be protected are:</w:t>
      </w:r>
    </w:p>
    <w:p w14:paraId="7827D990" w14:textId="77777777" w:rsidR="00E05C00" w:rsidRDefault="00E05C00" w:rsidP="00E05C00">
      <w:pPr>
        <w:pStyle w:val="B1"/>
        <w:rPr>
          <w:lang w:eastAsia="zh-CN"/>
        </w:rPr>
      </w:pPr>
      <w:r w:rsidRPr="00680245">
        <w:rPr>
          <w:lang w:eastAsia="zh-CN"/>
        </w:rPr>
        <w:t>-</w:t>
      </w:r>
      <w:r w:rsidRPr="00680245">
        <w:rPr>
          <w:lang w:eastAsia="zh-CN"/>
        </w:rPr>
        <w:tab/>
      </w:r>
      <w:r>
        <w:rPr>
          <w:lang w:eastAsia="zh-CN"/>
        </w:rPr>
        <w:t>UPF</w:t>
      </w:r>
      <w:r w:rsidRPr="00680245">
        <w:rPr>
          <w:lang w:eastAsia="zh-CN"/>
        </w:rPr>
        <w:t xml:space="preserve"> </w:t>
      </w:r>
      <w:r w:rsidRPr="00680245">
        <w:rPr>
          <w:rFonts w:hint="eastAsia"/>
          <w:lang w:eastAsia="zh-CN"/>
        </w:rPr>
        <w:t>A</w:t>
      </w:r>
      <w:r w:rsidRPr="00680245">
        <w:rPr>
          <w:lang w:eastAsia="zh-CN"/>
        </w:rPr>
        <w:t>pplication;</w:t>
      </w:r>
    </w:p>
    <w:p w14:paraId="2BD24ED8" w14:textId="77777777" w:rsidR="00E05C00" w:rsidRDefault="00E05C00" w:rsidP="00E05C00">
      <w:pPr>
        <w:pStyle w:val="B1"/>
        <w:rPr>
          <w:lang w:eastAsia="zh-CN"/>
        </w:rPr>
      </w:pPr>
      <w:r>
        <w:rPr>
          <w:lang w:eastAsia="zh-CN"/>
        </w:rPr>
        <w:t>-</w:t>
      </w:r>
      <w:r>
        <w:rPr>
          <w:lang w:eastAsia="zh-CN"/>
        </w:rPr>
        <w:tab/>
        <w:t>User plane data;</w:t>
      </w:r>
    </w:p>
    <w:p w14:paraId="3E276CBE" w14:textId="77777777" w:rsidR="00E05C00" w:rsidRPr="00680245" w:rsidRDefault="00E05C00" w:rsidP="00E05C00">
      <w:pPr>
        <w:pStyle w:val="B1"/>
        <w:rPr>
          <w:lang w:eastAsia="zh-CN"/>
        </w:rPr>
      </w:pPr>
      <w:r>
        <w:rPr>
          <w:lang w:eastAsia="zh-CN"/>
        </w:rPr>
        <w:t>-</w:t>
      </w:r>
      <w:r>
        <w:rPr>
          <w:lang w:eastAsia="zh-CN"/>
        </w:rPr>
        <w:tab/>
        <w:t>Session related data, e.g. CN Tunnel information, packet detection rules, network usage, traffic detection information, and etc.;</w:t>
      </w:r>
    </w:p>
    <w:p w14:paraId="09837850" w14:textId="77777777" w:rsidR="00E05C00" w:rsidRDefault="00E05C00" w:rsidP="00E05C00">
      <w:pPr>
        <w:pStyle w:val="B1"/>
        <w:rPr>
          <w:lang w:eastAsia="zh-CN"/>
        </w:rPr>
      </w:pPr>
      <w:r>
        <w:rPr>
          <w:lang w:eastAsia="zh-CN"/>
        </w:rPr>
        <w:t>-</w:t>
      </w:r>
      <w:r>
        <w:rPr>
          <w:lang w:eastAsia="zh-CN"/>
        </w:rPr>
        <w:tab/>
        <w:t xml:space="preserve">Security data, i.e. cryptographic materials for N3, N4 and N9 interfaces </w:t>
      </w:r>
    </w:p>
    <w:p w14:paraId="13AB4CE3" w14:textId="77777777" w:rsidR="00E05C00" w:rsidRPr="00680245" w:rsidRDefault="00E05C00" w:rsidP="00E05C00">
      <w:pPr>
        <w:pStyle w:val="B1"/>
        <w:rPr>
          <w:lang w:eastAsia="zh-CN"/>
        </w:rPr>
      </w:pPr>
      <w:r w:rsidRPr="00680245">
        <w:rPr>
          <w:lang w:eastAsia="zh-CN"/>
        </w:rPr>
        <w:t>-</w:t>
      </w:r>
      <w:r w:rsidRPr="00680245">
        <w:rPr>
          <w:lang w:eastAsia="zh-CN"/>
        </w:rPr>
        <w:tab/>
      </w:r>
      <w:r w:rsidRPr="00680245">
        <w:rPr>
          <w:rFonts w:hint="eastAsia"/>
          <w:lang w:eastAsia="zh-CN"/>
        </w:rPr>
        <w:t xml:space="preserve">The interfaces of </w:t>
      </w:r>
      <w:r>
        <w:rPr>
          <w:lang w:val="en-US" w:eastAsia="zh-CN"/>
        </w:rPr>
        <w:t>the UPF</w:t>
      </w:r>
      <w:r w:rsidRPr="00680245">
        <w:rPr>
          <w:rFonts w:hint="eastAsia"/>
          <w:lang w:eastAsia="zh-CN"/>
        </w:rPr>
        <w:t xml:space="preserve"> to be protected </w:t>
      </w:r>
      <w:r w:rsidRPr="00680245">
        <w:rPr>
          <w:lang w:eastAsia="zh-CN"/>
        </w:rPr>
        <w:t xml:space="preserve">and which are within </w:t>
      </w:r>
      <w:r>
        <w:rPr>
          <w:lang w:val="en-US" w:eastAsia="zh-CN"/>
        </w:rPr>
        <w:t>SECAM</w:t>
      </w:r>
      <w:r w:rsidRPr="00680245">
        <w:rPr>
          <w:lang w:eastAsia="zh-CN"/>
        </w:rPr>
        <w:t xml:space="preserve"> scope</w:t>
      </w:r>
      <w:r w:rsidRPr="00680245">
        <w:rPr>
          <w:rFonts w:hint="eastAsia"/>
          <w:lang w:eastAsia="zh-CN"/>
        </w:rPr>
        <w:t xml:space="preserve">: </w:t>
      </w:r>
    </w:p>
    <w:p w14:paraId="2DB1604E" w14:textId="77777777" w:rsidR="00E05C00" w:rsidRDefault="00E05C00" w:rsidP="00E05C00">
      <w:pPr>
        <w:pStyle w:val="B2"/>
        <w:rPr>
          <w:lang w:eastAsia="zh-CN"/>
        </w:rPr>
      </w:pPr>
      <w:r w:rsidRPr="00680245">
        <w:rPr>
          <w:lang w:eastAsia="zh-CN"/>
        </w:rPr>
        <w:t>-</w:t>
      </w:r>
      <w:r w:rsidRPr="00680245">
        <w:rPr>
          <w:lang w:eastAsia="zh-CN"/>
        </w:rPr>
        <w:tab/>
      </w:r>
      <w:r>
        <w:rPr>
          <w:lang w:eastAsia="zh-CN"/>
        </w:rPr>
        <w:t>N3 interface between the UPF and the gNB</w:t>
      </w:r>
      <w:r>
        <w:rPr>
          <w:rFonts w:hint="eastAsia"/>
          <w:lang w:eastAsia="zh-CN"/>
        </w:rPr>
        <w:t>/</w:t>
      </w:r>
      <w:r>
        <w:rPr>
          <w:lang w:eastAsia="zh-CN"/>
        </w:rPr>
        <w:t>ng-eNB</w:t>
      </w:r>
    </w:p>
    <w:p w14:paraId="08C860E3" w14:textId="77777777" w:rsidR="00E05C00" w:rsidRDefault="00E05C00" w:rsidP="00E05C00">
      <w:pPr>
        <w:pStyle w:val="B2"/>
        <w:rPr>
          <w:lang w:eastAsia="zh-CN"/>
        </w:rPr>
      </w:pPr>
      <w:r>
        <w:rPr>
          <w:rFonts w:hint="eastAsia"/>
          <w:lang w:eastAsia="zh-CN"/>
        </w:rPr>
        <w:t>-</w:t>
      </w:r>
      <w:r>
        <w:rPr>
          <w:lang w:eastAsia="zh-CN"/>
        </w:rPr>
        <w:tab/>
        <w:t>N4 interface between the UPF and the SMF</w:t>
      </w:r>
    </w:p>
    <w:p w14:paraId="0A39A20F" w14:textId="77777777" w:rsidR="00E05C00" w:rsidRDefault="00E05C00" w:rsidP="00E05C00">
      <w:pPr>
        <w:pStyle w:val="B2"/>
        <w:rPr>
          <w:lang w:eastAsia="zh-CN"/>
        </w:rPr>
      </w:pPr>
      <w:r>
        <w:rPr>
          <w:rFonts w:hint="eastAsia"/>
          <w:lang w:eastAsia="zh-CN"/>
        </w:rPr>
        <w:t>-</w:t>
      </w:r>
      <w:r>
        <w:rPr>
          <w:lang w:eastAsia="zh-CN"/>
        </w:rPr>
        <w:tab/>
        <w:t>N6 interface between the UPF and the DN</w:t>
      </w:r>
    </w:p>
    <w:p w14:paraId="600AD8C3" w14:textId="77777777" w:rsidR="00E05C00" w:rsidRDefault="00E05C00" w:rsidP="00E05C00">
      <w:pPr>
        <w:pStyle w:val="B2"/>
        <w:rPr>
          <w:lang w:eastAsia="zh-CN"/>
        </w:rPr>
      </w:pPr>
      <w:r>
        <w:rPr>
          <w:lang w:eastAsia="zh-CN"/>
        </w:rPr>
        <w:t>-</w:t>
      </w:r>
      <w:r>
        <w:rPr>
          <w:lang w:eastAsia="zh-CN"/>
        </w:rPr>
        <w:tab/>
        <w:t>N9 interface between two UPFs</w:t>
      </w:r>
    </w:p>
    <w:p w14:paraId="1B2A9D57" w14:textId="77777777" w:rsidR="00E05C00" w:rsidRPr="00680245" w:rsidRDefault="00E05C00" w:rsidP="00E05C00">
      <w:pPr>
        <w:pStyle w:val="B2"/>
        <w:rPr>
          <w:lang w:eastAsia="zh-CN"/>
        </w:rPr>
      </w:pPr>
      <w:r>
        <w:rPr>
          <w:lang w:eastAsia="zh-CN"/>
        </w:rPr>
        <w:t>-</w:t>
      </w:r>
      <w:r>
        <w:rPr>
          <w:lang w:eastAsia="zh-CN"/>
        </w:rPr>
        <w:tab/>
      </w:r>
      <w:r w:rsidRPr="00680245">
        <w:rPr>
          <w:rFonts w:hint="eastAsia"/>
          <w:lang w:eastAsia="zh-CN"/>
        </w:rPr>
        <w:t>Console interface</w:t>
      </w:r>
      <w:r w:rsidRPr="00680245">
        <w:rPr>
          <w:lang w:eastAsia="zh-CN"/>
        </w:rPr>
        <w:t>, for local access</w:t>
      </w:r>
      <w:r w:rsidRPr="00680245">
        <w:rPr>
          <w:rFonts w:hint="eastAsia"/>
          <w:lang w:eastAsia="zh-CN"/>
        </w:rPr>
        <w:t xml:space="preserve">: </w:t>
      </w:r>
      <w:r w:rsidRPr="00680245">
        <w:rPr>
          <w:lang w:eastAsia="zh-CN"/>
        </w:rPr>
        <w:t xml:space="preserve">local interface on </w:t>
      </w:r>
      <w:r>
        <w:rPr>
          <w:lang w:eastAsia="zh-CN"/>
        </w:rPr>
        <w:t>the UPF</w:t>
      </w:r>
    </w:p>
    <w:p w14:paraId="4CE2C6AE" w14:textId="77777777" w:rsidR="00E05C00" w:rsidRPr="00680245" w:rsidRDefault="00E05C00" w:rsidP="00E05C00">
      <w:pPr>
        <w:pStyle w:val="B2"/>
      </w:pPr>
      <w:r w:rsidRPr="00680245">
        <w:t>-</w:t>
      </w:r>
      <w:r w:rsidRPr="00680245">
        <w:tab/>
      </w:r>
      <w:r w:rsidRPr="00680245">
        <w:rPr>
          <w:rFonts w:hint="eastAsia"/>
        </w:rPr>
        <w:t>O</w:t>
      </w:r>
      <w:r w:rsidRPr="00680245">
        <w:t>A</w:t>
      </w:r>
      <w:r w:rsidRPr="00680245">
        <w:rPr>
          <w:rFonts w:hint="eastAsia"/>
        </w:rPr>
        <w:t>M interface</w:t>
      </w:r>
      <w:r w:rsidRPr="00680245">
        <w:t>, for remote access</w:t>
      </w:r>
      <w:r w:rsidRPr="00680245">
        <w:rPr>
          <w:rFonts w:hint="eastAsia"/>
        </w:rPr>
        <w:t>: interface between</w:t>
      </w:r>
      <w:r>
        <w:t xml:space="preserve"> the UPF</w:t>
      </w:r>
      <w:r w:rsidRPr="00680245">
        <w:rPr>
          <w:rFonts w:hint="eastAsia"/>
        </w:rPr>
        <w:t xml:space="preserve"> and </w:t>
      </w:r>
      <w:r>
        <w:t xml:space="preserve">the </w:t>
      </w:r>
      <w:r w:rsidRPr="00680245">
        <w:rPr>
          <w:rFonts w:hint="eastAsia"/>
        </w:rPr>
        <w:t>O</w:t>
      </w:r>
      <w:r w:rsidRPr="00680245">
        <w:t>A</w:t>
      </w:r>
      <w:r w:rsidRPr="00680245">
        <w:rPr>
          <w:rFonts w:hint="eastAsia"/>
        </w:rPr>
        <w:t>M system</w:t>
      </w:r>
    </w:p>
    <w:p w14:paraId="32ECE444" w14:textId="77777777" w:rsidR="00E05C00" w:rsidRPr="00680245" w:rsidRDefault="00E05C00" w:rsidP="00E05C00">
      <w:pPr>
        <w:pStyle w:val="NO"/>
      </w:pPr>
      <w:r w:rsidRPr="00680245">
        <w:t>NOTE</w:t>
      </w:r>
      <w:r w:rsidRPr="00680245">
        <w:rPr>
          <w:rFonts w:hint="eastAsia"/>
        </w:rPr>
        <w:t xml:space="preserve"> 1</w:t>
      </w:r>
      <w:r w:rsidRPr="00680245">
        <w:t>:</w:t>
      </w:r>
      <w:r w:rsidRPr="00680245">
        <w:rPr>
          <w:rFonts w:hint="eastAsia"/>
        </w:rPr>
        <w:t xml:space="preserve"> </w:t>
      </w:r>
      <w:r>
        <w:tab/>
        <w:t>The detailed interfaces of the UPF</w:t>
      </w:r>
      <w:r w:rsidRPr="00680245">
        <w:t xml:space="preserve"> class are described in </w:t>
      </w:r>
      <w:r>
        <w:rPr>
          <w:rFonts w:hint="eastAsia"/>
        </w:rPr>
        <w:t>clause 4</w:t>
      </w:r>
      <w:r w:rsidRPr="00680245">
        <w:rPr>
          <w:rFonts w:hint="eastAsia"/>
        </w:rPr>
        <w:t xml:space="preserve"> of th</w:t>
      </w:r>
      <w:r w:rsidRPr="00680245">
        <w:t>e present document.</w:t>
      </w:r>
    </w:p>
    <w:p w14:paraId="44FDE37D" w14:textId="77777777" w:rsidR="00E05C00" w:rsidRPr="00680245" w:rsidRDefault="00E05C00" w:rsidP="00E05C00">
      <w:pPr>
        <w:pStyle w:val="B1"/>
        <w:rPr>
          <w:lang w:eastAsia="zh-CN"/>
        </w:rPr>
      </w:pPr>
      <w:r w:rsidRPr="00680245">
        <w:rPr>
          <w:lang w:eastAsia="zh-CN"/>
        </w:rPr>
        <w:t>-</w:t>
      </w:r>
      <w:r w:rsidRPr="00680245">
        <w:rPr>
          <w:lang w:eastAsia="zh-CN"/>
        </w:rPr>
        <w:tab/>
      </w:r>
      <w:r>
        <w:rPr>
          <w:lang w:val="en-US" w:eastAsia="zh-CN"/>
        </w:rPr>
        <w:t xml:space="preserve">UPF </w:t>
      </w:r>
      <w:r w:rsidRPr="00680245">
        <w:rPr>
          <w:lang w:eastAsia="zh-CN"/>
        </w:rPr>
        <w:t xml:space="preserve">Software: binary code or executable code </w:t>
      </w:r>
    </w:p>
    <w:p w14:paraId="5B0D03A2" w14:textId="77777777" w:rsidR="00E05C00" w:rsidRPr="00680245" w:rsidRDefault="00E05C00" w:rsidP="00E05C00">
      <w:pPr>
        <w:pStyle w:val="NO"/>
      </w:pPr>
      <w:r w:rsidRPr="00680245">
        <w:lastRenderedPageBreak/>
        <w:t xml:space="preserve">NOTE </w:t>
      </w:r>
      <w:r w:rsidRPr="00680245">
        <w:rPr>
          <w:rFonts w:hint="eastAsia"/>
        </w:rPr>
        <w:t>2:</w:t>
      </w:r>
      <w:r w:rsidRPr="00680245">
        <w:t xml:space="preserve"> </w:t>
      </w:r>
      <w:r w:rsidRPr="00680245">
        <w:tab/>
      </w:r>
      <w:r>
        <w:t>UPF</w:t>
      </w:r>
      <w:r w:rsidRPr="00680245">
        <w:rPr>
          <w:rFonts w:hint="eastAsia"/>
        </w:rPr>
        <w:t xml:space="preserve"> files</w:t>
      </w:r>
      <w:r w:rsidRPr="00680245">
        <w:t xml:space="preserve"> may be any file owned by a user (root user as well as non</w:t>
      </w:r>
      <w:r>
        <w:t>-</w:t>
      </w:r>
      <w:r w:rsidRPr="00680245">
        <w:t>root use</w:t>
      </w:r>
      <w:r>
        <w:t>r</w:t>
      </w:r>
      <w:r w:rsidRPr="00680245">
        <w:t>s)</w:t>
      </w:r>
      <w:r>
        <w:rPr>
          <w:rFonts w:hint="eastAsia"/>
        </w:rPr>
        <w:t xml:space="preserve">, including </w:t>
      </w:r>
      <w:r>
        <w:t>u</w:t>
      </w:r>
      <w:r w:rsidRPr="00680245">
        <w:t xml:space="preserve">ser account </w:t>
      </w:r>
      <w:r w:rsidRPr="00680245">
        <w:rPr>
          <w:rFonts w:hint="eastAsia"/>
        </w:rPr>
        <w:t>data</w:t>
      </w:r>
      <w:r w:rsidRPr="00680245">
        <w:t xml:space="preserve"> and</w:t>
      </w:r>
      <w:r w:rsidRPr="00680245">
        <w:rPr>
          <w:rFonts w:hint="eastAsia"/>
        </w:rPr>
        <w:t xml:space="preserve"> </w:t>
      </w:r>
      <w:r>
        <w:t>credentials, l</w:t>
      </w:r>
      <w:r w:rsidRPr="00680245">
        <w:t>og data</w:t>
      </w:r>
      <w:r w:rsidRPr="00680245">
        <w:rPr>
          <w:rFonts w:hint="eastAsia"/>
        </w:rPr>
        <w:t xml:space="preserve">, </w:t>
      </w:r>
      <w:r>
        <w:t>configuration data, OS files, UPF</w:t>
      </w:r>
      <w:r w:rsidRPr="00680245">
        <w:t xml:space="preserve"> application,</w:t>
      </w:r>
      <w:r>
        <w:t xml:space="preserve"> user plane security mechanism, or cryptographic materials</w:t>
      </w:r>
      <w:r w:rsidRPr="00680245">
        <w:t>.</w:t>
      </w:r>
    </w:p>
    <w:p w14:paraId="1D5133CC" w14:textId="77777777" w:rsidR="00E05C00" w:rsidRPr="00D0243A" w:rsidRDefault="00E05C00" w:rsidP="00E05C00">
      <w:pPr>
        <w:pStyle w:val="2"/>
        <w:rPr>
          <w:noProof/>
        </w:rPr>
      </w:pPr>
      <w:bookmarkStart w:id="13" w:name="_Toc75361280"/>
      <w:r>
        <w:t>L.2.2</w:t>
      </w:r>
      <w:r w:rsidRPr="00D0243A">
        <w:tab/>
        <w:t xml:space="preserve">Threats related to </w:t>
      </w:r>
      <w:r>
        <w:t>user plane data transport</w:t>
      </w:r>
      <w:bookmarkEnd w:id="13"/>
    </w:p>
    <w:p w14:paraId="4F3CD9B2" w14:textId="77777777" w:rsidR="00E05C00" w:rsidRPr="00AC5B94" w:rsidRDefault="00E05C00" w:rsidP="00E05C00">
      <w:pPr>
        <w:pStyle w:val="B1"/>
      </w:pPr>
      <w:r w:rsidRPr="00E63990">
        <w:rPr>
          <w:b/>
          <w:i/>
        </w:rPr>
        <w:t xml:space="preserve">- </w:t>
      </w:r>
      <w:r w:rsidRPr="00E63990">
        <w:rPr>
          <w:i/>
        </w:rPr>
        <w:t xml:space="preserve">Threat name: </w:t>
      </w:r>
      <w:r>
        <w:t xml:space="preserve"> No protection or weak protection for user plane data.</w:t>
      </w:r>
    </w:p>
    <w:p w14:paraId="6C787188" w14:textId="77777777" w:rsidR="00E05C00" w:rsidRPr="00AC5B94" w:rsidRDefault="00E05C00" w:rsidP="00E05C00">
      <w:pPr>
        <w:pStyle w:val="B1"/>
      </w:pPr>
      <w:r w:rsidRPr="00E63990">
        <w:rPr>
          <w:b/>
          <w:i/>
        </w:rPr>
        <w:t xml:space="preserve">- </w:t>
      </w:r>
      <w:r w:rsidRPr="00E63990">
        <w:rPr>
          <w:i/>
        </w:rPr>
        <w:t>Threat Category:</w:t>
      </w:r>
      <w:r w:rsidRPr="00E5050E">
        <w:t xml:space="preserve"> </w:t>
      </w:r>
      <w:r w:rsidRPr="00166948">
        <w:t>Tampering</w:t>
      </w:r>
      <w:r>
        <w:t>,</w:t>
      </w:r>
      <w:r w:rsidRPr="00E63990">
        <w:rPr>
          <w:i/>
        </w:rPr>
        <w:t xml:space="preserve"> </w:t>
      </w:r>
      <w:r w:rsidRPr="00166948">
        <w:t>Information Disclosure</w:t>
      </w:r>
      <w:r>
        <w:t>.</w:t>
      </w:r>
    </w:p>
    <w:p w14:paraId="63A84F83" w14:textId="77777777" w:rsidR="00E05C00" w:rsidRDefault="00E05C00" w:rsidP="00E05C00">
      <w:pPr>
        <w:pStyle w:val="B1"/>
        <w:rPr>
          <w:lang w:eastAsia="zh-CN"/>
        </w:rPr>
      </w:pPr>
      <w:r w:rsidRPr="00FF762F">
        <w:rPr>
          <w:b/>
          <w:i/>
        </w:rPr>
        <w:t xml:space="preserve">- </w:t>
      </w:r>
      <w:r w:rsidRPr="00FF762F">
        <w:rPr>
          <w:i/>
        </w:rPr>
        <w:t>Threat Description:</w:t>
      </w:r>
      <w:r>
        <w:rPr>
          <w:i/>
        </w:rPr>
        <w:t xml:space="preserve"> </w:t>
      </w:r>
      <w:r>
        <w:t>User traffic is transported between the gNB</w:t>
      </w:r>
      <w:r>
        <w:rPr>
          <w:rFonts w:hint="eastAsia"/>
          <w:lang w:eastAsia="zh-CN"/>
        </w:rPr>
        <w:t>/</w:t>
      </w:r>
      <w:r>
        <w:rPr>
          <w:lang w:eastAsia="zh-CN"/>
        </w:rPr>
        <w:t xml:space="preserve">ng-eNB and the UPF via N3 interface, or between two UPFs within a PLMN via N9 interface. </w:t>
      </w:r>
      <w:r>
        <w:t xml:space="preserve">If the user traffic transported over </w:t>
      </w:r>
      <w:r>
        <w:rPr>
          <w:lang w:eastAsia="zh-CN"/>
        </w:rPr>
        <w:t>the interfaces is not confidentiality protected, it can be subject to eavesdropping. Information is leaked to unauthorized parties.</w:t>
      </w:r>
      <w:r>
        <w:rPr>
          <w:rFonts w:hint="eastAsia"/>
          <w:lang w:eastAsia="zh-CN"/>
        </w:rPr>
        <w:t xml:space="preserve"> If</w:t>
      </w:r>
      <w:r>
        <w:rPr>
          <w:lang w:eastAsia="zh-CN"/>
        </w:rPr>
        <w:t xml:space="preserve"> the user traffic is not integrity protected, attackers can tamper with user traffic at will. The receiver of the user traffic obtain false user traffic. If the user traffic is not replay protected, attackers can insert historical legitimate user traffic. This can lead to false network usage reported by the UPF, and consequently resulting in billing fraudulence. </w:t>
      </w:r>
      <w:r>
        <w:t xml:space="preserve"> </w:t>
      </w:r>
    </w:p>
    <w:p w14:paraId="4AFF3E03" w14:textId="77777777" w:rsidR="00E05C00" w:rsidRDefault="00E05C00" w:rsidP="00E05C00">
      <w:pPr>
        <w:pStyle w:val="B1"/>
      </w:pPr>
      <w:r>
        <w:tab/>
        <w:t xml:space="preserve">If the protection implemented for the user plane data transported over the N3 interface and the N9 interface within a PLMN uses the wrong security profile, which may contain weak security algorithms or protocol versions known to be vulnerable, the level of the security of the user plane data may be degraded and fail to fulfil the required security. </w:t>
      </w:r>
    </w:p>
    <w:p w14:paraId="3CFAE8BC" w14:textId="77777777" w:rsidR="00E05C00" w:rsidRPr="00AC5B94" w:rsidRDefault="00E05C00" w:rsidP="00E05C00">
      <w:pPr>
        <w:pStyle w:val="B1"/>
      </w:pPr>
      <w:r w:rsidRPr="00FF762F">
        <w:rPr>
          <w:b/>
          <w:i/>
        </w:rPr>
        <w:t xml:space="preserve">- </w:t>
      </w:r>
      <w:r w:rsidRPr="00FF762F">
        <w:rPr>
          <w:i/>
        </w:rPr>
        <w:t>Threatened Asset:</w:t>
      </w:r>
      <w:r>
        <w:t xml:space="preserve"> User plane data.</w:t>
      </w:r>
    </w:p>
    <w:p w14:paraId="00BF4081" w14:textId="77777777" w:rsidR="00E05C00" w:rsidRDefault="00E05C00" w:rsidP="00E05C00">
      <w:pPr>
        <w:pStyle w:val="2"/>
      </w:pPr>
      <w:bookmarkStart w:id="14" w:name="_Toc75361281"/>
      <w:r>
        <w:t>L.2.3</w:t>
      </w:r>
      <w:r w:rsidRPr="00D0243A">
        <w:tab/>
        <w:t xml:space="preserve">Threats related to </w:t>
      </w:r>
      <w:r>
        <w:t>signalling data</w:t>
      </w:r>
      <w:bookmarkEnd w:id="14"/>
    </w:p>
    <w:p w14:paraId="441A3DED" w14:textId="77777777" w:rsidR="00E05C00" w:rsidRPr="00E63990" w:rsidRDefault="00E05C00" w:rsidP="00E05C00">
      <w:pPr>
        <w:pStyle w:val="B1"/>
      </w:pPr>
      <w:r w:rsidRPr="00E63990">
        <w:rPr>
          <w:b/>
          <w:i/>
        </w:rPr>
        <w:t xml:space="preserve">- </w:t>
      </w:r>
      <w:r w:rsidRPr="00E63990">
        <w:rPr>
          <w:i/>
        </w:rPr>
        <w:t xml:space="preserve">Threat name: </w:t>
      </w:r>
      <w:r w:rsidRPr="008317A4">
        <w:t xml:space="preserve"> </w:t>
      </w:r>
      <w:r>
        <w:t>No protection or weak protection for signalling data over N4 interface</w:t>
      </w:r>
    </w:p>
    <w:p w14:paraId="3DC67541" w14:textId="77777777" w:rsidR="00E05C00" w:rsidRDefault="00E05C00" w:rsidP="00E05C00">
      <w:pPr>
        <w:pStyle w:val="B1"/>
      </w:pPr>
      <w:r w:rsidRPr="00E63990">
        <w:rPr>
          <w:b/>
          <w:i/>
        </w:rPr>
        <w:t xml:space="preserve">- </w:t>
      </w:r>
      <w:r w:rsidRPr="00E63990">
        <w:rPr>
          <w:i/>
        </w:rPr>
        <w:t>Threat Category:</w:t>
      </w:r>
      <w:r w:rsidRPr="00E63990">
        <w:t xml:space="preserve"> </w:t>
      </w:r>
      <w:r>
        <w:t>Denial of service, tampering</w:t>
      </w:r>
      <w:r>
        <w:rPr>
          <w:lang w:eastAsia="zh-CN"/>
        </w:rPr>
        <w:t>.</w:t>
      </w:r>
    </w:p>
    <w:p w14:paraId="018D20D9" w14:textId="77777777" w:rsidR="00E05C00" w:rsidRDefault="00E05C00" w:rsidP="00E05C00">
      <w:pPr>
        <w:pStyle w:val="B1"/>
        <w:rPr>
          <w:lang w:eastAsia="zh-CN"/>
        </w:rPr>
      </w:pPr>
      <w:r w:rsidRPr="00E63990">
        <w:rPr>
          <w:b/>
          <w:i/>
        </w:rPr>
        <w:t xml:space="preserve">- </w:t>
      </w:r>
      <w:r w:rsidRPr="00E63990">
        <w:rPr>
          <w:i/>
        </w:rPr>
        <w:t>Threat Description</w:t>
      </w:r>
      <w:r w:rsidRPr="00FF762F">
        <w:rPr>
          <w:i/>
        </w:rPr>
        <w:t>:</w:t>
      </w:r>
      <w:r>
        <w:rPr>
          <w:i/>
        </w:rPr>
        <w:t xml:space="preserve"> </w:t>
      </w:r>
      <w:r>
        <w:t xml:space="preserve">SMF controls the user plane path of PDU sessions through N4 interfaces. If the signalling data over N4 interface is not protected e.g. against tampering, the user traffic may be wrongly routed and fail to arrive at the intended recipient. This can create Denial of Service. </w:t>
      </w:r>
    </w:p>
    <w:p w14:paraId="1E31DD55" w14:textId="77777777" w:rsidR="00E05C00" w:rsidRDefault="00E05C00" w:rsidP="00E05C00">
      <w:pPr>
        <w:pStyle w:val="B1"/>
      </w:pPr>
      <w:r>
        <w:rPr>
          <w:b/>
        </w:rPr>
        <w:tab/>
      </w:r>
      <w:r>
        <w:t xml:space="preserve">To support billing, UPF reports network usage to SMF over N4 interface. Unprotected network usage report can lead to billing fraud. </w:t>
      </w:r>
    </w:p>
    <w:p w14:paraId="7A04B7B4" w14:textId="77777777" w:rsidR="00E05C00" w:rsidRPr="004C029B" w:rsidRDefault="00E05C00" w:rsidP="00E05C00">
      <w:pPr>
        <w:pStyle w:val="B1"/>
      </w:pPr>
      <w:r>
        <w:tab/>
        <w:t>If the protection implemented for the signalling data over the N4 interface uses the wrong security profile, which may contain weak security algorithms or protocol versions known to be vulnerable, the security level of the signalling data transported over N4 interface may be degraded and fail to fulfil the required security.</w:t>
      </w:r>
    </w:p>
    <w:p w14:paraId="22087814" w14:textId="77777777" w:rsidR="00E05C00" w:rsidRPr="00AC5B94" w:rsidRDefault="00E05C00" w:rsidP="00E05C00">
      <w:pPr>
        <w:pStyle w:val="B1"/>
        <w:rPr>
          <w:lang w:eastAsia="zh-CN"/>
        </w:rPr>
      </w:pPr>
      <w:r w:rsidRPr="00E63990">
        <w:rPr>
          <w:b/>
          <w:i/>
        </w:rPr>
        <w:t xml:space="preserve">- </w:t>
      </w:r>
      <w:r w:rsidRPr="00E63990">
        <w:rPr>
          <w:i/>
        </w:rPr>
        <w:t>Threatened Asset:</w:t>
      </w:r>
      <w:r w:rsidRPr="00E63990">
        <w:t xml:space="preserve"> </w:t>
      </w:r>
      <w:r>
        <w:t>session related data.</w:t>
      </w:r>
    </w:p>
    <w:p w14:paraId="39F366EA" w14:textId="77777777" w:rsidR="00E05C00" w:rsidRDefault="00E05C00" w:rsidP="00E05C00">
      <w:pPr>
        <w:pStyle w:val="2"/>
      </w:pPr>
      <w:bookmarkStart w:id="15" w:name="_Toc75361282"/>
      <w:r>
        <w:t>L.2.4</w:t>
      </w:r>
      <w:r w:rsidRPr="00D0243A">
        <w:tab/>
        <w:t xml:space="preserve">Threats related to </w:t>
      </w:r>
      <w:r>
        <w:t>TEID</w:t>
      </w:r>
      <w:bookmarkEnd w:id="15"/>
    </w:p>
    <w:p w14:paraId="49BFFC12" w14:textId="77777777" w:rsidR="00E05C00" w:rsidRPr="00AC5B94" w:rsidRDefault="00E05C00" w:rsidP="00E05C00">
      <w:pPr>
        <w:pStyle w:val="B1"/>
      </w:pPr>
      <w:r w:rsidRPr="00E63990">
        <w:rPr>
          <w:b/>
          <w:i/>
        </w:rPr>
        <w:t xml:space="preserve">- </w:t>
      </w:r>
      <w:r w:rsidRPr="00E63990">
        <w:rPr>
          <w:i/>
        </w:rPr>
        <w:t xml:space="preserve">Threat name: </w:t>
      </w:r>
      <w:r>
        <w:t>Failure to assign unique TEID for a session.</w:t>
      </w:r>
    </w:p>
    <w:p w14:paraId="653608F1" w14:textId="77777777" w:rsidR="00E05C00" w:rsidRPr="00AC5B94" w:rsidRDefault="00E05C00" w:rsidP="00E05C00">
      <w:pPr>
        <w:pStyle w:val="B1"/>
      </w:pPr>
      <w:r w:rsidRPr="00E63990">
        <w:rPr>
          <w:b/>
          <w:i/>
        </w:rPr>
        <w:t xml:space="preserve">- </w:t>
      </w:r>
      <w:r w:rsidRPr="00E63990">
        <w:rPr>
          <w:i/>
        </w:rPr>
        <w:t>Threat Category:</w:t>
      </w:r>
      <w:r w:rsidRPr="00E63990">
        <w:t xml:space="preserve"> </w:t>
      </w:r>
      <w:r>
        <w:t>Tampering.</w:t>
      </w:r>
    </w:p>
    <w:p w14:paraId="6501ED8D" w14:textId="77777777" w:rsidR="00E05C00" w:rsidRDefault="00E05C00" w:rsidP="00E05C00">
      <w:pPr>
        <w:pStyle w:val="B1"/>
      </w:pPr>
      <w:r w:rsidRPr="00E63990">
        <w:rPr>
          <w:b/>
          <w:i/>
        </w:rPr>
        <w:t xml:space="preserve">- </w:t>
      </w:r>
      <w:r w:rsidRPr="00E63990">
        <w:rPr>
          <w:i/>
        </w:rPr>
        <w:t>Threat Description</w:t>
      </w:r>
      <w:r w:rsidRPr="00FF762F">
        <w:rPr>
          <w:i/>
        </w:rPr>
        <w:t>:</w:t>
      </w:r>
      <w:r>
        <w:rPr>
          <w:i/>
        </w:rPr>
        <w:t xml:space="preserve"> </w:t>
      </w:r>
      <w:r>
        <w:t>TEID, as part of the CN Tunnel information, is used by the UPF and gNB/ng</w:t>
      </w:r>
      <w:r>
        <w:rPr>
          <w:lang w:eastAsia="zh-CN"/>
        </w:rPr>
        <w:t>-</w:t>
      </w:r>
      <w:r>
        <w:t>eNB for user plane routing. The failure to guarantee the uniqueness of the TEID for a PDU session interrupts the routing</w:t>
      </w:r>
      <w:r>
        <w:rPr>
          <w:lang w:eastAsia="zh-CN"/>
        </w:rPr>
        <w:t xml:space="preserve"> of user traffic. It also interrupts charging. If multiple PDU sessions were to share the same TEID at the same time, the counts for the network usage of a single PDU session will be in fact the counts for the network usage of multiple sessions, creating charging errors.</w:t>
      </w:r>
    </w:p>
    <w:p w14:paraId="1603188F" w14:textId="77777777" w:rsidR="00E05C00" w:rsidRPr="00AC5B94" w:rsidRDefault="00E05C00" w:rsidP="00E05C00">
      <w:pPr>
        <w:pStyle w:val="B1"/>
        <w:rPr>
          <w:lang w:eastAsia="zh-CN"/>
        </w:rPr>
      </w:pPr>
      <w:r w:rsidRPr="00E63990">
        <w:rPr>
          <w:b/>
          <w:i/>
        </w:rPr>
        <w:t xml:space="preserve">- </w:t>
      </w:r>
      <w:r w:rsidRPr="00E63990">
        <w:rPr>
          <w:i/>
        </w:rPr>
        <w:t>Threatened Asset:</w:t>
      </w:r>
      <w:r w:rsidRPr="00E63990">
        <w:t xml:space="preserve"> </w:t>
      </w:r>
      <w:r>
        <w:t>session related data.</w:t>
      </w:r>
    </w:p>
    <w:bookmarkEnd w:id="2"/>
    <w:bookmarkEnd w:id="3"/>
    <w:bookmarkEnd w:id="4"/>
    <w:p w14:paraId="502AA005" w14:textId="77777777" w:rsidR="00E05C00" w:rsidRDefault="00E05C00" w:rsidP="00E05C00">
      <w:pPr>
        <w:pStyle w:val="2"/>
        <w:rPr>
          <w:ins w:id="16" w:author="彭锦10083323" w:date="2021-08-27T16:01:00Z"/>
        </w:rPr>
      </w:pPr>
      <w:ins w:id="17" w:author="彭锦10083323" w:date="2021-08-27T16:01:00Z">
        <w:r>
          <w:t>L.2.</w:t>
        </w:r>
        <w:r>
          <w:rPr>
            <w:highlight w:val="yellow"/>
            <w:lang w:eastAsia="zh-CN"/>
          </w:rPr>
          <w:t>X</w:t>
        </w:r>
        <w:r>
          <w:tab/>
          <w:t>Threats related to user plane data forwarding</w:t>
        </w:r>
      </w:ins>
    </w:p>
    <w:p w14:paraId="0E49BC22" w14:textId="77777777" w:rsidR="00E05C00" w:rsidRDefault="00E05C00" w:rsidP="00E05C00">
      <w:pPr>
        <w:pStyle w:val="B1"/>
        <w:rPr>
          <w:ins w:id="18" w:author="彭锦10083323" w:date="2021-08-27T16:01:00Z"/>
        </w:rPr>
      </w:pPr>
      <w:ins w:id="19" w:author="彭锦10083323" w:date="2021-08-27T16:01:00Z">
        <w:r>
          <w:rPr>
            <w:b/>
            <w:i/>
          </w:rPr>
          <w:t xml:space="preserve">- </w:t>
        </w:r>
        <w:r>
          <w:rPr>
            <w:i/>
          </w:rPr>
          <w:t xml:space="preserve">Threat name: </w:t>
        </w:r>
        <w:r>
          <w:t xml:space="preserve"> invalid user plane data forwarding.</w:t>
        </w:r>
      </w:ins>
    </w:p>
    <w:p w14:paraId="3DC30F70" w14:textId="451A0DA4" w:rsidR="00E05C00" w:rsidRDefault="00E05C00" w:rsidP="00E05C00">
      <w:pPr>
        <w:pStyle w:val="B1"/>
        <w:rPr>
          <w:ins w:id="20" w:author="彭锦10083323" w:date="2021-08-27T16:01:00Z"/>
        </w:rPr>
      </w:pPr>
      <w:ins w:id="21" w:author="彭锦10083323" w:date="2021-08-27T16:01:00Z">
        <w:r>
          <w:rPr>
            <w:b/>
            <w:i/>
          </w:rPr>
          <w:t xml:space="preserve">- </w:t>
        </w:r>
        <w:r>
          <w:rPr>
            <w:i/>
          </w:rPr>
          <w:t>Threat Category:</w:t>
        </w:r>
      </w:ins>
      <w:ins w:id="22" w:author="彭锦10083323" w:date="2021-08-27T16:02:00Z">
        <w:r>
          <w:rPr>
            <w:i/>
          </w:rPr>
          <w:t xml:space="preserve"> </w:t>
        </w:r>
      </w:ins>
      <w:ins w:id="23" w:author="彭锦10083323" w:date="2021-08-27T16:01:00Z">
        <w:r>
          <w:t>Tampering,</w:t>
        </w:r>
      </w:ins>
      <w:ins w:id="24" w:author="彭锦10083323" w:date="2021-08-27T21:37:00Z">
        <w:r w:rsidR="0028349A">
          <w:t xml:space="preserve"> </w:t>
        </w:r>
      </w:ins>
      <w:ins w:id="25" w:author="彭锦10083323" w:date="2021-08-27T16:01:00Z">
        <w:r>
          <w:t>Information Disclosure</w:t>
        </w:r>
        <w:r>
          <w:rPr>
            <w:rFonts w:hint="eastAsia"/>
            <w:lang w:val="en-US" w:eastAsia="zh-CN"/>
          </w:rPr>
          <w:t>, Denial of Service</w:t>
        </w:r>
        <w:r>
          <w:t>.</w:t>
        </w:r>
      </w:ins>
    </w:p>
    <w:p w14:paraId="7F34002B" w14:textId="77777777" w:rsidR="00E05C00" w:rsidRDefault="00E05C00" w:rsidP="00E05C00">
      <w:pPr>
        <w:pStyle w:val="B1"/>
        <w:rPr>
          <w:ins w:id="26" w:author="彭锦10083323" w:date="2021-08-27T16:01:00Z"/>
          <w:lang w:eastAsia="zh-CN"/>
        </w:rPr>
      </w:pPr>
      <w:ins w:id="27" w:author="彭锦10083323" w:date="2021-08-27T16:01:00Z">
        <w:r>
          <w:rPr>
            <w:b/>
            <w:i/>
          </w:rPr>
          <w:lastRenderedPageBreak/>
          <w:t xml:space="preserve">- </w:t>
        </w:r>
        <w:r>
          <w:rPr>
            <w:i/>
          </w:rPr>
          <w:t xml:space="preserve">Threat Description: </w:t>
        </w:r>
        <w:r>
          <w:rPr>
            <w:iCs/>
          </w:rPr>
          <w:t>User plane traffic is transported between UPFs over the N9 interface. If the UPF with IPUPS functionality fails to discard GTP-U packets that do not belong to an</w:t>
        </w:r>
        <w:r>
          <w:rPr>
            <w:rFonts w:hint="eastAsia"/>
            <w:iCs/>
            <w:lang w:eastAsia="zh-CN"/>
          </w:rPr>
          <w:t>y</w:t>
        </w:r>
        <w:r>
          <w:rPr>
            <w:iCs/>
          </w:rPr>
          <w:t xml:space="preserve"> active PDU session</w:t>
        </w:r>
        <w:r>
          <w:rPr>
            <w:rFonts w:hint="eastAsia"/>
            <w:iCs/>
            <w:lang w:eastAsia="zh-CN"/>
          </w:rPr>
          <w:t>s</w:t>
        </w:r>
        <w:r>
          <w:rPr>
            <w:iCs/>
          </w:rPr>
          <w:t>, routing of user plane traffic could be interrupted or Denial of Service attacks to the network could be possible</w:t>
        </w:r>
        <w:r>
          <w:rPr>
            <w:rFonts w:hint="eastAsia"/>
            <w:iCs/>
            <w:lang w:val="en-US" w:eastAsia="zh-CN"/>
          </w:rPr>
          <w:t>.This threat only applies if the UPF implements the IPUPS functionality.</w:t>
        </w:r>
      </w:ins>
    </w:p>
    <w:p w14:paraId="08F77294" w14:textId="77777777" w:rsidR="00E05C00" w:rsidRDefault="00E05C00" w:rsidP="00E05C00">
      <w:pPr>
        <w:ind w:firstLine="284"/>
        <w:rPr>
          <w:ins w:id="28" w:author="彭锦10083323" w:date="2021-08-27T16:01:00Z"/>
          <w:rFonts w:ascii="Arial" w:eastAsia="宋体" w:hAnsi="Arial"/>
          <w:b/>
          <w:lang w:eastAsia="zh-CN"/>
        </w:rPr>
      </w:pPr>
      <w:ins w:id="29" w:author="彭锦10083323" w:date="2021-08-27T16:01:00Z">
        <w:r>
          <w:rPr>
            <w:b/>
            <w:i/>
          </w:rPr>
          <w:t xml:space="preserve">- </w:t>
        </w:r>
        <w:r>
          <w:rPr>
            <w:i/>
          </w:rPr>
          <w:t>Threatened Asset:</w:t>
        </w:r>
        <w:r>
          <w:t xml:space="preserve"> User plane data.</w:t>
        </w:r>
      </w:ins>
    </w:p>
    <w:p w14:paraId="17F33C1C" w14:textId="77777777" w:rsidR="00E05C00" w:rsidRDefault="00E05C00" w:rsidP="00E05C00">
      <w:pPr>
        <w:pStyle w:val="2"/>
        <w:rPr>
          <w:ins w:id="30" w:author="彭锦10083323" w:date="2021-08-27T16:01:00Z"/>
        </w:rPr>
      </w:pPr>
      <w:bookmarkStart w:id="31" w:name="_Toc35533756"/>
      <w:bookmarkStart w:id="32" w:name="_Toc26887118"/>
      <w:bookmarkStart w:id="33" w:name="_Toc19783334"/>
      <w:ins w:id="34" w:author="彭锦10083323" w:date="2021-08-27T16:01:00Z">
        <w:r>
          <w:t>L.2.</w:t>
        </w:r>
        <w:r w:rsidRPr="00201C51">
          <w:rPr>
            <w:highlight w:val="yellow"/>
            <w:lang w:eastAsia="zh-CN"/>
          </w:rPr>
          <w:t>Y</w:t>
        </w:r>
        <w:r>
          <w:tab/>
          <w:t xml:space="preserve">Threats related to </w:t>
        </w:r>
        <w:bookmarkEnd w:id="31"/>
        <w:bookmarkEnd w:id="32"/>
        <w:bookmarkEnd w:id="33"/>
        <w:r>
          <w:t>malformed GTP-U messages</w:t>
        </w:r>
      </w:ins>
    </w:p>
    <w:p w14:paraId="6955B551" w14:textId="77777777" w:rsidR="00E05C00" w:rsidRDefault="00E05C00" w:rsidP="00E05C00">
      <w:pPr>
        <w:pStyle w:val="B1"/>
        <w:rPr>
          <w:ins w:id="35" w:author="彭锦10083323" w:date="2021-08-27T16:01:00Z"/>
        </w:rPr>
      </w:pPr>
      <w:ins w:id="36" w:author="彭锦10083323" w:date="2021-08-27T16:01:00Z">
        <w:r>
          <w:t>-</w:t>
        </w:r>
        <w:r>
          <w:tab/>
          <w:t>Threat name: Threats of malformed GTP-U messages.</w:t>
        </w:r>
      </w:ins>
    </w:p>
    <w:p w14:paraId="1819D8A4" w14:textId="77777777" w:rsidR="00E05C00" w:rsidRDefault="00E05C00" w:rsidP="00E05C00">
      <w:pPr>
        <w:pStyle w:val="B1"/>
        <w:rPr>
          <w:ins w:id="37" w:author="彭锦10083323" w:date="2021-08-27T16:01:00Z"/>
        </w:rPr>
      </w:pPr>
      <w:ins w:id="38" w:author="彭锦10083323" w:date="2021-08-27T16:01:00Z">
        <w:r>
          <w:t>-</w:t>
        </w:r>
        <w:r>
          <w:tab/>
          <w:t>Threat Category: Denial of service.</w:t>
        </w:r>
      </w:ins>
    </w:p>
    <w:p w14:paraId="3298DADA" w14:textId="0FCE8023" w:rsidR="00E05C00" w:rsidRPr="00861C87" w:rsidRDefault="00E05C00" w:rsidP="00E05C00">
      <w:pPr>
        <w:pStyle w:val="B1"/>
        <w:rPr>
          <w:ins w:id="39" w:author="彭锦10083323" w:date="2021-08-27T16:01:00Z"/>
        </w:rPr>
      </w:pPr>
      <w:ins w:id="40" w:author="彭锦10083323" w:date="2021-08-27T16:01:00Z">
        <w:r>
          <w:t>-</w:t>
        </w:r>
        <w:r>
          <w:tab/>
          <w:t xml:space="preserve">Threat Description: </w:t>
        </w:r>
        <w:r>
          <w:rPr>
            <w:lang w:eastAsia="zh-CN"/>
          </w:rPr>
          <w:t xml:space="preserve">Malicious </w:t>
        </w:r>
        <w:r>
          <w:rPr>
            <w:rFonts w:hint="eastAsia"/>
            <w:lang w:eastAsia="zh-CN"/>
          </w:rPr>
          <w:t>sende</w:t>
        </w:r>
        <w:r>
          <w:rPr>
            <w:lang w:eastAsia="zh-CN"/>
          </w:rPr>
          <w:t xml:space="preserve">r may send malformed GTP-U messages </w:t>
        </w:r>
        <w:r>
          <w:t xml:space="preserve">to </w:t>
        </w:r>
        <w:r>
          <w:rPr>
            <w:rFonts w:hint="eastAsia"/>
            <w:lang w:eastAsia="zh-CN"/>
          </w:rPr>
          <w:t>a</w:t>
        </w:r>
        <w:r>
          <w:rPr>
            <w:lang w:eastAsia="zh-CN"/>
          </w:rPr>
          <w:t xml:space="preserve"> victim </w:t>
        </w:r>
        <w:r>
          <w:t xml:space="preserve">UPF with </w:t>
        </w:r>
        <w:r w:rsidR="0028349A">
          <w:t>IPUP</w:t>
        </w:r>
        <w:r>
          <w:t>S functionality. If the malformed GTP-U messages are not filtered, they may consume the processing resource of the victim UPF with IPUPS functionality, and even cause the victim UPF</w:t>
        </w:r>
      </w:ins>
      <w:ins w:id="41" w:author="彭锦10083323" w:date="2021-08-27T22:20:00Z">
        <w:r w:rsidR="00584124">
          <w:t xml:space="preserve"> </w:t>
        </w:r>
      </w:ins>
      <w:ins w:id="42" w:author="彭锦10083323" w:date="2021-08-27T16:01:00Z">
        <w:r>
          <w:t xml:space="preserve">functionality to crash, causing denial of service attack.  </w:t>
        </w:r>
        <w:bookmarkStart w:id="43" w:name="_GoBack"/>
        <w:bookmarkEnd w:id="43"/>
      </w:ins>
    </w:p>
    <w:p w14:paraId="2D10BDC8" w14:textId="77777777" w:rsidR="00E05C00" w:rsidRDefault="00E05C00" w:rsidP="00E05C00">
      <w:pPr>
        <w:pStyle w:val="B1"/>
        <w:rPr>
          <w:ins w:id="44" w:author="彭锦10083323" w:date="2021-08-27T16:01:00Z"/>
        </w:rPr>
      </w:pPr>
      <w:ins w:id="45" w:author="彭锦10083323" w:date="2021-08-27T16:01:00Z">
        <w:r>
          <w:t>-</w:t>
        </w:r>
        <w:r>
          <w:tab/>
          <w:t xml:space="preserve">Threatened Asset: </w:t>
        </w:r>
        <w:r>
          <w:rPr>
            <w:noProof/>
          </w:rPr>
          <w:t>Sufficient Processing Capacity</w:t>
        </w:r>
        <w:r>
          <w:t>.</w:t>
        </w:r>
      </w:ins>
    </w:p>
    <w:p w14:paraId="68C9CD36" w14:textId="5F037E83" w:rsidR="001E41F3" w:rsidRDefault="00E05C00" w:rsidP="00E05C00">
      <w:pPr>
        <w:rPr>
          <w:noProof/>
        </w:rPr>
      </w:pPr>
      <w:r>
        <w:rPr>
          <w:rFonts w:ascii="Arial" w:eastAsia="宋体" w:hAnsi="Arial" w:hint="eastAsia"/>
          <w:b/>
          <w:lang w:eastAsia="zh-CN"/>
        </w:rPr>
        <w:t>**************************************************end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07BF23" w14:textId="77777777" w:rsidR="00195DAD" w:rsidRDefault="00195DAD">
      <w:r>
        <w:separator/>
      </w:r>
    </w:p>
  </w:endnote>
  <w:endnote w:type="continuationSeparator" w:id="0">
    <w:p w14:paraId="43406092" w14:textId="77777777" w:rsidR="00195DAD" w:rsidRDefault="00195D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B96D26" w14:textId="77777777" w:rsidR="00195DAD" w:rsidRDefault="00195DAD">
      <w:r>
        <w:separator/>
      </w:r>
    </w:p>
  </w:footnote>
  <w:footnote w:type="continuationSeparator" w:id="0">
    <w:p w14:paraId="04BA2E82" w14:textId="77777777" w:rsidR="00195DAD" w:rsidRDefault="00195D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彭锦10083323">
    <w15:presenceInfo w15:providerId="AD" w15:userId="S-1-5-21-3250579939-626067488-4216368596-2016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95DAD"/>
    <w:rsid w:val="001A08B3"/>
    <w:rsid w:val="001A7B60"/>
    <w:rsid w:val="001B52F0"/>
    <w:rsid w:val="001B7A65"/>
    <w:rsid w:val="001E41F3"/>
    <w:rsid w:val="001E44D9"/>
    <w:rsid w:val="0026004D"/>
    <w:rsid w:val="002640DD"/>
    <w:rsid w:val="00275D12"/>
    <w:rsid w:val="0028349A"/>
    <w:rsid w:val="00284FEB"/>
    <w:rsid w:val="002860C4"/>
    <w:rsid w:val="002A4020"/>
    <w:rsid w:val="002B5741"/>
    <w:rsid w:val="002E472E"/>
    <w:rsid w:val="002E6CEC"/>
    <w:rsid w:val="00305409"/>
    <w:rsid w:val="003609EF"/>
    <w:rsid w:val="0036231A"/>
    <w:rsid w:val="00374DD4"/>
    <w:rsid w:val="003E1A36"/>
    <w:rsid w:val="00410371"/>
    <w:rsid w:val="004242F1"/>
    <w:rsid w:val="004B75B7"/>
    <w:rsid w:val="0051580D"/>
    <w:rsid w:val="00547111"/>
    <w:rsid w:val="00584124"/>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E57C9"/>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05C00"/>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2Char">
    <w:name w:val="B2 Char"/>
    <w:link w:val="B2"/>
    <w:qFormat/>
    <w:rsid w:val="00E05C00"/>
    <w:rPr>
      <w:rFonts w:ascii="Times New Roman" w:hAnsi="Times New Roman"/>
      <w:lang w:val="en-GB" w:eastAsia="en-US"/>
    </w:rPr>
  </w:style>
  <w:style w:type="character" w:customStyle="1" w:styleId="B1Char">
    <w:name w:val="B1 Char"/>
    <w:link w:val="B1"/>
    <w:qFormat/>
    <w:rsid w:val="00E05C00"/>
    <w:rPr>
      <w:rFonts w:ascii="Times New Roman" w:hAnsi="Times New Roman"/>
      <w:lang w:val="en-GB" w:eastAsia="en-US"/>
    </w:rPr>
  </w:style>
  <w:style w:type="character" w:customStyle="1" w:styleId="2Char">
    <w:name w:val="标题 2 Char"/>
    <w:basedOn w:val="a0"/>
    <w:link w:val="2"/>
    <w:rsid w:val="00E05C00"/>
    <w:rPr>
      <w:rFonts w:ascii="Arial" w:hAnsi="Arial"/>
      <w:sz w:val="32"/>
      <w:lang w:val="en-GB" w:eastAsia="en-US"/>
    </w:rPr>
  </w:style>
  <w:style w:type="character" w:customStyle="1" w:styleId="NOZchn">
    <w:name w:val="NO Zchn"/>
    <w:link w:val="NO"/>
    <w:rsid w:val="00E05C0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B4BCF0-483A-496A-9D68-A56C0AFCEC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Pages>
  <Words>1360</Words>
  <Characters>7757</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彭锦10083323</cp:lastModifiedBy>
  <cp:revision>4</cp:revision>
  <cp:lastPrinted>1899-12-31T23:00:00Z</cp:lastPrinted>
  <dcterms:created xsi:type="dcterms:W3CDTF">2021-08-27T13:44:00Z</dcterms:created>
  <dcterms:modified xsi:type="dcterms:W3CDTF">2021-08-27T14:21:00Z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104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S3-213183</vt:lpwstr>
  </property>
  <property fmtid="{D5CDD505-2E9C-101B-9397-08002B2CF9AE}" pid="10" name="Spec#">
    <vt:lpwstr>33.926</vt:lpwstr>
  </property>
  <property fmtid="{D5CDD505-2E9C-101B-9397-08002B2CF9AE}" pid="11" name="Cr#">
    <vt:lpwstr>0047</vt:lpwstr>
  </property>
  <property fmtid="{D5CDD505-2E9C-101B-9397-08002B2CF9AE}" pid="12" name="Revision">
    <vt:lpwstr>-</vt:lpwstr>
  </property>
  <property fmtid="{D5CDD505-2E9C-101B-9397-08002B2CF9AE}" pid="13" name="Version">
    <vt:lpwstr>17.1.0</vt:lpwstr>
  </property>
  <property fmtid="{D5CDD505-2E9C-101B-9397-08002B2CF9AE}" pid="14" name="CrTitle">
    <vt:lpwstr>SCAS_5G_IPUPS: New threats to IPUPS to TR 33.926</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SCAS_5G_IPUPS</vt:lpwstr>
  </property>
  <property fmtid="{D5CDD505-2E9C-101B-9397-08002B2CF9AE}" pid="18" name="Cat">
    <vt:lpwstr>B</vt:lpwstr>
  </property>
  <property fmtid="{D5CDD505-2E9C-101B-9397-08002B2CF9AE}" pid="19" name="ResDate">
    <vt:lpwstr>2021-08-27</vt:lpwstr>
  </property>
  <property fmtid="{D5CDD505-2E9C-101B-9397-08002B2CF9AE}" pid="20" name="Release">
    <vt:lpwstr>Rel-17</vt:lpwstr>
  </property>
</Properties>
</file>