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E05BF6" w14:textId="641E08B0" w:rsidR="003C5E98" w:rsidRPr="00567D28" w:rsidRDefault="003C5E98" w:rsidP="003C5E98">
      <w:pPr>
        <w:pStyle w:val="CRCoverPage"/>
        <w:tabs>
          <w:tab w:val="right" w:pos="9638"/>
        </w:tabs>
        <w:spacing w:after="0"/>
        <w:outlineLvl w:val="0"/>
        <w:rPr>
          <w:b/>
          <w:noProof/>
          <w:sz w:val="24"/>
        </w:rPr>
      </w:pPr>
      <w:r w:rsidRPr="00567D28">
        <w:rPr>
          <w:b/>
          <w:noProof/>
          <w:sz w:val="24"/>
        </w:rPr>
        <w:t>3GPP TSG SA Meeting #8</w:t>
      </w:r>
      <w:r>
        <w:rPr>
          <w:b/>
          <w:noProof/>
          <w:sz w:val="24"/>
        </w:rPr>
        <w:t>7E</w:t>
      </w:r>
      <w:r w:rsidRPr="00567D28">
        <w:rPr>
          <w:b/>
          <w:noProof/>
          <w:sz w:val="24"/>
        </w:rPr>
        <w:tab/>
      </w:r>
      <w:r>
        <w:rPr>
          <w:b/>
          <w:noProof/>
          <w:sz w:val="24"/>
        </w:rPr>
        <w:t>SP-20</w:t>
      </w:r>
      <w:r w:rsidR="001C4E9B">
        <w:rPr>
          <w:b/>
          <w:noProof/>
          <w:sz w:val="24"/>
        </w:rPr>
        <w:t>0410</w:t>
      </w:r>
    </w:p>
    <w:p w14:paraId="2669F9CB" w14:textId="6E34B785" w:rsidR="001E41F3" w:rsidRDefault="003C5E98" w:rsidP="003C5E98">
      <w:pPr>
        <w:pStyle w:val="CRCoverPage"/>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4356341" w:rsidR="001E41F3" w:rsidRPr="00410371" w:rsidRDefault="00300E1B" w:rsidP="0014186B">
            <w:pPr>
              <w:pStyle w:val="CRCoverPage"/>
              <w:spacing w:after="0"/>
              <w:jc w:val="right"/>
              <w:rPr>
                <w:b/>
                <w:noProof/>
                <w:sz w:val="28"/>
              </w:rPr>
            </w:pPr>
            <w:r>
              <w:fldChar w:fldCharType="begin"/>
            </w:r>
            <w:r>
              <w:instrText xml:space="preserve"> DOCPROPERTY  Spec#  \* MERGEFORMAT </w:instrText>
            </w:r>
            <w:r>
              <w:fldChar w:fldCharType="separate"/>
            </w:r>
            <w:r w:rsidR="0014186B">
              <w:rPr>
                <w:b/>
                <w:noProof/>
                <w:sz w:val="28"/>
              </w:rPr>
              <w:t>33.20</w:t>
            </w:r>
            <w:r>
              <w:rPr>
                <w:b/>
                <w:noProof/>
                <w:sz w:val="28"/>
              </w:rPr>
              <w:fldChar w:fldCharType="end"/>
            </w:r>
            <w:r w:rsidR="0014186B">
              <w:rPr>
                <w:b/>
                <w:noProof/>
                <w:sz w:val="28"/>
              </w:rPr>
              <w:t>3</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29CBBB4" w:rsidR="001E41F3" w:rsidRPr="00410371" w:rsidRDefault="00300E1B" w:rsidP="00A16B3C">
            <w:pPr>
              <w:pStyle w:val="CRCoverPage"/>
              <w:spacing w:after="0"/>
              <w:rPr>
                <w:noProof/>
              </w:rPr>
            </w:pPr>
            <w:r>
              <w:fldChar w:fldCharType="begin"/>
            </w:r>
            <w:r>
              <w:instrText xml:space="preserve"> DOCPROPERTY  Cr#  \* MERGEFORMAT </w:instrText>
            </w:r>
            <w:r>
              <w:fldChar w:fldCharType="separate"/>
            </w:r>
            <w:r w:rsidR="001C4E9B">
              <w:rPr>
                <w:b/>
                <w:noProof/>
                <w:sz w:val="28"/>
              </w:rPr>
              <w:t>02</w:t>
            </w:r>
            <w:r w:rsidR="00A16B3C">
              <w:rPr>
                <w:b/>
                <w:noProof/>
                <w:sz w:val="28"/>
              </w:rPr>
              <w:t>52</w:t>
            </w:r>
            <w:bookmarkStart w:id="0" w:name="_GoBack"/>
            <w:bookmarkEnd w:id="0"/>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2B3EC9F" w:rsidR="001E41F3" w:rsidRPr="00410371" w:rsidRDefault="00300E1B" w:rsidP="003C5E98">
            <w:pPr>
              <w:pStyle w:val="CRCoverPage"/>
              <w:spacing w:after="0"/>
              <w:jc w:val="center"/>
              <w:rPr>
                <w:b/>
                <w:noProof/>
              </w:rPr>
            </w:pPr>
            <w:r>
              <w:fldChar w:fldCharType="begin"/>
            </w:r>
            <w:r>
              <w:instrText xml:space="preserve"> DOCPROPERTY  Revision  \* MERGEFORMAT </w:instrText>
            </w:r>
            <w:r>
              <w:fldChar w:fldCharType="separate"/>
            </w:r>
            <w:r w:rsidR="003C5E98">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47FBE9A" w:rsidR="001E41F3" w:rsidRPr="00410371" w:rsidRDefault="00300E1B" w:rsidP="007C2233">
            <w:pPr>
              <w:pStyle w:val="CRCoverPage"/>
              <w:spacing w:after="0"/>
              <w:jc w:val="center"/>
              <w:rPr>
                <w:noProof/>
                <w:sz w:val="28"/>
              </w:rPr>
            </w:pPr>
            <w:r>
              <w:fldChar w:fldCharType="begin"/>
            </w:r>
            <w:r>
              <w:instrText xml:space="preserve"> DOCPROPERTY  Version  \* MERGEFORMAT </w:instrText>
            </w:r>
            <w:r>
              <w:fldChar w:fldCharType="separate"/>
            </w:r>
            <w:r w:rsidR="0014186B">
              <w:rPr>
                <w:b/>
                <w:noProof/>
                <w:sz w:val="28"/>
              </w:rPr>
              <w:t>1</w:t>
            </w:r>
            <w:r w:rsidR="00E20171">
              <w:rPr>
                <w:b/>
                <w:noProof/>
                <w:sz w:val="28"/>
              </w:rPr>
              <w:t>5</w:t>
            </w:r>
            <w:r w:rsidR="0014186B">
              <w:rPr>
                <w:b/>
                <w:noProof/>
                <w:sz w:val="28"/>
              </w:rPr>
              <w:t>.</w:t>
            </w:r>
            <w:r w:rsidR="007C2233">
              <w:rPr>
                <w:b/>
                <w:noProof/>
                <w:sz w:val="28"/>
              </w:rPr>
              <w:t>1</w:t>
            </w:r>
            <w:r w:rsidR="0014186B">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6546077B" w:rsidR="00F25D98" w:rsidRDefault="00445A81"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B55D78F" w:rsidR="00F25D98" w:rsidRDefault="001D33AB"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B497E5C" w:rsidR="001E41F3" w:rsidRDefault="00AD6CD2">
            <w:pPr>
              <w:pStyle w:val="CRCoverPage"/>
              <w:spacing w:after="0"/>
              <w:ind w:left="100"/>
              <w:rPr>
                <w:noProof/>
              </w:rPr>
            </w:pPr>
            <w:r w:rsidRPr="00AD6CD2">
              <w:t>draft-</w:t>
            </w:r>
            <w:proofErr w:type="spellStart"/>
            <w:r w:rsidRPr="00AD6CD2">
              <w:t>ietf</w:t>
            </w:r>
            <w:proofErr w:type="spellEnd"/>
            <w:r w:rsidRPr="00AD6CD2">
              <w:t>-tram-turn-third-party-</w:t>
            </w:r>
            <w:proofErr w:type="spellStart"/>
            <w:r w:rsidRPr="00AD6CD2">
              <w:t>authz</w:t>
            </w:r>
            <w:proofErr w:type="spellEnd"/>
            <w:r w:rsidRPr="00AD6CD2">
              <w:t xml:space="preserve"> </w:t>
            </w:r>
            <w:r>
              <w:t>has been published as RFC7635</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C2F5331" w:rsidR="001E41F3" w:rsidRDefault="001E41F3" w:rsidP="00AD6CD2">
            <w:pPr>
              <w:pStyle w:val="CRCoverPage"/>
              <w:spacing w:after="0"/>
              <w:ind w:left="100"/>
              <w:rPr>
                <w:noProof/>
              </w:rPr>
            </w:pP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501E79B1" w:rsidR="001E41F3" w:rsidRDefault="005607FB" w:rsidP="005607FB">
            <w:pPr>
              <w:pStyle w:val="CRCoverPage"/>
              <w:spacing w:after="0"/>
              <w:ind w:left="100"/>
              <w:rPr>
                <w:noProof/>
              </w:rPr>
            </w:pPr>
            <w:r>
              <w:t>Orange</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B0AF14A" w:rsidR="001E41F3" w:rsidRDefault="00622942">
            <w:pPr>
              <w:pStyle w:val="CRCoverPage"/>
              <w:spacing w:after="0"/>
              <w:ind w:left="100"/>
              <w:rPr>
                <w:noProof/>
              </w:rPr>
            </w:pPr>
            <w:proofErr w:type="spellStart"/>
            <w:r w:rsidRPr="00622942">
              <w:t>eWebRTCi</w:t>
            </w:r>
            <w:proofErr w:type="spellEnd"/>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67169CB" w:rsidR="001E41F3" w:rsidRDefault="00622942" w:rsidP="00FB4DF1">
            <w:pPr>
              <w:pStyle w:val="CRCoverPage"/>
              <w:spacing w:after="0"/>
              <w:ind w:left="100"/>
              <w:rPr>
                <w:noProof/>
              </w:rPr>
            </w:pPr>
            <w:r>
              <w:t>2020-0</w:t>
            </w:r>
            <w:r w:rsidR="00FB4DF1">
              <w:t>6</w:t>
            </w:r>
            <w:r>
              <w:t>-0</w:t>
            </w:r>
            <w:r w:rsidR="00FB4DF1">
              <w:t>1</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1CE4480A" w:rsidR="001E41F3" w:rsidRDefault="007C2233" w:rsidP="00D24991">
            <w:pPr>
              <w:pStyle w:val="CRCoverPage"/>
              <w:spacing w:after="0"/>
              <w:ind w:left="100" w:right="-609"/>
              <w:rPr>
                <w:b/>
                <w:noProof/>
              </w:rPr>
            </w:pPr>
            <w: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3A98245" w:rsidR="001E41F3" w:rsidRDefault="00622942" w:rsidP="007C2233">
            <w:pPr>
              <w:pStyle w:val="CRCoverPage"/>
              <w:spacing w:after="0"/>
              <w:ind w:left="100"/>
              <w:rPr>
                <w:noProof/>
              </w:rPr>
            </w:pPr>
            <w:r>
              <w:t>Rel-1</w:t>
            </w:r>
            <w:r w:rsidR="00E20171">
              <w:t>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AD6CD2" w14:paraId="367DDD0B" w14:textId="77777777" w:rsidTr="00547111">
        <w:tc>
          <w:tcPr>
            <w:tcW w:w="2694" w:type="dxa"/>
            <w:gridSpan w:val="2"/>
            <w:tcBorders>
              <w:top w:val="single" w:sz="4" w:space="0" w:color="auto"/>
              <w:left w:val="single" w:sz="4" w:space="0" w:color="auto"/>
            </w:tcBorders>
          </w:tcPr>
          <w:p w14:paraId="24DB6269" w14:textId="77777777" w:rsidR="00AD6CD2" w:rsidRDefault="00AD6C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44A5BBE8" w:rsidR="00AD6CD2" w:rsidRDefault="00AD6CD2" w:rsidP="00AD6CD2">
            <w:pPr>
              <w:pStyle w:val="CRCoverPage"/>
              <w:spacing w:after="0"/>
              <w:ind w:left="100"/>
              <w:rPr>
                <w:noProof/>
              </w:rPr>
            </w:pPr>
            <w:r w:rsidRPr="00AD6CD2">
              <w:t>draft-</w:t>
            </w:r>
            <w:proofErr w:type="spellStart"/>
            <w:r w:rsidRPr="00AD6CD2">
              <w:t>ietf</w:t>
            </w:r>
            <w:proofErr w:type="spellEnd"/>
            <w:r w:rsidRPr="00AD6CD2">
              <w:t>-tram-turn-third-party-</w:t>
            </w:r>
            <w:proofErr w:type="spellStart"/>
            <w:r w:rsidRPr="00AD6CD2">
              <w:t>authz</w:t>
            </w:r>
            <w:proofErr w:type="spellEnd"/>
            <w:r w:rsidRPr="00AD6CD2">
              <w:t xml:space="preserve"> </w:t>
            </w:r>
            <w:r>
              <w:t>has been published as RFC7635</w:t>
            </w:r>
          </w:p>
        </w:tc>
      </w:tr>
      <w:tr w:rsidR="00AD6CD2" w14:paraId="4C6D6D06" w14:textId="77777777" w:rsidTr="00547111">
        <w:tc>
          <w:tcPr>
            <w:tcW w:w="2694" w:type="dxa"/>
            <w:gridSpan w:val="2"/>
            <w:tcBorders>
              <w:left w:val="single" w:sz="4" w:space="0" w:color="auto"/>
            </w:tcBorders>
          </w:tcPr>
          <w:p w14:paraId="1595AD57" w14:textId="77777777" w:rsidR="00AD6CD2" w:rsidRDefault="00AD6CD2">
            <w:pPr>
              <w:pStyle w:val="CRCoverPage"/>
              <w:spacing w:after="0"/>
              <w:rPr>
                <w:b/>
                <w:i/>
                <w:noProof/>
                <w:sz w:val="8"/>
                <w:szCs w:val="8"/>
              </w:rPr>
            </w:pPr>
          </w:p>
        </w:tc>
        <w:tc>
          <w:tcPr>
            <w:tcW w:w="6946" w:type="dxa"/>
            <w:gridSpan w:val="9"/>
            <w:tcBorders>
              <w:right w:val="single" w:sz="4" w:space="0" w:color="auto"/>
            </w:tcBorders>
          </w:tcPr>
          <w:p w14:paraId="2A279AE1" w14:textId="77777777" w:rsidR="00AD6CD2" w:rsidRDefault="00AD6CD2">
            <w:pPr>
              <w:pStyle w:val="CRCoverPage"/>
              <w:spacing w:after="0"/>
              <w:rPr>
                <w:noProof/>
                <w:sz w:val="8"/>
                <w:szCs w:val="8"/>
              </w:rPr>
            </w:pPr>
          </w:p>
        </w:tc>
      </w:tr>
      <w:tr w:rsidR="00AD6CD2" w14:paraId="655E2075" w14:textId="77777777" w:rsidTr="00547111">
        <w:tc>
          <w:tcPr>
            <w:tcW w:w="2694" w:type="dxa"/>
            <w:gridSpan w:val="2"/>
            <w:tcBorders>
              <w:left w:val="single" w:sz="4" w:space="0" w:color="auto"/>
            </w:tcBorders>
          </w:tcPr>
          <w:p w14:paraId="1CFC5D5E" w14:textId="77777777" w:rsidR="00AD6CD2" w:rsidRDefault="00AD6C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AED455" w14:textId="77777777" w:rsidR="00AD6CD2" w:rsidRDefault="00AD6CD2" w:rsidP="00AD6CD2">
            <w:pPr>
              <w:pStyle w:val="CRCoverPage"/>
              <w:spacing w:after="0"/>
              <w:ind w:left="100"/>
            </w:pPr>
            <w:r>
              <w:t xml:space="preserve">Update the specification to refer to RFC 7635 instead of </w:t>
            </w:r>
            <w:r w:rsidRPr="00AD6CD2">
              <w:t>draft-</w:t>
            </w:r>
            <w:proofErr w:type="spellStart"/>
            <w:r w:rsidRPr="00AD6CD2">
              <w:t>ietf</w:t>
            </w:r>
            <w:proofErr w:type="spellEnd"/>
            <w:r w:rsidRPr="00AD6CD2">
              <w:t>-tram-turn-third-party-</w:t>
            </w:r>
            <w:proofErr w:type="spellStart"/>
            <w:r w:rsidRPr="00AD6CD2">
              <w:t>authz</w:t>
            </w:r>
            <w:proofErr w:type="spellEnd"/>
            <w:r w:rsidR="0012232B">
              <w:t>.</w:t>
            </w:r>
          </w:p>
          <w:p w14:paraId="77149312" w14:textId="77777777" w:rsidR="0012232B" w:rsidRDefault="0012232B" w:rsidP="00AD6CD2">
            <w:pPr>
              <w:pStyle w:val="CRCoverPage"/>
              <w:spacing w:after="0"/>
              <w:ind w:left="100"/>
            </w:pPr>
          </w:p>
          <w:p w14:paraId="18969EFD" w14:textId="482C6F90" w:rsidR="0012232B" w:rsidRDefault="0012232B" w:rsidP="00AD6CD2">
            <w:pPr>
              <w:pStyle w:val="CRCoverPage"/>
              <w:spacing w:after="0"/>
              <w:ind w:left="100"/>
              <w:rPr>
                <w:noProof/>
              </w:rPr>
            </w:pPr>
            <w:r w:rsidRPr="00C454F5">
              <w:rPr>
                <w:noProof/>
              </w:rPr>
              <w:t xml:space="preserve">The comparison of the v16 of the draft and the published RFC (using https://tools.ietf.org/rfcdiff) shows that, besides editorial corrections and some additional clarification text, </w:t>
            </w:r>
            <w:r>
              <w:rPr>
                <w:noProof/>
              </w:rPr>
              <w:t>t</w:t>
            </w:r>
            <w:r w:rsidRPr="00C454F5">
              <w:rPr>
                <w:noProof/>
              </w:rPr>
              <w:t>here is no functional change in the protocol. These changes do not impact this specification.</w:t>
            </w:r>
          </w:p>
        </w:tc>
      </w:tr>
      <w:tr w:rsidR="00AD6CD2" w14:paraId="31EB3335" w14:textId="77777777" w:rsidTr="00547111">
        <w:tc>
          <w:tcPr>
            <w:tcW w:w="2694" w:type="dxa"/>
            <w:gridSpan w:val="2"/>
            <w:tcBorders>
              <w:left w:val="single" w:sz="4" w:space="0" w:color="auto"/>
            </w:tcBorders>
          </w:tcPr>
          <w:p w14:paraId="67100C75" w14:textId="77777777" w:rsidR="00AD6CD2" w:rsidRDefault="00AD6CD2">
            <w:pPr>
              <w:pStyle w:val="CRCoverPage"/>
              <w:spacing w:after="0"/>
              <w:rPr>
                <w:b/>
                <w:i/>
                <w:noProof/>
                <w:sz w:val="8"/>
                <w:szCs w:val="8"/>
              </w:rPr>
            </w:pPr>
          </w:p>
        </w:tc>
        <w:tc>
          <w:tcPr>
            <w:tcW w:w="6946" w:type="dxa"/>
            <w:gridSpan w:val="9"/>
            <w:tcBorders>
              <w:right w:val="single" w:sz="4" w:space="0" w:color="auto"/>
            </w:tcBorders>
          </w:tcPr>
          <w:p w14:paraId="6DBACA2E" w14:textId="77777777" w:rsidR="00AD6CD2" w:rsidRDefault="00AD6CD2">
            <w:pPr>
              <w:pStyle w:val="CRCoverPage"/>
              <w:spacing w:after="0"/>
              <w:rPr>
                <w:noProof/>
                <w:sz w:val="8"/>
                <w:szCs w:val="8"/>
              </w:rPr>
            </w:pPr>
          </w:p>
        </w:tc>
      </w:tr>
      <w:tr w:rsidR="00AD6CD2" w14:paraId="26A408D8" w14:textId="77777777" w:rsidTr="00547111">
        <w:tc>
          <w:tcPr>
            <w:tcW w:w="2694" w:type="dxa"/>
            <w:gridSpan w:val="2"/>
            <w:tcBorders>
              <w:left w:val="single" w:sz="4" w:space="0" w:color="auto"/>
              <w:bottom w:val="single" w:sz="4" w:space="0" w:color="auto"/>
            </w:tcBorders>
          </w:tcPr>
          <w:p w14:paraId="271852B2" w14:textId="77777777" w:rsidR="00AD6CD2" w:rsidRDefault="00AD6C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36B9D4B" w:rsidR="00AD6CD2" w:rsidRDefault="00AD6CD2">
            <w:pPr>
              <w:pStyle w:val="CRCoverPage"/>
              <w:spacing w:after="0"/>
              <w:ind w:left="100"/>
              <w:rPr>
                <w:noProof/>
              </w:rPr>
            </w:pPr>
            <w:r>
              <w:rPr>
                <w:noProof/>
              </w:rPr>
              <w:t>Incomplete specification which may lead to misoperation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CC16127" w:rsidR="001E41F3" w:rsidRDefault="00AC44BF">
            <w:pPr>
              <w:pStyle w:val="CRCoverPage"/>
              <w:spacing w:after="0"/>
              <w:ind w:left="100"/>
              <w:rPr>
                <w:noProof/>
              </w:rPr>
            </w:pPr>
            <w:r>
              <w:rPr>
                <w:noProof/>
              </w:rPr>
              <w:t>2, X.5.3.1, X.5.3.2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1B8CE56" w:rsidR="001E41F3" w:rsidRDefault="00AC44BF">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9D0A9C9" w:rsidR="001E41F3" w:rsidRDefault="00AC44BF">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350E571E" w:rsidR="001E41F3" w:rsidRDefault="00AC44BF">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55505D" w14:textId="77777777" w:rsidR="00622942" w:rsidRDefault="00622942" w:rsidP="006229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3C0E9F80" w14:textId="77777777" w:rsidR="009758BD" w:rsidRDefault="009758BD" w:rsidP="009758BD">
      <w:pPr>
        <w:pStyle w:val="Titre1"/>
      </w:pPr>
      <w:bookmarkStart w:id="3" w:name="_Toc492909110"/>
      <w:r>
        <w:t>2</w:t>
      </w:r>
      <w:r>
        <w:tab/>
        <w:t>References</w:t>
      </w:r>
      <w:bookmarkEnd w:id="3"/>
    </w:p>
    <w:p w14:paraId="1809D6F5" w14:textId="77777777" w:rsidR="009758BD" w:rsidRDefault="009758BD" w:rsidP="009758BD">
      <w:r>
        <w:t>The following documents contain provisions which, through reference in this text, constitute provisions of the present document.</w:t>
      </w:r>
    </w:p>
    <w:p w14:paraId="4C88263B" w14:textId="77777777" w:rsidR="009758BD" w:rsidRDefault="009758BD" w:rsidP="009758BD">
      <w:pPr>
        <w:pStyle w:val="Listepuces"/>
        <w:numPr>
          <w:ilvl w:val="0"/>
          <w:numId w:val="1"/>
        </w:numPr>
        <w:ind w:left="568" w:hanging="284"/>
      </w:pPr>
      <w:r>
        <w:t>References are either specific (identified by date of publication, edition number, version number, etc.) or non</w:t>
      </w:r>
      <w:r>
        <w:noBreakHyphen/>
        <w:t>specific.</w:t>
      </w:r>
    </w:p>
    <w:p w14:paraId="1E2F8C3D" w14:textId="77777777" w:rsidR="009758BD" w:rsidRDefault="009758BD" w:rsidP="009758BD">
      <w:pPr>
        <w:pStyle w:val="Listepuces"/>
        <w:numPr>
          <w:ilvl w:val="0"/>
          <w:numId w:val="1"/>
        </w:numPr>
        <w:ind w:left="568" w:hanging="284"/>
      </w:pPr>
      <w:r>
        <w:t>For a specific reference, subsequent revisions do not apply.</w:t>
      </w:r>
    </w:p>
    <w:p w14:paraId="2123BBBB" w14:textId="77777777" w:rsidR="009758BD" w:rsidRDefault="009758BD" w:rsidP="009758BD">
      <w:pPr>
        <w:pStyle w:val="Listepuces"/>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2E5B7EB" w14:textId="77777777" w:rsidR="009758BD" w:rsidRDefault="009758BD" w:rsidP="009758BD">
      <w:pPr>
        <w:pStyle w:val="EX"/>
      </w:pPr>
      <w:r>
        <w:t>[1]</w:t>
      </w:r>
      <w:r>
        <w:tab/>
        <w:t>3GPP TS 33.102: "3rd Generation Partnership Project; Technical Specification Group Services and System Aspects; 3G Security; Security Architecture".</w:t>
      </w:r>
    </w:p>
    <w:p w14:paraId="71CD9B0B" w14:textId="77777777" w:rsidR="009758BD" w:rsidRDefault="009758BD" w:rsidP="009758BD">
      <w:pPr>
        <w:pStyle w:val="EX"/>
      </w:pPr>
      <w:r>
        <w:t>[2]</w:t>
      </w:r>
      <w:r>
        <w:tab/>
        <w:t>Void.</w:t>
      </w:r>
    </w:p>
    <w:p w14:paraId="77C1EBC1" w14:textId="77777777" w:rsidR="009758BD" w:rsidRDefault="009758BD" w:rsidP="009758BD">
      <w:pPr>
        <w:pStyle w:val="EX"/>
      </w:pPr>
      <w:r>
        <w:t>[3]</w:t>
      </w:r>
      <w:r>
        <w:tab/>
        <w:t>3GPP TS 23.228: "3rd Generation Partnership Project; Technical Specification Group Services and System Aspects; IP Multimedia (IM) Subsystem".</w:t>
      </w:r>
    </w:p>
    <w:p w14:paraId="657E4791" w14:textId="77777777" w:rsidR="009758BD" w:rsidRDefault="009758BD" w:rsidP="009758BD">
      <w:pPr>
        <w:pStyle w:val="EX"/>
      </w:pPr>
      <w:r>
        <w:t>[4]</w:t>
      </w:r>
      <w:r>
        <w:tab/>
        <w:t>Void.</w:t>
      </w:r>
    </w:p>
    <w:p w14:paraId="388C7AA4" w14:textId="77777777" w:rsidR="009758BD" w:rsidRDefault="009758BD" w:rsidP="009758BD">
      <w:pPr>
        <w:pStyle w:val="EX"/>
      </w:pPr>
      <w:r>
        <w:t>[5]</w:t>
      </w:r>
      <w:r>
        <w:tab/>
        <w:t>3GPP TS 33.210: "3rd Generation Partnership Project; Technical Specification Group Services and System Aspects; 3G Security; Network domain security; IP network layer security".</w:t>
      </w:r>
    </w:p>
    <w:p w14:paraId="0049ADD0" w14:textId="77777777" w:rsidR="009758BD" w:rsidRDefault="009758BD" w:rsidP="009758BD">
      <w:pPr>
        <w:pStyle w:val="EX"/>
      </w:pPr>
      <w:r>
        <w:t>[6]</w:t>
      </w:r>
      <w:r>
        <w:tab/>
        <w:t>IETF RFC 3261 "SIP: Session Initiation Protocol".</w:t>
      </w:r>
    </w:p>
    <w:p w14:paraId="259DBBF0" w14:textId="77777777" w:rsidR="009758BD" w:rsidRDefault="009758BD" w:rsidP="009758BD">
      <w:pPr>
        <w:pStyle w:val="EX"/>
      </w:pPr>
      <w:r>
        <w:t>[7]</w:t>
      </w:r>
      <w:r>
        <w:tab/>
        <w:t>3GPP TS 21.905: "3rd Generation Partnership Project: Technical Specification Group Services and System Aspects; Vocabulary for 3GPP specifications".</w:t>
      </w:r>
    </w:p>
    <w:p w14:paraId="2F3FA295" w14:textId="77777777" w:rsidR="009758BD" w:rsidRDefault="009758BD" w:rsidP="009758BD">
      <w:pPr>
        <w:pStyle w:val="EX"/>
      </w:pPr>
      <w:r>
        <w:t>[8]</w:t>
      </w:r>
      <w:r>
        <w:tab/>
        <w:t>3GPP TS 24.229: "3rd Generation Partnership Project: Technical Specification Group Core Network; IP Multimedia Call Control Protocol based on SIP and SDP".</w:t>
      </w:r>
    </w:p>
    <w:p w14:paraId="374CFF6D" w14:textId="77777777" w:rsidR="009758BD" w:rsidRDefault="009758BD" w:rsidP="009758BD">
      <w:pPr>
        <w:pStyle w:val="EX"/>
      </w:pPr>
      <w:r>
        <w:t>[9]</w:t>
      </w:r>
      <w:r>
        <w:tab/>
        <w:t>3GPP TS 23.002: "3rd Generation Partnership Project: Technical Specification Group Services and System Aspects, Network Architecture".</w:t>
      </w:r>
    </w:p>
    <w:p w14:paraId="1FEFD583" w14:textId="77777777" w:rsidR="009758BD" w:rsidRDefault="009758BD" w:rsidP="009758BD">
      <w:pPr>
        <w:pStyle w:val="EX"/>
      </w:pPr>
      <w:r>
        <w:t>[10]</w:t>
      </w:r>
      <w:r>
        <w:tab/>
        <w:t>3GPP TS 23.060: "3rd Generation Partnership Project: Technical Specification Group Services and System Aspects, General Packet Radio Service (GPRS); Service Description".</w:t>
      </w:r>
    </w:p>
    <w:p w14:paraId="4EDEBF0E" w14:textId="77777777" w:rsidR="009758BD" w:rsidRDefault="009758BD" w:rsidP="009758BD">
      <w:pPr>
        <w:pStyle w:val="EX"/>
      </w:pPr>
      <w:r>
        <w:t>[11]</w:t>
      </w:r>
      <w:r>
        <w:tab/>
        <w:t>3GPP TS 24.228: "3rd Generation Partnership Project: Technical Specification Group Core Network; Signalling flows for the IP multimedia call control based on SIP and SDP".</w:t>
      </w:r>
    </w:p>
    <w:p w14:paraId="52546C54" w14:textId="77777777" w:rsidR="009758BD" w:rsidRDefault="009758BD" w:rsidP="009758BD">
      <w:pPr>
        <w:pStyle w:val="EX"/>
      </w:pPr>
      <w:r>
        <w:t>[12]</w:t>
      </w:r>
      <w:r>
        <w:tab/>
        <w:t>IETF RFC 2617 (1999) "HTTP Authentication: Basic and Digest Access Authentication".</w:t>
      </w:r>
    </w:p>
    <w:p w14:paraId="0BCCB01B" w14:textId="77777777" w:rsidR="009758BD" w:rsidRDefault="009758BD" w:rsidP="009758BD">
      <w:pPr>
        <w:pStyle w:val="EX"/>
      </w:pPr>
      <w:r>
        <w:t>[13]</w:t>
      </w:r>
      <w:proofErr w:type="gramStart"/>
      <w:r>
        <w:t>-[</w:t>
      </w:r>
      <w:proofErr w:type="gramEnd"/>
      <w:r>
        <w:t>16]</w:t>
      </w:r>
      <w:r>
        <w:tab/>
        <w:t>Void.</w:t>
      </w:r>
    </w:p>
    <w:p w14:paraId="468CAA44" w14:textId="77777777" w:rsidR="009758BD" w:rsidRDefault="009758BD" w:rsidP="009758BD">
      <w:pPr>
        <w:pStyle w:val="EX"/>
      </w:pPr>
      <w:r>
        <w:t>[17]</w:t>
      </w:r>
      <w:r>
        <w:tab/>
        <w:t>IETF RFC 3310 (2002): "HTTP Digest Authentication Using AKA". April, 2002.</w:t>
      </w:r>
    </w:p>
    <w:p w14:paraId="1D6CBDDC" w14:textId="77777777" w:rsidR="009758BD" w:rsidRDefault="009758BD" w:rsidP="009758BD">
      <w:pPr>
        <w:pStyle w:val="EX"/>
      </w:pPr>
      <w:r>
        <w:t>[18]</w:t>
      </w:r>
      <w:r>
        <w:tab/>
        <w:t xml:space="preserve">IETF RFC 3041 (2001): "Privacy Extensions for Stateless Address </w:t>
      </w:r>
      <w:proofErr w:type="spellStart"/>
      <w:r>
        <w:t>Autoconfiguration</w:t>
      </w:r>
      <w:proofErr w:type="spellEnd"/>
      <w:r>
        <w:t xml:space="preserve"> in IPv6".</w:t>
      </w:r>
    </w:p>
    <w:p w14:paraId="6FBC5B83" w14:textId="77777777" w:rsidR="009758BD" w:rsidRDefault="009758BD" w:rsidP="009758BD">
      <w:pPr>
        <w:pStyle w:val="EX"/>
      </w:pPr>
      <w:r>
        <w:t>[19]</w:t>
      </w:r>
      <w:r>
        <w:tab/>
        <w:t>Void.</w:t>
      </w:r>
    </w:p>
    <w:p w14:paraId="280FB271" w14:textId="77777777" w:rsidR="009758BD" w:rsidRDefault="009758BD" w:rsidP="009758BD">
      <w:pPr>
        <w:pStyle w:val="EX"/>
      </w:pPr>
      <w:r>
        <w:t>[20]</w:t>
      </w:r>
      <w:r>
        <w:tab/>
        <w:t>IETF RFC 2451 (1998): "The ESP CBC-Mode Cipher Algorithms".</w:t>
      </w:r>
    </w:p>
    <w:p w14:paraId="7D3D6AA5" w14:textId="77777777" w:rsidR="009758BD" w:rsidRDefault="009758BD" w:rsidP="009758BD">
      <w:pPr>
        <w:pStyle w:val="EX"/>
      </w:pPr>
      <w:r>
        <w:t>[21]</w:t>
      </w:r>
      <w:r>
        <w:tab/>
        <w:t>IETF RFC 3329 (2003): "Security Mechanism Agreement for the Session Initiation Protocol (SIP)".</w:t>
      </w:r>
    </w:p>
    <w:p w14:paraId="383134BA" w14:textId="77777777" w:rsidR="009758BD" w:rsidRDefault="009758BD" w:rsidP="009758BD">
      <w:pPr>
        <w:pStyle w:val="EX"/>
      </w:pPr>
      <w:r>
        <w:t>[22]</w:t>
      </w:r>
      <w:r>
        <w:tab/>
        <w:t>IETF RFC 3602 (2003): "The AES-CBC Cipher Algorithm and Its Use with IPsec".</w:t>
      </w:r>
    </w:p>
    <w:p w14:paraId="52C095EA" w14:textId="77777777" w:rsidR="009758BD" w:rsidRDefault="009758BD" w:rsidP="009758BD">
      <w:pPr>
        <w:pStyle w:val="EX"/>
      </w:pPr>
      <w:r>
        <w:t>[23]</w:t>
      </w:r>
      <w:r>
        <w:tab/>
        <w:t>IETF RFC 3263 (2002): "Session Initiation Protocol (SIP): Locating SIP Servers".</w:t>
      </w:r>
    </w:p>
    <w:p w14:paraId="414423C0" w14:textId="77777777" w:rsidR="009758BD" w:rsidRDefault="009758BD" w:rsidP="009758BD">
      <w:pPr>
        <w:pStyle w:val="EX"/>
      </w:pPr>
      <w:r>
        <w:lastRenderedPageBreak/>
        <w:t>[24]</w:t>
      </w:r>
      <w:r>
        <w:tab/>
        <w:t>3GPP TS 33.310: "3rd Generation Partnership Project; Technical Specification Group Services and System Aspects; Network Domain Security (NDS); Authentication Framework (AF)".</w:t>
      </w:r>
    </w:p>
    <w:p w14:paraId="6E1C4C3F" w14:textId="77777777" w:rsidR="009758BD" w:rsidRDefault="009758BD" w:rsidP="009758BD">
      <w:pPr>
        <w:pStyle w:val="EX"/>
      </w:pPr>
      <w:r>
        <w:t>[25]</w:t>
      </w:r>
      <w:r>
        <w:tab/>
        <w:t>Void.</w:t>
      </w:r>
    </w:p>
    <w:p w14:paraId="4EA60260" w14:textId="77777777" w:rsidR="009758BD" w:rsidRDefault="009758BD" w:rsidP="009758BD">
      <w:pPr>
        <w:pStyle w:val="EX"/>
      </w:pPr>
      <w:r>
        <w:t>[26]</w:t>
      </w:r>
      <w:r>
        <w:tab/>
        <w:t>ETSI ES 282 001: "TISPAN - Telecommunications and Internet converged Services and Protocols for Advanced Networking (TISPAN); NGN Functional Architecture for NGN Release 1".</w:t>
      </w:r>
    </w:p>
    <w:p w14:paraId="51B5EF85" w14:textId="77777777" w:rsidR="009758BD" w:rsidRDefault="009758BD" w:rsidP="009758BD">
      <w:pPr>
        <w:pStyle w:val="EX"/>
      </w:pPr>
      <w:r>
        <w:t>[27]</w:t>
      </w:r>
      <w:r>
        <w:tab/>
        <w:t xml:space="preserve">IETF RFC 3947 (2005): "Negotiation of NAT-Traversal in the IKE". </w:t>
      </w:r>
    </w:p>
    <w:p w14:paraId="4BB2A891" w14:textId="77777777" w:rsidR="009758BD" w:rsidRDefault="009758BD" w:rsidP="009758BD">
      <w:pPr>
        <w:pStyle w:val="EX"/>
      </w:pPr>
      <w:r>
        <w:t>[28]</w:t>
      </w:r>
      <w:r>
        <w:tab/>
        <w:t>IETF RFC 3948 (2005): "UDP Encapsulation of IPsec ESP Packets".</w:t>
      </w:r>
    </w:p>
    <w:p w14:paraId="1FF9A80E" w14:textId="77777777" w:rsidR="009758BD" w:rsidRDefault="009758BD" w:rsidP="009758BD">
      <w:pPr>
        <w:keepLines/>
        <w:autoSpaceDE w:val="0"/>
        <w:autoSpaceDN w:val="0"/>
        <w:adjustRightInd w:val="0"/>
        <w:ind w:left="1702" w:hanging="1418"/>
        <w:rPr>
          <w:rFonts w:eastAsia="SimSun"/>
          <w:lang w:eastAsia="zh-CN" w:bidi="he-IL"/>
        </w:rPr>
      </w:pPr>
      <w:r>
        <w:rPr>
          <w:rFonts w:eastAsia="SimSun"/>
          <w:lang w:eastAsia="zh-CN" w:bidi="he-IL"/>
        </w:rPr>
        <w:t>[29]</w:t>
      </w:r>
      <w:r>
        <w:rPr>
          <w:rFonts w:eastAsia="SimSun"/>
          <w:lang w:eastAsia="zh-CN" w:bidi="he-IL"/>
        </w:rPr>
        <w:tab/>
        <w:t>IETF RFC 3323 (2002): "A Privacy Mechanism for the Session Initiation Protocol (SIP)".</w:t>
      </w:r>
    </w:p>
    <w:p w14:paraId="47B0F1B5" w14:textId="77777777" w:rsidR="009758BD" w:rsidRDefault="009758BD" w:rsidP="009758BD">
      <w:pPr>
        <w:pStyle w:val="EX"/>
        <w:rPr>
          <w:rFonts w:eastAsia="SimSun"/>
          <w:lang w:eastAsia="zh-CN" w:bidi="he-IL"/>
        </w:rPr>
      </w:pPr>
      <w:r>
        <w:rPr>
          <w:rFonts w:eastAsia="SimSun"/>
          <w:lang w:eastAsia="zh-CN" w:bidi="he-IL"/>
        </w:rPr>
        <w:t>[30]</w:t>
      </w:r>
      <w:r>
        <w:rPr>
          <w:rFonts w:eastAsia="SimSun"/>
          <w:lang w:eastAsia="zh-CN" w:bidi="he-IL"/>
        </w:rPr>
        <w:tab/>
        <w:t>IETF RFC 3325 (2002): "Private Extensions to the Session Initiation Protocol (SIP) for Asserted Identity within Trusted Network".</w:t>
      </w:r>
    </w:p>
    <w:p w14:paraId="6A3597AD" w14:textId="77777777" w:rsidR="009758BD" w:rsidRDefault="009758BD" w:rsidP="009758BD">
      <w:pPr>
        <w:pStyle w:val="EX"/>
        <w:rPr>
          <w:rFonts w:eastAsia="SimSun"/>
          <w:lang w:eastAsia="zh-CN" w:bidi="he-IL"/>
        </w:rPr>
      </w:pPr>
      <w:r>
        <w:rPr>
          <w:rFonts w:eastAsia="SimSun"/>
          <w:lang w:eastAsia="zh-CN" w:bidi="he-IL"/>
        </w:rPr>
        <w:t>[31]</w:t>
      </w:r>
      <w:r>
        <w:rPr>
          <w:rFonts w:eastAsia="SimSun"/>
          <w:lang w:eastAsia="zh-CN" w:bidi="he-IL"/>
        </w:rPr>
        <w:tab/>
        <w:t>3GPP TS 23.167: "</w:t>
      </w:r>
      <w:r>
        <w:t>3rd Generation Partnership Project; Technical Specification Group Services and System Aspects;</w:t>
      </w:r>
      <w:r>
        <w:rPr>
          <w:rFonts w:eastAsia="SimSun"/>
          <w:lang w:eastAsia="zh-CN" w:bidi="he-IL"/>
        </w:rPr>
        <w:t xml:space="preserve"> IP Multimedia Subsystem (IMS) emergency sessions”.</w:t>
      </w:r>
    </w:p>
    <w:p w14:paraId="2508A968" w14:textId="77777777" w:rsidR="009758BD" w:rsidRDefault="009758BD" w:rsidP="009758BD">
      <w:pPr>
        <w:pStyle w:val="EX"/>
        <w:rPr>
          <w:rFonts w:eastAsia="SimSun"/>
          <w:lang w:eastAsia="zh-CN" w:bidi="he-IL"/>
        </w:rPr>
      </w:pPr>
      <w:r>
        <w:rPr>
          <w:rFonts w:eastAsia="SimSun"/>
          <w:lang w:eastAsia="zh-CN" w:bidi="he-IL"/>
        </w:rPr>
        <w:t>[32]</w:t>
      </w:r>
      <w:r>
        <w:rPr>
          <w:rFonts w:eastAsia="SimSun"/>
          <w:lang w:eastAsia="zh-CN" w:bidi="he-IL"/>
        </w:rPr>
        <w:tab/>
        <w:t>IETF RFC 5626 (2009): "Managing Client Initiated Connections in the Session Initiation Protocol (SIP)".</w:t>
      </w:r>
    </w:p>
    <w:p w14:paraId="5857C14A" w14:textId="77777777" w:rsidR="009758BD" w:rsidRDefault="009758BD" w:rsidP="009758BD">
      <w:pPr>
        <w:pStyle w:val="EX"/>
        <w:rPr>
          <w:rFonts w:eastAsia="SimSun"/>
          <w:lang w:eastAsia="zh-CN" w:bidi="he-IL"/>
        </w:rPr>
      </w:pPr>
      <w:r>
        <w:rPr>
          <w:rFonts w:eastAsia="SimSun"/>
          <w:lang w:eastAsia="zh-CN" w:bidi="he-IL"/>
        </w:rPr>
        <w:t>[33]</w:t>
      </w:r>
      <w:r>
        <w:rPr>
          <w:rFonts w:eastAsia="SimSun"/>
          <w:lang w:eastAsia="zh-CN" w:bidi="he-IL"/>
        </w:rPr>
        <w:tab/>
        <w:t>Void.</w:t>
      </w:r>
    </w:p>
    <w:p w14:paraId="399F0ACD" w14:textId="77777777" w:rsidR="009758BD" w:rsidRDefault="009758BD" w:rsidP="009758BD">
      <w:pPr>
        <w:pStyle w:val="EX"/>
        <w:rPr>
          <w:rFonts w:eastAsia="SimSun"/>
          <w:lang w:eastAsia="zh-CN" w:bidi="he-IL"/>
        </w:rPr>
      </w:pPr>
      <w:r>
        <w:rPr>
          <w:rFonts w:eastAsia="SimSun"/>
          <w:lang w:eastAsia="zh-CN" w:bidi="he-IL"/>
        </w:rPr>
        <w:t>[34]</w:t>
      </w:r>
      <w:r>
        <w:rPr>
          <w:rFonts w:eastAsia="SimSun"/>
          <w:lang w:eastAsia="zh-CN" w:bidi="he-IL"/>
        </w:rPr>
        <w:tab/>
        <w:t>IETF RFC 2246 (1999): "The TLS Protocol Version 1.0".</w:t>
      </w:r>
    </w:p>
    <w:p w14:paraId="256E28ED" w14:textId="77777777" w:rsidR="009758BD" w:rsidRDefault="009758BD" w:rsidP="009758BD">
      <w:pPr>
        <w:pStyle w:val="EX"/>
        <w:rPr>
          <w:rFonts w:eastAsia="SimSun"/>
          <w:lang w:eastAsia="zh-CN" w:bidi="he-IL"/>
        </w:rPr>
      </w:pPr>
      <w:r>
        <w:rPr>
          <w:rFonts w:eastAsia="SimSun"/>
          <w:lang w:eastAsia="zh-CN" w:bidi="he-IL"/>
        </w:rPr>
        <w:t>[35]</w:t>
      </w:r>
      <w:r>
        <w:rPr>
          <w:rFonts w:eastAsia="SimSun"/>
          <w:lang w:eastAsia="zh-CN" w:bidi="he-IL"/>
        </w:rPr>
        <w:tab/>
        <w:t>Void.</w:t>
      </w:r>
    </w:p>
    <w:p w14:paraId="0E24C665" w14:textId="77777777" w:rsidR="009758BD" w:rsidRDefault="009758BD" w:rsidP="009758BD">
      <w:pPr>
        <w:pStyle w:val="EX"/>
      </w:pPr>
      <w:r>
        <w:t>[36]</w:t>
      </w:r>
      <w:r>
        <w:tab/>
        <w:t>ETSI ES 282 004: “NGN Functional Architecture; Network Attachment Sub-System (NASS)”</w:t>
      </w:r>
    </w:p>
    <w:p w14:paraId="33DBD04E" w14:textId="77777777" w:rsidR="009758BD" w:rsidRDefault="009758BD" w:rsidP="009758BD">
      <w:pPr>
        <w:pStyle w:val="EX"/>
      </w:pPr>
      <w:r>
        <w:t>[37]</w:t>
      </w:r>
      <w:r>
        <w:tab/>
        <w:t xml:space="preserve">ETSI TS 187 001: " Telecommunications and Internet converged Services and Protocols for Advanced Networking (TISPAN); NGN </w:t>
      </w:r>
      <w:proofErr w:type="spellStart"/>
      <w:r>
        <w:t>SECurity</w:t>
      </w:r>
      <w:proofErr w:type="spellEnd"/>
      <w:r>
        <w:t xml:space="preserve"> (SEC); Requirements"</w:t>
      </w:r>
    </w:p>
    <w:p w14:paraId="12D32258" w14:textId="77777777" w:rsidR="009758BD" w:rsidRDefault="009758BD" w:rsidP="009758BD">
      <w:pPr>
        <w:pStyle w:val="EX"/>
      </w:pPr>
      <w:r>
        <w:rPr>
          <w:lang w:eastAsia="zh-CN" w:bidi="he-IL"/>
        </w:rPr>
        <w:t>[38]</w:t>
      </w:r>
      <w:r>
        <w:rPr>
          <w:lang w:eastAsia="zh-CN" w:bidi="he-IL"/>
        </w:rPr>
        <w:tab/>
        <w:t>Void.</w:t>
      </w:r>
    </w:p>
    <w:p w14:paraId="48D953EC" w14:textId="77777777" w:rsidR="009758BD" w:rsidRDefault="009758BD" w:rsidP="009758BD">
      <w:pPr>
        <w:pStyle w:val="EX"/>
      </w:pPr>
      <w:r>
        <w:rPr>
          <w:lang w:eastAsia="zh-CN" w:bidi="he-IL"/>
        </w:rPr>
        <w:t>[39]</w:t>
      </w:r>
      <w:r>
        <w:rPr>
          <w:lang w:eastAsia="zh-CN" w:bidi="he-IL"/>
        </w:rPr>
        <w:tab/>
      </w:r>
      <w:r>
        <w:t>3GPP TS 29.228: "</w:t>
      </w:r>
      <w:r>
        <w:rPr>
          <w:lang w:eastAsia="zh-CN" w:bidi="he-IL"/>
        </w:rPr>
        <w:t xml:space="preserve">3rd Generation Partnership Project; Technical Specification Group Core Network and Terminals; IP Multimedia (IM) Subsystem </w:t>
      </w:r>
      <w:proofErr w:type="spellStart"/>
      <w:r>
        <w:rPr>
          <w:lang w:eastAsia="zh-CN" w:bidi="he-IL"/>
        </w:rPr>
        <w:t>Cx</w:t>
      </w:r>
      <w:proofErr w:type="spellEnd"/>
      <w:r>
        <w:rPr>
          <w:lang w:eastAsia="zh-CN" w:bidi="he-IL"/>
        </w:rPr>
        <w:t xml:space="preserve"> and </w:t>
      </w:r>
      <w:proofErr w:type="spellStart"/>
      <w:r>
        <w:rPr>
          <w:lang w:eastAsia="zh-CN" w:bidi="he-IL"/>
        </w:rPr>
        <w:t>Dx</w:t>
      </w:r>
      <w:proofErr w:type="spellEnd"/>
      <w:r>
        <w:rPr>
          <w:lang w:eastAsia="zh-CN" w:bidi="he-IL"/>
        </w:rPr>
        <w:t xml:space="preserve"> interfaces; Signalling flows and message contents</w:t>
      </w:r>
      <w:r>
        <w:t>".</w:t>
      </w:r>
    </w:p>
    <w:p w14:paraId="5475694A" w14:textId="77777777" w:rsidR="009758BD" w:rsidRDefault="009758BD" w:rsidP="009758BD">
      <w:pPr>
        <w:pStyle w:val="EX"/>
      </w:pPr>
      <w:r>
        <w:rPr>
          <w:rFonts w:eastAsia="SimSun"/>
          <w:lang w:eastAsia="zh-CN" w:bidi="he-IL"/>
        </w:rPr>
        <w:t>[40]</w:t>
      </w:r>
      <w:r>
        <w:rPr>
          <w:rFonts w:eastAsia="SimSun"/>
          <w:lang w:eastAsia="zh-CN" w:bidi="he-IL"/>
        </w:rPr>
        <w:tab/>
      </w:r>
      <w:r>
        <w:t xml:space="preserve">3GPP2 X.S0011: </w:t>
      </w:r>
      <w:r>
        <w:rPr>
          <w:rFonts w:eastAsia="SimSun"/>
          <w:lang w:eastAsia="zh-CN" w:bidi="he-IL"/>
        </w:rPr>
        <w:t>"</w:t>
      </w:r>
      <w:proofErr w:type="gramStart"/>
      <w:r>
        <w:t>cdma2000</w:t>
      </w:r>
      <w:r>
        <w:rPr>
          <w:vertAlign w:val="superscript"/>
        </w:rPr>
        <w:t xml:space="preserve"> </w:t>
      </w:r>
      <w:r>
        <w:rPr>
          <w:rFonts w:eastAsia="SimSun"/>
          <w:lang w:eastAsia="zh-CN" w:bidi="he-IL"/>
        </w:rPr>
        <w:t xml:space="preserve"> </w:t>
      </w:r>
      <w:r>
        <w:t>Wireless</w:t>
      </w:r>
      <w:proofErr w:type="gramEnd"/>
      <w:r>
        <w:t xml:space="preserve"> IP Network Standard".</w:t>
      </w:r>
    </w:p>
    <w:p w14:paraId="37550C95" w14:textId="77777777" w:rsidR="009758BD" w:rsidRDefault="009758BD" w:rsidP="009758BD">
      <w:pPr>
        <w:pStyle w:val="EX"/>
        <w:rPr>
          <w:rFonts w:eastAsia="SimSun"/>
          <w:lang w:eastAsia="zh-CN" w:bidi="he-IL"/>
        </w:rPr>
      </w:pPr>
      <w:r>
        <w:rPr>
          <w:rFonts w:eastAsia="SimSun"/>
          <w:lang w:eastAsia="zh-CN" w:bidi="he-IL"/>
        </w:rPr>
        <w:t>[41]</w:t>
      </w:r>
      <w:r>
        <w:rPr>
          <w:rFonts w:eastAsia="SimSun"/>
          <w:lang w:eastAsia="zh-CN" w:bidi="he-IL"/>
        </w:rPr>
        <w:tab/>
        <w:t>3GPP2 C.S0023: "Removable User Identity Module for Spread Spectrum Systems".</w:t>
      </w:r>
    </w:p>
    <w:p w14:paraId="54D07BA8" w14:textId="77777777" w:rsidR="009758BD" w:rsidRDefault="009758BD" w:rsidP="009758BD">
      <w:pPr>
        <w:pStyle w:val="EX"/>
        <w:rPr>
          <w:rFonts w:eastAsia="SimSun"/>
          <w:lang w:eastAsia="zh-CN" w:bidi="he-IL"/>
        </w:rPr>
      </w:pPr>
      <w:r>
        <w:rPr>
          <w:rFonts w:eastAsia="SimSun"/>
          <w:lang w:eastAsia="zh-CN" w:bidi="he-IL"/>
        </w:rPr>
        <w:t>[42]</w:t>
      </w:r>
      <w:r>
        <w:rPr>
          <w:rFonts w:eastAsia="SimSun"/>
          <w:lang w:eastAsia="zh-CN" w:bidi="he-IL"/>
        </w:rPr>
        <w:tab/>
        <w:t>Void.</w:t>
      </w:r>
    </w:p>
    <w:p w14:paraId="5D24B977" w14:textId="77777777" w:rsidR="009758BD" w:rsidRDefault="009758BD" w:rsidP="009758BD">
      <w:pPr>
        <w:pStyle w:val="EX"/>
        <w:rPr>
          <w:lang w:eastAsia="zh-CN"/>
        </w:rPr>
      </w:pPr>
      <w:bookmarkStart w:id="4" w:name="_Ref185049126"/>
      <w:r>
        <w:rPr>
          <w:rFonts w:hint="eastAsia"/>
          <w:lang w:eastAsia="zh-CN"/>
        </w:rPr>
        <w:t>[43]</w:t>
      </w:r>
      <w:r>
        <w:rPr>
          <w:lang w:eastAsia="zh-CN"/>
        </w:rPr>
        <w:tab/>
        <w:t xml:space="preserve">3GPP2 S.S0055: </w:t>
      </w:r>
      <w:r>
        <w:rPr>
          <w:rFonts w:eastAsia="SimSun"/>
          <w:lang w:eastAsia="zh-CN" w:bidi="he-IL"/>
        </w:rPr>
        <w:t>"</w:t>
      </w:r>
      <w:r>
        <w:rPr>
          <w:lang w:eastAsia="zh-CN"/>
        </w:rPr>
        <w:t>Enhanced Cryptographic Algorithms</w:t>
      </w:r>
      <w:r>
        <w:rPr>
          <w:rFonts w:eastAsia="SimSun"/>
          <w:lang w:eastAsia="zh-CN" w:bidi="he-IL"/>
        </w:rPr>
        <w:t>"</w:t>
      </w:r>
      <w:r>
        <w:rPr>
          <w:lang w:eastAsia="zh-CN"/>
        </w:rPr>
        <w:t>.</w:t>
      </w:r>
      <w:bookmarkEnd w:id="4"/>
    </w:p>
    <w:p w14:paraId="64EBF779" w14:textId="77777777" w:rsidR="009758BD" w:rsidRDefault="009758BD" w:rsidP="009758BD">
      <w:pPr>
        <w:pStyle w:val="EX"/>
        <w:rPr>
          <w:lang w:eastAsia="zh-CN"/>
        </w:rPr>
      </w:pPr>
      <w:bookmarkStart w:id="5" w:name="_Ref185049111"/>
      <w:r>
        <w:rPr>
          <w:rFonts w:hint="eastAsia"/>
          <w:lang w:eastAsia="zh-CN"/>
        </w:rPr>
        <w:t>[44]</w:t>
      </w:r>
      <w:r>
        <w:rPr>
          <w:lang w:eastAsia="zh-CN"/>
        </w:rPr>
        <w:tab/>
        <w:t xml:space="preserve">3GPP2 S.S0078: </w:t>
      </w:r>
      <w:r>
        <w:rPr>
          <w:rFonts w:eastAsia="SimSun"/>
          <w:lang w:eastAsia="zh-CN" w:bidi="he-IL"/>
        </w:rPr>
        <w:t>"</w:t>
      </w:r>
      <w:r>
        <w:rPr>
          <w:lang w:eastAsia="zh-CN"/>
        </w:rPr>
        <w:t>Common Security Algorithms</w:t>
      </w:r>
      <w:r>
        <w:rPr>
          <w:rFonts w:eastAsia="SimSun"/>
          <w:lang w:eastAsia="zh-CN" w:bidi="he-IL"/>
        </w:rPr>
        <w:t>"</w:t>
      </w:r>
      <w:r>
        <w:rPr>
          <w:lang w:eastAsia="zh-CN"/>
        </w:rPr>
        <w:t>.</w:t>
      </w:r>
      <w:bookmarkEnd w:id="5"/>
    </w:p>
    <w:p w14:paraId="4B81D6B7" w14:textId="77777777" w:rsidR="009758BD" w:rsidRDefault="009758BD" w:rsidP="009758BD">
      <w:pPr>
        <w:pStyle w:val="EX"/>
        <w:rPr>
          <w:lang w:eastAsia="zh-CN"/>
        </w:rPr>
      </w:pPr>
      <w:r>
        <w:rPr>
          <w:lang w:eastAsia="zh-CN"/>
        </w:rPr>
        <w:t>[45]</w:t>
      </w:r>
      <w:r>
        <w:rPr>
          <w:lang w:eastAsia="zh-CN"/>
        </w:rPr>
        <w:tab/>
        <w:t xml:space="preserve">3GPP2 C.S0065: </w:t>
      </w:r>
      <w:r>
        <w:rPr>
          <w:rFonts w:eastAsia="SimSun"/>
          <w:lang w:eastAsia="zh-CN" w:bidi="he-IL"/>
        </w:rPr>
        <w:t>"</w:t>
      </w:r>
      <w:r>
        <w:t>cdma2000 Application on UICC for Spread Spectrum Systems</w:t>
      </w:r>
      <w:r>
        <w:rPr>
          <w:rFonts w:eastAsia="SimSun"/>
          <w:lang w:eastAsia="zh-CN" w:bidi="he-IL"/>
        </w:rPr>
        <w:t>"</w:t>
      </w:r>
      <w:r>
        <w:rPr>
          <w:lang w:eastAsia="zh-CN"/>
        </w:rPr>
        <w:t>.</w:t>
      </w:r>
    </w:p>
    <w:p w14:paraId="4F170AB0" w14:textId="77777777" w:rsidR="009758BD" w:rsidRDefault="009758BD" w:rsidP="009758BD">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4201E478" w14:textId="77777777" w:rsidR="009758BD" w:rsidRDefault="009758BD" w:rsidP="009758BD">
      <w:pPr>
        <w:pStyle w:val="EX"/>
      </w:pPr>
      <w:r>
        <w:t>[47]</w:t>
      </w:r>
      <w:r>
        <w:tab/>
        <w:t>IETF RFC-2407: "The Internet IP Security Domain of Interpretation for ISAKMP".</w:t>
      </w:r>
    </w:p>
    <w:p w14:paraId="5DA6A3F6" w14:textId="77777777" w:rsidR="009758BD" w:rsidRDefault="009758BD" w:rsidP="009758BD">
      <w:pPr>
        <w:pStyle w:val="EX"/>
      </w:pPr>
      <w:r>
        <w:t>[48]</w:t>
      </w:r>
      <w:r>
        <w:tab/>
        <w:t>IETF RFC-2408: "Internet Security Association and Key Management Protocol (ISAKMP)".</w:t>
      </w:r>
    </w:p>
    <w:p w14:paraId="5CED026F" w14:textId="77777777" w:rsidR="009758BD" w:rsidRDefault="009758BD" w:rsidP="009758BD">
      <w:pPr>
        <w:pStyle w:val="EX"/>
      </w:pPr>
      <w:r>
        <w:t>[49]</w:t>
      </w:r>
      <w:r>
        <w:tab/>
        <w:t>IETF RFC-2409: "The Internet Key Exchange (IKE)".</w:t>
      </w:r>
    </w:p>
    <w:p w14:paraId="0B835603" w14:textId="77777777" w:rsidR="009758BD" w:rsidRDefault="009758BD" w:rsidP="009758BD">
      <w:pPr>
        <w:pStyle w:val="EX"/>
      </w:pPr>
      <w:r>
        <w:t>[50]</w:t>
      </w:r>
      <w:r>
        <w:tab/>
        <w:t>3GPP TS 23.292: "IP Multimedia Subsystem (IMS) Centralized Services; Stage 2".</w:t>
      </w:r>
    </w:p>
    <w:p w14:paraId="488763F7" w14:textId="77777777" w:rsidR="009758BD" w:rsidRDefault="009758BD" w:rsidP="009758BD">
      <w:pPr>
        <w:pStyle w:val="EX"/>
      </w:pPr>
      <w:r>
        <w:t>[51]</w:t>
      </w:r>
      <w:r>
        <w:tab/>
        <w:t>3GPP TS 31.103: "3rd Generation Partnership Project: Technical Specification Group Core Network and Terminals; Characteristics of the IP Multimedia Services Identity Module (ISIM) application".</w:t>
      </w:r>
    </w:p>
    <w:p w14:paraId="0D12E163" w14:textId="77777777" w:rsidR="009758BD" w:rsidRDefault="009758BD" w:rsidP="009758BD">
      <w:pPr>
        <w:pStyle w:val="EX"/>
      </w:pPr>
      <w:r>
        <w:lastRenderedPageBreak/>
        <w:t>[52]</w:t>
      </w:r>
      <w:r>
        <w:tab/>
        <w:t>IETF RFC 5280: "Internet X.509 Public Key Infrastructure Certificate and Certificate Revocation List (CRL) Profile".</w:t>
      </w:r>
    </w:p>
    <w:p w14:paraId="285D4099" w14:textId="77777777" w:rsidR="009758BD" w:rsidRDefault="009758BD" w:rsidP="009758BD">
      <w:pPr>
        <w:pStyle w:val="EX"/>
      </w:pPr>
      <w:r>
        <w:t>[53]</w:t>
      </w:r>
      <w:r>
        <w:tab/>
        <w:t>IETF RFC 4301: "Security Architecture for the Internet Protocol".</w:t>
      </w:r>
    </w:p>
    <w:p w14:paraId="1C83F8D0" w14:textId="77777777" w:rsidR="009758BD" w:rsidRDefault="009758BD" w:rsidP="009758BD">
      <w:pPr>
        <w:pStyle w:val="EX"/>
      </w:pPr>
      <w:r>
        <w:t>[54]</w:t>
      </w:r>
      <w:r>
        <w:tab/>
        <w:t xml:space="preserve">IETF RFC 4303: "IP Encapsulating Security Payload (ESP)". </w:t>
      </w:r>
    </w:p>
    <w:p w14:paraId="0DED0521" w14:textId="77777777" w:rsidR="009758BD" w:rsidRDefault="009758BD" w:rsidP="009758BD">
      <w:pPr>
        <w:pStyle w:val="EX"/>
      </w:pPr>
      <w:r>
        <w:t>[55]</w:t>
      </w:r>
      <w:r>
        <w:tab/>
        <w:t>3GPP TS 33.401: "3GPP System Architecture Evolution (SAE); Security architecture".</w:t>
      </w:r>
    </w:p>
    <w:p w14:paraId="58EA73FD" w14:textId="77777777" w:rsidR="009758BD" w:rsidRDefault="009758BD" w:rsidP="009758BD">
      <w:pPr>
        <w:pStyle w:val="EX"/>
      </w:pPr>
      <w:r>
        <w:t>[56]</w:t>
      </w:r>
      <w:r>
        <w:tab/>
        <w:t>3GPP TS 23.401: "General Packet Radio Service (GPRS) enhancements for Evolved Universal Terrestrial Radio Access Network (E-UTRAN) access".</w:t>
      </w:r>
    </w:p>
    <w:p w14:paraId="3570A92C" w14:textId="77777777" w:rsidR="009758BD" w:rsidRDefault="009758BD" w:rsidP="009758BD">
      <w:pPr>
        <w:pStyle w:val="EX"/>
      </w:pPr>
      <w:r>
        <w:t>[57]</w:t>
      </w:r>
      <w:r>
        <w:tab/>
        <w:t>ETSI TS 187 003 v3.4.1: "Telecommunications and Internet converged Services and Protocols for Advanced Networking (TISPAN); NGN Security; Security Architecture".</w:t>
      </w:r>
    </w:p>
    <w:p w14:paraId="3E16C4EA" w14:textId="77777777" w:rsidR="009758BD" w:rsidRDefault="009758BD" w:rsidP="009758BD">
      <w:pPr>
        <w:pStyle w:val="EX"/>
      </w:pPr>
      <w:r>
        <w:t>[58]</w:t>
      </w:r>
      <w:r>
        <w:tab/>
        <w:t>Void.</w:t>
      </w:r>
    </w:p>
    <w:p w14:paraId="0A8D2D3D" w14:textId="77777777" w:rsidR="009758BD" w:rsidRDefault="009758BD" w:rsidP="009758BD">
      <w:pPr>
        <w:pStyle w:val="EX"/>
        <w:rPr>
          <w:rFonts w:eastAsia="SimSun"/>
          <w:lang w:eastAsia="zh-CN" w:bidi="he-IL"/>
        </w:rPr>
      </w:pPr>
      <w:r>
        <w:t>[59]</w:t>
      </w:r>
      <w:r>
        <w:tab/>
      </w:r>
      <w:r>
        <w:rPr>
          <w:rFonts w:eastAsia="SimSun"/>
          <w:lang w:eastAsia="zh-CN" w:bidi="he-IL"/>
        </w:rPr>
        <w:t>IETF RFC 5245: "Interactive Connectivity Establishment (ICE)".</w:t>
      </w:r>
    </w:p>
    <w:p w14:paraId="650D23AC" w14:textId="77777777" w:rsidR="009758BD" w:rsidRDefault="009758BD" w:rsidP="009758BD">
      <w:pPr>
        <w:pStyle w:val="EX"/>
        <w:rPr>
          <w:rFonts w:eastAsia="SimSun"/>
          <w:lang w:eastAsia="zh-CN" w:bidi="he-IL"/>
        </w:rPr>
      </w:pPr>
      <w:r>
        <w:t>[60]</w:t>
      </w:r>
      <w:r>
        <w:tab/>
      </w:r>
      <w:r>
        <w:rPr>
          <w:rFonts w:eastAsia="SimSun"/>
          <w:lang w:eastAsia="zh-CN" w:bidi="he-IL"/>
        </w:rPr>
        <w:t>IETF RFC 6544: "TCP Candidates with Interactive Connectivity Establishment (ICE) ".</w:t>
      </w:r>
    </w:p>
    <w:p w14:paraId="441E6543" w14:textId="77777777" w:rsidR="009758BD" w:rsidRDefault="009758BD" w:rsidP="009758BD">
      <w:pPr>
        <w:pStyle w:val="EX"/>
        <w:rPr>
          <w:rFonts w:eastAsia="SimSun"/>
          <w:lang w:eastAsia="zh-CN" w:bidi="he-IL"/>
        </w:rPr>
      </w:pPr>
      <w:r>
        <w:t>[61]</w:t>
      </w:r>
      <w:r>
        <w:tab/>
      </w:r>
      <w:r>
        <w:rPr>
          <w:rFonts w:eastAsia="SimSun"/>
          <w:lang w:eastAsia="zh-CN" w:bidi="he-IL"/>
        </w:rPr>
        <w:t>IETF RFC 5766: "Traversal Using Relays around NAT (TURN)".</w:t>
      </w:r>
    </w:p>
    <w:p w14:paraId="5D1F84C5" w14:textId="77777777" w:rsidR="009758BD" w:rsidRDefault="009758BD" w:rsidP="009758BD">
      <w:pPr>
        <w:pStyle w:val="EX"/>
        <w:rPr>
          <w:rFonts w:eastAsia="SimSun"/>
          <w:lang w:eastAsia="zh-CN" w:bidi="he-IL"/>
        </w:rPr>
      </w:pPr>
      <w:r>
        <w:t>[62]</w:t>
      </w:r>
      <w:r>
        <w:tab/>
      </w:r>
      <w:r>
        <w:rPr>
          <w:rFonts w:eastAsia="SimSun"/>
          <w:lang w:eastAsia="zh-CN" w:bidi="he-IL"/>
        </w:rPr>
        <w:t xml:space="preserve">IETF RFC </w:t>
      </w:r>
      <w:r>
        <w:rPr>
          <w:lang w:val="en"/>
        </w:rPr>
        <w:t>6062</w:t>
      </w:r>
      <w:r>
        <w:rPr>
          <w:rFonts w:eastAsia="SimSun"/>
          <w:lang w:eastAsia="zh-CN" w:bidi="he-IL"/>
        </w:rPr>
        <w:t>: "Traversal Using Relays around NAT (TURN) Extensions for TCP Allocations".</w:t>
      </w:r>
    </w:p>
    <w:p w14:paraId="1D3553B5" w14:textId="77777777" w:rsidR="009758BD" w:rsidRPr="00C0426A" w:rsidRDefault="009758BD" w:rsidP="009758BD">
      <w:pPr>
        <w:pStyle w:val="EX"/>
        <w:rPr>
          <w:rFonts w:eastAsia="SimSun"/>
          <w:lang w:eastAsia="zh-CN" w:bidi="he-IL"/>
        </w:rPr>
      </w:pPr>
      <w:r>
        <w:t>[63]</w:t>
      </w:r>
      <w:r>
        <w:tab/>
      </w:r>
      <w:r>
        <w:rPr>
          <w:rFonts w:eastAsia="SimSun"/>
          <w:lang w:eastAsia="zh-CN" w:bidi="he-IL"/>
        </w:rPr>
        <w:t xml:space="preserve">IETF RFC </w:t>
      </w:r>
      <w:r>
        <w:rPr>
          <w:lang w:val="en"/>
        </w:rPr>
        <w:t>2817</w:t>
      </w:r>
      <w:r>
        <w:rPr>
          <w:rFonts w:eastAsia="SimSun"/>
          <w:lang w:eastAsia="zh-CN" w:bidi="he-IL"/>
        </w:rPr>
        <w:t xml:space="preserve">: "Upgrading to TLS </w:t>
      </w:r>
      <w:proofErr w:type="gramStart"/>
      <w:r>
        <w:rPr>
          <w:rFonts w:eastAsia="SimSun"/>
          <w:lang w:eastAsia="zh-CN" w:bidi="he-IL"/>
        </w:rPr>
        <w:t>Within</w:t>
      </w:r>
      <w:proofErr w:type="gramEnd"/>
      <w:r>
        <w:rPr>
          <w:rFonts w:eastAsia="SimSun"/>
          <w:lang w:eastAsia="zh-CN" w:bidi="he-IL"/>
        </w:rPr>
        <w:t xml:space="preserve"> HTTP/1.1".</w:t>
      </w:r>
    </w:p>
    <w:p w14:paraId="21D90DF0" w14:textId="77777777" w:rsidR="009758BD" w:rsidRDefault="009758BD" w:rsidP="009758BD">
      <w:pPr>
        <w:pStyle w:val="EX"/>
        <w:rPr>
          <w:rFonts w:eastAsia="SimSun"/>
          <w:lang w:eastAsia="zh-CN" w:bidi="he-IL"/>
        </w:rPr>
      </w:pPr>
      <w:r>
        <w:rPr>
          <w:rFonts w:eastAsia="SimSun"/>
          <w:lang w:eastAsia="zh-CN" w:bidi="he-IL"/>
        </w:rPr>
        <w:t>[64</w:t>
      </w:r>
      <w:r w:rsidRPr="00C0426A">
        <w:rPr>
          <w:rFonts w:eastAsia="SimSun"/>
          <w:lang w:eastAsia="zh-CN" w:bidi="he-IL"/>
        </w:rPr>
        <w:t>]</w:t>
      </w:r>
      <w:r w:rsidRPr="00C0426A">
        <w:rPr>
          <w:rFonts w:eastAsia="SimSun"/>
          <w:lang w:eastAsia="zh-CN" w:bidi="he-IL"/>
        </w:rPr>
        <w:tab/>
        <w:t>IETF RFC 6623: "Indication of Support for Keep-Alive".</w:t>
      </w:r>
    </w:p>
    <w:p w14:paraId="1EF87918" w14:textId="77777777" w:rsidR="009758BD" w:rsidRDefault="009758BD" w:rsidP="009758BD">
      <w:pPr>
        <w:pStyle w:val="EX"/>
        <w:rPr>
          <w:rFonts w:eastAsia="SimSun"/>
          <w:lang w:eastAsia="zh-CN"/>
        </w:rPr>
      </w:pPr>
      <w:r>
        <w:rPr>
          <w:rFonts w:eastAsia="SimSun"/>
          <w:lang w:eastAsia="zh-CN"/>
        </w:rPr>
        <w:t>[65]</w:t>
      </w:r>
      <w:r>
        <w:rPr>
          <w:rFonts w:eastAsia="SimSun"/>
          <w:lang w:eastAsia="zh-CN"/>
        </w:rPr>
        <w:tab/>
        <w:t>IETF RFC 4169: "Hypertext Transfer Protocol (HTTP) Digest Authentication Using Authentication and Key Agreement (AKA) Version-2”.</w:t>
      </w:r>
    </w:p>
    <w:p w14:paraId="3D4A5D71" w14:textId="77777777" w:rsidR="009758BD" w:rsidRDefault="009758BD" w:rsidP="009758BD">
      <w:pPr>
        <w:pStyle w:val="EX"/>
      </w:pPr>
      <w:r>
        <w:rPr>
          <w:rFonts w:eastAsia="SimSun"/>
          <w:lang w:eastAsia="zh-CN"/>
        </w:rPr>
        <w:t>[66]</w:t>
      </w:r>
      <w:r>
        <w:rPr>
          <w:rFonts w:eastAsia="SimSun"/>
          <w:lang w:eastAsia="zh-CN"/>
        </w:rPr>
        <w:tab/>
      </w:r>
      <w:r w:rsidRPr="00235394">
        <w:t>3GPP T</w:t>
      </w:r>
      <w:r>
        <w:t>S</w:t>
      </w:r>
      <w:r w:rsidRPr="00235394">
        <w:t xml:space="preserve"> </w:t>
      </w:r>
      <w:r>
        <w:t>33</w:t>
      </w:r>
      <w:r w:rsidRPr="00235394">
        <w:t>.</w:t>
      </w:r>
      <w:r>
        <w:t>220</w:t>
      </w:r>
      <w:r w:rsidRPr="00235394">
        <w:t>: "</w:t>
      </w:r>
      <w:r w:rsidRPr="00F15820">
        <w:t>Generic Authentication Architecture (GAA); Generic Bootstrapping Architecture (GBA)</w:t>
      </w:r>
      <w:r w:rsidRPr="00235394">
        <w:t>".</w:t>
      </w:r>
      <w:r w:rsidRPr="0071062E">
        <w:t xml:space="preserve"> </w:t>
      </w:r>
    </w:p>
    <w:p w14:paraId="68EF9C14" w14:textId="77777777" w:rsidR="009758BD" w:rsidRDefault="009758BD" w:rsidP="009758BD">
      <w:pPr>
        <w:pStyle w:val="EX"/>
        <w:rPr>
          <w:rFonts w:eastAsia="SimSun"/>
          <w:lang w:eastAsia="zh-CN" w:bidi="he-IL"/>
        </w:rPr>
      </w:pPr>
      <w:r>
        <w:t>[67]</w:t>
      </w:r>
      <w:r>
        <w:tab/>
      </w:r>
      <w:r>
        <w:rPr>
          <w:rFonts w:eastAsia="SimSun"/>
          <w:lang w:eastAsia="zh-CN" w:bidi="he-IL"/>
        </w:rPr>
        <w:t xml:space="preserve">IETF RFC </w:t>
      </w:r>
      <w:r>
        <w:rPr>
          <w:lang w:val="en"/>
        </w:rPr>
        <w:t>6750</w:t>
      </w:r>
      <w:r>
        <w:rPr>
          <w:rFonts w:eastAsia="SimSun"/>
          <w:lang w:eastAsia="zh-CN" w:bidi="he-IL"/>
        </w:rPr>
        <w:t>: "</w:t>
      </w:r>
      <w:r w:rsidRPr="00384255">
        <w:rPr>
          <w:rFonts w:eastAsia="SimSun"/>
          <w:lang w:eastAsia="zh-CN" w:bidi="he-IL"/>
        </w:rPr>
        <w:t>The OAuth 2.0 Authorization Framework: Bearer Token Usage</w:t>
      </w:r>
      <w:r>
        <w:rPr>
          <w:rFonts w:eastAsia="SimSun"/>
          <w:lang w:eastAsia="zh-CN" w:bidi="he-IL"/>
        </w:rPr>
        <w:t>".</w:t>
      </w:r>
    </w:p>
    <w:p w14:paraId="4B4397E9" w14:textId="77777777" w:rsidR="009758BD" w:rsidRDefault="009758BD" w:rsidP="009758BD">
      <w:pPr>
        <w:pStyle w:val="EX"/>
      </w:pPr>
      <w:r>
        <w:t>[68]</w:t>
      </w:r>
      <w:r>
        <w:tab/>
      </w:r>
      <w:hyperlink r:id="rId14" w:history="1">
        <w:r>
          <w:rPr>
            <w:rStyle w:val="Lienhypertexte"/>
          </w:rPr>
          <w:t xml:space="preserve">IETF RFC </w:t>
        </w:r>
        <w:r w:rsidRPr="00743757">
          <w:rPr>
            <w:rStyle w:val="Lienhypertexte"/>
          </w:rPr>
          <w:t>7376</w:t>
        </w:r>
      </w:hyperlink>
      <w:r>
        <w:t>: "</w:t>
      </w:r>
      <w:r w:rsidRPr="004D43A1">
        <w:t>Problems with Session Traversal Utilities for NAT (STUN)</w:t>
      </w:r>
      <w:r>
        <w:t xml:space="preserve"> </w:t>
      </w:r>
      <w:r w:rsidRPr="004D43A1">
        <w:t>Long-Term Authentication for Traversal Using Relays around NAT (TURN)</w:t>
      </w:r>
      <w:r>
        <w:t>".</w:t>
      </w:r>
    </w:p>
    <w:p w14:paraId="7B27AE04" w14:textId="77777777" w:rsidR="009758BD" w:rsidRDefault="009758BD" w:rsidP="009758BD">
      <w:pPr>
        <w:pStyle w:val="EX"/>
      </w:pPr>
      <w:r>
        <w:t>[69]</w:t>
      </w:r>
      <w:r>
        <w:tab/>
      </w:r>
      <w:hyperlink r:id="rId15" w:history="1">
        <w:r>
          <w:rPr>
            <w:rStyle w:val="Lienhypertexte"/>
          </w:rPr>
          <w:t xml:space="preserve">IETF RFC </w:t>
        </w:r>
        <w:r w:rsidRPr="00743757">
          <w:rPr>
            <w:rStyle w:val="Lienhypertexte"/>
          </w:rPr>
          <w:t>5389</w:t>
        </w:r>
      </w:hyperlink>
      <w:r>
        <w:t>: "</w:t>
      </w:r>
      <w:r w:rsidRPr="004D43A1">
        <w:t>Session Traversal Utilities for NAT (STUN)</w:t>
      </w:r>
      <w:r>
        <w:t>".</w:t>
      </w:r>
    </w:p>
    <w:p w14:paraId="3C4BD0A1" w14:textId="73C7D63A" w:rsidR="009758BD" w:rsidRPr="0067708E" w:rsidRDefault="009758BD" w:rsidP="009758BD">
      <w:pPr>
        <w:pStyle w:val="EX"/>
      </w:pPr>
      <w:r w:rsidRPr="0067708E">
        <w:t>[70]</w:t>
      </w:r>
      <w:del w:id="6" w:author="Lionel" w:date="2020-04-07T11:59:00Z">
        <w:r w:rsidRPr="0067708E" w:rsidDel="007D5EB8">
          <w:delText xml:space="preserve"> </w:delText>
        </w:r>
      </w:del>
      <w:r w:rsidRPr="0067708E">
        <w:tab/>
      </w:r>
      <w:ins w:id="7" w:author="Lionel" w:date="2020-04-07T12:00:00Z">
        <w:r w:rsidR="007D5EB8">
          <w:t>IETF RFC 7635</w:t>
        </w:r>
      </w:ins>
      <w:del w:id="8" w:author="Lionel" w:date="2020-04-07T12:00:00Z">
        <w:r w:rsidRPr="0067708E" w:rsidDel="007D5EB8">
          <w:delText>IETF draft "draft-ietf-tram-turn-third-party-authz-16 "</w:delText>
        </w:r>
      </w:del>
      <w:r w:rsidRPr="0067708E">
        <w:t>:</w:t>
      </w:r>
      <w:hyperlink w:history="1"/>
      <w:r w:rsidRPr="0067708E">
        <w:t xml:space="preserve"> "Session Traversal Utilities for NAT (STUN) Extension for Third Party Authorization".</w:t>
      </w:r>
    </w:p>
    <w:p w14:paraId="438F9006" w14:textId="77777777" w:rsidR="009758BD" w:rsidRPr="0067708E" w:rsidRDefault="009758BD" w:rsidP="009758BD">
      <w:pPr>
        <w:pStyle w:val="EX"/>
      </w:pPr>
      <w:r w:rsidRPr="0067708E">
        <w:t>[71]</w:t>
      </w:r>
      <w:r w:rsidRPr="0067708E">
        <w:tab/>
        <w:t>IETF draft "draft-ietf-oauth-pop-architecture-02</w:t>
      </w:r>
      <w:proofErr w:type="gramStart"/>
      <w:r w:rsidRPr="0067708E">
        <w:t>" :</w:t>
      </w:r>
      <w:proofErr w:type="gramEnd"/>
      <w:r w:rsidRPr="0067708E">
        <w:t xml:space="preserve"> "OAuth 2.0 Proof-of-Possession (</w:t>
      </w:r>
      <w:proofErr w:type="spellStart"/>
      <w:r w:rsidRPr="0067708E">
        <w:t>PoP</w:t>
      </w:r>
      <w:proofErr w:type="spellEnd"/>
      <w:r w:rsidRPr="0067708E">
        <w:t>) Security Architecture".</w:t>
      </w:r>
    </w:p>
    <w:p w14:paraId="7595005B" w14:textId="77777777" w:rsidR="009758BD" w:rsidRPr="00BC630A" w:rsidRDefault="009758BD" w:rsidP="009758BD">
      <w:pPr>
        <w:pStyle w:val="EX"/>
      </w:pPr>
      <w:r w:rsidRPr="0067708E">
        <w:t>[72]</w:t>
      </w:r>
      <w:r w:rsidRPr="0067708E">
        <w:tab/>
        <w:t>IETF RFC 6749: "The OAuth 2.0 Authorization framework".</w:t>
      </w:r>
    </w:p>
    <w:p w14:paraId="703B9C84" w14:textId="77777777" w:rsidR="009758BD" w:rsidRDefault="009758BD" w:rsidP="009758BD">
      <w:pPr>
        <w:pStyle w:val="EX"/>
        <w:rPr>
          <w:rFonts w:eastAsia="SimSun"/>
          <w:lang w:eastAsia="zh-CN" w:bidi="he-IL"/>
        </w:rPr>
      </w:pPr>
      <w:r>
        <w:t>[73]</w:t>
      </w:r>
      <w:r>
        <w:tab/>
      </w:r>
      <w:r>
        <w:rPr>
          <w:rFonts w:eastAsia="SimSun"/>
          <w:lang w:eastAsia="zh-CN" w:bidi="he-IL"/>
        </w:rPr>
        <w:t xml:space="preserve">IETF RFC </w:t>
      </w:r>
      <w:r>
        <w:rPr>
          <w:lang w:val="en"/>
        </w:rPr>
        <w:t>4106</w:t>
      </w:r>
      <w:r>
        <w:rPr>
          <w:rFonts w:eastAsia="SimSun"/>
          <w:lang w:eastAsia="zh-CN" w:bidi="he-IL"/>
        </w:rPr>
        <w:t>: "</w:t>
      </w:r>
      <w:r w:rsidRPr="00B6511A">
        <w:rPr>
          <w:rFonts w:eastAsia="SimSun"/>
          <w:lang w:eastAsia="zh-CN" w:bidi="he-IL"/>
        </w:rPr>
        <w:t>The Use of Galois/Counter Mode (GCM) in IPsec Encapsulating Security Payload (ESP)</w:t>
      </w:r>
      <w:r>
        <w:rPr>
          <w:rFonts w:eastAsia="SimSun"/>
          <w:lang w:eastAsia="zh-CN" w:bidi="he-IL"/>
        </w:rPr>
        <w:t>".</w:t>
      </w:r>
    </w:p>
    <w:p w14:paraId="39F05EBA" w14:textId="77777777" w:rsidR="009758BD" w:rsidRPr="00C44A7D" w:rsidRDefault="009758BD" w:rsidP="009758BD">
      <w:pPr>
        <w:pStyle w:val="EX"/>
      </w:pPr>
      <w:r>
        <w:t>[74]</w:t>
      </w:r>
      <w:r>
        <w:tab/>
      </w:r>
      <w:r>
        <w:rPr>
          <w:rFonts w:eastAsia="SimSun"/>
          <w:lang w:eastAsia="zh-CN" w:bidi="he-IL"/>
        </w:rPr>
        <w:t xml:space="preserve">IETF RFC </w:t>
      </w:r>
      <w:r>
        <w:rPr>
          <w:lang w:val="en"/>
        </w:rPr>
        <w:t>4543</w:t>
      </w:r>
      <w:r>
        <w:rPr>
          <w:rFonts w:eastAsia="SimSun"/>
          <w:lang w:eastAsia="zh-CN" w:bidi="he-IL"/>
        </w:rPr>
        <w:t>: "</w:t>
      </w:r>
      <w:r w:rsidRPr="00F32D3A">
        <w:rPr>
          <w:rFonts w:eastAsia="SimSun"/>
          <w:lang w:eastAsia="zh-CN" w:bidi="he-IL"/>
        </w:rPr>
        <w:t>The Use of Galois Message Authentication Code (GMAC) in IPsec ESP and AH</w:t>
      </w:r>
      <w:r>
        <w:rPr>
          <w:rFonts w:eastAsia="SimSun"/>
          <w:lang w:eastAsia="zh-CN" w:bidi="he-IL"/>
        </w:rPr>
        <w:t>".</w:t>
      </w:r>
    </w:p>
    <w:p w14:paraId="1A36BB87" w14:textId="77777777" w:rsidR="007C2233" w:rsidRDefault="007C2233" w:rsidP="007C2233">
      <w:pPr>
        <w:pStyle w:val="EX"/>
      </w:pPr>
    </w:p>
    <w:p w14:paraId="5127D990" w14:textId="77777777" w:rsidR="00622942" w:rsidRDefault="00622942" w:rsidP="006229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Next Change * * * *</w:t>
      </w:r>
    </w:p>
    <w:p w14:paraId="1328CC83" w14:textId="77777777" w:rsidR="009758BD" w:rsidRDefault="009758BD" w:rsidP="009758BD">
      <w:pPr>
        <w:pStyle w:val="Titre3"/>
      </w:pPr>
      <w:bookmarkStart w:id="9" w:name="_Toc492909354"/>
      <w:r>
        <w:t>X.5.3.1</w:t>
      </w:r>
      <w:r>
        <w:tab/>
        <w:t>Overview</w:t>
      </w:r>
      <w:bookmarkEnd w:id="9"/>
    </w:p>
    <w:p w14:paraId="1F3A8AFE" w14:textId="7DCB4386" w:rsidR="009758BD" w:rsidRDefault="007D5EB8" w:rsidP="009758BD">
      <w:pPr>
        <w:rPr>
          <w:lang w:eastAsia="zh-CN"/>
        </w:rPr>
      </w:pPr>
      <w:ins w:id="10" w:author="Lionel" w:date="2020-04-07T12:00:00Z">
        <w:r>
          <w:t>IETF RFC 7635 </w:t>
        </w:r>
      </w:ins>
      <w:del w:id="11" w:author="Lionel" w:date="2020-04-07T12:00:00Z">
        <w:r w:rsidR="009758BD" w:rsidDel="007D5EB8">
          <w:rPr>
            <w:lang w:eastAsia="zh-CN"/>
          </w:rPr>
          <w:delText xml:space="preserve">The reference paper </w:delText>
        </w:r>
        <w:r w:rsidR="009758BD" w:rsidRPr="00366C07" w:rsidDel="007D5EB8">
          <w:rPr>
            <w:lang w:eastAsia="zh-CN"/>
          </w:rPr>
          <w:delText>draft-ietf-tram-turn-third-party-authz-0</w:delText>
        </w:r>
        <w:r w:rsidR="009758BD" w:rsidDel="007D5EB8">
          <w:rPr>
            <w:lang w:eastAsia="zh-CN"/>
          </w:rPr>
          <w:delText xml:space="preserve">5 </w:delText>
        </w:r>
      </w:del>
      <w:r w:rsidR="009758BD">
        <w:rPr>
          <w:lang w:eastAsia="zh-CN"/>
        </w:rPr>
        <w:t xml:space="preserve">[70] proposes a new mechanism for </w:t>
      </w:r>
      <w:r w:rsidR="009758BD">
        <w:rPr>
          <w:rFonts w:hint="eastAsia"/>
          <w:lang w:eastAsia="zh-CN"/>
        </w:rPr>
        <w:t xml:space="preserve">TURN </w:t>
      </w:r>
      <w:r w:rsidR="009758BD">
        <w:rPr>
          <w:lang w:eastAsia="zh-CN"/>
        </w:rPr>
        <w:t xml:space="preserve">client authentication </w:t>
      </w:r>
      <w:r w:rsidR="009758BD">
        <w:rPr>
          <w:rFonts w:hint="eastAsia"/>
          <w:lang w:eastAsia="zh-CN"/>
        </w:rPr>
        <w:t xml:space="preserve">authorization </w:t>
      </w:r>
      <w:r w:rsidR="009758BD">
        <w:rPr>
          <w:lang w:eastAsia="zh-CN"/>
        </w:rPr>
        <w:t>mechanism different</w:t>
      </w:r>
      <w:r w:rsidR="009758BD">
        <w:rPr>
          <w:rFonts w:hint="eastAsia"/>
          <w:lang w:eastAsia="zh-CN"/>
        </w:rPr>
        <w:t xml:space="preserve"> from the current long-term </w:t>
      </w:r>
      <w:r w:rsidR="009758BD">
        <w:rPr>
          <w:lang w:eastAsia="zh-CN"/>
        </w:rPr>
        <w:t>credential</w:t>
      </w:r>
      <w:r w:rsidR="009758BD">
        <w:rPr>
          <w:rFonts w:hint="eastAsia"/>
          <w:lang w:eastAsia="zh-CN"/>
        </w:rPr>
        <w:t xml:space="preserve"> solution. </w:t>
      </w:r>
      <w:r w:rsidR="009758BD">
        <w:rPr>
          <w:lang w:eastAsia="zh-CN"/>
        </w:rPr>
        <w:t>I</w:t>
      </w:r>
      <w:r w:rsidR="009758BD">
        <w:rPr>
          <w:rFonts w:hint="eastAsia"/>
          <w:lang w:eastAsia="zh-CN"/>
        </w:rPr>
        <w:t xml:space="preserve">n </w:t>
      </w:r>
      <w:r w:rsidR="009758BD">
        <w:rPr>
          <w:lang w:eastAsia="zh-CN"/>
        </w:rPr>
        <w:t>this mechanism</w:t>
      </w:r>
      <w:r w:rsidR="009758BD">
        <w:rPr>
          <w:rFonts w:hint="eastAsia"/>
          <w:lang w:eastAsia="zh-CN"/>
        </w:rPr>
        <w:t xml:space="preserve">, </w:t>
      </w:r>
      <w:r w:rsidR="009758BD">
        <w:rPr>
          <w:lang w:eastAsia="zh-CN"/>
        </w:rPr>
        <w:t xml:space="preserve">third party authorization using OAuth 2.0 is used by the TURN server to authorize the TURN </w:t>
      </w:r>
      <w:r w:rsidR="009758BD">
        <w:rPr>
          <w:rFonts w:hint="eastAsia"/>
          <w:lang w:eastAsia="zh-CN"/>
        </w:rPr>
        <w:t>client</w:t>
      </w:r>
      <w:r w:rsidR="009758BD">
        <w:rPr>
          <w:lang w:eastAsia="zh-CN"/>
        </w:rPr>
        <w:t xml:space="preserve"> instead of the regular username/password mechanism. </w:t>
      </w:r>
    </w:p>
    <w:p w14:paraId="23F2FE1A" w14:textId="77777777" w:rsidR="009758BD" w:rsidRDefault="009758BD" w:rsidP="009758BD">
      <w:r>
        <w:rPr>
          <w:lang w:eastAsia="zh-CN"/>
        </w:rPr>
        <w:lastRenderedPageBreak/>
        <w:t>Using</w:t>
      </w:r>
      <w:r>
        <w:rPr>
          <w:rFonts w:hint="eastAsia"/>
          <w:lang w:eastAsia="zh-CN"/>
        </w:rPr>
        <w:t xml:space="preserve"> OAuth</w:t>
      </w:r>
      <w:r>
        <w:rPr>
          <w:lang w:eastAsia="zh-CN"/>
        </w:rPr>
        <w:t xml:space="preserve"> 2.0, the TURN client obtains an ephemeral self-contained access token and the associated secret </w:t>
      </w:r>
      <w:r>
        <w:rPr>
          <w:rFonts w:hint="eastAsia"/>
          <w:lang w:eastAsia="zh-CN"/>
        </w:rPr>
        <w:t xml:space="preserve">session key from the </w:t>
      </w:r>
      <w:r>
        <w:rPr>
          <w:lang w:eastAsia="zh-CN"/>
        </w:rPr>
        <w:t>authorization</w:t>
      </w:r>
      <w:r>
        <w:rPr>
          <w:rFonts w:hint="eastAsia"/>
          <w:lang w:eastAsia="zh-CN"/>
        </w:rPr>
        <w:t xml:space="preserve"> server</w:t>
      </w:r>
      <w:r>
        <w:rPr>
          <w:lang w:eastAsia="zh-CN"/>
        </w:rPr>
        <w:t xml:space="preserve">. The authorization server acts as a trusted third party that binds the secret session key to the generated access token. </w:t>
      </w:r>
      <w:r>
        <w:t>The token is presented to the TURN server instead of username/password credentials. The server performs two checks to authorize the TURN client – it validates the authenticity of the received self-contained token, and in addition, also verifies that the TURN client is in possession of the secret key. It provides required services only after both the checks succeed. The secret key is used to integrity protect the connection between TURN client and TURN server.</w:t>
      </w:r>
    </w:p>
    <w:p w14:paraId="3C0AFE64" w14:textId="77777777" w:rsidR="009758BD" w:rsidRDefault="009758BD" w:rsidP="009758BD">
      <w:r>
        <w:t>The salient security features of this solution are the following:</w:t>
      </w:r>
    </w:p>
    <w:p w14:paraId="0CCE1F18" w14:textId="77777777" w:rsidR="009758BD" w:rsidRDefault="009758BD" w:rsidP="009758BD">
      <w:pPr>
        <w:pStyle w:val="B1"/>
      </w:pPr>
      <w:r>
        <w:t>a.</w:t>
      </w:r>
      <w:r>
        <w:tab/>
        <w:t xml:space="preserve">Using ephemeral access token and session key with short lifetimes (in secs) ensure that access to TURN server can be controlled even if one or both of them are compromised in WIC. The session key has lifetime that corresponds to the lifetime of the access token. </w:t>
      </w:r>
    </w:p>
    <w:p w14:paraId="5A8B8A3F" w14:textId="77777777" w:rsidR="009758BD" w:rsidRDefault="009758BD" w:rsidP="009758BD">
      <w:pPr>
        <w:pStyle w:val="B1"/>
      </w:pPr>
      <w:r>
        <w:t>b.</w:t>
      </w:r>
      <w:r>
        <w:tab/>
        <w:t>The proof-of-possession security concept is used by the TURN server to authenticate the TURN client. A secret session key is bound to the access token by the Authorization server. This key is used to integrity-protect TURN messages between the TURN client and the server. The server confirms the authenticity of the TURN client by verifying the message integrity of the received message against the message integrity populated by the client.</w:t>
      </w:r>
    </w:p>
    <w:p w14:paraId="36438B5F" w14:textId="77777777" w:rsidR="009758BD" w:rsidRDefault="009758BD" w:rsidP="009758BD">
      <w:pPr>
        <w:pStyle w:val="B1"/>
      </w:pPr>
      <w:r>
        <w:t>c.</w:t>
      </w:r>
      <w:r>
        <w:tab/>
        <w:t>Real usernames are not used in TURN messages. This ensures that there is no privacy leakage by any snooping adversary.</w:t>
      </w:r>
    </w:p>
    <w:p w14:paraId="58469859" w14:textId="77777777" w:rsidR="009758BD" w:rsidRDefault="009758BD" w:rsidP="009758BD">
      <w:r>
        <w:t xml:space="preserve">This solution has impacts on the following IMS </w:t>
      </w:r>
      <w:proofErr w:type="spellStart"/>
      <w:r>
        <w:t>WebRTC</w:t>
      </w:r>
      <w:proofErr w:type="spellEnd"/>
      <w:r>
        <w:t xml:space="preserve"> functional entities:</w:t>
      </w:r>
    </w:p>
    <w:p w14:paraId="274F6A32" w14:textId="40E3DB65" w:rsidR="009758BD" w:rsidRDefault="009758BD" w:rsidP="009758BD">
      <w:pPr>
        <w:pStyle w:val="B1"/>
      </w:pPr>
      <w:r>
        <w:rPr>
          <w:lang w:eastAsia="zh-CN"/>
        </w:rPr>
        <w:t>-</w:t>
      </w:r>
      <w:r>
        <w:rPr>
          <w:lang w:eastAsia="zh-CN"/>
        </w:rPr>
        <w:tab/>
        <w:t xml:space="preserve">WAF: WAF has to support extensions as defined by </w:t>
      </w:r>
      <w:ins w:id="12" w:author="Lionel" w:date="2020-04-07T12:01:00Z">
        <w:r w:rsidR="007D5EB8">
          <w:t>IETF RFC 7635 </w:t>
        </w:r>
      </w:ins>
      <w:del w:id="13" w:author="Lionel" w:date="2020-04-07T12:01:00Z">
        <w:r w:rsidDel="007D5EB8">
          <w:rPr>
            <w:lang w:eastAsia="zh-CN"/>
          </w:rPr>
          <w:delText xml:space="preserve">the IETF draft RFC </w:delText>
        </w:r>
      </w:del>
      <w:r>
        <w:rPr>
          <w:lang w:eastAsia="zh-CN"/>
        </w:rPr>
        <w:t xml:space="preserve">[70]. WAF generates </w:t>
      </w:r>
      <w:proofErr w:type="gramStart"/>
      <w:r>
        <w:rPr>
          <w:lang w:eastAsia="zh-CN"/>
        </w:rPr>
        <w:t>a self</w:t>
      </w:r>
      <w:proofErr w:type="gramEnd"/>
      <w:r>
        <w:rPr>
          <w:lang w:eastAsia="zh-CN"/>
        </w:rPr>
        <w:t xml:space="preserve">-contained access token and other required parameters (TURN session key and key id) in compliance with </w:t>
      </w:r>
      <w:del w:id="14" w:author="Lionel" w:date="2020-04-07T12:01:00Z">
        <w:r w:rsidDel="007D5EB8">
          <w:rPr>
            <w:lang w:eastAsia="zh-CN"/>
          </w:rPr>
          <w:delText xml:space="preserve">the IETF draft RFC </w:delText>
        </w:r>
      </w:del>
      <w:ins w:id="15" w:author="Lionel" w:date="2020-04-07T12:01:00Z">
        <w:r w:rsidR="007D5EB8">
          <w:t>IETF RFC 7635 </w:t>
        </w:r>
      </w:ins>
      <w:r>
        <w:rPr>
          <w:lang w:eastAsia="zh-CN"/>
        </w:rPr>
        <w:t xml:space="preserve">[70].  </w:t>
      </w:r>
      <w:r>
        <w:t xml:space="preserve">The WAF and the TURN server share a long-term secret K. This key is used by the WAF to generate additional keys for encrypting the access token and ensuring message integrity of the message. Additional details on this can be found in </w:t>
      </w:r>
      <w:del w:id="16" w:author="Lionel" w:date="2020-04-07T12:01:00Z">
        <w:r w:rsidDel="007D5EB8">
          <w:delText xml:space="preserve">the IETF draft RFC </w:delText>
        </w:r>
      </w:del>
      <w:ins w:id="17" w:author="Lionel" w:date="2020-04-07T12:01:00Z">
        <w:r w:rsidR="007D5EB8">
          <w:t>IETF RFC 7635 </w:t>
        </w:r>
      </w:ins>
      <w:r>
        <w:t>[70]. The provisioning of the long-term secret key in WAF and TURN server is out of scope of this solution.</w:t>
      </w:r>
    </w:p>
    <w:p w14:paraId="2CA9CE2A" w14:textId="77777777" w:rsidR="009758BD" w:rsidRDefault="009758BD" w:rsidP="009758BD">
      <w:pPr>
        <w:pStyle w:val="B1"/>
        <w:rPr>
          <w:lang w:eastAsia="zh-CN"/>
        </w:rPr>
      </w:pPr>
      <w:r>
        <w:t>-</w:t>
      </w:r>
      <w:r>
        <w:tab/>
      </w:r>
      <w:proofErr w:type="spellStart"/>
      <w:r w:rsidRPr="007D4B2A">
        <w:t>WebRTC</w:t>
      </w:r>
      <w:proofErr w:type="spellEnd"/>
      <w:r w:rsidRPr="007D4B2A">
        <w:t xml:space="preserve"> IM</w:t>
      </w:r>
      <w:r>
        <w:t xml:space="preserve">S Client (WIC): </w:t>
      </w:r>
      <w:r w:rsidRPr="007D4B2A">
        <w:rPr>
          <w:lang w:eastAsia="zh-CN"/>
        </w:rPr>
        <w:t>The WIC per</w:t>
      </w:r>
      <w:r>
        <w:rPr>
          <w:lang w:eastAsia="zh-CN"/>
        </w:rPr>
        <w:t xml:space="preserve">forms the HTTPS request to </w:t>
      </w:r>
      <w:r w:rsidRPr="007D4B2A">
        <w:rPr>
          <w:lang w:eastAsia="zh-CN"/>
        </w:rPr>
        <w:t>WAF to obt</w:t>
      </w:r>
      <w:r>
        <w:rPr>
          <w:lang w:eastAsia="zh-CN"/>
        </w:rPr>
        <w:t xml:space="preserve">ain the access token, TURN session key and the key id. The </w:t>
      </w:r>
      <w:r w:rsidRPr="007D4B2A">
        <w:rPr>
          <w:lang w:eastAsia="zh-CN"/>
        </w:rPr>
        <w:t>WAF respo</w:t>
      </w:r>
      <w:r>
        <w:rPr>
          <w:lang w:eastAsia="zh-CN"/>
        </w:rPr>
        <w:t>nds with the required parameters.</w:t>
      </w:r>
      <w:r w:rsidRPr="007D4B2A">
        <w:rPr>
          <w:lang w:eastAsia="zh-CN"/>
        </w:rPr>
        <w:t xml:space="preserve"> The WIC configures these parameters in the TURN client through the W3C </w:t>
      </w:r>
      <w:proofErr w:type="spellStart"/>
      <w:r w:rsidRPr="007D4B2A">
        <w:rPr>
          <w:lang w:eastAsia="zh-CN"/>
        </w:rPr>
        <w:t>RTCPeerConnection</w:t>
      </w:r>
      <w:proofErr w:type="spellEnd"/>
      <w:r>
        <w:rPr>
          <w:lang w:eastAsia="zh-CN"/>
        </w:rPr>
        <w:t xml:space="preserve"> API. </w:t>
      </w:r>
    </w:p>
    <w:p w14:paraId="0956FE79" w14:textId="6A5A7D35" w:rsidR="009758BD" w:rsidRPr="00B32E67" w:rsidRDefault="009758BD" w:rsidP="009758BD">
      <w:pPr>
        <w:rPr>
          <w:lang w:eastAsia="zh-CN"/>
        </w:rPr>
      </w:pPr>
      <w:r>
        <w:rPr>
          <w:lang w:eastAsia="zh-CN"/>
        </w:rPr>
        <w:t xml:space="preserve">This solution also assumes that the TURN client and the TURN server are compliant with the extensions defined in </w:t>
      </w:r>
      <w:del w:id="18" w:author="Lionel" w:date="2020-04-07T12:01:00Z">
        <w:r w:rsidDel="007D5EB8">
          <w:rPr>
            <w:lang w:eastAsia="zh-CN"/>
          </w:rPr>
          <w:delText xml:space="preserve">the IETF draft RFC </w:delText>
        </w:r>
      </w:del>
      <w:ins w:id="19" w:author="Lionel" w:date="2020-04-07T12:01:00Z">
        <w:r w:rsidR="007D5EB8">
          <w:t>IETF RFC 7635 </w:t>
        </w:r>
      </w:ins>
      <w:r>
        <w:rPr>
          <w:lang w:eastAsia="zh-CN"/>
        </w:rPr>
        <w:t xml:space="preserve">[70]. </w:t>
      </w:r>
    </w:p>
    <w:p w14:paraId="7DF23C55" w14:textId="77777777" w:rsidR="001E41F3" w:rsidRDefault="001E41F3">
      <w:pPr>
        <w:rPr>
          <w:noProof/>
        </w:rPr>
      </w:pPr>
    </w:p>
    <w:p w14:paraId="4ED9FA41" w14:textId="77777777" w:rsidR="005722B0" w:rsidRDefault="005722B0" w:rsidP="005722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Next Change * * * *</w:t>
      </w:r>
    </w:p>
    <w:p w14:paraId="00343200" w14:textId="77777777" w:rsidR="009758BD" w:rsidRDefault="009758BD" w:rsidP="009758BD">
      <w:pPr>
        <w:pStyle w:val="Titre3"/>
      </w:pPr>
      <w:bookmarkStart w:id="20" w:name="_Toc492909355"/>
      <w:r>
        <w:t>X.5.3.2</w:t>
      </w:r>
      <w:r>
        <w:tab/>
        <w:t>Procedures</w:t>
      </w:r>
      <w:bookmarkEnd w:id="20"/>
    </w:p>
    <w:p w14:paraId="6D6EEC62" w14:textId="77777777" w:rsidR="009758BD" w:rsidRPr="009476A8" w:rsidRDefault="009758BD" w:rsidP="009758BD">
      <w:pPr>
        <w:keepNext/>
      </w:pPr>
      <w:r>
        <w:t>The procedure provided in this clause is non-normative text due to 3GPP’s decision not to standardize the interfaces between the WIC and the WWSF (W1) and between the WWSF and the WAF (W4). These reference points may therefore be realized in a way different from the one described in this clause.</w:t>
      </w:r>
    </w:p>
    <w:p w14:paraId="536F6942" w14:textId="77777777" w:rsidR="009758BD" w:rsidRDefault="009758BD" w:rsidP="009758BD">
      <w:r>
        <w:t xml:space="preserve">Figure X.5.3.2-1 illustrates a TURN authentication flow in IMS </w:t>
      </w:r>
      <w:proofErr w:type="spellStart"/>
      <w:r>
        <w:t>WebRTC</w:t>
      </w:r>
      <w:proofErr w:type="spellEnd"/>
      <w:r>
        <w:t xml:space="preserve"> based on OAuth 2.0 access token. As an example flow, OAuth Client credentials grant is used in this procedure to obtain an access token. </w:t>
      </w:r>
    </w:p>
    <w:p w14:paraId="7425E237" w14:textId="77777777" w:rsidR="009758BD" w:rsidRDefault="009758BD" w:rsidP="009758BD">
      <w:pPr>
        <w:rPr>
          <w:lang w:eastAsia="zh-CN"/>
        </w:rPr>
      </w:pPr>
      <w:r>
        <w:rPr>
          <w:lang w:eastAsia="zh-CN"/>
        </w:rPr>
        <w:t>Following is the mapping of various roles:</w:t>
      </w:r>
    </w:p>
    <w:p w14:paraId="6C643EA1" w14:textId="77777777" w:rsidR="009758BD" w:rsidRDefault="009758BD" w:rsidP="009758BD">
      <w:pPr>
        <w:pStyle w:val="B1"/>
        <w:rPr>
          <w:lang w:eastAsia="zh-CN"/>
        </w:rPr>
      </w:pPr>
      <w:r>
        <w:rPr>
          <w:lang w:eastAsia="zh-CN"/>
        </w:rPr>
        <w:t>a)</w:t>
      </w:r>
      <w:r>
        <w:rPr>
          <w:lang w:eastAsia="zh-CN"/>
        </w:rPr>
        <w:tab/>
        <w:t>The Browser, executing ICE Agent on behalf of the WIC, is the TURN client.</w:t>
      </w:r>
    </w:p>
    <w:p w14:paraId="5CC3A0D8" w14:textId="77777777" w:rsidR="009758BD" w:rsidRDefault="009758BD" w:rsidP="009758BD">
      <w:pPr>
        <w:pStyle w:val="B1"/>
        <w:rPr>
          <w:lang w:eastAsia="zh-CN"/>
        </w:rPr>
      </w:pPr>
      <w:r>
        <w:rPr>
          <w:lang w:eastAsia="zh-CN"/>
        </w:rPr>
        <w:t>b)</w:t>
      </w:r>
      <w:r>
        <w:rPr>
          <w:lang w:eastAsia="zh-CN"/>
        </w:rPr>
        <w:tab/>
        <w:t>The WWSF is the OAuth client that interacts with the OAuth server to authenticate, and obtain access token.</w:t>
      </w:r>
    </w:p>
    <w:p w14:paraId="57FE7022" w14:textId="77777777" w:rsidR="009758BD" w:rsidRDefault="009758BD" w:rsidP="009758BD">
      <w:pPr>
        <w:pStyle w:val="B1"/>
        <w:rPr>
          <w:lang w:eastAsia="zh-CN"/>
        </w:rPr>
      </w:pPr>
      <w:r>
        <w:rPr>
          <w:lang w:eastAsia="zh-CN"/>
        </w:rPr>
        <w:t>c)</w:t>
      </w:r>
      <w:r>
        <w:rPr>
          <w:lang w:eastAsia="zh-CN"/>
        </w:rPr>
        <w:tab/>
        <w:t>The WAF</w:t>
      </w:r>
      <w:r>
        <w:rPr>
          <w:rFonts w:hint="eastAsia"/>
          <w:lang w:eastAsia="zh-CN"/>
        </w:rPr>
        <w:t xml:space="preserve"> </w:t>
      </w:r>
      <w:r>
        <w:rPr>
          <w:lang w:eastAsia="zh-CN"/>
        </w:rPr>
        <w:t>i</w:t>
      </w:r>
      <w:r>
        <w:rPr>
          <w:rFonts w:hint="eastAsia"/>
          <w:lang w:eastAsia="zh-CN"/>
        </w:rPr>
        <w:t xml:space="preserve">s </w:t>
      </w:r>
      <w:r>
        <w:rPr>
          <w:lang w:eastAsia="zh-CN"/>
        </w:rPr>
        <w:t xml:space="preserve">the OAuth </w:t>
      </w:r>
      <w:r>
        <w:rPr>
          <w:rFonts w:hint="eastAsia"/>
          <w:lang w:eastAsia="zh-CN"/>
        </w:rPr>
        <w:t>authorization server t</w:t>
      </w:r>
      <w:r>
        <w:rPr>
          <w:lang w:eastAsia="zh-CN"/>
        </w:rPr>
        <w:t>hat authenticates WWSF, the OAuth client, and</w:t>
      </w:r>
      <w:r>
        <w:rPr>
          <w:rFonts w:hint="eastAsia"/>
          <w:lang w:eastAsia="zh-CN"/>
        </w:rPr>
        <w:t xml:space="preserve"> issue</w:t>
      </w:r>
      <w:r>
        <w:rPr>
          <w:lang w:eastAsia="zh-CN"/>
        </w:rPr>
        <w:t>s</w:t>
      </w:r>
      <w:r>
        <w:rPr>
          <w:rFonts w:hint="eastAsia"/>
          <w:lang w:eastAsia="zh-CN"/>
        </w:rPr>
        <w:t xml:space="preserve"> </w:t>
      </w:r>
      <w:r>
        <w:rPr>
          <w:lang w:eastAsia="zh-CN"/>
        </w:rPr>
        <w:t xml:space="preserve">access </w:t>
      </w:r>
      <w:r>
        <w:rPr>
          <w:rFonts w:hint="eastAsia"/>
          <w:lang w:eastAsia="zh-CN"/>
        </w:rPr>
        <w:t>token</w:t>
      </w:r>
      <w:r>
        <w:rPr>
          <w:lang w:eastAsia="zh-CN"/>
        </w:rPr>
        <w:t xml:space="preserve"> and other required TURN parameters.</w:t>
      </w:r>
    </w:p>
    <w:p w14:paraId="5720B73F" w14:textId="77777777" w:rsidR="009758BD" w:rsidRDefault="009758BD" w:rsidP="009758BD">
      <w:pPr>
        <w:pStyle w:val="B1"/>
        <w:rPr>
          <w:lang w:eastAsia="zh-CN"/>
        </w:rPr>
      </w:pPr>
      <w:r>
        <w:rPr>
          <w:lang w:eastAsia="zh-CN"/>
        </w:rPr>
        <w:t>d)</w:t>
      </w:r>
      <w:r>
        <w:rPr>
          <w:lang w:eastAsia="zh-CN"/>
        </w:rPr>
        <w:tab/>
        <w:t>T</w:t>
      </w:r>
      <w:r>
        <w:rPr>
          <w:rFonts w:hint="eastAsia"/>
          <w:lang w:eastAsia="zh-CN"/>
        </w:rPr>
        <w:t xml:space="preserve">he TURN </w:t>
      </w:r>
      <w:r>
        <w:rPr>
          <w:lang w:eastAsia="zh-CN"/>
        </w:rPr>
        <w:t>serve</w:t>
      </w:r>
      <w:r>
        <w:rPr>
          <w:rFonts w:hint="eastAsia"/>
          <w:lang w:eastAsia="zh-CN"/>
        </w:rPr>
        <w:t xml:space="preserve">r </w:t>
      </w:r>
      <w:r>
        <w:rPr>
          <w:lang w:eastAsia="zh-CN"/>
        </w:rPr>
        <w:t>i</w:t>
      </w:r>
      <w:r>
        <w:rPr>
          <w:rFonts w:hint="eastAsia"/>
          <w:lang w:eastAsia="zh-CN"/>
        </w:rPr>
        <w:t xml:space="preserve">s the </w:t>
      </w:r>
      <w:r>
        <w:rPr>
          <w:lang w:eastAsia="zh-CN"/>
        </w:rPr>
        <w:t xml:space="preserve">OAuth </w:t>
      </w:r>
      <w:r>
        <w:rPr>
          <w:rFonts w:hint="eastAsia"/>
          <w:lang w:eastAsia="zh-CN"/>
        </w:rPr>
        <w:t>resource server t</w:t>
      </w:r>
      <w:r>
        <w:rPr>
          <w:lang w:eastAsia="zh-CN"/>
        </w:rPr>
        <w:t>hat receives and validates the access token from the TURN client.</w:t>
      </w:r>
    </w:p>
    <w:p w14:paraId="1D22BF22" w14:textId="77777777" w:rsidR="009758BD" w:rsidRDefault="009758BD" w:rsidP="009758BD">
      <w:pPr>
        <w:pStyle w:val="TH"/>
      </w:pPr>
      <w:r w:rsidRPr="007D4B2A">
        <w:lastRenderedPageBreak/>
        <w:t xml:space="preserve"> </w:t>
      </w:r>
      <w:r>
        <w:object w:dxaOrig="11705" w:dyaOrig="9235" w14:anchorId="075FC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80.35pt" o:ole="">
            <v:imagedata r:id="rId16" o:title=""/>
          </v:shape>
          <o:OLEObject Type="Embed" ProgID="Visio.Drawing.11" ShapeID="_x0000_i1025" DrawAspect="Content" ObjectID="_1653483855" r:id="rId17"/>
        </w:object>
      </w:r>
    </w:p>
    <w:p w14:paraId="590B4D9F" w14:textId="77777777" w:rsidR="009758BD" w:rsidRDefault="009758BD" w:rsidP="009758BD">
      <w:pPr>
        <w:pStyle w:val="TF"/>
      </w:pPr>
      <w:r>
        <w:t>Figure X.5.3.2-1 TURN authentication based on OAuth 2.0 access token</w:t>
      </w:r>
    </w:p>
    <w:p w14:paraId="21ADB789" w14:textId="77777777" w:rsidR="009758BD" w:rsidRDefault="009758BD" w:rsidP="009758BD">
      <w:r>
        <w:t>The details of the signalling flows are as follows:</w:t>
      </w:r>
    </w:p>
    <w:p w14:paraId="2066D664" w14:textId="77777777" w:rsidR="009758BD" w:rsidRPr="009536E8" w:rsidRDefault="009758BD" w:rsidP="009758BD">
      <w:pPr>
        <w:rPr>
          <w:bCs/>
          <w:u w:val="single"/>
        </w:rPr>
      </w:pPr>
      <w:r w:rsidRPr="009536E8">
        <w:rPr>
          <w:bCs/>
          <w:u w:val="single"/>
        </w:rPr>
        <w:t>Pre-</w:t>
      </w:r>
      <w:proofErr w:type="gramStart"/>
      <w:r w:rsidRPr="009536E8">
        <w:rPr>
          <w:bCs/>
          <w:u w:val="single"/>
        </w:rPr>
        <w:t>requisite :</w:t>
      </w:r>
      <w:proofErr w:type="gramEnd"/>
    </w:p>
    <w:p w14:paraId="243B8914" w14:textId="77777777" w:rsidR="009758BD" w:rsidRPr="00C84A33" w:rsidRDefault="009758BD" w:rsidP="009758BD">
      <w:pPr>
        <w:pStyle w:val="B1"/>
        <w:rPr>
          <w:b/>
        </w:rPr>
      </w:pPr>
      <w:r w:rsidRPr="00C84A33">
        <w:rPr>
          <w:b/>
        </w:rPr>
        <w:t>a. WWSF registers with the WAF [7</w:t>
      </w:r>
      <w:r>
        <w:rPr>
          <w:b/>
        </w:rPr>
        <w:t>2</w:t>
      </w:r>
      <w:r w:rsidRPr="00C84A33">
        <w:rPr>
          <w:b/>
        </w:rPr>
        <w:t>]</w:t>
      </w:r>
    </w:p>
    <w:p w14:paraId="1B069A70" w14:textId="77777777" w:rsidR="009758BD" w:rsidRPr="009536E8" w:rsidRDefault="009758BD" w:rsidP="009758BD">
      <w:pPr>
        <w:pStyle w:val="B1"/>
        <w:rPr>
          <w:bCs/>
        </w:rPr>
      </w:pPr>
      <w:r w:rsidRPr="009536E8">
        <w:rPr>
          <w:bCs/>
        </w:rPr>
        <w:t xml:space="preserve">WWSF, as the OAuth client, registers with the WAF associated with the TURN server. </w:t>
      </w:r>
      <w:proofErr w:type="gramStart"/>
      <w:r w:rsidRPr="009536E8">
        <w:rPr>
          <w:bCs/>
        </w:rPr>
        <w:t>The  WAF</w:t>
      </w:r>
      <w:proofErr w:type="gramEnd"/>
      <w:r w:rsidRPr="009536E8">
        <w:rPr>
          <w:bCs/>
        </w:rPr>
        <w:t xml:space="preserve"> assigns a unique client id and client password to the registered WIC.</w:t>
      </w:r>
    </w:p>
    <w:p w14:paraId="675F69D1" w14:textId="77777777" w:rsidR="009758BD" w:rsidRPr="00C84A33" w:rsidRDefault="009758BD" w:rsidP="009758BD">
      <w:pPr>
        <w:pStyle w:val="B1"/>
        <w:rPr>
          <w:b/>
        </w:rPr>
      </w:pPr>
      <w:r w:rsidRPr="00C84A33">
        <w:rPr>
          <w:b/>
        </w:rPr>
        <w:t>b. WIC registers with the IMS</w:t>
      </w:r>
    </w:p>
    <w:p w14:paraId="526B5A6E" w14:textId="77777777" w:rsidR="009758BD" w:rsidRPr="009536E8" w:rsidRDefault="009758BD" w:rsidP="009758BD">
      <w:pPr>
        <w:pStyle w:val="B1"/>
        <w:rPr>
          <w:bCs/>
          <w:u w:val="single"/>
        </w:rPr>
      </w:pPr>
      <w:r w:rsidRPr="009536E8">
        <w:rPr>
          <w:bCs/>
          <w:u w:val="single"/>
        </w:rPr>
        <w:t xml:space="preserve">The WIC performs IMS registration before the user is allowed to use IMS services. The user accesses a URI to initiate an HTTPS connection to the WWSF. The WIC is downloaded and initialized by the browser. The WIC performs one of the IMS </w:t>
      </w:r>
      <w:proofErr w:type="spellStart"/>
      <w:r w:rsidRPr="009536E8">
        <w:rPr>
          <w:bCs/>
          <w:u w:val="single"/>
        </w:rPr>
        <w:t>WebRTC</w:t>
      </w:r>
      <w:proofErr w:type="spellEnd"/>
      <w:r w:rsidRPr="009536E8">
        <w:rPr>
          <w:bCs/>
          <w:u w:val="single"/>
        </w:rPr>
        <w:t xml:space="preserve"> registration procedures to register with the IMS network.</w:t>
      </w:r>
    </w:p>
    <w:p w14:paraId="7B791030" w14:textId="77777777" w:rsidR="009758BD" w:rsidRPr="009536E8" w:rsidRDefault="009758BD" w:rsidP="009758BD">
      <w:pPr>
        <w:rPr>
          <w:bCs/>
        </w:rPr>
      </w:pPr>
      <w:r w:rsidRPr="009536E8">
        <w:rPr>
          <w:bCs/>
        </w:rPr>
        <w:t xml:space="preserve">Both these steps are completed in advance of the following steps. </w:t>
      </w:r>
    </w:p>
    <w:p w14:paraId="6E6F06A8" w14:textId="77777777" w:rsidR="009758BD" w:rsidRPr="00C84A33" w:rsidRDefault="009758BD" w:rsidP="009758BD">
      <w:pPr>
        <w:pStyle w:val="B1"/>
        <w:rPr>
          <w:b/>
        </w:rPr>
      </w:pPr>
      <w:r w:rsidRPr="00C84A33">
        <w:rPr>
          <w:b/>
        </w:rPr>
        <w:t xml:space="preserve">1. User clicks on a button to make a </w:t>
      </w:r>
      <w:proofErr w:type="spellStart"/>
      <w:r w:rsidRPr="00C84A33">
        <w:rPr>
          <w:b/>
        </w:rPr>
        <w:t>WebRTC</w:t>
      </w:r>
      <w:proofErr w:type="spellEnd"/>
      <w:r w:rsidRPr="00C84A33">
        <w:rPr>
          <w:b/>
        </w:rPr>
        <w:t xml:space="preserve"> call</w:t>
      </w:r>
    </w:p>
    <w:p w14:paraId="345F5996" w14:textId="77777777" w:rsidR="009758BD" w:rsidRPr="009536E8" w:rsidRDefault="009758BD" w:rsidP="009758BD">
      <w:pPr>
        <w:pStyle w:val="B1"/>
      </w:pPr>
      <w:r w:rsidRPr="009536E8">
        <w:t xml:space="preserve">The user clicks on a button to make a </w:t>
      </w:r>
      <w:proofErr w:type="spellStart"/>
      <w:r w:rsidRPr="009536E8">
        <w:t>WebRTC</w:t>
      </w:r>
      <w:proofErr w:type="spellEnd"/>
      <w:r w:rsidRPr="009536E8">
        <w:t xml:space="preserve"> call. </w:t>
      </w:r>
    </w:p>
    <w:p w14:paraId="48FCA163" w14:textId="77777777" w:rsidR="009758BD" w:rsidRPr="00C84A33" w:rsidRDefault="009758BD" w:rsidP="009758BD">
      <w:pPr>
        <w:pStyle w:val="B1"/>
        <w:rPr>
          <w:b/>
        </w:rPr>
      </w:pPr>
      <w:r w:rsidRPr="00C84A33">
        <w:rPr>
          <w:b/>
        </w:rPr>
        <w:t>2. WIC requests Access token</w:t>
      </w:r>
    </w:p>
    <w:p w14:paraId="1EC84143" w14:textId="77777777" w:rsidR="009758BD" w:rsidRPr="009536E8" w:rsidRDefault="009758BD" w:rsidP="009758BD">
      <w:pPr>
        <w:pStyle w:val="B1"/>
      </w:pPr>
      <w:r>
        <w:t xml:space="preserve">The WIC requests access token from the WWSF. </w:t>
      </w:r>
    </w:p>
    <w:p w14:paraId="037C6935" w14:textId="77777777" w:rsidR="009758BD" w:rsidRPr="00C84A33" w:rsidRDefault="009758BD" w:rsidP="009758BD">
      <w:pPr>
        <w:pStyle w:val="B1"/>
        <w:rPr>
          <w:b/>
        </w:rPr>
      </w:pPr>
      <w:r w:rsidRPr="00C84A33">
        <w:rPr>
          <w:b/>
        </w:rPr>
        <w:t>3. User authentication and authorization</w:t>
      </w:r>
    </w:p>
    <w:p w14:paraId="56DCBCC4" w14:textId="77777777" w:rsidR="009758BD" w:rsidRDefault="009758BD" w:rsidP="009758BD">
      <w:pPr>
        <w:pStyle w:val="B1"/>
      </w:pPr>
      <w:r>
        <w:lastRenderedPageBreak/>
        <w:t>The WWSF authenticates the user and obtains user authorization to allow WIC to setup a call.</w:t>
      </w:r>
      <w:r w:rsidRPr="00D975CF">
        <w:t xml:space="preserve"> </w:t>
      </w:r>
    </w:p>
    <w:p w14:paraId="6D4292FA" w14:textId="77777777" w:rsidR="009758BD" w:rsidRPr="00D975CF" w:rsidRDefault="009758BD" w:rsidP="009758BD">
      <w:pPr>
        <w:pStyle w:val="NO"/>
      </w:pPr>
      <w:r>
        <w:t>NOTE 1:</w:t>
      </w:r>
      <w:r>
        <w:tab/>
        <w:t>This step is optional. WWSF could skip this step if it has authenticated and obtained user’s authorization during IMS registration in scenarios 2 and 3, and IMS registration is still considered active.</w:t>
      </w:r>
    </w:p>
    <w:p w14:paraId="2E0D709D" w14:textId="77777777" w:rsidR="009758BD" w:rsidRPr="00C84A33" w:rsidRDefault="009758BD" w:rsidP="009758BD">
      <w:pPr>
        <w:pStyle w:val="B1"/>
        <w:rPr>
          <w:b/>
        </w:rPr>
      </w:pPr>
      <w:r w:rsidRPr="00C84A33">
        <w:rPr>
          <w:b/>
        </w:rPr>
        <w:t>4. WWSF requests access token from WAF</w:t>
      </w:r>
    </w:p>
    <w:p w14:paraId="54A6112C" w14:textId="3BCB9903" w:rsidR="009758BD" w:rsidRDefault="009758BD" w:rsidP="009758BD">
      <w:pPr>
        <w:pStyle w:val="B1"/>
      </w:pPr>
      <w:r>
        <w:t xml:space="preserve">WWSF starts the OAuth Client credentials flow [72]. It issues HTTP GET to request access token from WAF. WWSF includes </w:t>
      </w:r>
      <w:proofErr w:type="spellStart"/>
      <w:r>
        <w:t>client_id</w:t>
      </w:r>
      <w:proofErr w:type="spellEnd"/>
      <w:r>
        <w:t xml:space="preserve"> and </w:t>
      </w:r>
      <w:proofErr w:type="spellStart"/>
      <w:r>
        <w:t>client_password</w:t>
      </w:r>
      <w:proofErr w:type="spellEnd"/>
      <w:r>
        <w:t xml:space="preserve"> in this request. The complete set of required parameters to be included in this GET request is defined in </w:t>
      </w:r>
      <w:ins w:id="21" w:author="Lionel" w:date="2020-04-07T12:01:00Z">
        <w:r w:rsidR="007D5EB8">
          <w:t>IETF RFC 7635 </w:t>
        </w:r>
      </w:ins>
      <w:r>
        <w:t>[70].</w:t>
      </w:r>
    </w:p>
    <w:p w14:paraId="01EDB289" w14:textId="77777777" w:rsidR="009758BD" w:rsidRPr="00C84A33" w:rsidRDefault="009758BD" w:rsidP="009758BD">
      <w:pPr>
        <w:pStyle w:val="B1"/>
        <w:rPr>
          <w:b/>
        </w:rPr>
      </w:pPr>
      <w:r w:rsidRPr="00C84A33">
        <w:rPr>
          <w:b/>
        </w:rPr>
        <w:t>5. WAF validates WWSF and issues access token</w:t>
      </w:r>
    </w:p>
    <w:p w14:paraId="16E6D450" w14:textId="7CAF8BF2" w:rsidR="009758BD" w:rsidRDefault="009758BD" w:rsidP="009758BD">
      <w:pPr>
        <w:pStyle w:val="B1"/>
      </w:pPr>
      <w:r>
        <w:t xml:space="preserve">WAF authenticates WWSF and generates access token, session key and key id (kid) according to </w:t>
      </w:r>
      <w:ins w:id="22" w:author="Lionel" w:date="2020-04-07T12:02:00Z">
        <w:r w:rsidR="007D5EB8">
          <w:t>IETF RFC 7635 </w:t>
        </w:r>
      </w:ins>
      <w:r>
        <w:t xml:space="preserve">[70]. Access token is structured according to the format in </w:t>
      </w:r>
      <w:ins w:id="23" w:author="Lionel" w:date="2020-04-07T12:02:00Z">
        <w:r w:rsidR="007D5EB8">
          <w:t>IETF RFC 7635 </w:t>
        </w:r>
      </w:ins>
      <w:r>
        <w:t xml:space="preserve">[70]. </w:t>
      </w:r>
    </w:p>
    <w:p w14:paraId="306BD0CA" w14:textId="77777777" w:rsidR="009758BD" w:rsidRDefault="009758BD" w:rsidP="009758BD">
      <w:pPr>
        <w:pStyle w:val="B1"/>
      </w:pPr>
      <w:r>
        <w:t>The access token, session key and key identifier (kid) is returned back to WWSF.</w:t>
      </w:r>
    </w:p>
    <w:p w14:paraId="3335AA0E" w14:textId="77777777" w:rsidR="009758BD" w:rsidRPr="00C84A33" w:rsidRDefault="009758BD" w:rsidP="009758BD">
      <w:pPr>
        <w:pStyle w:val="B1"/>
        <w:rPr>
          <w:b/>
        </w:rPr>
      </w:pPr>
      <w:r w:rsidRPr="00C84A33">
        <w:rPr>
          <w:b/>
        </w:rPr>
        <w:t>6. WIC obtains access token from WWSF</w:t>
      </w:r>
    </w:p>
    <w:p w14:paraId="2CC9984E" w14:textId="77777777" w:rsidR="009758BD" w:rsidRPr="006A7FB4" w:rsidRDefault="009758BD" w:rsidP="009758BD">
      <w:pPr>
        <w:pStyle w:val="B1"/>
      </w:pPr>
      <w:r>
        <w:t>WWSF forwards the access token, session key and the key identifier (kid) to WIC.</w:t>
      </w:r>
    </w:p>
    <w:p w14:paraId="4CE4AB2C" w14:textId="77777777" w:rsidR="009758BD" w:rsidRPr="00C84A33" w:rsidRDefault="009758BD" w:rsidP="009758BD">
      <w:pPr>
        <w:pStyle w:val="B1"/>
        <w:rPr>
          <w:b/>
        </w:rPr>
      </w:pPr>
      <w:r w:rsidRPr="00C84A33">
        <w:rPr>
          <w:b/>
        </w:rPr>
        <w:t xml:space="preserve">7. WIC initiates a </w:t>
      </w:r>
      <w:proofErr w:type="spellStart"/>
      <w:r w:rsidRPr="00C84A33">
        <w:rPr>
          <w:b/>
        </w:rPr>
        <w:t>WebRTC</w:t>
      </w:r>
      <w:proofErr w:type="spellEnd"/>
      <w:r w:rsidRPr="00C84A33">
        <w:rPr>
          <w:b/>
        </w:rPr>
        <w:t xml:space="preserve"> connection setup</w:t>
      </w:r>
    </w:p>
    <w:p w14:paraId="7B8791B8" w14:textId="77777777" w:rsidR="009758BD" w:rsidRPr="00C30E70" w:rsidRDefault="009758BD" w:rsidP="009758BD">
      <w:pPr>
        <w:pStyle w:val="B1"/>
      </w:pPr>
      <w:r>
        <w:t xml:space="preserve">The WIC initiates a </w:t>
      </w:r>
      <w:proofErr w:type="spellStart"/>
      <w:r>
        <w:t>WebRTC</w:t>
      </w:r>
      <w:proofErr w:type="spellEnd"/>
      <w:r>
        <w:t xml:space="preserve"> connection using W3C’s </w:t>
      </w:r>
      <w:proofErr w:type="spellStart"/>
      <w:r>
        <w:t>RTCPeerConnection</w:t>
      </w:r>
      <w:proofErr w:type="spellEnd"/>
      <w:r>
        <w:t xml:space="preserve"> API. TURN Server URI, key id (as username), session key (as credential) and access token are passed as arguments to this API.</w:t>
      </w:r>
    </w:p>
    <w:p w14:paraId="1AEE3EC6" w14:textId="77777777" w:rsidR="009758BD" w:rsidRPr="00C84A33" w:rsidRDefault="009758BD" w:rsidP="009758BD">
      <w:pPr>
        <w:pStyle w:val="B1"/>
        <w:rPr>
          <w:b/>
        </w:rPr>
      </w:pPr>
      <w:r w:rsidRPr="00C84A33">
        <w:rPr>
          <w:b/>
        </w:rPr>
        <w:t>8. Obtain “relayed transport address” on the TURN server</w:t>
      </w:r>
    </w:p>
    <w:p w14:paraId="40EB003B" w14:textId="77777777" w:rsidR="009758BD" w:rsidRDefault="009758BD" w:rsidP="009758BD">
      <w:pPr>
        <w:pStyle w:val="NO"/>
      </w:pPr>
      <w:r>
        <w:t xml:space="preserve">NOTE 2: This step is executed by </w:t>
      </w:r>
      <w:proofErr w:type="spellStart"/>
      <w:r>
        <w:t>WebRTC</w:t>
      </w:r>
      <w:proofErr w:type="spellEnd"/>
      <w:r>
        <w:t xml:space="preserve"> stack in the browser.  </w:t>
      </w:r>
      <w:r>
        <w:rPr>
          <w:b/>
          <w:bCs/>
        </w:rPr>
        <w:t xml:space="preserve"> </w:t>
      </w:r>
    </w:p>
    <w:p w14:paraId="1274AA28" w14:textId="7997EF50" w:rsidR="009758BD" w:rsidRDefault="009758BD" w:rsidP="009758BD">
      <w:r>
        <w:t xml:space="preserve">The </w:t>
      </w:r>
      <w:proofErr w:type="spellStart"/>
      <w:r>
        <w:t>WebRTC</w:t>
      </w:r>
      <w:proofErr w:type="spellEnd"/>
      <w:r>
        <w:t xml:space="preserve"> stack in the browser executes TURN protocol</w:t>
      </w:r>
      <w:r w:rsidRPr="00366C07">
        <w:t xml:space="preserve"> </w:t>
      </w:r>
      <w:r>
        <w:t xml:space="preserve">using enhancements for third party authorization as defined in </w:t>
      </w:r>
      <w:del w:id="24" w:author="Lionel" w:date="2020-04-07T12:02:00Z">
        <w:r w:rsidDel="007D5EB8">
          <w:delText xml:space="preserve">draft RFC </w:delText>
        </w:r>
      </w:del>
      <w:ins w:id="25" w:author="Lionel" w:date="2020-04-07T12:02:00Z">
        <w:r w:rsidR="007D5EB8">
          <w:t>IETF RFC 7635 </w:t>
        </w:r>
      </w:ins>
      <w:r>
        <w:t xml:space="preserve">[70].  A relayed transport address is allocated in the TURN server. </w:t>
      </w:r>
    </w:p>
    <w:p w14:paraId="20B08864" w14:textId="77777777" w:rsidR="009758BD" w:rsidRDefault="009758BD" w:rsidP="009758BD">
      <w:r>
        <w:t>All communication between the WIC and TURN server is now integrity protected.</w:t>
      </w:r>
    </w:p>
    <w:p w14:paraId="2F6D1F39" w14:textId="77777777" w:rsidR="009758BD" w:rsidRDefault="009758BD" w:rsidP="009758BD">
      <w:pPr>
        <w:pStyle w:val="NO"/>
      </w:pPr>
      <w:r>
        <w:t>NOTE 3:</w:t>
      </w:r>
      <w:r>
        <w:tab/>
        <w:t>It is recommended that this solution be only used in IMS registrations scenarios 2 and 3. In both the scenarios, the user authentication is delegated by the IMS network to either the WWSF or the WAF. Once the user is authenticated, WAF provides WIC with an access token. The WIC then presents this token to the IMS network during IMS registration. This is very similar to the procedure described in this section for TURN client authentication based on OAuth access token. It is therefore possible to use the same WAF for generating access token for TURN authentication.</w:t>
      </w:r>
    </w:p>
    <w:p w14:paraId="08539EB5" w14:textId="77777777" w:rsidR="009758BD" w:rsidRDefault="009758BD" w:rsidP="009758BD">
      <w:pPr>
        <w:pStyle w:val="NO"/>
      </w:pPr>
      <w:r>
        <w:t>NOTE 4:</w:t>
      </w:r>
      <w:r>
        <w:tab/>
        <w:t xml:space="preserve">IMS Registration scenario 3 provides a mechanism by which an anonymous user skips authenticating with the WWSF but is able to access IMS services like any other authenticated user. Similar mechanism is supported by this solution when "client credentials" based flow is used for TURN authentication. In the client credentials flow, WWSF is the OAuth client and requests access token on behalf of the user. WWSF authentication is performed by WAF, whereas the user authentication is performed by the WWSF. Therefore when anonymous user requests an access token, WWSF skips user authentication for the user. In the backend it will authenticate with the WAF and obtain an access token. The access token is then presented back to the user. </w:t>
      </w:r>
    </w:p>
    <w:p w14:paraId="0FC6FA96" w14:textId="77777777" w:rsidR="005722B0" w:rsidRDefault="005722B0">
      <w:pPr>
        <w:rPr>
          <w:noProof/>
        </w:rPr>
      </w:pPr>
    </w:p>
    <w:sectPr w:rsidR="005722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8A5AEC" w14:textId="77777777" w:rsidR="00300E1B" w:rsidRDefault="00300E1B">
      <w:r>
        <w:separator/>
      </w:r>
    </w:p>
  </w:endnote>
  <w:endnote w:type="continuationSeparator" w:id="0">
    <w:p w14:paraId="77BBEDEC" w14:textId="77777777" w:rsidR="00300E1B" w:rsidRDefault="00300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03AD13" w14:textId="77777777" w:rsidR="00300E1B" w:rsidRDefault="00300E1B">
      <w:r>
        <w:separator/>
      </w:r>
    </w:p>
  </w:footnote>
  <w:footnote w:type="continuationSeparator" w:id="0">
    <w:p w14:paraId="607DA55F" w14:textId="77777777" w:rsidR="00300E1B" w:rsidRDefault="00300E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988A2"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22FFF"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F4A27"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57"/>
    <w:rsid w:val="00022E4A"/>
    <w:rsid w:val="000A6394"/>
    <w:rsid w:val="000B7FED"/>
    <w:rsid w:val="000C038A"/>
    <w:rsid w:val="000C6598"/>
    <w:rsid w:val="0012232B"/>
    <w:rsid w:val="0014186B"/>
    <w:rsid w:val="00145D43"/>
    <w:rsid w:val="00192C46"/>
    <w:rsid w:val="001A08B3"/>
    <w:rsid w:val="001A7B60"/>
    <w:rsid w:val="001B52F0"/>
    <w:rsid w:val="001B7A65"/>
    <w:rsid w:val="001C4E9B"/>
    <w:rsid w:val="001D16CF"/>
    <w:rsid w:val="001D33AB"/>
    <w:rsid w:val="001E41F3"/>
    <w:rsid w:val="0026004D"/>
    <w:rsid w:val="002640DD"/>
    <w:rsid w:val="00275D12"/>
    <w:rsid w:val="00284FEB"/>
    <w:rsid w:val="002860C4"/>
    <w:rsid w:val="002B5741"/>
    <w:rsid w:val="002E0587"/>
    <w:rsid w:val="00300E1B"/>
    <w:rsid w:val="00305409"/>
    <w:rsid w:val="003609EF"/>
    <w:rsid w:val="0036231A"/>
    <w:rsid w:val="00374DD4"/>
    <w:rsid w:val="003C5E98"/>
    <w:rsid w:val="003D786C"/>
    <w:rsid w:val="003E1A36"/>
    <w:rsid w:val="00410371"/>
    <w:rsid w:val="004242F1"/>
    <w:rsid w:val="00445A81"/>
    <w:rsid w:val="004B75B7"/>
    <w:rsid w:val="004E2903"/>
    <w:rsid w:val="0051580D"/>
    <w:rsid w:val="00535B17"/>
    <w:rsid w:val="00547111"/>
    <w:rsid w:val="005607FB"/>
    <w:rsid w:val="005722B0"/>
    <w:rsid w:val="00592D74"/>
    <w:rsid w:val="005E2C44"/>
    <w:rsid w:val="00621188"/>
    <w:rsid w:val="00622942"/>
    <w:rsid w:val="006257ED"/>
    <w:rsid w:val="00695808"/>
    <w:rsid w:val="006B46FB"/>
    <w:rsid w:val="006E21FB"/>
    <w:rsid w:val="007307C4"/>
    <w:rsid w:val="00730CC2"/>
    <w:rsid w:val="00731FC7"/>
    <w:rsid w:val="00792342"/>
    <w:rsid w:val="007977A8"/>
    <w:rsid w:val="007B512A"/>
    <w:rsid w:val="007C2097"/>
    <w:rsid w:val="007C2233"/>
    <w:rsid w:val="007D5EB8"/>
    <w:rsid w:val="007D6A07"/>
    <w:rsid w:val="007F0F25"/>
    <w:rsid w:val="007F7259"/>
    <w:rsid w:val="008040A8"/>
    <w:rsid w:val="008279FA"/>
    <w:rsid w:val="008626E7"/>
    <w:rsid w:val="00870EE7"/>
    <w:rsid w:val="0088624A"/>
    <w:rsid w:val="008863B9"/>
    <w:rsid w:val="008A45A6"/>
    <w:rsid w:val="008F686C"/>
    <w:rsid w:val="00904FCB"/>
    <w:rsid w:val="009148DE"/>
    <w:rsid w:val="00915ACE"/>
    <w:rsid w:val="00941E30"/>
    <w:rsid w:val="009758BD"/>
    <w:rsid w:val="009777D9"/>
    <w:rsid w:val="00991B88"/>
    <w:rsid w:val="009A5753"/>
    <w:rsid w:val="009A579D"/>
    <w:rsid w:val="009E3297"/>
    <w:rsid w:val="009E7329"/>
    <w:rsid w:val="009F734F"/>
    <w:rsid w:val="00A16B3C"/>
    <w:rsid w:val="00A246B6"/>
    <w:rsid w:val="00A47E70"/>
    <w:rsid w:val="00A50CF0"/>
    <w:rsid w:val="00A7671C"/>
    <w:rsid w:val="00AA2CBC"/>
    <w:rsid w:val="00AB6AD4"/>
    <w:rsid w:val="00AC44BF"/>
    <w:rsid w:val="00AC5820"/>
    <w:rsid w:val="00AD1CD8"/>
    <w:rsid w:val="00AD6CD2"/>
    <w:rsid w:val="00B162E8"/>
    <w:rsid w:val="00B258BB"/>
    <w:rsid w:val="00B62AC8"/>
    <w:rsid w:val="00B66269"/>
    <w:rsid w:val="00B67B97"/>
    <w:rsid w:val="00B9412F"/>
    <w:rsid w:val="00B968C8"/>
    <w:rsid w:val="00BA3EC5"/>
    <w:rsid w:val="00BA51D9"/>
    <w:rsid w:val="00BB5DFC"/>
    <w:rsid w:val="00BD279D"/>
    <w:rsid w:val="00BD6BB8"/>
    <w:rsid w:val="00C66BA2"/>
    <w:rsid w:val="00C95985"/>
    <w:rsid w:val="00CC02A0"/>
    <w:rsid w:val="00CC5026"/>
    <w:rsid w:val="00CC68D0"/>
    <w:rsid w:val="00D03F9A"/>
    <w:rsid w:val="00D06D51"/>
    <w:rsid w:val="00D24991"/>
    <w:rsid w:val="00D311A7"/>
    <w:rsid w:val="00D50255"/>
    <w:rsid w:val="00D564D7"/>
    <w:rsid w:val="00D66520"/>
    <w:rsid w:val="00DD3D06"/>
    <w:rsid w:val="00DE34CF"/>
    <w:rsid w:val="00DF6429"/>
    <w:rsid w:val="00E13F3D"/>
    <w:rsid w:val="00E20171"/>
    <w:rsid w:val="00E34898"/>
    <w:rsid w:val="00E70DD2"/>
    <w:rsid w:val="00EB09B7"/>
    <w:rsid w:val="00EE7D7C"/>
    <w:rsid w:val="00EF35C5"/>
    <w:rsid w:val="00F25D98"/>
    <w:rsid w:val="00F300FB"/>
    <w:rsid w:val="00FB4DF1"/>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622942"/>
    <w:rPr>
      <w:rFonts w:ascii="Arial" w:hAnsi="Arial"/>
      <w:sz w:val="36"/>
      <w:lang w:val="en-GB" w:eastAsia="en-US"/>
    </w:rPr>
  </w:style>
  <w:style w:type="character" w:customStyle="1" w:styleId="EXChar">
    <w:name w:val="EX Char"/>
    <w:link w:val="EX"/>
    <w:locked/>
    <w:rsid w:val="00622942"/>
    <w:rPr>
      <w:rFonts w:ascii="Times New Roman" w:hAnsi="Times New Roman"/>
      <w:lang w:val="en-GB" w:eastAsia="en-US"/>
    </w:rPr>
  </w:style>
  <w:style w:type="character" w:customStyle="1" w:styleId="B1Char">
    <w:name w:val="B1 Char"/>
    <w:basedOn w:val="Policepardfaut"/>
    <w:link w:val="B1"/>
    <w:rsid w:val="00DD3D06"/>
    <w:rPr>
      <w:rFonts w:ascii="Times New Roman" w:hAnsi="Times New Roman"/>
      <w:lang w:val="en-GB" w:eastAsia="en-US"/>
    </w:rPr>
  </w:style>
  <w:style w:type="character" w:customStyle="1" w:styleId="Titre3Car">
    <w:name w:val="Titre 3 Car"/>
    <w:aliases w:val="h3 Car"/>
    <w:basedOn w:val="Policepardfaut"/>
    <w:link w:val="Titre3"/>
    <w:rsid w:val="00DD3D06"/>
    <w:rPr>
      <w:rFonts w:ascii="Arial" w:hAnsi="Arial"/>
      <w:sz w:val="28"/>
      <w:lang w:val="en-GB" w:eastAsia="en-US"/>
    </w:rPr>
  </w:style>
  <w:style w:type="character" w:customStyle="1" w:styleId="NOZchn">
    <w:name w:val="NO Zchn"/>
    <w:basedOn w:val="Policepardfaut"/>
    <w:link w:val="NO"/>
    <w:rsid w:val="005722B0"/>
    <w:rPr>
      <w:rFonts w:ascii="Times New Roman" w:hAnsi="Times New Roman"/>
      <w:lang w:val="en-GB" w:eastAsia="en-US"/>
    </w:rPr>
  </w:style>
  <w:style w:type="character" w:customStyle="1" w:styleId="TFChar">
    <w:name w:val="TF Char"/>
    <w:basedOn w:val="Policepardfaut"/>
    <w:link w:val="TF"/>
    <w:rsid w:val="005722B0"/>
    <w:rPr>
      <w:rFonts w:ascii="Arial" w:hAnsi="Arial"/>
      <w:b/>
      <w:lang w:val="en-GB" w:eastAsia="en-US"/>
    </w:rPr>
  </w:style>
  <w:style w:type="character" w:customStyle="1" w:styleId="CRCoverPageZchn">
    <w:name w:val="CR Cover Page Zchn"/>
    <w:link w:val="CRCoverPage"/>
    <w:rsid w:val="003C5E98"/>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622942"/>
    <w:rPr>
      <w:rFonts w:ascii="Arial" w:hAnsi="Arial"/>
      <w:sz w:val="36"/>
      <w:lang w:val="en-GB" w:eastAsia="en-US"/>
    </w:rPr>
  </w:style>
  <w:style w:type="character" w:customStyle="1" w:styleId="EXChar">
    <w:name w:val="EX Char"/>
    <w:link w:val="EX"/>
    <w:locked/>
    <w:rsid w:val="00622942"/>
    <w:rPr>
      <w:rFonts w:ascii="Times New Roman" w:hAnsi="Times New Roman"/>
      <w:lang w:val="en-GB" w:eastAsia="en-US"/>
    </w:rPr>
  </w:style>
  <w:style w:type="character" w:customStyle="1" w:styleId="B1Char">
    <w:name w:val="B1 Char"/>
    <w:basedOn w:val="Policepardfaut"/>
    <w:link w:val="B1"/>
    <w:rsid w:val="00DD3D06"/>
    <w:rPr>
      <w:rFonts w:ascii="Times New Roman" w:hAnsi="Times New Roman"/>
      <w:lang w:val="en-GB" w:eastAsia="en-US"/>
    </w:rPr>
  </w:style>
  <w:style w:type="character" w:customStyle="1" w:styleId="Titre3Car">
    <w:name w:val="Titre 3 Car"/>
    <w:aliases w:val="h3 Car"/>
    <w:basedOn w:val="Policepardfaut"/>
    <w:link w:val="Titre3"/>
    <w:rsid w:val="00DD3D06"/>
    <w:rPr>
      <w:rFonts w:ascii="Arial" w:hAnsi="Arial"/>
      <w:sz w:val="28"/>
      <w:lang w:val="en-GB" w:eastAsia="en-US"/>
    </w:rPr>
  </w:style>
  <w:style w:type="character" w:customStyle="1" w:styleId="NOZchn">
    <w:name w:val="NO Zchn"/>
    <w:basedOn w:val="Policepardfaut"/>
    <w:link w:val="NO"/>
    <w:rsid w:val="005722B0"/>
    <w:rPr>
      <w:rFonts w:ascii="Times New Roman" w:hAnsi="Times New Roman"/>
      <w:lang w:val="en-GB" w:eastAsia="en-US"/>
    </w:rPr>
  </w:style>
  <w:style w:type="character" w:customStyle="1" w:styleId="TFChar">
    <w:name w:val="TF Char"/>
    <w:basedOn w:val="Policepardfaut"/>
    <w:link w:val="TF"/>
    <w:rsid w:val="005722B0"/>
    <w:rPr>
      <w:rFonts w:ascii="Arial" w:hAnsi="Arial"/>
      <w:b/>
      <w:lang w:val="en-GB" w:eastAsia="en-US"/>
    </w:rPr>
  </w:style>
  <w:style w:type="character" w:customStyle="1" w:styleId="CRCoverPageZchn">
    <w:name w:val="CR Cover Page Zchn"/>
    <w:link w:val="CRCoverPage"/>
    <w:rsid w:val="003C5E9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yperlink" Target="http://tools.ietf.org/html/rfc5389" TargetMode="Externa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tools.ietf.org/html/rfc7376"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B2424-5EA3-49F4-8E01-66C1916A2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2765</Words>
  <Characters>15213</Characters>
  <Application>Microsoft Office Word</Application>
  <DocSecurity>0</DocSecurity>
  <Lines>126</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3</cp:revision>
  <cp:lastPrinted>1900-12-31T22:00:00Z</cp:lastPrinted>
  <dcterms:created xsi:type="dcterms:W3CDTF">2020-06-12T14:00:00Z</dcterms:created>
  <dcterms:modified xsi:type="dcterms:W3CDTF">2020-06-12T14:18:00Z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