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129" w:rsidRDefault="00455129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#74</w:t>
      </w:r>
      <w:r>
        <w:rPr>
          <w:rFonts w:ascii="Arial" w:hAnsi="Arial" w:cs="Arial"/>
          <w:b/>
          <w:sz w:val="24"/>
          <w:szCs w:val="24"/>
        </w:rPr>
        <w:tab/>
        <w:t>SP-160829</w:t>
      </w:r>
    </w:p>
    <w:p w:rsidR="00455129" w:rsidRDefault="00455129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7 - 9 December 2016, Vienna, Austria</w:t>
      </w:r>
    </w:p>
    <w:p w:rsidR="00455129" w:rsidRDefault="00455129" w:rsidP="004551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:rsidR="00455129" w:rsidRPr="00B143CC" w:rsidRDefault="00455129" w:rsidP="00455129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TR 23.799: Study on Architecture for Next Generation System (Release 14) for Approval</w:t>
      </w:r>
    </w:p>
    <w:p w:rsidR="00455129" w:rsidRDefault="00455129" w:rsidP="004551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55129" w:rsidRPr="00B143CC" w:rsidRDefault="00455129" w:rsidP="00455129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16B.1</w:t>
      </w:r>
    </w:p>
    <w:p w:rsidR="00455129" w:rsidRDefault="00455129" w:rsidP="004551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B72496" w:rsidRPr="00455129" w:rsidRDefault="00B72496" w:rsidP="00455129">
      <w:pPr>
        <w:pBdr>
          <w:top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455129">
        <w:rPr>
          <w:rFonts w:ascii="Arial" w:hAnsi="Arial" w:cs="Arial"/>
          <w:b/>
          <w:bCs/>
        </w:rPr>
        <w:t>SA WG2 Meeting #118</w:t>
      </w:r>
      <w:r w:rsidRPr="00455129">
        <w:rPr>
          <w:rFonts w:ascii="Arial" w:hAnsi="Arial" w:cs="Arial"/>
          <w:b/>
          <w:bCs/>
        </w:rPr>
        <w:tab/>
      </w:r>
      <w:r w:rsidR="00C10D0A" w:rsidRPr="00455129">
        <w:rPr>
          <w:rFonts w:ascii="Arial" w:hAnsi="Arial" w:cs="Arial"/>
          <w:b/>
          <w:bCs/>
        </w:rPr>
        <w:t>S2-16</w:t>
      </w:r>
      <w:r w:rsidR="00F15DFD" w:rsidRPr="00455129">
        <w:rPr>
          <w:rFonts w:ascii="Arial" w:hAnsi="Arial" w:cs="Arial"/>
          <w:b/>
          <w:bCs/>
        </w:rPr>
        <w:t>7251</w:t>
      </w:r>
    </w:p>
    <w:p w:rsidR="005D5F52" w:rsidRPr="00455129" w:rsidRDefault="00B72496" w:rsidP="00455129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 w:rsidRPr="00455129">
        <w:rPr>
          <w:rFonts w:ascii="Arial" w:hAnsi="Arial" w:cs="Arial"/>
          <w:b/>
          <w:bCs/>
        </w:rPr>
        <w:t xml:space="preserve">Nov 14 – 18, 2016, Reno, Nevada, USA </w:t>
      </w:r>
      <w:r w:rsidRPr="00455129">
        <w:rPr>
          <w:rFonts w:ascii="Arial" w:hAnsi="Arial" w:cs="Arial"/>
          <w:b/>
          <w:bCs/>
          <w:color w:val="0000FF"/>
        </w:rPr>
        <w:tab/>
      </w:r>
      <w:r w:rsidR="00F15DFD" w:rsidRPr="00455129">
        <w:rPr>
          <w:rFonts w:ascii="Arial" w:hAnsi="Arial" w:cs="Arial"/>
          <w:b/>
          <w:bCs/>
          <w:color w:val="0000FF"/>
        </w:rPr>
        <w:t>(e-mail revision 1 of S2-166425)</w:t>
      </w:r>
    </w:p>
    <w:p w:rsidR="00DA726B" w:rsidRDefault="00455129" w:rsidP="00DA726B">
      <w:pPr>
        <w:pBdr>
          <w:top w:val="single" w:sz="4" w:space="1" w:color="auto"/>
        </w:pBd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/>
      </w:r>
      <w:r w:rsidR="00DA726B">
        <w:rPr>
          <w:rFonts w:ascii="Arial" w:hAnsi="Arial" w:cs="Arial"/>
          <w:b/>
          <w:sz w:val="28"/>
        </w:rPr>
        <w:t>Presentation of Specification to TSG</w:t>
      </w:r>
    </w:p>
    <w:p w:rsidR="00DA726B" w:rsidRPr="00DA726B" w:rsidRDefault="00DA726B" w:rsidP="00DA726B">
      <w:pPr>
        <w:ind w:left="3261" w:hanging="3261"/>
        <w:outlineLvl w:val="0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>TSG SA Meeting #7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4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 presentation:</w:t>
      </w:r>
      <w:r>
        <w:rPr>
          <w:rFonts w:ascii="Arial" w:hAnsi="Arial" w:cs="Arial"/>
          <w:b/>
          <w:sz w:val="24"/>
        </w:rPr>
        <w:tab/>
      </w:r>
      <w:r w:rsidR="00455129">
        <w:rPr>
          <w:rFonts w:ascii="Arial" w:hAnsi="Arial" w:cs="Arial"/>
          <w:b/>
          <w:sz w:val="24"/>
        </w:rPr>
        <w:t>TR 23.799: Study on Architecture for Next Generation System (Release 14)</w:t>
      </w:r>
      <w:r w:rsidR="00B07BB5">
        <w:rPr>
          <w:rFonts w:ascii="Arial" w:hAnsi="Arial" w:cs="Arial"/>
          <w:b/>
          <w:sz w:val="24"/>
        </w:rPr>
        <w:t>, version 2.0.0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Presented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ko-KR"/>
        </w:rPr>
        <w:t>Approval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DA726B">
        <w:rPr>
          <w:rFonts w:ascii="Arial" w:hAnsi="Arial" w:cs="Arial"/>
          <w:b/>
          <w:sz w:val="24"/>
        </w:rPr>
        <w:t>Abstract of document:</w:t>
      </w:r>
    </w:p>
    <w:p w:rsidR="00BE0E3E" w:rsidRDefault="00BE0E3E" w:rsidP="00BE0E3E">
      <w:pPr>
        <w:tabs>
          <w:tab w:val="left" w:pos="3119"/>
        </w:tabs>
      </w:pPr>
      <w:r w:rsidRPr="006E7023">
        <w:rPr>
          <w:rFonts w:eastAsia="SimSun" w:hint="eastAsia"/>
          <w:lang w:eastAsia="ko-KR"/>
        </w:rPr>
        <w:t xml:space="preserve">The TR 23.799 specifies the </w:t>
      </w:r>
      <w:r w:rsidRPr="006E7023">
        <w:rPr>
          <w:rFonts w:eastAsia="SimSun"/>
          <w:lang w:eastAsia="ko-KR"/>
        </w:rPr>
        <w:t>system architecture for the next generation mobile networks</w:t>
      </w:r>
      <w:r>
        <w:rPr>
          <w:rFonts w:eastAsia="SimSun"/>
          <w:lang w:eastAsia="ko-KR"/>
        </w:rPr>
        <w:t xml:space="preserve"> (5G)</w:t>
      </w:r>
      <w:r w:rsidRPr="006E7023">
        <w:rPr>
          <w:rFonts w:eastAsia="SimSun"/>
          <w:lang w:eastAsia="ko-KR"/>
        </w:rPr>
        <w:t xml:space="preserve">. The new architecture shall support at least the new RAT(s), the Evolved E-UTRA, non-3GPP accesses and minimize access dependencies. </w:t>
      </w:r>
      <w:r>
        <w:rPr>
          <w:rFonts w:eastAsia="SimSun"/>
          <w:lang w:eastAsia="ko-KR"/>
        </w:rPr>
        <w:t>T</w:t>
      </w:r>
      <w:r>
        <w:t>he TR also considers scenarios of migration to the new architecture.</w:t>
      </w:r>
    </w:p>
    <w:p w:rsidR="00BE0E3E" w:rsidRDefault="00BE0E3E" w:rsidP="00BE0E3E">
      <w:r>
        <w:t xml:space="preserve">The </w:t>
      </w:r>
      <w:r w:rsidR="00C10D0A">
        <w:t>following aspects has been covered</w:t>
      </w:r>
      <w:r>
        <w:t>:</w:t>
      </w:r>
    </w:p>
    <w:p w:rsidR="005A0E70" w:rsidRPr="00B6775E" w:rsidRDefault="0075173D" w:rsidP="00752AD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</w:r>
      <w:r w:rsidR="00B6775E">
        <w:rPr>
          <w:rFonts w:ascii="Times New Roman" w:eastAsiaTheme="minorEastAsia" w:hAnsi="Times New Roman" w:hint="eastAsia"/>
          <w:lang w:eastAsia="zh-CN"/>
        </w:rPr>
        <w:t>Discussion and research about the prioritized key issues in R14</w:t>
      </w:r>
    </w:p>
    <w:p w:rsidR="00752ADD" w:rsidRDefault="0075173D" w:rsidP="0075173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>Definition of the terminology to be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75173D">
        <w:rPr>
          <w:rFonts w:ascii="Times New Roman" w:hAnsi="Times New Roman"/>
        </w:rPr>
        <w:t>used as common language for architecture discussions.</w:t>
      </w:r>
      <w:r w:rsidR="00752ADD" w:rsidRPr="00752ADD">
        <w:rPr>
          <w:rFonts w:ascii="Times New Roman" w:eastAsiaTheme="minorEastAsia" w:hAnsi="Times New Roman" w:hint="eastAsia"/>
          <w:lang w:eastAsia="zh-CN"/>
        </w:rPr>
        <w:t xml:space="preserve"> </w:t>
      </w:r>
    </w:p>
    <w:p w:rsidR="00BE0E3E" w:rsidRPr="0075173D" w:rsidRDefault="0075173D" w:rsidP="0075173D">
      <w:pPr>
        <w:pStyle w:val="B1"/>
        <w:rPr>
          <w:rFonts w:ascii="Times New Roman" w:hAnsi="Times New Roman"/>
          <w:lang w:eastAsia="en-US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>Definition of the high-level system architecture as the collection of required capabilities, and high level functions with their interactions between each other.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 xml:space="preserve">Changes since last presentation </w:t>
      </w:r>
      <w:r w:rsidRPr="00DA726B">
        <w:rPr>
          <w:rFonts w:ascii="Arial" w:eastAsia="Malgun Gothic" w:hAnsi="Arial" w:cs="Arial"/>
          <w:b/>
          <w:sz w:val="24"/>
          <w:lang w:eastAsia="ja-JP"/>
        </w:rPr>
        <w:t>to SA:</w:t>
      </w:r>
    </w:p>
    <w:p w:rsidR="00DA726B" w:rsidRPr="00DA726B" w:rsidRDefault="00DA726B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DA726B">
        <w:rPr>
          <w:rFonts w:eastAsia="Malgun Gothic"/>
          <w:color w:val="000000"/>
          <w:lang w:eastAsia="ja-JP"/>
        </w:rPr>
        <w:t xml:space="preserve">This is </w:t>
      </w:r>
      <w:r w:rsidRPr="00DA726B">
        <w:rPr>
          <w:rFonts w:eastAsia="Malgun Gothic"/>
          <w:color w:val="000000"/>
          <w:lang w:eastAsia="ko-KR"/>
        </w:rPr>
        <w:t>second</w:t>
      </w:r>
      <w:r w:rsidRPr="00DA726B">
        <w:rPr>
          <w:rFonts w:eastAsia="Malgun Gothic"/>
          <w:color w:val="000000"/>
          <w:lang w:eastAsia="ja-JP"/>
        </w:rPr>
        <w:t xml:space="preserve"> time TR 23.7</w:t>
      </w:r>
      <w:r w:rsidR="002D1B1E" w:rsidRPr="00CC538C">
        <w:rPr>
          <w:rFonts w:eastAsiaTheme="minorEastAsia"/>
          <w:color w:val="000000"/>
          <w:lang w:eastAsia="zh-CN"/>
        </w:rPr>
        <w:t>99</w:t>
      </w:r>
      <w:r w:rsidRPr="00DA726B">
        <w:rPr>
          <w:rFonts w:eastAsia="Malgun Gothic"/>
          <w:color w:val="000000"/>
          <w:lang w:eastAsia="ja-JP"/>
        </w:rPr>
        <w:t xml:space="preserve"> is presented to TSG SA. </w:t>
      </w:r>
    </w:p>
    <w:p w:rsidR="00CC538C" w:rsidRPr="00AE4B7B" w:rsidRDefault="00661C95" w:rsidP="00C10D0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="00CC538C" w:rsidRPr="00CC538C">
        <w:rPr>
          <w:rFonts w:eastAsiaTheme="minorEastAsia"/>
          <w:color w:val="000000"/>
          <w:lang w:eastAsia="zh-CN"/>
        </w:rPr>
        <w:t xml:space="preserve">greements </w:t>
      </w:r>
      <w:r w:rsidR="00C10D0A">
        <w:rPr>
          <w:rFonts w:eastAsiaTheme="minorEastAsia"/>
          <w:color w:val="000000"/>
          <w:lang w:eastAsia="zh-CN"/>
        </w:rPr>
        <w:t>reached on the identified key issues, such as</w:t>
      </w:r>
      <w:r w:rsidR="00AE4B7B">
        <w:rPr>
          <w:rFonts w:eastAsiaTheme="minorEastAsia" w:hint="eastAsia"/>
          <w:color w:val="000000"/>
          <w:lang w:eastAsia="zh-CN"/>
        </w:rPr>
        <w:t>:</w:t>
      </w:r>
      <w:r w:rsidR="00C10D0A">
        <w:rPr>
          <w:rFonts w:eastAsiaTheme="minorEastAsia"/>
          <w:color w:val="000000"/>
          <w:lang w:eastAsia="zh-CN"/>
        </w:rPr>
        <w:t xml:space="preserve"> n</w:t>
      </w:r>
      <w:r w:rsidR="00CC538C" w:rsidRPr="00AE4B7B">
        <w:rPr>
          <w:rFonts w:eastAsiaTheme="minorEastAsia"/>
          <w:color w:val="000000"/>
          <w:lang w:eastAsia="zh-CN"/>
        </w:rPr>
        <w:t xml:space="preserve">etwork slicing, </w:t>
      </w:r>
      <w:proofErr w:type="spellStart"/>
      <w:r w:rsidR="00CC538C" w:rsidRPr="00AE4B7B">
        <w:rPr>
          <w:rFonts w:eastAsiaTheme="minorEastAsia"/>
          <w:color w:val="000000"/>
          <w:lang w:eastAsia="zh-CN"/>
        </w:rPr>
        <w:t>QoS</w:t>
      </w:r>
      <w:proofErr w:type="spellEnd"/>
      <w:r>
        <w:rPr>
          <w:rFonts w:eastAsiaTheme="minorEastAsia"/>
          <w:color w:val="000000"/>
          <w:lang w:eastAsia="zh-CN"/>
        </w:rPr>
        <w:t xml:space="preserve"> framework</w:t>
      </w:r>
      <w:r w:rsidR="00CC538C" w:rsidRPr="00AE4B7B">
        <w:rPr>
          <w:rFonts w:eastAsiaTheme="minorEastAsia"/>
          <w:color w:val="000000"/>
          <w:lang w:eastAsia="zh-CN"/>
        </w:rPr>
        <w:t xml:space="preserve">, </w:t>
      </w:r>
      <w:r w:rsidR="00C10D0A"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obility </w:t>
      </w:r>
      <w:r w:rsidR="00C10D0A"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anagement, </w:t>
      </w:r>
      <w:r w:rsidR="00C10D0A">
        <w:rPr>
          <w:rFonts w:eastAsiaTheme="minorEastAsia"/>
          <w:color w:val="000000"/>
          <w:lang w:eastAsia="zh-CN"/>
        </w:rPr>
        <w:t>s</w:t>
      </w:r>
      <w:r w:rsidR="00CC538C" w:rsidRPr="00AE4B7B">
        <w:rPr>
          <w:rFonts w:eastAsiaTheme="minorEastAsia"/>
          <w:color w:val="000000"/>
          <w:lang w:eastAsia="zh-CN"/>
        </w:rPr>
        <w:t xml:space="preserve">ession </w:t>
      </w:r>
      <w:r w:rsidR="00C10D0A">
        <w:rPr>
          <w:rFonts w:eastAsiaTheme="minorEastAsia"/>
          <w:color w:val="000000"/>
          <w:lang w:eastAsia="zh-CN"/>
        </w:rPr>
        <w:t>management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session and service continuity and efficient user plane path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C10D0A">
        <w:t>n</w:t>
      </w:r>
      <w:r w:rsidR="00BD4525" w:rsidRPr="00AE4B7B">
        <w:t>etwork function granularity and interactions between them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2D7157">
        <w:t>core &amp; access - functional division and interface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rPr>
          <w:lang w:eastAsia="ko-KR"/>
        </w:rPr>
        <w:t xml:space="preserve"> </w:t>
      </w:r>
      <w:bookmarkStart w:id="0" w:name="_GoBack"/>
      <w:bookmarkEnd w:id="0"/>
      <w:r w:rsidR="00C10D0A">
        <w:rPr>
          <w:lang w:eastAsia="zh-CN"/>
        </w:rPr>
        <w:t>p</w:t>
      </w:r>
      <w:r w:rsidR="00BD4525" w:rsidRPr="00AE4B7B">
        <w:rPr>
          <w:lang w:eastAsia="zh-CN"/>
        </w:rPr>
        <w:t>olicy</w:t>
      </w:r>
      <w:r w:rsidR="00BD4525" w:rsidRPr="00AE4B7B">
        <w:rPr>
          <w:rFonts w:eastAsiaTheme="minorEastAsia"/>
          <w:color w:val="000000"/>
          <w:lang w:eastAsia="zh-CN"/>
        </w:rPr>
        <w:t xml:space="preserve"> </w:t>
      </w:r>
      <w:r w:rsidR="00C10D0A">
        <w:rPr>
          <w:rFonts w:eastAsiaTheme="minorEastAsia"/>
          <w:color w:val="000000"/>
          <w:lang w:eastAsia="zh-CN"/>
        </w:rPr>
        <w:t>framework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 w:rsidR="00C10D0A">
        <w:t>i</w:t>
      </w:r>
      <w:r w:rsidR="00BD4525" w:rsidRPr="00AE4B7B">
        <w:t xml:space="preserve">nterworking and </w:t>
      </w:r>
      <w:r w:rsidR="00C10D0A">
        <w:t>m</w:t>
      </w:r>
      <w:r w:rsidR="00BD4525" w:rsidRPr="00AE4B7B">
        <w:t>igration</w:t>
      </w:r>
      <w:r w:rsidR="00E96238">
        <w:t xml:space="preserve">, </w:t>
      </w:r>
      <w:r w:rsidR="00E96238" w:rsidRPr="00E96238">
        <w:t>network discovery and selectio</w:t>
      </w:r>
      <w:r w:rsidR="00E96238">
        <w:t>n, a</w:t>
      </w:r>
      <w:r w:rsidR="00E96238" w:rsidRPr="00E96238">
        <w:t>rchitectural impacts when using virtual environments</w:t>
      </w:r>
      <w:r w:rsidR="00E96238">
        <w:t>,</w:t>
      </w:r>
      <w:r w:rsidR="00D62288">
        <w:t xml:space="preserve"> </w:t>
      </w:r>
      <w:proofErr w:type="spellStart"/>
      <w:r w:rsidR="00E96238" w:rsidRPr="00E96238">
        <w:t>NextGen</w:t>
      </w:r>
      <w:proofErr w:type="spellEnd"/>
      <w:r w:rsidR="00E96238" w:rsidRPr="00E96238">
        <w:t xml:space="preserve"> core support for IMS</w:t>
      </w:r>
      <w:r w:rsidR="00BD4525" w:rsidRPr="00AE4B7B">
        <w:rPr>
          <w:rFonts w:eastAsiaTheme="minorEastAsia"/>
          <w:color w:val="000000"/>
          <w:lang w:eastAsia="zh-CN"/>
        </w:rPr>
        <w:t>.</w:t>
      </w:r>
    </w:p>
    <w:p w:rsid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>
        <w:rPr>
          <w:rFonts w:eastAsiaTheme="minorEastAsia"/>
          <w:color w:val="000000"/>
          <w:lang w:eastAsia="zh-CN"/>
        </w:rPr>
        <w:t xml:space="preserve">The </w:t>
      </w:r>
      <w:r w:rsidR="00CC538C" w:rsidRPr="00CC538C">
        <w:rPr>
          <w:rFonts w:eastAsiaTheme="minorEastAsia"/>
          <w:color w:val="000000"/>
          <w:lang w:eastAsia="zh-CN"/>
        </w:rPr>
        <w:t xml:space="preserve">agreement about overall architecture </w:t>
      </w:r>
      <w:r w:rsidR="00CC538C" w:rsidRPr="00CC538C">
        <w:rPr>
          <w:rFonts w:eastAsia="Malgun Gothic"/>
          <w:color w:val="000000"/>
          <w:lang w:eastAsia="ja-JP"/>
        </w:rPr>
        <w:t>has</w:t>
      </w:r>
      <w:r w:rsidR="00DA726B" w:rsidRPr="00DA726B">
        <w:rPr>
          <w:rFonts w:eastAsia="Malgun Gothic"/>
          <w:color w:val="000000"/>
          <w:lang w:eastAsia="ja-JP"/>
        </w:rPr>
        <w:t xml:space="preserve"> been </w:t>
      </w:r>
      <w:r w:rsidR="00CC538C" w:rsidRPr="00CC538C">
        <w:rPr>
          <w:rFonts w:eastAsiaTheme="minorEastAsia"/>
          <w:color w:val="000000"/>
          <w:lang w:eastAsia="zh-CN"/>
        </w:rPr>
        <w:t>reached.</w:t>
      </w:r>
      <w:r w:rsidR="00DA726B" w:rsidRPr="00DA726B">
        <w:rPr>
          <w:rFonts w:eastAsia="Malgun Gothic"/>
          <w:color w:val="000000"/>
          <w:lang w:eastAsia="ja-JP"/>
        </w:rPr>
        <w:t xml:space="preserve"> </w:t>
      </w:r>
    </w:p>
    <w:p w:rsidR="00C10D0A" w:rsidRP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 w:rsidRPr="00C10D0A">
        <w:rPr>
          <w:rFonts w:eastAsiaTheme="minorEastAsia"/>
          <w:color w:val="000000"/>
          <w:lang w:eastAsia="zh-CN"/>
        </w:rPr>
        <w:t xml:space="preserve">The TR is </w:t>
      </w:r>
      <w:r w:rsidR="00661C95">
        <w:rPr>
          <w:rFonts w:eastAsiaTheme="minorEastAsia"/>
          <w:color w:val="000000"/>
          <w:lang w:eastAsia="zh-CN"/>
        </w:rPr>
        <w:t>ready for approval</w:t>
      </w:r>
      <w:r w:rsidRPr="00C10D0A">
        <w:rPr>
          <w:rFonts w:eastAsiaTheme="minorEastAsia"/>
          <w:color w:val="000000"/>
          <w:lang w:eastAsia="zh-CN"/>
        </w:rPr>
        <w:t>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  <w:t>Outstanding Issues:</w:t>
      </w:r>
    </w:p>
    <w:p w:rsidR="003E48D7" w:rsidRDefault="00C10D0A" w:rsidP="00C10D0A">
      <w:pPr>
        <w:pStyle w:val="B1"/>
        <w:rPr>
          <w:rFonts w:ascii="Times New Roman" w:hAnsi="Times New Roman"/>
        </w:rPr>
      </w:pPr>
      <w:r w:rsidRPr="0075173D">
        <w:rPr>
          <w:rFonts w:ascii="Times New Roman" w:hAnsi="Times New Roman"/>
        </w:rPr>
        <w:t>-</w:t>
      </w:r>
      <w:r w:rsidRPr="00C10D0A">
        <w:rPr>
          <w:rFonts w:ascii="Times New Roman" w:hAnsi="Times New Roman"/>
        </w:rPr>
        <w:tab/>
        <w:t>No outstanding technical issue.</w:t>
      </w:r>
      <w:r>
        <w:rPr>
          <w:rFonts w:ascii="Times New Roman" w:hAnsi="Times New Roman"/>
        </w:rPr>
        <w:t xml:space="preserve"> The issues are not addressed will be considered in new study item(s) as the further study.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>Contentious Issues:</w:t>
      </w:r>
    </w:p>
    <w:p w:rsidR="00DA726B" w:rsidRPr="00C10D0A" w:rsidRDefault="00C10D0A" w:rsidP="00A1517D">
      <w:pPr>
        <w:rPr>
          <w:rFonts w:eastAsia="SimSun"/>
          <w:lang w:eastAsia="zh-CN"/>
        </w:rPr>
      </w:pPr>
      <w:r w:rsidRPr="00C10D0A">
        <w:rPr>
          <w:rFonts w:eastAsia="Malgun Gothic"/>
          <w:color w:val="000000"/>
          <w:lang w:eastAsia="ja-JP"/>
        </w:rPr>
        <w:t>No contentious issues were identified.</w:t>
      </w:r>
    </w:p>
    <w:sectPr w:rsidR="00DA726B" w:rsidRPr="00C10D0A" w:rsidSect="00455129">
      <w:footerReference w:type="even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A72" w:rsidRDefault="00971A72">
      <w:r>
        <w:separator/>
      </w:r>
    </w:p>
  </w:endnote>
  <w:endnote w:type="continuationSeparator" w:id="0">
    <w:p w:rsidR="00971A72" w:rsidRDefault="0097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C1" w:rsidRDefault="00B56BEC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24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24C1" w:rsidRDefault="008024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4C1" w:rsidRDefault="00B56BEC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24C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7BB5">
      <w:rPr>
        <w:rStyle w:val="PageNumber"/>
      </w:rPr>
      <w:t>1</w:t>
    </w:r>
    <w:r>
      <w:rPr>
        <w:rStyle w:val="PageNumber"/>
      </w:rPr>
      <w:fldChar w:fldCharType="end"/>
    </w:r>
  </w:p>
  <w:p w:rsidR="008024C1" w:rsidRDefault="008024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A72" w:rsidRDefault="00971A72">
      <w:r>
        <w:separator/>
      </w:r>
    </w:p>
  </w:footnote>
  <w:footnote w:type="continuationSeparator" w:id="0">
    <w:p w:rsidR="00971A72" w:rsidRDefault="00971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A74"/>
    <w:multiLevelType w:val="hybridMultilevel"/>
    <w:tmpl w:val="D9F66054"/>
    <w:lvl w:ilvl="0" w:tplc="07407A4A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E06050D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41C9C"/>
    <w:multiLevelType w:val="hybridMultilevel"/>
    <w:tmpl w:val="A6CC49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8008C"/>
    <w:multiLevelType w:val="hybridMultilevel"/>
    <w:tmpl w:val="3DA8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0591B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74157"/>
    <w:multiLevelType w:val="hybridMultilevel"/>
    <w:tmpl w:val="C6867768"/>
    <w:lvl w:ilvl="0" w:tplc="3440C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229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FA4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E2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C1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6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45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4C28EC"/>
    <w:multiLevelType w:val="hybridMultilevel"/>
    <w:tmpl w:val="2912E24C"/>
    <w:lvl w:ilvl="0" w:tplc="1E68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26E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BEE0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6D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CC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49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04C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C9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40BC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B21D5C"/>
    <w:multiLevelType w:val="hybridMultilevel"/>
    <w:tmpl w:val="076AED06"/>
    <w:lvl w:ilvl="0" w:tplc="895CF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82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641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6C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E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0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E8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E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0F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D5792"/>
    <w:multiLevelType w:val="hybridMultilevel"/>
    <w:tmpl w:val="FA74D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903FC6"/>
    <w:multiLevelType w:val="hybridMultilevel"/>
    <w:tmpl w:val="BA40A3EE"/>
    <w:lvl w:ilvl="0" w:tplc="9356B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0E2C2">
      <w:start w:val="5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2AE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2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CE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2B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4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C1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EF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A50F91"/>
    <w:multiLevelType w:val="hybridMultilevel"/>
    <w:tmpl w:val="E8EC54D0"/>
    <w:lvl w:ilvl="0" w:tplc="ADC859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B633725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303C1F"/>
    <w:multiLevelType w:val="hybridMultilevel"/>
    <w:tmpl w:val="538204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AE74E1"/>
    <w:multiLevelType w:val="hybridMultilevel"/>
    <w:tmpl w:val="1744F4A4"/>
    <w:lvl w:ilvl="0" w:tplc="E180AA4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ED015A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A23C2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313E6"/>
    <w:multiLevelType w:val="hybridMultilevel"/>
    <w:tmpl w:val="A17C83BC"/>
    <w:lvl w:ilvl="0" w:tplc="9508D3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555F6"/>
    <w:multiLevelType w:val="hybridMultilevel"/>
    <w:tmpl w:val="14FE9272"/>
    <w:lvl w:ilvl="0" w:tplc="9BF229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F7848"/>
    <w:multiLevelType w:val="hybridMultilevel"/>
    <w:tmpl w:val="5A88821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A43309F"/>
    <w:multiLevelType w:val="hybridMultilevel"/>
    <w:tmpl w:val="27C895AA"/>
    <w:lvl w:ilvl="0" w:tplc="155E3CF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3"/>
  </w:num>
  <w:num w:numId="5">
    <w:abstractNumId w:val="29"/>
  </w:num>
  <w:num w:numId="6">
    <w:abstractNumId w:val="9"/>
  </w:num>
  <w:num w:numId="7">
    <w:abstractNumId w:val="27"/>
  </w:num>
  <w:num w:numId="8">
    <w:abstractNumId w:val="32"/>
  </w:num>
  <w:num w:numId="9">
    <w:abstractNumId w:val="0"/>
  </w:num>
  <w:num w:numId="10">
    <w:abstractNumId w:val="11"/>
  </w:num>
  <w:num w:numId="11">
    <w:abstractNumId w:val="14"/>
  </w:num>
  <w:num w:numId="12">
    <w:abstractNumId w:val="3"/>
  </w:num>
  <w:num w:numId="13">
    <w:abstractNumId w:val="16"/>
  </w:num>
  <w:num w:numId="14">
    <w:abstractNumId w:val="19"/>
  </w:num>
  <w:num w:numId="15">
    <w:abstractNumId w:val="24"/>
  </w:num>
  <w:num w:numId="16">
    <w:abstractNumId w:val="4"/>
  </w:num>
  <w:num w:numId="17">
    <w:abstractNumId w:val="22"/>
  </w:num>
  <w:num w:numId="18">
    <w:abstractNumId w:val="5"/>
  </w:num>
  <w:num w:numId="19">
    <w:abstractNumId w:val="2"/>
  </w:num>
  <w:num w:numId="20">
    <w:abstractNumId w:val="7"/>
  </w:num>
  <w:num w:numId="21">
    <w:abstractNumId w:val="6"/>
  </w:num>
  <w:num w:numId="22">
    <w:abstractNumId w:val="8"/>
  </w:num>
  <w:num w:numId="23">
    <w:abstractNumId w:val="28"/>
  </w:num>
  <w:num w:numId="24">
    <w:abstractNumId w:val="31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33"/>
  </w:num>
  <w:num w:numId="30">
    <w:abstractNumId w:val="17"/>
  </w:num>
  <w:num w:numId="31">
    <w:abstractNumId w:val="1"/>
  </w:num>
  <w:num w:numId="32">
    <w:abstractNumId w:val="21"/>
  </w:num>
  <w:num w:numId="33">
    <w:abstractNumId w:val="25"/>
  </w:num>
  <w:num w:numId="34">
    <w:abstractNumId w:val="10"/>
  </w:num>
  <w:num w:numId="35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AD"/>
    <w:rsid w:val="00003F67"/>
    <w:rsid w:val="00004A7D"/>
    <w:rsid w:val="0000526E"/>
    <w:rsid w:val="0000585D"/>
    <w:rsid w:val="00006722"/>
    <w:rsid w:val="00006D48"/>
    <w:rsid w:val="0000746F"/>
    <w:rsid w:val="000108AB"/>
    <w:rsid w:val="00011965"/>
    <w:rsid w:val="00011C81"/>
    <w:rsid w:val="000121D8"/>
    <w:rsid w:val="00013589"/>
    <w:rsid w:val="00013E09"/>
    <w:rsid w:val="00013E57"/>
    <w:rsid w:val="00015391"/>
    <w:rsid w:val="000153BC"/>
    <w:rsid w:val="00015C84"/>
    <w:rsid w:val="000167D2"/>
    <w:rsid w:val="00016CB8"/>
    <w:rsid w:val="00017AD0"/>
    <w:rsid w:val="00017E32"/>
    <w:rsid w:val="000202F8"/>
    <w:rsid w:val="000206B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CBC"/>
    <w:rsid w:val="000314F2"/>
    <w:rsid w:val="00031719"/>
    <w:rsid w:val="000321C4"/>
    <w:rsid w:val="00032E94"/>
    <w:rsid w:val="000347B8"/>
    <w:rsid w:val="00034F0A"/>
    <w:rsid w:val="00035AB3"/>
    <w:rsid w:val="00035C47"/>
    <w:rsid w:val="00036173"/>
    <w:rsid w:val="000362AC"/>
    <w:rsid w:val="000363F1"/>
    <w:rsid w:val="000368CC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7A86"/>
    <w:rsid w:val="000502DD"/>
    <w:rsid w:val="00052B2C"/>
    <w:rsid w:val="0005389A"/>
    <w:rsid w:val="000555B2"/>
    <w:rsid w:val="000560AF"/>
    <w:rsid w:val="00056CBF"/>
    <w:rsid w:val="00057A9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1F78"/>
    <w:rsid w:val="00073CD4"/>
    <w:rsid w:val="00076C4C"/>
    <w:rsid w:val="00077440"/>
    <w:rsid w:val="00077617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96374"/>
    <w:rsid w:val="00097D13"/>
    <w:rsid w:val="000A0C51"/>
    <w:rsid w:val="000A0F9F"/>
    <w:rsid w:val="000A1209"/>
    <w:rsid w:val="000A17CA"/>
    <w:rsid w:val="000A211F"/>
    <w:rsid w:val="000A25C3"/>
    <w:rsid w:val="000A26A1"/>
    <w:rsid w:val="000A3483"/>
    <w:rsid w:val="000A45F5"/>
    <w:rsid w:val="000A4721"/>
    <w:rsid w:val="000A4C9B"/>
    <w:rsid w:val="000A5384"/>
    <w:rsid w:val="000A56CE"/>
    <w:rsid w:val="000A5965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300C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16E1"/>
    <w:rsid w:val="000D216E"/>
    <w:rsid w:val="000D21BE"/>
    <w:rsid w:val="000D2636"/>
    <w:rsid w:val="000D3D41"/>
    <w:rsid w:val="000D5503"/>
    <w:rsid w:val="000D72BE"/>
    <w:rsid w:val="000D73FA"/>
    <w:rsid w:val="000D7702"/>
    <w:rsid w:val="000D7BED"/>
    <w:rsid w:val="000E0E0E"/>
    <w:rsid w:val="000E1099"/>
    <w:rsid w:val="000E1ADC"/>
    <w:rsid w:val="000E1C50"/>
    <w:rsid w:val="000E25C9"/>
    <w:rsid w:val="000E38DE"/>
    <w:rsid w:val="000E3A74"/>
    <w:rsid w:val="000E4799"/>
    <w:rsid w:val="000E49F9"/>
    <w:rsid w:val="000E4C97"/>
    <w:rsid w:val="000E5563"/>
    <w:rsid w:val="000E5767"/>
    <w:rsid w:val="000E67DD"/>
    <w:rsid w:val="000F27D0"/>
    <w:rsid w:val="000F40F0"/>
    <w:rsid w:val="000F6A2E"/>
    <w:rsid w:val="000F6FE6"/>
    <w:rsid w:val="000F79D1"/>
    <w:rsid w:val="0010053C"/>
    <w:rsid w:val="0010085A"/>
    <w:rsid w:val="00100F3B"/>
    <w:rsid w:val="0010168F"/>
    <w:rsid w:val="00101A60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4C14"/>
    <w:rsid w:val="00114D36"/>
    <w:rsid w:val="001167E2"/>
    <w:rsid w:val="0011747F"/>
    <w:rsid w:val="001206AA"/>
    <w:rsid w:val="001214A7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67E"/>
    <w:rsid w:val="00131D38"/>
    <w:rsid w:val="001335CC"/>
    <w:rsid w:val="00133A6E"/>
    <w:rsid w:val="00133C5F"/>
    <w:rsid w:val="00136A6C"/>
    <w:rsid w:val="00137030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78E"/>
    <w:rsid w:val="001439AD"/>
    <w:rsid w:val="001444E2"/>
    <w:rsid w:val="0014524C"/>
    <w:rsid w:val="00147408"/>
    <w:rsid w:val="00147B9C"/>
    <w:rsid w:val="00150792"/>
    <w:rsid w:val="00152220"/>
    <w:rsid w:val="001522B1"/>
    <w:rsid w:val="00152A43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099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081D"/>
    <w:rsid w:val="00171AE5"/>
    <w:rsid w:val="001736D1"/>
    <w:rsid w:val="00174BB2"/>
    <w:rsid w:val="00174C61"/>
    <w:rsid w:val="001755B2"/>
    <w:rsid w:val="00176F85"/>
    <w:rsid w:val="001810B7"/>
    <w:rsid w:val="00181806"/>
    <w:rsid w:val="001821BC"/>
    <w:rsid w:val="001822EB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3B62"/>
    <w:rsid w:val="0019507E"/>
    <w:rsid w:val="001958E4"/>
    <w:rsid w:val="00195979"/>
    <w:rsid w:val="00195C11"/>
    <w:rsid w:val="00195CF4"/>
    <w:rsid w:val="001971AE"/>
    <w:rsid w:val="001979F6"/>
    <w:rsid w:val="001A01A6"/>
    <w:rsid w:val="001A047A"/>
    <w:rsid w:val="001A0B4F"/>
    <w:rsid w:val="001A198D"/>
    <w:rsid w:val="001A2372"/>
    <w:rsid w:val="001A4A58"/>
    <w:rsid w:val="001A4E1F"/>
    <w:rsid w:val="001A4E98"/>
    <w:rsid w:val="001A552F"/>
    <w:rsid w:val="001A6612"/>
    <w:rsid w:val="001A6F0F"/>
    <w:rsid w:val="001A7B07"/>
    <w:rsid w:val="001B0F1B"/>
    <w:rsid w:val="001B1312"/>
    <w:rsid w:val="001B13E0"/>
    <w:rsid w:val="001B19A2"/>
    <w:rsid w:val="001B29C8"/>
    <w:rsid w:val="001B405C"/>
    <w:rsid w:val="001B4C54"/>
    <w:rsid w:val="001B5481"/>
    <w:rsid w:val="001B5925"/>
    <w:rsid w:val="001B5C3E"/>
    <w:rsid w:val="001C13DD"/>
    <w:rsid w:val="001C18AC"/>
    <w:rsid w:val="001C3566"/>
    <w:rsid w:val="001C38E9"/>
    <w:rsid w:val="001C413E"/>
    <w:rsid w:val="001C4BA7"/>
    <w:rsid w:val="001C4C73"/>
    <w:rsid w:val="001C4D74"/>
    <w:rsid w:val="001C5893"/>
    <w:rsid w:val="001C5D0F"/>
    <w:rsid w:val="001C630A"/>
    <w:rsid w:val="001C6482"/>
    <w:rsid w:val="001C651A"/>
    <w:rsid w:val="001C7241"/>
    <w:rsid w:val="001C7473"/>
    <w:rsid w:val="001C7CED"/>
    <w:rsid w:val="001D0BAA"/>
    <w:rsid w:val="001D1022"/>
    <w:rsid w:val="001D19B0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3820"/>
    <w:rsid w:val="001F4FD5"/>
    <w:rsid w:val="001F6DD2"/>
    <w:rsid w:val="001F7EAC"/>
    <w:rsid w:val="00200EF1"/>
    <w:rsid w:val="00201861"/>
    <w:rsid w:val="00202106"/>
    <w:rsid w:val="00202226"/>
    <w:rsid w:val="00203216"/>
    <w:rsid w:val="002060FA"/>
    <w:rsid w:val="00206533"/>
    <w:rsid w:val="00210D13"/>
    <w:rsid w:val="00211569"/>
    <w:rsid w:val="00212056"/>
    <w:rsid w:val="002122F0"/>
    <w:rsid w:val="0021264B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06"/>
    <w:rsid w:val="00217D5C"/>
    <w:rsid w:val="00221176"/>
    <w:rsid w:val="002214D3"/>
    <w:rsid w:val="00221EC3"/>
    <w:rsid w:val="0022234B"/>
    <w:rsid w:val="002225D8"/>
    <w:rsid w:val="00222D33"/>
    <w:rsid w:val="00224AD8"/>
    <w:rsid w:val="00225803"/>
    <w:rsid w:val="00226F0A"/>
    <w:rsid w:val="00227447"/>
    <w:rsid w:val="00227558"/>
    <w:rsid w:val="00227592"/>
    <w:rsid w:val="00227CB5"/>
    <w:rsid w:val="00230943"/>
    <w:rsid w:val="00230BB3"/>
    <w:rsid w:val="002312E0"/>
    <w:rsid w:val="00232A41"/>
    <w:rsid w:val="00233315"/>
    <w:rsid w:val="00233A95"/>
    <w:rsid w:val="00233BCD"/>
    <w:rsid w:val="00234DC4"/>
    <w:rsid w:val="00234F38"/>
    <w:rsid w:val="00235886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5CB"/>
    <w:rsid w:val="0024169E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3155"/>
    <w:rsid w:val="00254BB9"/>
    <w:rsid w:val="00254DB8"/>
    <w:rsid w:val="002553B3"/>
    <w:rsid w:val="00255424"/>
    <w:rsid w:val="00256928"/>
    <w:rsid w:val="00261059"/>
    <w:rsid w:val="00262018"/>
    <w:rsid w:val="00262B49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5464"/>
    <w:rsid w:val="00277900"/>
    <w:rsid w:val="002805CA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999"/>
    <w:rsid w:val="00297BA8"/>
    <w:rsid w:val="002A0BAE"/>
    <w:rsid w:val="002A2079"/>
    <w:rsid w:val="002A25E7"/>
    <w:rsid w:val="002A263F"/>
    <w:rsid w:val="002A3367"/>
    <w:rsid w:val="002A34D0"/>
    <w:rsid w:val="002A3508"/>
    <w:rsid w:val="002A47F2"/>
    <w:rsid w:val="002A5E6E"/>
    <w:rsid w:val="002A5EA4"/>
    <w:rsid w:val="002A5F67"/>
    <w:rsid w:val="002A6C72"/>
    <w:rsid w:val="002A7062"/>
    <w:rsid w:val="002A7A02"/>
    <w:rsid w:val="002B0AC8"/>
    <w:rsid w:val="002B2B9D"/>
    <w:rsid w:val="002B2C29"/>
    <w:rsid w:val="002B55C7"/>
    <w:rsid w:val="002B63BC"/>
    <w:rsid w:val="002B667C"/>
    <w:rsid w:val="002B702F"/>
    <w:rsid w:val="002B785B"/>
    <w:rsid w:val="002B7C04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44EB"/>
    <w:rsid w:val="002D0934"/>
    <w:rsid w:val="002D0AE4"/>
    <w:rsid w:val="002D1B1E"/>
    <w:rsid w:val="002D1F9F"/>
    <w:rsid w:val="002D2431"/>
    <w:rsid w:val="002D4081"/>
    <w:rsid w:val="002D4CEC"/>
    <w:rsid w:val="002D5122"/>
    <w:rsid w:val="002D5CB0"/>
    <w:rsid w:val="002D61A8"/>
    <w:rsid w:val="002D6790"/>
    <w:rsid w:val="002D6E51"/>
    <w:rsid w:val="002D7157"/>
    <w:rsid w:val="002D749C"/>
    <w:rsid w:val="002D773F"/>
    <w:rsid w:val="002D77E2"/>
    <w:rsid w:val="002D79EC"/>
    <w:rsid w:val="002E0AD4"/>
    <w:rsid w:val="002E0B88"/>
    <w:rsid w:val="002E14B4"/>
    <w:rsid w:val="002E181B"/>
    <w:rsid w:val="002E1986"/>
    <w:rsid w:val="002E2E02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96C"/>
    <w:rsid w:val="00300B68"/>
    <w:rsid w:val="003011F0"/>
    <w:rsid w:val="00302BB5"/>
    <w:rsid w:val="00303D5D"/>
    <w:rsid w:val="00304108"/>
    <w:rsid w:val="003058B2"/>
    <w:rsid w:val="0030603F"/>
    <w:rsid w:val="00306591"/>
    <w:rsid w:val="00306AF0"/>
    <w:rsid w:val="003077A7"/>
    <w:rsid w:val="003078A0"/>
    <w:rsid w:val="003106C4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48DB"/>
    <w:rsid w:val="0032632D"/>
    <w:rsid w:val="003268A1"/>
    <w:rsid w:val="00326CDF"/>
    <w:rsid w:val="00326D62"/>
    <w:rsid w:val="00327ADA"/>
    <w:rsid w:val="00327B9A"/>
    <w:rsid w:val="00327F13"/>
    <w:rsid w:val="00330DCC"/>
    <w:rsid w:val="00331B03"/>
    <w:rsid w:val="00331C97"/>
    <w:rsid w:val="00331DCA"/>
    <w:rsid w:val="00332962"/>
    <w:rsid w:val="00332E2E"/>
    <w:rsid w:val="00332F57"/>
    <w:rsid w:val="00333588"/>
    <w:rsid w:val="00334D40"/>
    <w:rsid w:val="003357E1"/>
    <w:rsid w:val="0033582C"/>
    <w:rsid w:val="00335852"/>
    <w:rsid w:val="003367F6"/>
    <w:rsid w:val="00336BA4"/>
    <w:rsid w:val="00336C5B"/>
    <w:rsid w:val="00336C60"/>
    <w:rsid w:val="00341CAE"/>
    <w:rsid w:val="0034226F"/>
    <w:rsid w:val="00342659"/>
    <w:rsid w:val="0034329A"/>
    <w:rsid w:val="00343326"/>
    <w:rsid w:val="00344221"/>
    <w:rsid w:val="00345354"/>
    <w:rsid w:val="003453A6"/>
    <w:rsid w:val="00345AD4"/>
    <w:rsid w:val="00345C6C"/>
    <w:rsid w:val="003467BC"/>
    <w:rsid w:val="00346E5D"/>
    <w:rsid w:val="00347D89"/>
    <w:rsid w:val="00347E9A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57B59"/>
    <w:rsid w:val="00360644"/>
    <w:rsid w:val="00360A98"/>
    <w:rsid w:val="00361803"/>
    <w:rsid w:val="00361FE9"/>
    <w:rsid w:val="003633AD"/>
    <w:rsid w:val="00363CDE"/>
    <w:rsid w:val="0036472C"/>
    <w:rsid w:val="00366AB7"/>
    <w:rsid w:val="0037033A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1AC"/>
    <w:rsid w:val="00377B67"/>
    <w:rsid w:val="00377E05"/>
    <w:rsid w:val="00381549"/>
    <w:rsid w:val="00382917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012"/>
    <w:rsid w:val="00390EB1"/>
    <w:rsid w:val="00392B17"/>
    <w:rsid w:val="00392DA8"/>
    <w:rsid w:val="00393320"/>
    <w:rsid w:val="00393840"/>
    <w:rsid w:val="00393BEC"/>
    <w:rsid w:val="00394B2B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CA1"/>
    <w:rsid w:val="003B1F5A"/>
    <w:rsid w:val="003B2A8D"/>
    <w:rsid w:val="003B3317"/>
    <w:rsid w:val="003B3E17"/>
    <w:rsid w:val="003B455E"/>
    <w:rsid w:val="003B5979"/>
    <w:rsid w:val="003B60D0"/>
    <w:rsid w:val="003B6292"/>
    <w:rsid w:val="003B6507"/>
    <w:rsid w:val="003B6B60"/>
    <w:rsid w:val="003B6C53"/>
    <w:rsid w:val="003B7B5D"/>
    <w:rsid w:val="003B7E94"/>
    <w:rsid w:val="003C0A36"/>
    <w:rsid w:val="003C1159"/>
    <w:rsid w:val="003C1493"/>
    <w:rsid w:val="003C210E"/>
    <w:rsid w:val="003C2726"/>
    <w:rsid w:val="003C285F"/>
    <w:rsid w:val="003C2896"/>
    <w:rsid w:val="003C3780"/>
    <w:rsid w:val="003C3D53"/>
    <w:rsid w:val="003C472C"/>
    <w:rsid w:val="003C55C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8D7"/>
    <w:rsid w:val="003E4D42"/>
    <w:rsid w:val="003E5186"/>
    <w:rsid w:val="003E6D66"/>
    <w:rsid w:val="003E6F85"/>
    <w:rsid w:val="003E7262"/>
    <w:rsid w:val="003E7874"/>
    <w:rsid w:val="003E7D91"/>
    <w:rsid w:val="003F1B94"/>
    <w:rsid w:val="003F2384"/>
    <w:rsid w:val="003F253B"/>
    <w:rsid w:val="003F254D"/>
    <w:rsid w:val="003F289F"/>
    <w:rsid w:val="003F3485"/>
    <w:rsid w:val="003F3E0E"/>
    <w:rsid w:val="003F5DB3"/>
    <w:rsid w:val="003F62BB"/>
    <w:rsid w:val="00400645"/>
    <w:rsid w:val="004014E0"/>
    <w:rsid w:val="00401651"/>
    <w:rsid w:val="00402908"/>
    <w:rsid w:val="0040304B"/>
    <w:rsid w:val="00403996"/>
    <w:rsid w:val="00403FA5"/>
    <w:rsid w:val="004051BB"/>
    <w:rsid w:val="004055C5"/>
    <w:rsid w:val="0040575A"/>
    <w:rsid w:val="00406710"/>
    <w:rsid w:val="004072DB"/>
    <w:rsid w:val="004079D8"/>
    <w:rsid w:val="0041021E"/>
    <w:rsid w:val="004105F8"/>
    <w:rsid w:val="00410B6E"/>
    <w:rsid w:val="00410E5A"/>
    <w:rsid w:val="004116B1"/>
    <w:rsid w:val="00412B9F"/>
    <w:rsid w:val="00413D1F"/>
    <w:rsid w:val="00414EDC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2DEB"/>
    <w:rsid w:val="00424DB1"/>
    <w:rsid w:val="0042674B"/>
    <w:rsid w:val="0042682D"/>
    <w:rsid w:val="00426906"/>
    <w:rsid w:val="004272AE"/>
    <w:rsid w:val="00431390"/>
    <w:rsid w:val="004318EB"/>
    <w:rsid w:val="00432AC7"/>
    <w:rsid w:val="00433259"/>
    <w:rsid w:val="0043487D"/>
    <w:rsid w:val="004349F2"/>
    <w:rsid w:val="00434BFA"/>
    <w:rsid w:val="00435176"/>
    <w:rsid w:val="0043541D"/>
    <w:rsid w:val="0043718F"/>
    <w:rsid w:val="004405A8"/>
    <w:rsid w:val="00440AE7"/>
    <w:rsid w:val="00440B13"/>
    <w:rsid w:val="00442269"/>
    <w:rsid w:val="004430BF"/>
    <w:rsid w:val="004503DF"/>
    <w:rsid w:val="0045099B"/>
    <w:rsid w:val="00450D7A"/>
    <w:rsid w:val="00452197"/>
    <w:rsid w:val="004535F6"/>
    <w:rsid w:val="00453AA5"/>
    <w:rsid w:val="004540F2"/>
    <w:rsid w:val="00455129"/>
    <w:rsid w:val="00456671"/>
    <w:rsid w:val="004568D5"/>
    <w:rsid w:val="00456A6A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62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77A52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3D3"/>
    <w:rsid w:val="004935B1"/>
    <w:rsid w:val="004945D0"/>
    <w:rsid w:val="0049601C"/>
    <w:rsid w:val="00496667"/>
    <w:rsid w:val="00497C81"/>
    <w:rsid w:val="00497D94"/>
    <w:rsid w:val="00497F17"/>
    <w:rsid w:val="004A1E59"/>
    <w:rsid w:val="004A3547"/>
    <w:rsid w:val="004A387A"/>
    <w:rsid w:val="004A46A1"/>
    <w:rsid w:val="004A4B68"/>
    <w:rsid w:val="004A54E1"/>
    <w:rsid w:val="004A7CFD"/>
    <w:rsid w:val="004B10DB"/>
    <w:rsid w:val="004B1DB1"/>
    <w:rsid w:val="004B1ED9"/>
    <w:rsid w:val="004B2387"/>
    <w:rsid w:val="004B3910"/>
    <w:rsid w:val="004B4F42"/>
    <w:rsid w:val="004B5F16"/>
    <w:rsid w:val="004B7B38"/>
    <w:rsid w:val="004C063B"/>
    <w:rsid w:val="004C0685"/>
    <w:rsid w:val="004C1520"/>
    <w:rsid w:val="004C1A07"/>
    <w:rsid w:val="004C25CB"/>
    <w:rsid w:val="004C34CF"/>
    <w:rsid w:val="004C3D02"/>
    <w:rsid w:val="004C4233"/>
    <w:rsid w:val="004C47A8"/>
    <w:rsid w:val="004C47BB"/>
    <w:rsid w:val="004C4AED"/>
    <w:rsid w:val="004C51AA"/>
    <w:rsid w:val="004C51DD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3C44"/>
    <w:rsid w:val="004D418E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626"/>
    <w:rsid w:val="004E578E"/>
    <w:rsid w:val="004E66EB"/>
    <w:rsid w:val="004E688F"/>
    <w:rsid w:val="004E7310"/>
    <w:rsid w:val="004F02C8"/>
    <w:rsid w:val="004F0454"/>
    <w:rsid w:val="004F29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2507"/>
    <w:rsid w:val="00504155"/>
    <w:rsid w:val="005047D3"/>
    <w:rsid w:val="00504FB4"/>
    <w:rsid w:val="00505516"/>
    <w:rsid w:val="00505BDD"/>
    <w:rsid w:val="00507480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9E4"/>
    <w:rsid w:val="00521EE9"/>
    <w:rsid w:val="005227F7"/>
    <w:rsid w:val="005229B5"/>
    <w:rsid w:val="0052332D"/>
    <w:rsid w:val="005263CD"/>
    <w:rsid w:val="00526706"/>
    <w:rsid w:val="005272E9"/>
    <w:rsid w:val="0052759E"/>
    <w:rsid w:val="00527F21"/>
    <w:rsid w:val="00527FF5"/>
    <w:rsid w:val="00531768"/>
    <w:rsid w:val="0053194A"/>
    <w:rsid w:val="00531C2C"/>
    <w:rsid w:val="00533D4F"/>
    <w:rsid w:val="00533FE0"/>
    <w:rsid w:val="00535133"/>
    <w:rsid w:val="0053532D"/>
    <w:rsid w:val="00535E82"/>
    <w:rsid w:val="00536CE5"/>
    <w:rsid w:val="00537331"/>
    <w:rsid w:val="00537F2F"/>
    <w:rsid w:val="00540726"/>
    <w:rsid w:val="00541720"/>
    <w:rsid w:val="00541EF1"/>
    <w:rsid w:val="00542344"/>
    <w:rsid w:val="00542E44"/>
    <w:rsid w:val="005432C8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6DB0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178"/>
    <w:rsid w:val="00575E80"/>
    <w:rsid w:val="005760BF"/>
    <w:rsid w:val="00577889"/>
    <w:rsid w:val="00577FC7"/>
    <w:rsid w:val="00581127"/>
    <w:rsid w:val="00582166"/>
    <w:rsid w:val="0058244E"/>
    <w:rsid w:val="0058253C"/>
    <w:rsid w:val="00582939"/>
    <w:rsid w:val="00582F0E"/>
    <w:rsid w:val="0058440E"/>
    <w:rsid w:val="005852CD"/>
    <w:rsid w:val="005857B8"/>
    <w:rsid w:val="00586C5D"/>
    <w:rsid w:val="005876DB"/>
    <w:rsid w:val="00587C57"/>
    <w:rsid w:val="005911BF"/>
    <w:rsid w:val="0059153B"/>
    <w:rsid w:val="00592449"/>
    <w:rsid w:val="0059406C"/>
    <w:rsid w:val="0059442F"/>
    <w:rsid w:val="00594DD8"/>
    <w:rsid w:val="00595ED4"/>
    <w:rsid w:val="00595FE5"/>
    <w:rsid w:val="005966F5"/>
    <w:rsid w:val="0059752F"/>
    <w:rsid w:val="0059777B"/>
    <w:rsid w:val="005A0E70"/>
    <w:rsid w:val="005A1BFC"/>
    <w:rsid w:val="005A21E7"/>
    <w:rsid w:val="005A21F5"/>
    <w:rsid w:val="005A25E4"/>
    <w:rsid w:val="005A3318"/>
    <w:rsid w:val="005A3B3F"/>
    <w:rsid w:val="005A4687"/>
    <w:rsid w:val="005A5440"/>
    <w:rsid w:val="005A5A3D"/>
    <w:rsid w:val="005A6F5B"/>
    <w:rsid w:val="005A7261"/>
    <w:rsid w:val="005A756E"/>
    <w:rsid w:val="005B0791"/>
    <w:rsid w:val="005B0796"/>
    <w:rsid w:val="005B2475"/>
    <w:rsid w:val="005B466A"/>
    <w:rsid w:val="005B49B3"/>
    <w:rsid w:val="005B4CDC"/>
    <w:rsid w:val="005B4F91"/>
    <w:rsid w:val="005B6034"/>
    <w:rsid w:val="005B61A8"/>
    <w:rsid w:val="005C0BA2"/>
    <w:rsid w:val="005C288D"/>
    <w:rsid w:val="005C4414"/>
    <w:rsid w:val="005C4F94"/>
    <w:rsid w:val="005C52C9"/>
    <w:rsid w:val="005C6B06"/>
    <w:rsid w:val="005C7470"/>
    <w:rsid w:val="005C7C3C"/>
    <w:rsid w:val="005D016E"/>
    <w:rsid w:val="005D0193"/>
    <w:rsid w:val="005D0C91"/>
    <w:rsid w:val="005D2FAA"/>
    <w:rsid w:val="005D50B6"/>
    <w:rsid w:val="005D50C9"/>
    <w:rsid w:val="005D56C8"/>
    <w:rsid w:val="005D5F52"/>
    <w:rsid w:val="005D6185"/>
    <w:rsid w:val="005D61C1"/>
    <w:rsid w:val="005D6278"/>
    <w:rsid w:val="005D780A"/>
    <w:rsid w:val="005D7BE6"/>
    <w:rsid w:val="005D7D0B"/>
    <w:rsid w:val="005E0618"/>
    <w:rsid w:val="005E06C1"/>
    <w:rsid w:val="005E072E"/>
    <w:rsid w:val="005E0861"/>
    <w:rsid w:val="005E0B28"/>
    <w:rsid w:val="005E42CA"/>
    <w:rsid w:val="005E4A84"/>
    <w:rsid w:val="005E5210"/>
    <w:rsid w:val="005E6811"/>
    <w:rsid w:val="005E7639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688C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2CE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81B"/>
    <w:rsid w:val="00632EB0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B33"/>
    <w:rsid w:val="0064636B"/>
    <w:rsid w:val="006464A8"/>
    <w:rsid w:val="006518A2"/>
    <w:rsid w:val="00652F79"/>
    <w:rsid w:val="0065379D"/>
    <w:rsid w:val="00653BE5"/>
    <w:rsid w:val="00655C05"/>
    <w:rsid w:val="00657A14"/>
    <w:rsid w:val="00660AC8"/>
    <w:rsid w:val="00661A5E"/>
    <w:rsid w:val="00661C95"/>
    <w:rsid w:val="006621B0"/>
    <w:rsid w:val="00663835"/>
    <w:rsid w:val="00663C10"/>
    <w:rsid w:val="00664333"/>
    <w:rsid w:val="006646CC"/>
    <w:rsid w:val="006647D6"/>
    <w:rsid w:val="00665200"/>
    <w:rsid w:val="00665406"/>
    <w:rsid w:val="00665CC8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1F19"/>
    <w:rsid w:val="006726AC"/>
    <w:rsid w:val="0067341A"/>
    <w:rsid w:val="00673471"/>
    <w:rsid w:val="0067467D"/>
    <w:rsid w:val="0067574E"/>
    <w:rsid w:val="00676179"/>
    <w:rsid w:val="00676F5D"/>
    <w:rsid w:val="006800A5"/>
    <w:rsid w:val="00680D01"/>
    <w:rsid w:val="00681030"/>
    <w:rsid w:val="00682123"/>
    <w:rsid w:val="00682396"/>
    <w:rsid w:val="00682468"/>
    <w:rsid w:val="00682E27"/>
    <w:rsid w:val="00682EEA"/>
    <w:rsid w:val="006837B5"/>
    <w:rsid w:val="00683B81"/>
    <w:rsid w:val="00683E49"/>
    <w:rsid w:val="00685606"/>
    <w:rsid w:val="0068562D"/>
    <w:rsid w:val="006866C9"/>
    <w:rsid w:val="006905BB"/>
    <w:rsid w:val="006912B6"/>
    <w:rsid w:val="00691BA6"/>
    <w:rsid w:val="0069218F"/>
    <w:rsid w:val="006948EA"/>
    <w:rsid w:val="00695426"/>
    <w:rsid w:val="0069583A"/>
    <w:rsid w:val="0069634C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2A7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208"/>
    <w:rsid w:val="006D26D0"/>
    <w:rsid w:val="006D27D9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6EC"/>
    <w:rsid w:val="006E58D0"/>
    <w:rsid w:val="006E5D1C"/>
    <w:rsid w:val="006E61C2"/>
    <w:rsid w:val="006E6B6C"/>
    <w:rsid w:val="006E70B5"/>
    <w:rsid w:val="006F1F48"/>
    <w:rsid w:val="006F2AFB"/>
    <w:rsid w:val="006F30E0"/>
    <w:rsid w:val="006F3481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061"/>
    <w:rsid w:val="00711B24"/>
    <w:rsid w:val="00712D93"/>
    <w:rsid w:val="00713C02"/>
    <w:rsid w:val="00714387"/>
    <w:rsid w:val="007143E6"/>
    <w:rsid w:val="00715511"/>
    <w:rsid w:val="0071628B"/>
    <w:rsid w:val="00716D46"/>
    <w:rsid w:val="00717855"/>
    <w:rsid w:val="00717D35"/>
    <w:rsid w:val="00717D60"/>
    <w:rsid w:val="00721E15"/>
    <w:rsid w:val="00722802"/>
    <w:rsid w:val="00724138"/>
    <w:rsid w:val="00724321"/>
    <w:rsid w:val="00724965"/>
    <w:rsid w:val="00724EE9"/>
    <w:rsid w:val="0072530D"/>
    <w:rsid w:val="0072752A"/>
    <w:rsid w:val="00727559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37991"/>
    <w:rsid w:val="0074048B"/>
    <w:rsid w:val="00740FE2"/>
    <w:rsid w:val="0074132B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173D"/>
    <w:rsid w:val="007518D6"/>
    <w:rsid w:val="0075201A"/>
    <w:rsid w:val="00752446"/>
    <w:rsid w:val="007526EB"/>
    <w:rsid w:val="00752ADD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770C"/>
    <w:rsid w:val="00777B45"/>
    <w:rsid w:val="0078181C"/>
    <w:rsid w:val="00781EB9"/>
    <w:rsid w:val="007821E5"/>
    <w:rsid w:val="00782D82"/>
    <w:rsid w:val="00783B42"/>
    <w:rsid w:val="00783BC7"/>
    <w:rsid w:val="00783C90"/>
    <w:rsid w:val="00783E2B"/>
    <w:rsid w:val="00784595"/>
    <w:rsid w:val="00784E79"/>
    <w:rsid w:val="00785315"/>
    <w:rsid w:val="007903E2"/>
    <w:rsid w:val="00790ADF"/>
    <w:rsid w:val="007915EE"/>
    <w:rsid w:val="007926BB"/>
    <w:rsid w:val="00792E35"/>
    <w:rsid w:val="00794CDA"/>
    <w:rsid w:val="00794E2C"/>
    <w:rsid w:val="00794F2E"/>
    <w:rsid w:val="00794FAF"/>
    <w:rsid w:val="00795640"/>
    <w:rsid w:val="00796479"/>
    <w:rsid w:val="007964BD"/>
    <w:rsid w:val="00796D2A"/>
    <w:rsid w:val="007970D4"/>
    <w:rsid w:val="00797CB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7C5"/>
    <w:rsid w:val="007B0D49"/>
    <w:rsid w:val="007B0D79"/>
    <w:rsid w:val="007B0FEF"/>
    <w:rsid w:val="007B11E6"/>
    <w:rsid w:val="007B18B4"/>
    <w:rsid w:val="007B1908"/>
    <w:rsid w:val="007B2B2C"/>
    <w:rsid w:val="007B2CDA"/>
    <w:rsid w:val="007B319D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BBE"/>
    <w:rsid w:val="007C0C4B"/>
    <w:rsid w:val="007C0EE2"/>
    <w:rsid w:val="007C0EF7"/>
    <w:rsid w:val="007C1476"/>
    <w:rsid w:val="007C1A72"/>
    <w:rsid w:val="007C219C"/>
    <w:rsid w:val="007C3FBD"/>
    <w:rsid w:val="007C454A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87C"/>
    <w:rsid w:val="007F1CA3"/>
    <w:rsid w:val="007F2924"/>
    <w:rsid w:val="007F3983"/>
    <w:rsid w:val="007F45AA"/>
    <w:rsid w:val="007F4D0E"/>
    <w:rsid w:val="007F5A8A"/>
    <w:rsid w:val="007F687D"/>
    <w:rsid w:val="007F718C"/>
    <w:rsid w:val="00800148"/>
    <w:rsid w:val="00800B9C"/>
    <w:rsid w:val="008024C1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68D4"/>
    <w:rsid w:val="0081707A"/>
    <w:rsid w:val="00820DB2"/>
    <w:rsid w:val="00821BE1"/>
    <w:rsid w:val="00822AB7"/>
    <w:rsid w:val="008235BD"/>
    <w:rsid w:val="00823ED2"/>
    <w:rsid w:val="008243F1"/>
    <w:rsid w:val="008249B8"/>
    <w:rsid w:val="0083097D"/>
    <w:rsid w:val="00831266"/>
    <w:rsid w:val="008327C5"/>
    <w:rsid w:val="00832A34"/>
    <w:rsid w:val="00833152"/>
    <w:rsid w:val="00833813"/>
    <w:rsid w:val="00833816"/>
    <w:rsid w:val="00833C2E"/>
    <w:rsid w:val="00833F71"/>
    <w:rsid w:val="00834D3F"/>
    <w:rsid w:val="00835B9A"/>
    <w:rsid w:val="00835D54"/>
    <w:rsid w:val="00841930"/>
    <w:rsid w:val="00842CB9"/>
    <w:rsid w:val="00843169"/>
    <w:rsid w:val="0084350E"/>
    <w:rsid w:val="00843A6E"/>
    <w:rsid w:val="00843B05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77D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878"/>
    <w:rsid w:val="00864A96"/>
    <w:rsid w:val="00865829"/>
    <w:rsid w:val="00866038"/>
    <w:rsid w:val="00866304"/>
    <w:rsid w:val="00866A03"/>
    <w:rsid w:val="008674E7"/>
    <w:rsid w:val="008715DE"/>
    <w:rsid w:val="00872CC7"/>
    <w:rsid w:val="00872D99"/>
    <w:rsid w:val="00874137"/>
    <w:rsid w:val="008745EA"/>
    <w:rsid w:val="00874C84"/>
    <w:rsid w:val="00874F29"/>
    <w:rsid w:val="00876601"/>
    <w:rsid w:val="00877C94"/>
    <w:rsid w:val="00880AAD"/>
    <w:rsid w:val="00881112"/>
    <w:rsid w:val="00881C7A"/>
    <w:rsid w:val="00882EEC"/>
    <w:rsid w:val="0088350D"/>
    <w:rsid w:val="00883594"/>
    <w:rsid w:val="00883A6D"/>
    <w:rsid w:val="00883AA5"/>
    <w:rsid w:val="00883B88"/>
    <w:rsid w:val="008845EF"/>
    <w:rsid w:val="00884CED"/>
    <w:rsid w:val="00885B9D"/>
    <w:rsid w:val="00885F53"/>
    <w:rsid w:val="00886246"/>
    <w:rsid w:val="0088790B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1A41"/>
    <w:rsid w:val="008A1F3D"/>
    <w:rsid w:val="008A2187"/>
    <w:rsid w:val="008A424A"/>
    <w:rsid w:val="008A5382"/>
    <w:rsid w:val="008A574F"/>
    <w:rsid w:val="008A5816"/>
    <w:rsid w:val="008A6997"/>
    <w:rsid w:val="008B0487"/>
    <w:rsid w:val="008B04B7"/>
    <w:rsid w:val="008B1003"/>
    <w:rsid w:val="008B278C"/>
    <w:rsid w:val="008B4024"/>
    <w:rsid w:val="008B4569"/>
    <w:rsid w:val="008B4BC5"/>
    <w:rsid w:val="008B5131"/>
    <w:rsid w:val="008B5579"/>
    <w:rsid w:val="008B6355"/>
    <w:rsid w:val="008C0FB0"/>
    <w:rsid w:val="008C18E9"/>
    <w:rsid w:val="008C1D74"/>
    <w:rsid w:val="008C2422"/>
    <w:rsid w:val="008C2A6A"/>
    <w:rsid w:val="008C3623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6A9"/>
    <w:rsid w:val="008D3F00"/>
    <w:rsid w:val="008D407B"/>
    <w:rsid w:val="008D50F9"/>
    <w:rsid w:val="008D5362"/>
    <w:rsid w:val="008D5B46"/>
    <w:rsid w:val="008D5C62"/>
    <w:rsid w:val="008D5D0D"/>
    <w:rsid w:val="008D6347"/>
    <w:rsid w:val="008D647C"/>
    <w:rsid w:val="008E04CD"/>
    <w:rsid w:val="008E0F40"/>
    <w:rsid w:val="008E104C"/>
    <w:rsid w:val="008E20DF"/>
    <w:rsid w:val="008E2389"/>
    <w:rsid w:val="008E24B1"/>
    <w:rsid w:val="008E2699"/>
    <w:rsid w:val="008E2F09"/>
    <w:rsid w:val="008E35C5"/>
    <w:rsid w:val="008E3F01"/>
    <w:rsid w:val="008E4816"/>
    <w:rsid w:val="008E5767"/>
    <w:rsid w:val="008E5E09"/>
    <w:rsid w:val="008E66DE"/>
    <w:rsid w:val="008E6BFF"/>
    <w:rsid w:val="008E79C8"/>
    <w:rsid w:val="008E7CF3"/>
    <w:rsid w:val="008F099D"/>
    <w:rsid w:val="008F2109"/>
    <w:rsid w:val="008F273B"/>
    <w:rsid w:val="008F2D44"/>
    <w:rsid w:val="008F30B9"/>
    <w:rsid w:val="008F31B4"/>
    <w:rsid w:val="008F4C44"/>
    <w:rsid w:val="008F5571"/>
    <w:rsid w:val="008F56D0"/>
    <w:rsid w:val="008F6C9E"/>
    <w:rsid w:val="009008BD"/>
    <w:rsid w:val="00901039"/>
    <w:rsid w:val="00901A03"/>
    <w:rsid w:val="00901B51"/>
    <w:rsid w:val="00902BD1"/>
    <w:rsid w:val="009036B1"/>
    <w:rsid w:val="00903A8E"/>
    <w:rsid w:val="00903BF0"/>
    <w:rsid w:val="00903D2A"/>
    <w:rsid w:val="00904080"/>
    <w:rsid w:val="00904509"/>
    <w:rsid w:val="00905252"/>
    <w:rsid w:val="00905292"/>
    <w:rsid w:val="0090610E"/>
    <w:rsid w:val="009077AA"/>
    <w:rsid w:val="00907C9E"/>
    <w:rsid w:val="00911061"/>
    <w:rsid w:val="0091291A"/>
    <w:rsid w:val="00914C35"/>
    <w:rsid w:val="00914FFE"/>
    <w:rsid w:val="009154BC"/>
    <w:rsid w:val="0091575C"/>
    <w:rsid w:val="00915861"/>
    <w:rsid w:val="0091604B"/>
    <w:rsid w:val="00916369"/>
    <w:rsid w:val="0091669A"/>
    <w:rsid w:val="00916A3B"/>
    <w:rsid w:val="00916FB8"/>
    <w:rsid w:val="00917C91"/>
    <w:rsid w:val="00920435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47B33"/>
    <w:rsid w:val="00952253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E59"/>
    <w:rsid w:val="009612CF"/>
    <w:rsid w:val="00961F48"/>
    <w:rsid w:val="0096233A"/>
    <w:rsid w:val="00963330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1A72"/>
    <w:rsid w:val="00972998"/>
    <w:rsid w:val="00973D3B"/>
    <w:rsid w:val="009743B6"/>
    <w:rsid w:val="00975096"/>
    <w:rsid w:val="00975EB8"/>
    <w:rsid w:val="00976A93"/>
    <w:rsid w:val="0098062D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1B3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311"/>
    <w:rsid w:val="00995592"/>
    <w:rsid w:val="00995604"/>
    <w:rsid w:val="00995CFA"/>
    <w:rsid w:val="009960FA"/>
    <w:rsid w:val="009964BF"/>
    <w:rsid w:val="00996EDE"/>
    <w:rsid w:val="00997296"/>
    <w:rsid w:val="0099790E"/>
    <w:rsid w:val="00997B7E"/>
    <w:rsid w:val="009A0380"/>
    <w:rsid w:val="009A056D"/>
    <w:rsid w:val="009A0DE2"/>
    <w:rsid w:val="009A1B8A"/>
    <w:rsid w:val="009A3B8C"/>
    <w:rsid w:val="009A452E"/>
    <w:rsid w:val="009A48A6"/>
    <w:rsid w:val="009A5A10"/>
    <w:rsid w:val="009A5C46"/>
    <w:rsid w:val="009A66E0"/>
    <w:rsid w:val="009A73F2"/>
    <w:rsid w:val="009A7D38"/>
    <w:rsid w:val="009B230A"/>
    <w:rsid w:val="009B2340"/>
    <w:rsid w:val="009B28C9"/>
    <w:rsid w:val="009B2AC2"/>
    <w:rsid w:val="009B2D82"/>
    <w:rsid w:val="009B3411"/>
    <w:rsid w:val="009B37C1"/>
    <w:rsid w:val="009B3A3C"/>
    <w:rsid w:val="009B507E"/>
    <w:rsid w:val="009B55BA"/>
    <w:rsid w:val="009B6295"/>
    <w:rsid w:val="009B6485"/>
    <w:rsid w:val="009B734B"/>
    <w:rsid w:val="009B77BE"/>
    <w:rsid w:val="009C0F5D"/>
    <w:rsid w:val="009C1723"/>
    <w:rsid w:val="009C2C2A"/>
    <w:rsid w:val="009C2D95"/>
    <w:rsid w:val="009C45A9"/>
    <w:rsid w:val="009C560E"/>
    <w:rsid w:val="009C5B71"/>
    <w:rsid w:val="009C6644"/>
    <w:rsid w:val="009C72F3"/>
    <w:rsid w:val="009D1899"/>
    <w:rsid w:val="009D1912"/>
    <w:rsid w:val="009D1AE2"/>
    <w:rsid w:val="009D1EF2"/>
    <w:rsid w:val="009D2166"/>
    <w:rsid w:val="009D2AD8"/>
    <w:rsid w:val="009D4562"/>
    <w:rsid w:val="009D4DB9"/>
    <w:rsid w:val="009D4DBF"/>
    <w:rsid w:val="009D5130"/>
    <w:rsid w:val="009D6032"/>
    <w:rsid w:val="009D60A4"/>
    <w:rsid w:val="009D69AD"/>
    <w:rsid w:val="009D6C7D"/>
    <w:rsid w:val="009E146E"/>
    <w:rsid w:val="009E1BA7"/>
    <w:rsid w:val="009E2526"/>
    <w:rsid w:val="009E26AB"/>
    <w:rsid w:val="009E2BD6"/>
    <w:rsid w:val="009E365A"/>
    <w:rsid w:val="009E4076"/>
    <w:rsid w:val="009E44DB"/>
    <w:rsid w:val="009E5A4F"/>
    <w:rsid w:val="009E5E98"/>
    <w:rsid w:val="009E6B96"/>
    <w:rsid w:val="009E70CB"/>
    <w:rsid w:val="009E7C59"/>
    <w:rsid w:val="009F0526"/>
    <w:rsid w:val="009F1A01"/>
    <w:rsid w:val="009F1C34"/>
    <w:rsid w:val="009F2FAB"/>
    <w:rsid w:val="009F3358"/>
    <w:rsid w:val="009F3399"/>
    <w:rsid w:val="009F3B53"/>
    <w:rsid w:val="009F3CA4"/>
    <w:rsid w:val="009F46AD"/>
    <w:rsid w:val="009F676A"/>
    <w:rsid w:val="009F6B51"/>
    <w:rsid w:val="009F6E3C"/>
    <w:rsid w:val="00A022FF"/>
    <w:rsid w:val="00A023D1"/>
    <w:rsid w:val="00A0632E"/>
    <w:rsid w:val="00A1002D"/>
    <w:rsid w:val="00A1043A"/>
    <w:rsid w:val="00A11621"/>
    <w:rsid w:val="00A11922"/>
    <w:rsid w:val="00A122A3"/>
    <w:rsid w:val="00A136A1"/>
    <w:rsid w:val="00A1497A"/>
    <w:rsid w:val="00A1517D"/>
    <w:rsid w:val="00A16017"/>
    <w:rsid w:val="00A16575"/>
    <w:rsid w:val="00A16746"/>
    <w:rsid w:val="00A16BB2"/>
    <w:rsid w:val="00A21B27"/>
    <w:rsid w:val="00A2279A"/>
    <w:rsid w:val="00A22DA1"/>
    <w:rsid w:val="00A23709"/>
    <w:rsid w:val="00A244C1"/>
    <w:rsid w:val="00A24642"/>
    <w:rsid w:val="00A2471D"/>
    <w:rsid w:val="00A2566D"/>
    <w:rsid w:val="00A26021"/>
    <w:rsid w:val="00A26072"/>
    <w:rsid w:val="00A26E4F"/>
    <w:rsid w:val="00A31147"/>
    <w:rsid w:val="00A31EB3"/>
    <w:rsid w:val="00A32BC5"/>
    <w:rsid w:val="00A32C74"/>
    <w:rsid w:val="00A341AE"/>
    <w:rsid w:val="00A34BC2"/>
    <w:rsid w:val="00A34E1B"/>
    <w:rsid w:val="00A3668B"/>
    <w:rsid w:val="00A3737E"/>
    <w:rsid w:val="00A37494"/>
    <w:rsid w:val="00A37A6D"/>
    <w:rsid w:val="00A402AF"/>
    <w:rsid w:val="00A41EAC"/>
    <w:rsid w:val="00A422A2"/>
    <w:rsid w:val="00A42643"/>
    <w:rsid w:val="00A42EFE"/>
    <w:rsid w:val="00A44440"/>
    <w:rsid w:val="00A44496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43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740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4892"/>
    <w:rsid w:val="00A754AB"/>
    <w:rsid w:val="00A766FF"/>
    <w:rsid w:val="00A77F20"/>
    <w:rsid w:val="00A77FEA"/>
    <w:rsid w:val="00A80B1E"/>
    <w:rsid w:val="00A8100F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825"/>
    <w:rsid w:val="00A95A47"/>
    <w:rsid w:val="00A95D20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B8D"/>
    <w:rsid w:val="00AA7E0D"/>
    <w:rsid w:val="00AA7F6F"/>
    <w:rsid w:val="00AB041A"/>
    <w:rsid w:val="00AB087D"/>
    <w:rsid w:val="00AB14B6"/>
    <w:rsid w:val="00AB163D"/>
    <w:rsid w:val="00AB172C"/>
    <w:rsid w:val="00AB1F3D"/>
    <w:rsid w:val="00AB1FF3"/>
    <w:rsid w:val="00AB2759"/>
    <w:rsid w:val="00AB32D7"/>
    <w:rsid w:val="00AB3733"/>
    <w:rsid w:val="00AB3A7D"/>
    <w:rsid w:val="00AB4C19"/>
    <w:rsid w:val="00AB52FB"/>
    <w:rsid w:val="00AB66A9"/>
    <w:rsid w:val="00AB74DB"/>
    <w:rsid w:val="00AB769D"/>
    <w:rsid w:val="00AB7AB9"/>
    <w:rsid w:val="00AB7B54"/>
    <w:rsid w:val="00AC1000"/>
    <w:rsid w:val="00AC33CC"/>
    <w:rsid w:val="00AC3B8A"/>
    <w:rsid w:val="00AC43D7"/>
    <w:rsid w:val="00AC594D"/>
    <w:rsid w:val="00AC68DC"/>
    <w:rsid w:val="00AC7C22"/>
    <w:rsid w:val="00AD163B"/>
    <w:rsid w:val="00AD2858"/>
    <w:rsid w:val="00AD4ADA"/>
    <w:rsid w:val="00AD4F86"/>
    <w:rsid w:val="00AD6259"/>
    <w:rsid w:val="00AD6B05"/>
    <w:rsid w:val="00AD7523"/>
    <w:rsid w:val="00AD75B9"/>
    <w:rsid w:val="00AE0372"/>
    <w:rsid w:val="00AE120D"/>
    <w:rsid w:val="00AE23C9"/>
    <w:rsid w:val="00AE3ADA"/>
    <w:rsid w:val="00AE439E"/>
    <w:rsid w:val="00AE4B7B"/>
    <w:rsid w:val="00AE55D9"/>
    <w:rsid w:val="00AE5BC8"/>
    <w:rsid w:val="00AE5C1C"/>
    <w:rsid w:val="00AE63ED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07BB5"/>
    <w:rsid w:val="00B10F80"/>
    <w:rsid w:val="00B1107B"/>
    <w:rsid w:val="00B11BB9"/>
    <w:rsid w:val="00B130A7"/>
    <w:rsid w:val="00B13BF8"/>
    <w:rsid w:val="00B143CC"/>
    <w:rsid w:val="00B14552"/>
    <w:rsid w:val="00B14877"/>
    <w:rsid w:val="00B156CD"/>
    <w:rsid w:val="00B15B64"/>
    <w:rsid w:val="00B15D8F"/>
    <w:rsid w:val="00B16099"/>
    <w:rsid w:val="00B17DFB"/>
    <w:rsid w:val="00B20D19"/>
    <w:rsid w:val="00B21B7D"/>
    <w:rsid w:val="00B23F8E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AFB"/>
    <w:rsid w:val="00B34D53"/>
    <w:rsid w:val="00B3564A"/>
    <w:rsid w:val="00B35B32"/>
    <w:rsid w:val="00B36878"/>
    <w:rsid w:val="00B36A40"/>
    <w:rsid w:val="00B36D52"/>
    <w:rsid w:val="00B3775B"/>
    <w:rsid w:val="00B37D71"/>
    <w:rsid w:val="00B406EE"/>
    <w:rsid w:val="00B40D73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3D9"/>
    <w:rsid w:val="00B55E96"/>
    <w:rsid w:val="00B56006"/>
    <w:rsid w:val="00B56037"/>
    <w:rsid w:val="00B56BEC"/>
    <w:rsid w:val="00B601CA"/>
    <w:rsid w:val="00B6129A"/>
    <w:rsid w:val="00B6131D"/>
    <w:rsid w:val="00B6171A"/>
    <w:rsid w:val="00B62477"/>
    <w:rsid w:val="00B6333D"/>
    <w:rsid w:val="00B64687"/>
    <w:rsid w:val="00B64D04"/>
    <w:rsid w:val="00B64EEE"/>
    <w:rsid w:val="00B65991"/>
    <w:rsid w:val="00B6697E"/>
    <w:rsid w:val="00B6775E"/>
    <w:rsid w:val="00B67BC4"/>
    <w:rsid w:val="00B67ED1"/>
    <w:rsid w:val="00B704CC"/>
    <w:rsid w:val="00B70C47"/>
    <w:rsid w:val="00B71401"/>
    <w:rsid w:val="00B720D2"/>
    <w:rsid w:val="00B72235"/>
    <w:rsid w:val="00B72496"/>
    <w:rsid w:val="00B72DED"/>
    <w:rsid w:val="00B741FF"/>
    <w:rsid w:val="00B74A26"/>
    <w:rsid w:val="00B74E31"/>
    <w:rsid w:val="00B74F2A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1903"/>
    <w:rsid w:val="00B91AAB"/>
    <w:rsid w:val="00B92411"/>
    <w:rsid w:val="00B93111"/>
    <w:rsid w:val="00B93909"/>
    <w:rsid w:val="00B95058"/>
    <w:rsid w:val="00B97052"/>
    <w:rsid w:val="00BA0D93"/>
    <w:rsid w:val="00BA3653"/>
    <w:rsid w:val="00BA3703"/>
    <w:rsid w:val="00BA3B15"/>
    <w:rsid w:val="00BA3D32"/>
    <w:rsid w:val="00BA4845"/>
    <w:rsid w:val="00BA5F8B"/>
    <w:rsid w:val="00BA6297"/>
    <w:rsid w:val="00BA66E0"/>
    <w:rsid w:val="00BA674C"/>
    <w:rsid w:val="00BA710E"/>
    <w:rsid w:val="00BA7BD1"/>
    <w:rsid w:val="00BB07BE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613B"/>
    <w:rsid w:val="00BC739B"/>
    <w:rsid w:val="00BC792A"/>
    <w:rsid w:val="00BD066C"/>
    <w:rsid w:val="00BD2D7E"/>
    <w:rsid w:val="00BD31AC"/>
    <w:rsid w:val="00BD322E"/>
    <w:rsid w:val="00BD4525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0E3E"/>
    <w:rsid w:val="00BE112E"/>
    <w:rsid w:val="00BE13D7"/>
    <w:rsid w:val="00BE143D"/>
    <w:rsid w:val="00BE1698"/>
    <w:rsid w:val="00BE27CF"/>
    <w:rsid w:val="00BE290F"/>
    <w:rsid w:val="00BE2C61"/>
    <w:rsid w:val="00BE349D"/>
    <w:rsid w:val="00BE3883"/>
    <w:rsid w:val="00BE3ADE"/>
    <w:rsid w:val="00BE3EF2"/>
    <w:rsid w:val="00BE5180"/>
    <w:rsid w:val="00BE701A"/>
    <w:rsid w:val="00BE7D3C"/>
    <w:rsid w:val="00BF0ECE"/>
    <w:rsid w:val="00BF21A4"/>
    <w:rsid w:val="00BF25C4"/>
    <w:rsid w:val="00BF318D"/>
    <w:rsid w:val="00BF34AF"/>
    <w:rsid w:val="00BF3B2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426A"/>
    <w:rsid w:val="00C045FF"/>
    <w:rsid w:val="00C07666"/>
    <w:rsid w:val="00C07B2C"/>
    <w:rsid w:val="00C10216"/>
    <w:rsid w:val="00C10D0A"/>
    <w:rsid w:val="00C1133C"/>
    <w:rsid w:val="00C117AA"/>
    <w:rsid w:val="00C11C36"/>
    <w:rsid w:val="00C12067"/>
    <w:rsid w:val="00C125E1"/>
    <w:rsid w:val="00C12AEA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1F4D"/>
    <w:rsid w:val="00C22BE3"/>
    <w:rsid w:val="00C24DFE"/>
    <w:rsid w:val="00C25371"/>
    <w:rsid w:val="00C2559C"/>
    <w:rsid w:val="00C269D3"/>
    <w:rsid w:val="00C30470"/>
    <w:rsid w:val="00C3105D"/>
    <w:rsid w:val="00C344D5"/>
    <w:rsid w:val="00C34773"/>
    <w:rsid w:val="00C3578F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1CA9"/>
    <w:rsid w:val="00C42986"/>
    <w:rsid w:val="00C4358E"/>
    <w:rsid w:val="00C435FC"/>
    <w:rsid w:val="00C46013"/>
    <w:rsid w:val="00C46ACA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81"/>
    <w:rsid w:val="00C616FE"/>
    <w:rsid w:val="00C6216B"/>
    <w:rsid w:val="00C624C3"/>
    <w:rsid w:val="00C62E7C"/>
    <w:rsid w:val="00C64574"/>
    <w:rsid w:val="00C64892"/>
    <w:rsid w:val="00C654BD"/>
    <w:rsid w:val="00C65571"/>
    <w:rsid w:val="00C67441"/>
    <w:rsid w:val="00C67D72"/>
    <w:rsid w:val="00C67F8D"/>
    <w:rsid w:val="00C702C0"/>
    <w:rsid w:val="00C70CF9"/>
    <w:rsid w:val="00C71568"/>
    <w:rsid w:val="00C716E9"/>
    <w:rsid w:val="00C71963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50C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31F8"/>
    <w:rsid w:val="00CA3FCB"/>
    <w:rsid w:val="00CA5534"/>
    <w:rsid w:val="00CA5A7C"/>
    <w:rsid w:val="00CA6741"/>
    <w:rsid w:val="00CA76FC"/>
    <w:rsid w:val="00CB06EA"/>
    <w:rsid w:val="00CB0F89"/>
    <w:rsid w:val="00CB1B69"/>
    <w:rsid w:val="00CB267F"/>
    <w:rsid w:val="00CB274C"/>
    <w:rsid w:val="00CB6A3E"/>
    <w:rsid w:val="00CB6DC7"/>
    <w:rsid w:val="00CB743B"/>
    <w:rsid w:val="00CC0BFE"/>
    <w:rsid w:val="00CC2092"/>
    <w:rsid w:val="00CC235D"/>
    <w:rsid w:val="00CC2406"/>
    <w:rsid w:val="00CC240C"/>
    <w:rsid w:val="00CC2C60"/>
    <w:rsid w:val="00CC538C"/>
    <w:rsid w:val="00CC5453"/>
    <w:rsid w:val="00CC5736"/>
    <w:rsid w:val="00CC5A57"/>
    <w:rsid w:val="00CC6624"/>
    <w:rsid w:val="00CC6716"/>
    <w:rsid w:val="00CC67EC"/>
    <w:rsid w:val="00CD01A0"/>
    <w:rsid w:val="00CD01FD"/>
    <w:rsid w:val="00CD1D14"/>
    <w:rsid w:val="00CD1E1D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C4F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CBF"/>
    <w:rsid w:val="00D1038C"/>
    <w:rsid w:val="00D11640"/>
    <w:rsid w:val="00D11AD9"/>
    <w:rsid w:val="00D11B72"/>
    <w:rsid w:val="00D1278C"/>
    <w:rsid w:val="00D12AFD"/>
    <w:rsid w:val="00D13280"/>
    <w:rsid w:val="00D1426D"/>
    <w:rsid w:val="00D149DB"/>
    <w:rsid w:val="00D1578E"/>
    <w:rsid w:val="00D1708B"/>
    <w:rsid w:val="00D208F5"/>
    <w:rsid w:val="00D209C0"/>
    <w:rsid w:val="00D21423"/>
    <w:rsid w:val="00D21E19"/>
    <w:rsid w:val="00D21F40"/>
    <w:rsid w:val="00D22311"/>
    <w:rsid w:val="00D22583"/>
    <w:rsid w:val="00D233E0"/>
    <w:rsid w:val="00D24737"/>
    <w:rsid w:val="00D253CA"/>
    <w:rsid w:val="00D25AB6"/>
    <w:rsid w:val="00D25FBF"/>
    <w:rsid w:val="00D301E9"/>
    <w:rsid w:val="00D30656"/>
    <w:rsid w:val="00D311E6"/>
    <w:rsid w:val="00D31BF6"/>
    <w:rsid w:val="00D31E88"/>
    <w:rsid w:val="00D3251C"/>
    <w:rsid w:val="00D32904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4593"/>
    <w:rsid w:val="00D55C17"/>
    <w:rsid w:val="00D579F5"/>
    <w:rsid w:val="00D57EF6"/>
    <w:rsid w:val="00D60061"/>
    <w:rsid w:val="00D601D9"/>
    <w:rsid w:val="00D603FB"/>
    <w:rsid w:val="00D60971"/>
    <w:rsid w:val="00D609A7"/>
    <w:rsid w:val="00D60D3C"/>
    <w:rsid w:val="00D61A37"/>
    <w:rsid w:val="00D61C5D"/>
    <w:rsid w:val="00D62288"/>
    <w:rsid w:val="00D63DBD"/>
    <w:rsid w:val="00D63FCD"/>
    <w:rsid w:val="00D65792"/>
    <w:rsid w:val="00D65AB8"/>
    <w:rsid w:val="00D66CB9"/>
    <w:rsid w:val="00D66FBE"/>
    <w:rsid w:val="00D67620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7773F"/>
    <w:rsid w:val="00D80837"/>
    <w:rsid w:val="00D808DF"/>
    <w:rsid w:val="00D809E1"/>
    <w:rsid w:val="00D81243"/>
    <w:rsid w:val="00D81A15"/>
    <w:rsid w:val="00D81A35"/>
    <w:rsid w:val="00D81E8D"/>
    <w:rsid w:val="00D821EB"/>
    <w:rsid w:val="00D83075"/>
    <w:rsid w:val="00D83417"/>
    <w:rsid w:val="00D83570"/>
    <w:rsid w:val="00D83736"/>
    <w:rsid w:val="00D87A79"/>
    <w:rsid w:val="00D9164D"/>
    <w:rsid w:val="00D91D0D"/>
    <w:rsid w:val="00D9229F"/>
    <w:rsid w:val="00D937C4"/>
    <w:rsid w:val="00D94269"/>
    <w:rsid w:val="00D9442E"/>
    <w:rsid w:val="00D94E55"/>
    <w:rsid w:val="00D95D51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A6D2E"/>
    <w:rsid w:val="00DA726B"/>
    <w:rsid w:val="00DB033A"/>
    <w:rsid w:val="00DB0664"/>
    <w:rsid w:val="00DB0758"/>
    <w:rsid w:val="00DB11D0"/>
    <w:rsid w:val="00DB30C4"/>
    <w:rsid w:val="00DB333B"/>
    <w:rsid w:val="00DB3807"/>
    <w:rsid w:val="00DB3E99"/>
    <w:rsid w:val="00DB48BF"/>
    <w:rsid w:val="00DB5291"/>
    <w:rsid w:val="00DB6B9B"/>
    <w:rsid w:val="00DB701F"/>
    <w:rsid w:val="00DB7D65"/>
    <w:rsid w:val="00DC0CCC"/>
    <w:rsid w:val="00DC1708"/>
    <w:rsid w:val="00DC1AC8"/>
    <w:rsid w:val="00DC23F2"/>
    <w:rsid w:val="00DC30CD"/>
    <w:rsid w:val="00DC4517"/>
    <w:rsid w:val="00DC4785"/>
    <w:rsid w:val="00DC58DF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D3F"/>
    <w:rsid w:val="00DD4C9D"/>
    <w:rsid w:val="00DD4CAC"/>
    <w:rsid w:val="00DD5140"/>
    <w:rsid w:val="00DD53CB"/>
    <w:rsid w:val="00DD62C8"/>
    <w:rsid w:val="00DD68F3"/>
    <w:rsid w:val="00DD73EC"/>
    <w:rsid w:val="00DE0A16"/>
    <w:rsid w:val="00DE0DD5"/>
    <w:rsid w:val="00DE0FDC"/>
    <w:rsid w:val="00DE13AD"/>
    <w:rsid w:val="00DE2AD3"/>
    <w:rsid w:val="00DE2F72"/>
    <w:rsid w:val="00DE3CB4"/>
    <w:rsid w:val="00DE4182"/>
    <w:rsid w:val="00DE4712"/>
    <w:rsid w:val="00DE593F"/>
    <w:rsid w:val="00DE5CE7"/>
    <w:rsid w:val="00DE5D8C"/>
    <w:rsid w:val="00DE61AC"/>
    <w:rsid w:val="00DF070E"/>
    <w:rsid w:val="00DF14BF"/>
    <w:rsid w:val="00DF4684"/>
    <w:rsid w:val="00DF54A7"/>
    <w:rsid w:val="00DF558C"/>
    <w:rsid w:val="00DF5844"/>
    <w:rsid w:val="00DF6942"/>
    <w:rsid w:val="00E0101F"/>
    <w:rsid w:val="00E011E6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A02"/>
    <w:rsid w:val="00E13F6E"/>
    <w:rsid w:val="00E15141"/>
    <w:rsid w:val="00E156BF"/>
    <w:rsid w:val="00E15D5B"/>
    <w:rsid w:val="00E16F42"/>
    <w:rsid w:val="00E20F48"/>
    <w:rsid w:val="00E21828"/>
    <w:rsid w:val="00E231E4"/>
    <w:rsid w:val="00E2743A"/>
    <w:rsid w:val="00E27ACE"/>
    <w:rsid w:val="00E3061E"/>
    <w:rsid w:val="00E30A37"/>
    <w:rsid w:val="00E310A9"/>
    <w:rsid w:val="00E313BE"/>
    <w:rsid w:val="00E315E8"/>
    <w:rsid w:val="00E31E4A"/>
    <w:rsid w:val="00E3365B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32F"/>
    <w:rsid w:val="00E51090"/>
    <w:rsid w:val="00E52569"/>
    <w:rsid w:val="00E52974"/>
    <w:rsid w:val="00E53157"/>
    <w:rsid w:val="00E53503"/>
    <w:rsid w:val="00E53B25"/>
    <w:rsid w:val="00E54892"/>
    <w:rsid w:val="00E54C07"/>
    <w:rsid w:val="00E56086"/>
    <w:rsid w:val="00E564DB"/>
    <w:rsid w:val="00E57063"/>
    <w:rsid w:val="00E60719"/>
    <w:rsid w:val="00E60FB7"/>
    <w:rsid w:val="00E6239E"/>
    <w:rsid w:val="00E62964"/>
    <w:rsid w:val="00E62B3D"/>
    <w:rsid w:val="00E63430"/>
    <w:rsid w:val="00E63742"/>
    <w:rsid w:val="00E63C85"/>
    <w:rsid w:val="00E63EBE"/>
    <w:rsid w:val="00E63F81"/>
    <w:rsid w:val="00E64816"/>
    <w:rsid w:val="00E65920"/>
    <w:rsid w:val="00E65EF7"/>
    <w:rsid w:val="00E65FBB"/>
    <w:rsid w:val="00E70EF5"/>
    <w:rsid w:val="00E713C6"/>
    <w:rsid w:val="00E71514"/>
    <w:rsid w:val="00E71D37"/>
    <w:rsid w:val="00E73832"/>
    <w:rsid w:val="00E7436A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87E9A"/>
    <w:rsid w:val="00E90785"/>
    <w:rsid w:val="00E914E1"/>
    <w:rsid w:val="00E91ACE"/>
    <w:rsid w:val="00E9314D"/>
    <w:rsid w:val="00E93AED"/>
    <w:rsid w:val="00E95AC2"/>
    <w:rsid w:val="00E95B5F"/>
    <w:rsid w:val="00E96238"/>
    <w:rsid w:val="00EA02B5"/>
    <w:rsid w:val="00EA1231"/>
    <w:rsid w:val="00EA1E91"/>
    <w:rsid w:val="00EA30BD"/>
    <w:rsid w:val="00EA4C84"/>
    <w:rsid w:val="00EA51FC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547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3EFD"/>
    <w:rsid w:val="00ED4465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464"/>
    <w:rsid w:val="00EE65B1"/>
    <w:rsid w:val="00EE660C"/>
    <w:rsid w:val="00EE6CAC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055A1"/>
    <w:rsid w:val="00F10684"/>
    <w:rsid w:val="00F114DC"/>
    <w:rsid w:val="00F115C8"/>
    <w:rsid w:val="00F11995"/>
    <w:rsid w:val="00F11C29"/>
    <w:rsid w:val="00F11E14"/>
    <w:rsid w:val="00F11FA1"/>
    <w:rsid w:val="00F12157"/>
    <w:rsid w:val="00F12FFE"/>
    <w:rsid w:val="00F13414"/>
    <w:rsid w:val="00F135C2"/>
    <w:rsid w:val="00F13E76"/>
    <w:rsid w:val="00F144BD"/>
    <w:rsid w:val="00F148A8"/>
    <w:rsid w:val="00F14ED9"/>
    <w:rsid w:val="00F15081"/>
    <w:rsid w:val="00F15DFD"/>
    <w:rsid w:val="00F15FCB"/>
    <w:rsid w:val="00F16133"/>
    <w:rsid w:val="00F17759"/>
    <w:rsid w:val="00F17B64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59B8"/>
    <w:rsid w:val="00F26F40"/>
    <w:rsid w:val="00F27096"/>
    <w:rsid w:val="00F27361"/>
    <w:rsid w:val="00F30DE3"/>
    <w:rsid w:val="00F3177F"/>
    <w:rsid w:val="00F32B46"/>
    <w:rsid w:val="00F33CC8"/>
    <w:rsid w:val="00F33E7C"/>
    <w:rsid w:val="00F33F6A"/>
    <w:rsid w:val="00F340FD"/>
    <w:rsid w:val="00F344A2"/>
    <w:rsid w:val="00F357C4"/>
    <w:rsid w:val="00F357CE"/>
    <w:rsid w:val="00F35F1C"/>
    <w:rsid w:val="00F3646B"/>
    <w:rsid w:val="00F3767F"/>
    <w:rsid w:val="00F40838"/>
    <w:rsid w:val="00F40CBC"/>
    <w:rsid w:val="00F41871"/>
    <w:rsid w:val="00F44011"/>
    <w:rsid w:val="00F44669"/>
    <w:rsid w:val="00F44886"/>
    <w:rsid w:val="00F44A39"/>
    <w:rsid w:val="00F44BDE"/>
    <w:rsid w:val="00F4530E"/>
    <w:rsid w:val="00F46D95"/>
    <w:rsid w:val="00F47583"/>
    <w:rsid w:val="00F475A3"/>
    <w:rsid w:val="00F47708"/>
    <w:rsid w:val="00F51385"/>
    <w:rsid w:val="00F516B9"/>
    <w:rsid w:val="00F519F7"/>
    <w:rsid w:val="00F51AAC"/>
    <w:rsid w:val="00F528C3"/>
    <w:rsid w:val="00F52AF6"/>
    <w:rsid w:val="00F53F26"/>
    <w:rsid w:val="00F54F0F"/>
    <w:rsid w:val="00F55EF8"/>
    <w:rsid w:val="00F565FC"/>
    <w:rsid w:val="00F600B2"/>
    <w:rsid w:val="00F6031F"/>
    <w:rsid w:val="00F60ACE"/>
    <w:rsid w:val="00F62C03"/>
    <w:rsid w:val="00F62F9E"/>
    <w:rsid w:val="00F63955"/>
    <w:rsid w:val="00F648DE"/>
    <w:rsid w:val="00F65EB3"/>
    <w:rsid w:val="00F66025"/>
    <w:rsid w:val="00F678EE"/>
    <w:rsid w:val="00F67F48"/>
    <w:rsid w:val="00F71B7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94D"/>
    <w:rsid w:val="00F90ECF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078"/>
    <w:rsid w:val="00FA12BE"/>
    <w:rsid w:val="00FA202B"/>
    <w:rsid w:val="00FA3400"/>
    <w:rsid w:val="00FA424B"/>
    <w:rsid w:val="00FA4BEF"/>
    <w:rsid w:val="00FA6C8E"/>
    <w:rsid w:val="00FA7861"/>
    <w:rsid w:val="00FA7CF1"/>
    <w:rsid w:val="00FB036C"/>
    <w:rsid w:val="00FB094D"/>
    <w:rsid w:val="00FB097A"/>
    <w:rsid w:val="00FB0C14"/>
    <w:rsid w:val="00FB194A"/>
    <w:rsid w:val="00FB34E7"/>
    <w:rsid w:val="00FB3A28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AFF"/>
    <w:rsid w:val="00FC1DC7"/>
    <w:rsid w:val="00FC3630"/>
    <w:rsid w:val="00FC3DCF"/>
    <w:rsid w:val="00FC4213"/>
    <w:rsid w:val="00FC47FD"/>
    <w:rsid w:val="00FC630F"/>
    <w:rsid w:val="00FD1610"/>
    <w:rsid w:val="00FD1B72"/>
    <w:rsid w:val="00FD3603"/>
    <w:rsid w:val="00FD3981"/>
    <w:rsid w:val="00FD456C"/>
    <w:rsid w:val="00FD5468"/>
    <w:rsid w:val="00FD5493"/>
    <w:rsid w:val="00FD5E7D"/>
    <w:rsid w:val="00FD741B"/>
    <w:rsid w:val="00FE0288"/>
    <w:rsid w:val="00FE18C0"/>
    <w:rsid w:val="00FE29F0"/>
    <w:rsid w:val="00FE2AF2"/>
    <w:rsid w:val="00FE31C7"/>
    <w:rsid w:val="00FE4C2C"/>
    <w:rsid w:val="00FE575B"/>
    <w:rsid w:val="00FE71E2"/>
    <w:rsid w:val="00FE79AB"/>
    <w:rsid w:val="00FF1004"/>
    <w:rsid w:val="00FF2F39"/>
    <w:rsid w:val="00FF30D9"/>
    <w:rsid w:val="00FF41FB"/>
    <w:rsid w:val="00FF4ADA"/>
    <w:rsid w:val="00FF60E1"/>
    <w:rsid w:val="00FF627B"/>
    <w:rsid w:val="00FF66EC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4057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4057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4057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40575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4057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5A"/>
    <w:pPr>
      <w:outlineLvl w:val="5"/>
    </w:pPr>
  </w:style>
  <w:style w:type="paragraph" w:styleId="Heading7">
    <w:name w:val="heading 7"/>
    <w:basedOn w:val="H6"/>
    <w:next w:val="Normal"/>
    <w:qFormat/>
    <w:rsid w:val="0040575A"/>
    <w:pPr>
      <w:outlineLvl w:val="6"/>
    </w:pPr>
  </w:style>
  <w:style w:type="paragraph" w:styleId="Heading8">
    <w:name w:val="heading 8"/>
    <w:basedOn w:val="Heading1"/>
    <w:next w:val="Normal"/>
    <w:qFormat/>
    <w:rsid w:val="004057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575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057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057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057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0575A"/>
    <w:pPr>
      <w:ind w:left="1701" w:hanging="1701"/>
    </w:pPr>
  </w:style>
  <w:style w:type="paragraph" w:styleId="TOC4">
    <w:name w:val="toc 4"/>
    <w:basedOn w:val="TOC3"/>
    <w:semiHidden/>
    <w:rsid w:val="0040575A"/>
    <w:pPr>
      <w:ind w:left="1418" w:hanging="1418"/>
    </w:pPr>
  </w:style>
  <w:style w:type="paragraph" w:styleId="TOC3">
    <w:name w:val="toc 3"/>
    <w:basedOn w:val="TOC2"/>
    <w:uiPriority w:val="39"/>
    <w:rsid w:val="0040575A"/>
    <w:pPr>
      <w:ind w:left="1134" w:hanging="1134"/>
    </w:pPr>
  </w:style>
  <w:style w:type="paragraph" w:styleId="TOC2">
    <w:name w:val="toc 2"/>
    <w:basedOn w:val="TOC1"/>
    <w:uiPriority w:val="39"/>
    <w:rsid w:val="004057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5A"/>
    <w:pPr>
      <w:ind w:left="284"/>
    </w:pPr>
  </w:style>
  <w:style w:type="paragraph" w:styleId="Index1">
    <w:name w:val="index 1"/>
    <w:basedOn w:val="Normal"/>
    <w:semiHidden/>
    <w:rsid w:val="0040575A"/>
    <w:pPr>
      <w:keepLines/>
      <w:spacing w:after="0"/>
    </w:pPr>
  </w:style>
  <w:style w:type="paragraph" w:customStyle="1" w:styleId="ZH">
    <w:name w:val="ZH"/>
    <w:rsid w:val="004057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0575A"/>
    <w:pPr>
      <w:outlineLvl w:val="9"/>
    </w:pPr>
  </w:style>
  <w:style w:type="paragraph" w:styleId="ListNumber2">
    <w:name w:val="List Number 2"/>
    <w:basedOn w:val="ListNumber"/>
    <w:rsid w:val="0040575A"/>
    <w:pPr>
      <w:ind w:left="851"/>
    </w:pPr>
  </w:style>
  <w:style w:type="paragraph" w:styleId="ListNumber">
    <w:name w:val="List Number"/>
    <w:basedOn w:val="List"/>
    <w:rsid w:val="0040575A"/>
  </w:style>
  <w:style w:type="paragraph" w:styleId="List">
    <w:name w:val="List"/>
    <w:basedOn w:val="Normal"/>
    <w:link w:val="ListChar"/>
    <w:rsid w:val="0040575A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4057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0575A"/>
    <w:rPr>
      <w:b/>
      <w:position w:val="6"/>
      <w:sz w:val="16"/>
    </w:rPr>
  </w:style>
  <w:style w:type="paragraph" w:styleId="FootnoteText">
    <w:name w:val="footnote text"/>
    <w:basedOn w:val="Normal"/>
    <w:semiHidden/>
    <w:rsid w:val="004057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575A"/>
    <w:rPr>
      <w:b/>
    </w:rPr>
  </w:style>
  <w:style w:type="paragraph" w:customStyle="1" w:styleId="TAC">
    <w:name w:val="TAC"/>
    <w:basedOn w:val="TAL"/>
    <w:rsid w:val="0040575A"/>
    <w:pPr>
      <w:jc w:val="center"/>
    </w:pPr>
  </w:style>
  <w:style w:type="paragraph" w:customStyle="1" w:styleId="TAL">
    <w:name w:val="TAL"/>
    <w:basedOn w:val="Normal"/>
    <w:link w:val="TALChar"/>
    <w:rsid w:val="0040575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0575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057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40575A"/>
    <w:pPr>
      <w:keepLines/>
      <w:ind w:left="1135" w:hanging="851"/>
    </w:pPr>
  </w:style>
  <w:style w:type="paragraph" w:styleId="TOC9">
    <w:name w:val="toc 9"/>
    <w:basedOn w:val="TOC8"/>
    <w:semiHidden/>
    <w:rsid w:val="0040575A"/>
    <w:pPr>
      <w:ind w:left="1418" w:hanging="1418"/>
    </w:pPr>
  </w:style>
  <w:style w:type="paragraph" w:customStyle="1" w:styleId="EX">
    <w:name w:val="EX"/>
    <w:basedOn w:val="Normal"/>
    <w:rsid w:val="0040575A"/>
    <w:pPr>
      <w:keepLines/>
      <w:ind w:left="1702" w:hanging="1418"/>
    </w:pPr>
  </w:style>
  <w:style w:type="paragraph" w:customStyle="1" w:styleId="FP">
    <w:name w:val="FP"/>
    <w:basedOn w:val="Normal"/>
    <w:rsid w:val="0040575A"/>
    <w:pPr>
      <w:spacing w:after="0"/>
    </w:pPr>
  </w:style>
  <w:style w:type="paragraph" w:customStyle="1" w:styleId="LD">
    <w:name w:val="LD"/>
    <w:rsid w:val="004057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0575A"/>
    <w:pPr>
      <w:spacing w:after="0"/>
    </w:pPr>
  </w:style>
  <w:style w:type="paragraph" w:customStyle="1" w:styleId="EW">
    <w:name w:val="EW"/>
    <w:basedOn w:val="EX"/>
    <w:rsid w:val="0040575A"/>
    <w:pPr>
      <w:spacing w:after="0"/>
    </w:pPr>
  </w:style>
  <w:style w:type="paragraph" w:styleId="TOC6">
    <w:name w:val="toc 6"/>
    <w:basedOn w:val="TOC5"/>
    <w:next w:val="Normal"/>
    <w:semiHidden/>
    <w:rsid w:val="0040575A"/>
    <w:pPr>
      <w:ind w:left="1985" w:hanging="1985"/>
    </w:pPr>
  </w:style>
  <w:style w:type="paragraph" w:styleId="TOC7">
    <w:name w:val="toc 7"/>
    <w:basedOn w:val="TOC6"/>
    <w:next w:val="Normal"/>
    <w:semiHidden/>
    <w:rsid w:val="0040575A"/>
    <w:pPr>
      <w:ind w:left="2268" w:hanging="2268"/>
    </w:pPr>
  </w:style>
  <w:style w:type="paragraph" w:styleId="ListBullet2">
    <w:name w:val="List Bullet 2"/>
    <w:basedOn w:val="ListBullet"/>
    <w:rsid w:val="0040575A"/>
    <w:pPr>
      <w:ind w:left="851"/>
    </w:pPr>
  </w:style>
  <w:style w:type="paragraph" w:styleId="ListBullet">
    <w:name w:val="List Bullet"/>
    <w:basedOn w:val="List"/>
    <w:rsid w:val="0040575A"/>
  </w:style>
  <w:style w:type="paragraph" w:styleId="ListBullet3">
    <w:name w:val="List Bullet 3"/>
    <w:basedOn w:val="ListBullet2"/>
    <w:rsid w:val="0040575A"/>
    <w:pPr>
      <w:ind w:left="1135"/>
    </w:pPr>
  </w:style>
  <w:style w:type="paragraph" w:customStyle="1" w:styleId="EQ">
    <w:name w:val="EQ"/>
    <w:basedOn w:val="Normal"/>
    <w:next w:val="Normal"/>
    <w:rsid w:val="004057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57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0575A"/>
    <w:pPr>
      <w:jc w:val="right"/>
    </w:pPr>
  </w:style>
  <w:style w:type="paragraph" w:customStyle="1" w:styleId="TAN">
    <w:name w:val="TAN"/>
    <w:basedOn w:val="TAL"/>
    <w:rsid w:val="0040575A"/>
    <w:pPr>
      <w:ind w:left="851" w:hanging="851"/>
    </w:pPr>
  </w:style>
  <w:style w:type="paragraph" w:customStyle="1" w:styleId="ZA">
    <w:name w:val="ZA"/>
    <w:rsid w:val="004057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057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057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057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0575A"/>
    <w:pPr>
      <w:framePr w:wrap="notBeside" w:y="16161"/>
    </w:pPr>
  </w:style>
  <w:style w:type="character" w:customStyle="1" w:styleId="ZGSM">
    <w:name w:val="ZGSM"/>
    <w:rsid w:val="0040575A"/>
  </w:style>
  <w:style w:type="paragraph" w:styleId="List2">
    <w:name w:val="List 2"/>
    <w:basedOn w:val="List"/>
    <w:link w:val="List2Char"/>
    <w:rsid w:val="0040575A"/>
    <w:pPr>
      <w:ind w:left="851"/>
    </w:pPr>
  </w:style>
  <w:style w:type="paragraph" w:customStyle="1" w:styleId="ZG">
    <w:name w:val="ZG"/>
    <w:rsid w:val="004057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40575A"/>
    <w:pPr>
      <w:ind w:left="1135"/>
    </w:pPr>
  </w:style>
  <w:style w:type="paragraph" w:styleId="List4">
    <w:name w:val="List 4"/>
    <w:basedOn w:val="List3"/>
    <w:rsid w:val="0040575A"/>
    <w:pPr>
      <w:ind w:left="1418"/>
    </w:pPr>
  </w:style>
  <w:style w:type="paragraph" w:styleId="List5">
    <w:name w:val="List 5"/>
    <w:basedOn w:val="List4"/>
    <w:rsid w:val="0040575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0575A"/>
    <w:rPr>
      <w:color w:val="FF0000"/>
    </w:rPr>
  </w:style>
  <w:style w:type="paragraph" w:styleId="ListBullet4">
    <w:name w:val="List Bullet 4"/>
    <w:basedOn w:val="ListBullet3"/>
    <w:rsid w:val="0040575A"/>
    <w:pPr>
      <w:ind w:left="1418"/>
    </w:pPr>
  </w:style>
  <w:style w:type="paragraph" w:styleId="ListBullet5">
    <w:name w:val="List Bullet 5"/>
    <w:basedOn w:val="ListBullet4"/>
    <w:rsid w:val="0040575A"/>
    <w:pPr>
      <w:ind w:left="1702"/>
    </w:pPr>
  </w:style>
  <w:style w:type="paragraph" w:customStyle="1" w:styleId="B1">
    <w:name w:val="B1"/>
    <w:basedOn w:val="List"/>
    <w:link w:val="B1Char"/>
    <w:rsid w:val="0040575A"/>
    <w:rPr>
      <w:lang w:eastAsia="ja-JP"/>
    </w:rPr>
  </w:style>
  <w:style w:type="paragraph" w:customStyle="1" w:styleId="B2">
    <w:name w:val="B2"/>
    <w:basedOn w:val="List2"/>
    <w:link w:val="B2Char"/>
    <w:rsid w:val="0040575A"/>
  </w:style>
  <w:style w:type="paragraph" w:customStyle="1" w:styleId="B3">
    <w:name w:val="B3"/>
    <w:basedOn w:val="List3"/>
    <w:link w:val="B3Char"/>
    <w:rsid w:val="0040575A"/>
  </w:style>
  <w:style w:type="paragraph" w:customStyle="1" w:styleId="B4">
    <w:name w:val="B4"/>
    <w:basedOn w:val="List4"/>
    <w:rsid w:val="0040575A"/>
  </w:style>
  <w:style w:type="paragraph" w:customStyle="1" w:styleId="B5">
    <w:name w:val="B5"/>
    <w:basedOn w:val="List5"/>
    <w:rsid w:val="0040575A"/>
  </w:style>
  <w:style w:type="paragraph" w:styleId="Footer">
    <w:name w:val="footer"/>
    <w:basedOn w:val="Header"/>
    <w:rsid w:val="0040575A"/>
    <w:pPr>
      <w:jc w:val="center"/>
    </w:pPr>
    <w:rPr>
      <w:i/>
    </w:rPr>
  </w:style>
  <w:style w:type="paragraph" w:customStyle="1" w:styleId="ZTD">
    <w:name w:val="ZTD"/>
    <w:basedOn w:val="ZB"/>
    <w:rsid w:val="004057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057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0575A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0575A"/>
    <w:rPr>
      <w:color w:val="0000FF"/>
      <w:u w:val="single"/>
    </w:rPr>
  </w:style>
  <w:style w:type="character" w:styleId="CommentReference">
    <w:name w:val="annotation reference"/>
    <w:semiHidden/>
    <w:rsid w:val="0040575A"/>
    <w:rPr>
      <w:sz w:val="16"/>
    </w:rPr>
  </w:style>
  <w:style w:type="paragraph" w:styleId="CommentText">
    <w:name w:val="annotation text"/>
    <w:basedOn w:val="Normal"/>
    <w:semiHidden/>
    <w:rsid w:val="0040575A"/>
  </w:style>
  <w:style w:type="character" w:customStyle="1" w:styleId="1">
    <w:name w:val="访问过的超链接1"/>
    <w:rsid w:val="0040575A"/>
    <w:rPr>
      <w:color w:val="800080"/>
      <w:u w:val="single"/>
    </w:rPr>
  </w:style>
  <w:style w:type="paragraph" w:styleId="DocumentMap">
    <w:name w:val="Document Map"/>
    <w:basedOn w:val="Normal"/>
    <w:semiHidden/>
    <w:rsid w:val="0040575A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40575A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40575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40575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40575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4057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40575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405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40575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40575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40575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40575A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40575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40575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40575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40575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40575A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40575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40575A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40575A"/>
    <w:rPr>
      <w:i/>
      <w:iCs/>
    </w:rPr>
  </w:style>
  <w:style w:type="paragraph" w:styleId="BodyTextIndent">
    <w:name w:val="Body Text Indent"/>
    <w:basedOn w:val="Normal"/>
    <w:rsid w:val="0040575A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40575A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40575A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40575A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customStyle="1" w:styleId="-11">
    <w:name w:val="彩色列表 - 着色 11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customStyle="1" w:styleId="31">
    <w:name w:val="网格表 31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9D1A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1AE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A7F6F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9A73F2"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rsid w:val="0075173D"/>
    <w:rPr>
      <w:rFonts w:ascii="Arial" w:hAnsi="Arial"/>
      <w:b/>
      <w:sz w:val="24"/>
      <w:lang w:val="de-DE" w:eastAsia="en-US"/>
    </w:rPr>
  </w:style>
  <w:style w:type="paragraph" w:customStyle="1" w:styleId="HE">
    <w:name w:val="HE"/>
    <w:basedOn w:val="Normal"/>
    <w:rsid w:val="005A0E7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1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829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25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4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203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313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180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8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0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0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655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26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3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0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8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119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684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2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39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01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8083E-6467-4C4B-A3B0-2CEAAE20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315</Words>
  <Characters>1814</Characters>
  <Application>Microsoft Office Word</Application>
  <DocSecurity>0</DocSecurity>
  <Lines>31</Lines>
  <Paragraphs>19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8" baseType="lpstr">
      <vt:lpstr>3GPP TSG-RAN WG3 #xx</vt:lpstr>
      <vt:lpstr>3GPP TSG-RAN WG3 #xx</vt:lpstr>
      <vt:lpstr>3GPP TSG-RAN WG3 #xx</vt:lpstr>
      <vt:lpstr>1	Proposal</vt:lpstr>
      <vt:lpstr>    8.x	Interim Agreements on the Overall Architecture</vt:lpstr>
      <vt:lpstr>        8.x.1	Architecture principles</vt:lpstr>
      <vt:lpstr>        8.x.2	Non-roaming reference architecture and reference points</vt:lpstr>
      <vt:lpstr>        8.x.3	Roaming reference architectures</vt:lpstr>
    </vt:vector>
  </TitlesOfParts>
  <Company>CMCC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Tao Sun</dc:creator>
  <cp:lastModifiedBy>23682_CR0254R1_CIOT_ext_(Rel-14)</cp:lastModifiedBy>
  <cp:revision>13</cp:revision>
  <cp:lastPrinted>2006-02-09T01:55:00Z</cp:lastPrinted>
  <dcterms:created xsi:type="dcterms:W3CDTF">2016-11-08T13:01:00Z</dcterms:created>
  <dcterms:modified xsi:type="dcterms:W3CDTF">2016-11-30T16:02:00Z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