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B27D" w14:textId="37E60679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>3GPP TSG SA</w:t>
      </w:r>
      <w:r w:rsidR="00242FF3">
        <w:rPr>
          <w:rFonts w:ascii="Arial" w:eastAsia="MS Mincho" w:hAnsi="Arial" w:cs="Arial"/>
          <w:b/>
          <w:sz w:val="24"/>
          <w:szCs w:val="24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810DB9">
        <w:rPr>
          <w:rFonts w:ascii="Arial" w:eastAsia="MS Mincho" w:hAnsi="Arial" w:cs="Arial"/>
          <w:b/>
          <w:sz w:val="24"/>
          <w:szCs w:val="24"/>
        </w:rPr>
        <w:t>11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</w:t>
      </w:r>
      <w:r w:rsidR="0032444C">
        <w:rPr>
          <w:rFonts w:ascii="Arial" w:eastAsia="MS Mincho" w:hAnsi="Arial" w:cs="Arial"/>
          <w:b/>
          <w:sz w:val="24"/>
          <w:szCs w:val="24"/>
        </w:rPr>
        <w:t>P</w:t>
      </w:r>
      <w:r w:rsidRPr="001C332D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810DB9">
        <w:rPr>
          <w:rFonts w:ascii="Arial" w:eastAsia="MS Mincho" w:hAnsi="Arial" w:cs="Arial"/>
          <w:b/>
          <w:sz w:val="24"/>
          <w:szCs w:val="24"/>
        </w:rPr>
        <w:t>6</w:t>
      </w:r>
      <w:r w:rsidR="0032444C">
        <w:rPr>
          <w:rFonts w:ascii="Arial" w:eastAsia="MS Mincho" w:hAnsi="Arial" w:cs="Arial"/>
          <w:b/>
          <w:sz w:val="24"/>
          <w:szCs w:val="24"/>
        </w:rPr>
        <w:t>0225_</w:t>
      </w:r>
      <w:r w:rsidR="00840A07" w:rsidRPr="00840A07">
        <w:rPr>
          <w:rFonts w:ascii="Arial" w:eastAsia="MS Mincho" w:hAnsi="Arial" w:cs="Arial"/>
          <w:b/>
          <w:sz w:val="24"/>
          <w:szCs w:val="24"/>
        </w:rPr>
        <w:t>CP-260150</w:t>
      </w:r>
      <w:r w:rsidR="00840A07">
        <w:rPr>
          <w:rFonts w:ascii="Arial" w:eastAsia="MS Mincho" w:hAnsi="Arial" w:cs="Arial"/>
          <w:b/>
          <w:sz w:val="24"/>
          <w:szCs w:val="24"/>
        </w:rPr>
        <w:t>_</w:t>
      </w:r>
      <w:r w:rsidR="00840A07" w:rsidRPr="00840A07">
        <w:rPr>
          <w:rFonts w:ascii="Arial" w:eastAsia="MS Mincho" w:hAnsi="Arial" w:cs="Arial"/>
          <w:b/>
          <w:sz w:val="24"/>
          <w:szCs w:val="24"/>
        </w:rPr>
        <w:t>RP-260703</w:t>
      </w:r>
    </w:p>
    <w:p w14:paraId="22EDDD55" w14:textId="07584F51" w:rsidR="00F749AF" w:rsidRDefault="00635DD9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635DD9">
        <w:rPr>
          <w:rFonts w:ascii="Arial" w:eastAsia="MS Mincho" w:hAnsi="Arial" w:cs="Arial"/>
          <w:b/>
          <w:sz w:val="24"/>
          <w:szCs w:val="24"/>
        </w:rPr>
        <w:t>Fukuoka, Japan</w:t>
      </w:r>
      <w:r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635DD9">
        <w:rPr>
          <w:rFonts w:ascii="Arial" w:eastAsia="MS Mincho" w:hAnsi="Arial" w:cs="Arial"/>
          <w:b/>
          <w:sz w:val="24"/>
          <w:szCs w:val="24"/>
        </w:rPr>
        <w:t>9-13 March</w:t>
      </w:r>
      <w:r>
        <w:rPr>
          <w:rFonts w:ascii="Arial" w:eastAsia="MS Mincho" w:hAnsi="Arial" w:cs="Arial"/>
          <w:b/>
          <w:sz w:val="24"/>
          <w:szCs w:val="24"/>
        </w:rPr>
        <w:t xml:space="preserve"> 2026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</w:p>
    <w:p w14:paraId="1A50C6D8" w14:textId="77777777" w:rsidR="00F749AF" w:rsidRDefault="00F749AF">
      <w:pPr>
        <w:rPr>
          <w:b/>
          <w:sz w:val="24"/>
        </w:rPr>
      </w:pPr>
    </w:p>
    <w:p w14:paraId="7BA2914D" w14:textId="4236E02E" w:rsidR="00F85D9F" w:rsidRPr="00AF7FE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AF7FEF">
        <w:rPr>
          <w:rFonts w:ascii="Arial" w:eastAsia="Batang" w:hAnsi="Arial"/>
          <w:b/>
          <w:lang w:eastAsia="zh-CN"/>
        </w:rPr>
        <w:t>Source:</w:t>
      </w:r>
      <w:r w:rsidRPr="00AF7FEF">
        <w:rPr>
          <w:rFonts w:ascii="Arial" w:eastAsia="Batang" w:hAnsi="Arial"/>
          <w:b/>
          <w:lang w:eastAsia="zh-CN"/>
        </w:rPr>
        <w:tab/>
        <w:t>Rapporteur (</w:t>
      </w:r>
      <w:hyperlink r:id="rId8" w:history="1">
        <w:r w:rsidR="00385F71" w:rsidRPr="00AF7FEF">
          <w:rPr>
            <w:rStyle w:val="Hyperlink"/>
            <w:rFonts w:ascii="Arial" w:eastAsia="Batang" w:hAnsi="Arial"/>
            <w:b/>
            <w:lang w:eastAsia="zh-CN"/>
          </w:rPr>
          <w:t>alain.sultan@etsi.org</w:t>
        </w:r>
      </w:hyperlink>
      <w:r w:rsidR="00385F71" w:rsidRPr="00AF7FEF">
        <w:rPr>
          <w:rFonts w:ascii="Arial" w:eastAsia="Batang" w:hAnsi="Arial"/>
          <w:b/>
          <w:lang w:eastAsia="zh-CN"/>
        </w:rPr>
        <w:t xml:space="preserve"> </w:t>
      </w:r>
      <w:r w:rsidRPr="00AF7FEF">
        <w:rPr>
          <w:rFonts w:ascii="Arial" w:eastAsia="Batang" w:hAnsi="Arial"/>
          <w:b/>
          <w:lang w:eastAsia="zh-CN"/>
        </w:rPr>
        <w:t>)</w:t>
      </w:r>
    </w:p>
    <w:p w14:paraId="26AD40C5" w14:textId="6D5D632F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0E790E">
        <w:rPr>
          <w:rFonts w:ascii="Arial" w:eastAsia="Batang" w:hAnsi="Arial" w:cs="Arial"/>
          <w:b/>
          <w:lang w:eastAsia="zh-CN"/>
        </w:rPr>
        <w:t xml:space="preserve">for </w:t>
      </w:r>
      <w:r>
        <w:rPr>
          <w:rFonts w:ascii="Arial" w:eastAsia="Batang" w:hAnsi="Arial" w:cs="Arial"/>
          <w:b/>
          <w:lang w:eastAsia="zh-CN"/>
        </w:rPr>
        <w:t>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</w:t>
      </w:r>
      <w:r w:rsidR="00810DB9">
        <w:rPr>
          <w:rFonts w:ascii="Arial" w:eastAsia="Batang" w:hAnsi="Arial" w:cs="Arial"/>
          <w:b/>
          <w:lang w:val="en-US" w:eastAsia="zh-CN"/>
        </w:rPr>
        <w:t>9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 w:rsidR="000E790E">
        <w:rPr>
          <w:rFonts w:ascii="Arial" w:eastAsia="Batang" w:hAnsi="Arial" w:cs="Arial"/>
          <w:b/>
          <w:lang w:val="en-US" w:eastAsia="zh-CN"/>
        </w:rPr>
        <w:t>v.</w:t>
      </w:r>
      <w:r w:rsidR="00810DB9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810DB9">
        <w:rPr>
          <w:rFonts w:ascii="Arial" w:eastAsia="Batang" w:hAnsi="Arial" w:cs="Arial"/>
          <w:b/>
          <w:lang w:val="en-US" w:eastAsia="zh-CN"/>
        </w:rPr>
        <w:t>0</w:t>
      </w:r>
      <w:r w:rsidR="000E790E">
        <w:rPr>
          <w:rFonts w:ascii="Arial" w:eastAsia="Batang" w:hAnsi="Arial" w:cs="Arial"/>
          <w:b/>
          <w:lang w:val="en-US" w:eastAsia="zh-CN"/>
        </w:rPr>
        <w:t>.0</w:t>
      </w:r>
    </w:p>
    <w:p w14:paraId="5F9A7A8A" w14:textId="277649DF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242FF3">
        <w:rPr>
          <w:rFonts w:ascii="Arial" w:eastAsia="Batang" w:hAnsi="Arial"/>
          <w:b/>
          <w:lang w:val="en-US" w:eastAsia="zh-CN"/>
        </w:rPr>
        <w:t>Information</w:t>
      </w:r>
    </w:p>
    <w:p w14:paraId="445BEA15" w14:textId="138F6925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51810DD2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</w:t>
      </w:r>
      <w:r w:rsidR="00810DB9">
        <w:rPr>
          <w:rFonts w:eastAsia="Malgun Gothic"/>
          <w:b/>
          <w:sz w:val="24"/>
          <w:lang w:eastAsia="ko-KR"/>
        </w:rPr>
        <w:t>11</w:t>
      </w:r>
    </w:p>
    <w:p w14:paraId="463956E0" w14:textId="524A1628" w:rsidR="00F749AF" w:rsidRDefault="00C20685" w:rsidP="004C02F7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</w:t>
      </w:r>
      <w:r w:rsidR="00810DB9">
        <w:rPr>
          <w:b/>
          <w:sz w:val="24"/>
          <w:lang w:eastAsia="zh-CN"/>
        </w:rPr>
        <w:t>9</w:t>
      </w:r>
      <w:r>
        <w:rPr>
          <w:b/>
          <w:sz w:val="24"/>
        </w:rPr>
        <w:t xml:space="preserve">, </w:t>
      </w:r>
      <w:r w:rsidR="004C02F7">
        <w:rPr>
          <w:b/>
          <w:sz w:val="24"/>
        </w:rPr>
        <w:t>"</w:t>
      </w:r>
      <w:r w:rsidR="004C02F7" w:rsidRPr="004C02F7">
        <w:rPr>
          <w:b/>
          <w:sz w:val="24"/>
        </w:rPr>
        <w:t>Release 19 Description;</w:t>
      </w:r>
      <w:r w:rsidR="0032444C">
        <w:rPr>
          <w:b/>
          <w:sz w:val="24"/>
        </w:rPr>
        <w:t xml:space="preserve"> </w:t>
      </w:r>
      <w:r w:rsidR="004C02F7" w:rsidRPr="004C02F7">
        <w:rPr>
          <w:b/>
          <w:sz w:val="24"/>
        </w:rPr>
        <w:t>Summary of Rel-19 Work Items</w:t>
      </w:r>
      <w:r w:rsidR="004C02F7">
        <w:rPr>
          <w:b/>
          <w:sz w:val="24"/>
        </w:rPr>
        <w:t xml:space="preserve">", </w:t>
      </w:r>
      <w:r>
        <w:rPr>
          <w:b/>
          <w:sz w:val="24"/>
        </w:rPr>
        <w:t xml:space="preserve">Version </w:t>
      </w:r>
      <w:r w:rsidR="00810DB9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810DB9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.0</w:t>
      </w:r>
    </w:p>
    <w:p w14:paraId="20C6AD6A" w14:textId="72C0E255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>information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72537D75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</w:t>
      </w:r>
      <w:r w:rsidR="00810DB9">
        <w:rPr>
          <w:rFonts w:eastAsia="Times New Roman"/>
          <w:lang w:eastAsia="en-US"/>
        </w:rPr>
        <w:t>9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 xml:space="preserve">a summary of </w:t>
      </w:r>
      <w:proofErr w:type="gramStart"/>
      <w:r w:rsidR="00242FF3" w:rsidRPr="00242FF3">
        <w:rPr>
          <w:lang w:val="en-US" w:eastAsia="zh-CN"/>
        </w:rPr>
        <w:t>each and every</w:t>
      </w:r>
      <w:proofErr w:type="gramEnd"/>
      <w:r w:rsidR="00242FF3" w:rsidRPr="00242FF3">
        <w:rPr>
          <w:lang w:val="en-US" w:eastAsia="zh-CN"/>
        </w:rPr>
        <w:t xml:space="preserve"> 3GPP Release 1</w:t>
      </w:r>
      <w:r w:rsidR="00810DB9">
        <w:rPr>
          <w:lang w:val="en-US" w:eastAsia="zh-CN"/>
        </w:rPr>
        <w:t>9</w:t>
      </w:r>
      <w:r w:rsidR="00242FF3" w:rsidRPr="00242FF3">
        <w:rPr>
          <w:lang w:val="en-US" w:eastAsia="zh-CN"/>
        </w:rPr>
        <w:t xml:space="preserve"> Feature, and more generally of all Work Items for which a summary has been agreed to be provided.</w:t>
      </w:r>
    </w:p>
    <w:p w14:paraId="4752FEDA" w14:textId="23A834FA" w:rsidR="00242FF3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Work Plan manager to ensure overall consistency of this document. </w:t>
      </w:r>
    </w:p>
    <w:p w14:paraId="2D635951" w14:textId="77777777" w:rsidR="000E790E" w:rsidRDefault="000E790E" w:rsidP="000E790E">
      <w:pPr>
        <w:rPr>
          <w:lang w:val="en-US" w:eastAsia="zh-CN"/>
        </w:rPr>
      </w:pPr>
      <w:r>
        <w:rPr>
          <w:lang w:val="en-US" w:eastAsia="zh-CN"/>
        </w:rPr>
        <w:t>Some reminders on guidance for summaries:</w:t>
      </w:r>
    </w:p>
    <w:p w14:paraId="57665616" w14:textId="77777777" w:rsidR="000E790E" w:rsidRPr="00242FF3" w:rsidRDefault="000E790E" w:rsidP="004B07C6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should n</w:t>
      </w:r>
      <w:r w:rsidRPr="00242FF3">
        <w:rPr>
          <w:lang w:val="en-US" w:eastAsia="zh-CN"/>
        </w:rPr>
        <w:t xml:space="preserve">ot exceed one page long. </w:t>
      </w:r>
      <w:r>
        <w:rPr>
          <w:lang w:val="en-US" w:eastAsia="zh-CN"/>
        </w:rPr>
        <w:t xml:space="preserve">Exceptions are possible, </w:t>
      </w:r>
      <w:proofErr w:type="gramStart"/>
      <w:r>
        <w:rPr>
          <w:lang w:val="en-US" w:eastAsia="zh-CN"/>
        </w:rPr>
        <w:t>in particular for</w:t>
      </w:r>
      <w:proofErr w:type="gramEnd"/>
      <w:r>
        <w:rPr>
          <w:lang w:val="en-US" w:eastAsia="zh-CN"/>
        </w:rPr>
        <w:t xml:space="preserve"> items impacting several WGs/TSGs.</w:t>
      </w:r>
    </w:p>
    <w:p w14:paraId="0C0165C8" w14:textId="77777777" w:rsidR="000E790E" w:rsidRPr="00242FF3" w:rsidRDefault="000E790E" w:rsidP="004B07C6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answer 2 questions: “what does the feature bring/solve?” and “what are its main impacts on the system?”</w:t>
      </w:r>
      <w:r w:rsidRPr="00242FF3">
        <w:rPr>
          <w:lang w:val="en-US" w:eastAsia="zh-CN"/>
        </w:rPr>
        <w:t>.</w:t>
      </w:r>
    </w:p>
    <w:p w14:paraId="2CAA70B1" w14:textId="7195AF4E" w:rsidR="000E790E" w:rsidRDefault="000E790E" w:rsidP="004B07C6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 xml:space="preserve">Figures (or at least tables) are highly </w:t>
      </w:r>
      <w:r w:rsidR="004B07C6">
        <w:rPr>
          <w:lang w:val="en-US" w:eastAsia="zh-CN"/>
        </w:rPr>
        <w:t>encouraged</w:t>
      </w:r>
      <w:r w:rsidRPr="00242FF3">
        <w:rPr>
          <w:lang w:val="en-US" w:eastAsia="zh-CN"/>
        </w:rPr>
        <w:t xml:space="preserve">. </w:t>
      </w:r>
    </w:p>
    <w:p w14:paraId="21B1F146" w14:textId="77777777" w:rsidR="000E790E" w:rsidRDefault="000E790E" w:rsidP="004B07C6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 xml:space="preserve">A summary shall be readable (e.g. avoid </w:t>
      </w:r>
      <w:r w:rsidRPr="00242FF3">
        <w:rPr>
          <w:lang w:val="en-US" w:eastAsia="zh-CN"/>
        </w:rPr>
        <w:t>long list of bullet items</w:t>
      </w:r>
      <w:r>
        <w:rPr>
          <w:lang w:val="en-US" w:eastAsia="zh-CN"/>
        </w:rPr>
        <w:t>)</w:t>
      </w:r>
      <w:r w:rsidRPr="00242FF3">
        <w:rPr>
          <w:lang w:val="en-US" w:eastAsia="zh-CN"/>
        </w:rPr>
        <w:t xml:space="preserve">. </w:t>
      </w:r>
    </w:p>
    <w:p w14:paraId="4281BC08" w14:textId="77777777" w:rsidR="000E790E" w:rsidRDefault="000E790E" w:rsidP="004B07C6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be understandable by non-specialist. The target audience is the broader 3GPP community and even outside.</w:t>
      </w:r>
    </w:p>
    <w:p w14:paraId="06176231" w14:textId="77777777" w:rsidR="000E790E" w:rsidRDefault="000E790E" w:rsidP="004B07C6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every (non-obvious) acronym shall be explained</w:t>
      </w:r>
      <w:r w:rsidRPr="00242FF3">
        <w:rPr>
          <w:lang w:val="en-US" w:eastAsia="zh-CN"/>
        </w:rPr>
        <w:t xml:space="preserve">. </w:t>
      </w:r>
    </w:p>
    <w:p w14:paraId="4A1E98C3" w14:textId="77777777" w:rsidR="000E790E" w:rsidRPr="00242FF3" w:rsidRDefault="000E790E" w:rsidP="004B07C6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  <w:t xml:space="preserve">The work items’ UIDs </w:t>
      </w:r>
      <w:r>
        <w:rPr>
          <w:lang w:val="en-US" w:eastAsia="zh-CN"/>
        </w:rPr>
        <w:t xml:space="preserve">shall be </w:t>
      </w:r>
      <w:r w:rsidRPr="00242FF3">
        <w:rPr>
          <w:lang w:val="en-US" w:eastAsia="zh-CN"/>
        </w:rPr>
        <w:t>mentioned</w:t>
      </w:r>
      <w:r>
        <w:rPr>
          <w:lang w:val="en-US" w:eastAsia="zh-CN"/>
        </w:rPr>
        <w:t xml:space="preserve">. This </w:t>
      </w:r>
      <w:r w:rsidRPr="00242FF3">
        <w:rPr>
          <w:lang w:val="en-US" w:eastAsia="zh-CN"/>
        </w:rPr>
        <w:t xml:space="preserve">is the key identifier to tell what is being summarized. </w:t>
      </w:r>
    </w:p>
    <w:p w14:paraId="08E59873" w14:textId="77777777" w:rsidR="004B07C6" w:rsidRDefault="000E790E" w:rsidP="004B07C6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 w:rsidR="004B07C6">
        <w:rPr>
          <w:lang w:val="en-US" w:eastAsia="zh-CN"/>
        </w:rPr>
        <w:t>In the reference section:</w:t>
      </w:r>
    </w:p>
    <w:p w14:paraId="12D75C11" w14:textId="4B20A378" w:rsidR="000E790E" w:rsidRDefault="004B07C6" w:rsidP="004B07C6">
      <w:pPr>
        <w:pStyle w:val="EW"/>
        <w:ind w:left="1440" w:firstLine="0"/>
        <w:rPr>
          <w:lang w:val="en-US" w:eastAsia="zh-CN"/>
        </w:rPr>
      </w:pPr>
      <w:r>
        <w:rPr>
          <w:lang w:val="en-US" w:eastAsia="zh-CN"/>
        </w:rPr>
        <w:t xml:space="preserve">- Do not list </w:t>
      </w:r>
      <w:r w:rsidR="000E790E" w:rsidRPr="00242FF3">
        <w:rPr>
          <w:lang w:val="en-US" w:eastAsia="zh-CN"/>
        </w:rPr>
        <w:t xml:space="preserve">the </w:t>
      </w:r>
      <w:r>
        <w:rPr>
          <w:lang w:val="en-US" w:eastAsia="zh-CN"/>
        </w:rPr>
        <w:t xml:space="preserve">related </w:t>
      </w:r>
      <w:r w:rsidR="000E790E" w:rsidRPr="00242FF3">
        <w:rPr>
          <w:lang w:val="en-US" w:eastAsia="zh-CN"/>
        </w:rPr>
        <w:t xml:space="preserve">CRs </w:t>
      </w:r>
      <w:r>
        <w:rPr>
          <w:lang w:val="en-US" w:eastAsia="zh-CN"/>
        </w:rPr>
        <w:t xml:space="preserve">in the Reference section. The editor will insert </w:t>
      </w:r>
      <w:r w:rsidR="000E790E" w:rsidRPr="00242FF3">
        <w:rPr>
          <w:lang w:val="en-US" w:eastAsia="zh-CN"/>
        </w:rPr>
        <w:t xml:space="preserve">a link to 3GU </w:t>
      </w:r>
      <w:r>
        <w:rPr>
          <w:lang w:val="en-US" w:eastAsia="zh-CN"/>
        </w:rPr>
        <w:t>pointing at all related CRs</w:t>
      </w:r>
      <w:r w:rsidR="000E790E" w:rsidRPr="00242FF3">
        <w:rPr>
          <w:lang w:val="en-US" w:eastAsia="zh-CN"/>
        </w:rPr>
        <w:t>.</w:t>
      </w:r>
    </w:p>
    <w:p w14:paraId="414720A4" w14:textId="68172287" w:rsidR="004B07C6" w:rsidRPr="00242FF3" w:rsidRDefault="004B07C6" w:rsidP="004B07C6">
      <w:pPr>
        <w:pStyle w:val="EW"/>
        <w:ind w:left="993" w:firstLine="447"/>
        <w:rPr>
          <w:lang w:val="en-US" w:eastAsia="zh-CN"/>
        </w:rPr>
      </w:pPr>
      <w:r w:rsidRPr="00242FF3">
        <w:rPr>
          <w:lang w:val="en-US" w:eastAsia="zh-CN"/>
        </w:rPr>
        <w:t>-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Do not </w:t>
      </w:r>
      <w:r>
        <w:rPr>
          <w:lang w:val="en-US" w:eastAsia="zh-CN"/>
        </w:rPr>
        <w:t>provide the tdoc for the WID</w:t>
      </w:r>
      <w:r>
        <w:rPr>
          <w:lang w:val="en-US" w:eastAsia="zh-CN"/>
        </w:rPr>
        <w:t xml:space="preserve">. The editor will </w:t>
      </w:r>
      <w:r>
        <w:rPr>
          <w:lang w:val="en-US" w:eastAsia="zh-CN"/>
        </w:rPr>
        <w:t>provide it in the section header</w:t>
      </w:r>
      <w:r w:rsidRPr="00242FF3">
        <w:rPr>
          <w:lang w:val="en-US" w:eastAsia="zh-CN"/>
        </w:rPr>
        <w:t>.</w:t>
      </w:r>
    </w:p>
    <w:p w14:paraId="641B1E17" w14:textId="77777777" w:rsidR="00B1220B" w:rsidRDefault="00B1220B" w:rsidP="00F85D9F">
      <w:pPr>
        <w:rPr>
          <w:lang w:val="en-US" w:eastAsia="zh-CN"/>
        </w:rPr>
      </w:pPr>
    </w:p>
    <w:p w14:paraId="4B44E71E" w14:textId="39A0AD0A" w:rsidR="000E790E" w:rsidRPr="00F85D9F" w:rsidRDefault="00B1220B" w:rsidP="00F85D9F">
      <w:pPr>
        <w:rPr>
          <w:lang w:val="en-US" w:eastAsia="zh-CN"/>
        </w:rPr>
      </w:pPr>
      <w:r>
        <w:rPr>
          <w:lang w:val="en-US" w:eastAsia="zh-CN"/>
        </w:rPr>
        <w:t>The template to contribute is provided in Annex B of the TR.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4A8A870E" w14:textId="1A8DC2A5" w:rsidR="00810DB9" w:rsidRDefault="00810DB9">
      <w:pPr>
        <w:rPr>
          <w:lang w:val="en-US" w:eastAsia="zh-CN"/>
        </w:rPr>
      </w:pPr>
      <w:r w:rsidRPr="008A4F4C">
        <w:rPr>
          <w:b/>
          <w:bCs/>
          <w:lang w:val="en-US" w:eastAsia="zh-CN"/>
        </w:rPr>
        <w:t>In total, 62 summaries have been included</w:t>
      </w:r>
      <w:r>
        <w:rPr>
          <w:lang w:val="en-US" w:eastAsia="zh-CN"/>
        </w:rPr>
        <w:t xml:space="preserve"> (31 </w:t>
      </w:r>
      <w:r w:rsidR="00385F71">
        <w:rPr>
          <w:lang w:val="en-US" w:eastAsia="zh-CN"/>
        </w:rPr>
        <w:t xml:space="preserve">summaries provided </w:t>
      </w:r>
      <w:r>
        <w:rPr>
          <w:lang w:val="en-US" w:eastAsia="zh-CN"/>
        </w:rPr>
        <w:t>at TSG#110, another 31 summaries provided at RAN#106 to RAN#109 included).</w:t>
      </w:r>
      <w:r w:rsidR="00385F71">
        <w:rPr>
          <w:lang w:val="en-US" w:eastAsia="zh-CN"/>
        </w:rPr>
        <w:t xml:space="preserve"> </w:t>
      </w:r>
    </w:p>
    <w:p w14:paraId="67875F85" w14:textId="0D2BD45B" w:rsidR="00810DB9" w:rsidRDefault="008A4F4C">
      <w:pPr>
        <w:rPr>
          <w:lang w:val="en-US" w:eastAsia="zh-CN"/>
        </w:rPr>
      </w:pPr>
      <w:r w:rsidRPr="008A4F4C">
        <w:rPr>
          <w:b/>
          <w:bCs/>
          <w:lang w:val="en-US" w:eastAsia="zh-CN"/>
        </w:rPr>
        <w:t xml:space="preserve">Another 29 </w:t>
      </w:r>
      <w:r w:rsidRPr="008A4F4C">
        <w:rPr>
          <w:b/>
          <w:bCs/>
          <w:lang w:val="en-US" w:eastAsia="zh-CN"/>
        </w:rPr>
        <w:t xml:space="preserve">main </w:t>
      </w:r>
      <w:r w:rsidRPr="008A4F4C">
        <w:rPr>
          <w:b/>
          <w:bCs/>
          <w:lang w:val="en-US" w:eastAsia="zh-CN"/>
        </w:rPr>
        <w:t xml:space="preserve">summaries are </w:t>
      </w:r>
      <w:r w:rsidR="003600E8">
        <w:rPr>
          <w:b/>
          <w:bCs/>
          <w:lang w:val="en-US" w:eastAsia="zh-CN"/>
        </w:rPr>
        <w:t xml:space="preserve">still </w:t>
      </w:r>
      <w:r w:rsidRPr="008A4F4C">
        <w:rPr>
          <w:b/>
          <w:bCs/>
          <w:lang w:val="en-US" w:eastAsia="zh-CN"/>
        </w:rPr>
        <w:t>expected</w:t>
      </w:r>
      <w:r>
        <w:rPr>
          <w:lang w:val="en-US" w:eastAsia="zh-CN"/>
        </w:rPr>
        <w:t>, plus another 66 summaries which are not seen as essential for this document (46 summaries in the "other" category, about 10 in the "</w:t>
      </w:r>
      <w:r w:rsidRPr="008A4F4C">
        <w:rPr>
          <w:lang w:val="en-US" w:eastAsia="zh-CN"/>
        </w:rPr>
        <w:t>Rel-19 miscellaneous Security</w:t>
      </w:r>
      <w:r>
        <w:rPr>
          <w:lang w:val="en-US" w:eastAsia="zh-CN"/>
        </w:rPr>
        <w:t>" and about 10 in the "</w:t>
      </w:r>
      <w:r w:rsidRPr="008A4F4C">
        <w:rPr>
          <w:lang w:val="en-US" w:eastAsia="zh-CN"/>
        </w:rPr>
        <w:t xml:space="preserve">Rel-19 miscellaneous </w:t>
      </w:r>
      <w:proofErr w:type="spellStart"/>
      <w:r w:rsidRPr="008A4F4C">
        <w:rPr>
          <w:lang w:val="en-US" w:eastAsia="zh-CN"/>
        </w:rPr>
        <w:t>OAM&amp;charging</w:t>
      </w:r>
      <w:proofErr w:type="spellEnd"/>
      <w:r>
        <w:rPr>
          <w:lang w:val="en-US" w:eastAsia="zh-CN"/>
        </w:rPr>
        <w:t>").</w:t>
      </w:r>
      <w:r w:rsidR="003600E8">
        <w:rPr>
          <w:lang w:val="en-US" w:eastAsia="zh-CN"/>
        </w:rPr>
        <w:t xml:space="preserve"> </w:t>
      </w:r>
      <w:r w:rsidR="003600E8" w:rsidRPr="003600E8">
        <w:rPr>
          <w:b/>
          <w:bCs/>
          <w:lang w:val="en-US" w:eastAsia="zh-CN"/>
        </w:rPr>
        <w:t xml:space="preserve">Note that the list of missing summaries </w:t>
      </w:r>
      <w:r w:rsidR="003600E8">
        <w:rPr>
          <w:b/>
          <w:bCs/>
          <w:lang w:val="en-US" w:eastAsia="zh-CN"/>
        </w:rPr>
        <w:t xml:space="preserve">in the next section </w:t>
      </w:r>
      <w:r w:rsidR="003600E8" w:rsidRPr="003600E8">
        <w:rPr>
          <w:b/>
          <w:bCs/>
          <w:lang w:val="en-US" w:eastAsia="zh-CN"/>
        </w:rPr>
        <w:t>does not include the summaries provided at TSG#111.</w:t>
      </w:r>
    </w:p>
    <w:p w14:paraId="39188C21" w14:textId="7922E8B6" w:rsidR="00F749AF" w:rsidRDefault="008A4F4C">
      <w:pPr>
        <w:rPr>
          <w:lang w:eastAsia="ko-KR"/>
        </w:rPr>
      </w:pPr>
      <w:r>
        <w:rPr>
          <w:lang w:val="en-US" w:eastAsia="zh-CN"/>
        </w:rPr>
        <w:t xml:space="preserve">This provides a </w:t>
      </w:r>
      <w:r w:rsidR="00B1220B">
        <w:rPr>
          <w:lang w:val="en-US" w:eastAsia="zh-CN"/>
        </w:rPr>
        <w:t xml:space="preserve">completion rate of this document </w:t>
      </w:r>
      <w:r>
        <w:rPr>
          <w:lang w:val="en-US" w:eastAsia="zh-CN"/>
        </w:rPr>
        <w:t>of about 5</w:t>
      </w:r>
      <w:r w:rsidR="00385F71">
        <w:rPr>
          <w:lang w:val="en-US" w:eastAsia="zh-CN"/>
        </w:rPr>
        <w:t>0%.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05BBFF" w14:textId="49DF7304" w:rsidR="000E790E" w:rsidRDefault="001175C7" w:rsidP="008A4F4C">
      <w:pPr>
        <w:spacing w:after="0"/>
      </w:pPr>
      <w:r w:rsidRPr="001175C7">
        <w:rPr>
          <w:highlight w:val="yellow"/>
        </w:rPr>
        <w:lastRenderedPageBreak/>
        <w:t>Summaries are expected for the topics highlighted in yellow.</w:t>
      </w:r>
      <w:r w:rsidRPr="001175C7">
        <w:rPr>
          <w:highlight w:val="yellow"/>
        </w:rPr>
        <w:t xml:space="preserve"> </w:t>
      </w:r>
      <w:r w:rsidR="000E790E" w:rsidRPr="001175C7">
        <w:rPr>
          <w:highlight w:val="yellow"/>
        </w:rPr>
        <w:t xml:space="preserve">The summary shall cover </w:t>
      </w:r>
      <w:r w:rsidR="00385F71" w:rsidRPr="001175C7">
        <w:rPr>
          <w:highlight w:val="yellow"/>
        </w:rPr>
        <w:t xml:space="preserve">the </w:t>
      </w:r>
      <w:r w:rsidR="008A4F4C" w:rsidRPr="001175C7">
        <w:rPr>
          <w:highlight w:val="yellow"/>
        </w:rPr>
        <w:t xml:space="preserve">yellow </w:t>
      </w:r>
      <w:r w:rsidR="00385F71" w:rsidRPr="001175C7">
        <w:rPr>
          <w:highlight w:val="yellow"/>
        </w:rPr>
        <w:t xml:space="preserve">line </w:t>
      </w:r>
      <w:r w:rsidR="008A4F4C" w:rsidRPr="001175C7">
        <w:rPr>
          <w:b/>
          <w:bCs/>
          <w:highlight w:val="yellow"/>
          <w:u w:val="single"/>
        </w:rPr>
        <w:t>AND</w:t>
      </w:r>
      <w:r w:rsidR="008A4F4C" w:rsidRPr="001175C7">
        <w:rPr>
          <w:highlight w:val="yellow"/>
        </w:rPr>
        <w:t xml:space="preserve"> </w:t>
      </w:r>
      <w:r w:rsidR="000E790E" w:rsidRPr="001175C7">
        <w:rPr>
          <w:highlight w:val="yellow"/>
        </w:rPr>
        <w:t xml:space="preserve">all the black lines bellow the </w:t>
      </w:r>
      <w:r w:rsidR="008A4F4C" w:rsidRPr="001175C7">
        <w:rPr>
          <w:highlight w:val="yellow"/>
        </w:rPr>
        <w:t xml:space="preserve">yellow </w:t>
      </w:r>
      <w:r w:rsidR="000E790E" w:rsidRPr="001175C7">
        <w:rPr>
          <w:highlight w:val="yellow"/>
        </w:rPr>
        <w:t>line</w:t>
      </w:r>
      <w:r w:rsidR="008A4F4C">
        <w:t xml:space="preserve"> (e.g. the summary for "</w:t>
      </w:r>
      <w:r w:rsidR="00635DD9" w:rsidRPr="00635DD9">
        <w:t>Energy Efficiency as Service Criteria</w:t>
      </w:r>
      <w:r w:rsidR="008A4F4C">
        <w:t xml:space="preserve">" shall cover </w:t>
      </w:r>
      <w:r w:rsidR="003600E8">
        <w:t xml:space="preserve">all </w:t>
      </w:r>
      <w:r w:rsidR="008A4F4C">
        <w:t>SA and CT aspects</w:t>
      </w:r>
      <w:r w:rsidR="003600E8">
        <w:t xml:space="preserve"> listed in the 5 lines below the main line</w:t>
      </w:r>
      <w:r w:rsidR="008A4F4C">
        <w:t>)</w:t>
      </w:r>
      <w:r w:rsidR="000E790E">
        <w:t>.</w:t>
      </w:r>
    </w:p>
    <w:p w14:paraId="1F07D010" w14:textId="77777777" w:rsidR="000E790E" w:rsidRDefault="000E790E" w:rsidP="000E790E">
      <w:pPr>
        <w:spacing w:after="0"/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022"/>
        <w:gridCol w:w="1701"/>
        <w:gridCol w:w="397"/>
        <w:gridCol w:w="1109"/>
        <w:gridCol w:w="2009"/>
      </w:tblGrid>
      <w:tr w:rsidR="00810DB9" w:rsidRPr="00635DD9" w14:paraId="3FE3208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DB5FA07" w14:textId="77777777" w:rsidR="00810DB9" w:rsidRPr="00635DD9" w:rsidRDefault="00810DB9" w:rsidP="006D7254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45A14F" w14:textId="77777777" w:rsidR="00810DB9" w:rsidRPr="00635DD9" w:rsidRDefault="00810DB9" w:rsidP="006D7254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--- RELEASE 19 ---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F4A011B" w14:textId="77777777" w:rsidR="00810DB9" w:rsidRPr="00635DD9" w:rsidRDefault="00810DB9" w:rsidP="006D7254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519457E" w14:textId="77777777" w:rsidR="00810DB9" w:rsidRPr="00635DD9" w:rsidRDefault="00810DB9" w:rsidP="006D7254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58BE711" w14:textId="77777777" w:rsidR="00810DB9" w:rsidRPr="00635DD9" w:rsidRDefault="00810DB9" w:rsidP="006D7254">
            <w:pPr>
              <w:spacing w:after="0"/>
              <w:rPr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2C270E" w14:textId="77777777" w:rsidR="00810DB9" w:rsidRPr="00635DD9" w:rsidRDefault="00810DB9" w:rsidP="006D7254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5C75490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647A3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4B27F2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Energy Efficiency, Energy Saving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EC3F05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DE78A19" w14:textId="77777777" w:rsidR="00810DB9" w:rsidRPr="00635DD9" w:rsidRDefault="00810DB9" w:rsidP="006D7254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6A9DB2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D48C9D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3EAD142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A7F634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1020060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410EE3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Energy Efficiency as Service Criteria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8908AA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  <w:t>EnergyServ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C230E9E" w14:textId="77777777" w:rsidR="00810DB9" w:rsidRPr="00635DD9" w:rsidRDefault="00810DB9" w:rsidP="006D7254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en-GB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7F48BD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hyperlink r:id="rId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SP-250069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A61CD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Primary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Jungshin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Park (Samsung)</w:t>
            </w:r>
          </w:p>
        </w:tc>
      </w:tr>
      <w:tr w:rsidR="00810DB9" w:rsidRPr="00635DD9" w14:paraId="2D63529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1E8066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1000033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D4B928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1 of Energy Efficiency as Service Criteria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4267A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EnergyServ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98FDE5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528E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SP-230520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D2E89A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Xiaonan Shi, CMCC</w:t>
            </w:r>
          </w:p>
        </w:tc>
      </w:tr>
      <w:tr w:rsidR="00810DB9" w:rsidRPr="00635DD9" w14:paraId="51671D5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6632D1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5C494F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Charging Aspects for Energy Efficiency of Network Slice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9436A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EnergySys_CH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E026E5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5054E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SP-250124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AD6E6F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YiMeng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, DENG, Huawei,</w:t>
            </w:r>
          </w:p>
        </w:tc>
      </w:tr>
      <w:tr w:rsidR="00810DB9" w:rsidRPr="00635DD9" w14:paraId="143E73E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E41604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1050112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D17BD8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Energy Efficiency and Energy Saving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2CF3C1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EnergySys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33FFEF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9260D3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SP-250069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D52D7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Primary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Jungshin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Park (Samsung)</w:t>
            </w:r>
          </w:p>
        </w:tc>
      </w:tr>
      <w:tr w:rsidR="00810DB9" w:rsidRPr="00635DD9" w14:paraId="7FA1693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AF0D21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3B965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energy efficiency and energy saving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A7E47B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EnergySys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992BF6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DC4BC0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CP-250247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F6E904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Suh, </w:t>
            </w:r>
            <w:proofErr w:type="spellStart"/>
            <w:proofErr w:type="gram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Kyungjoo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(</w:t>
            </w:r>
            <w:proofErr w:type="gram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Grace), Samsung</w:t>
            </w:r>
          </w:p>
        </w:tc>
      </w:tr>
      <w:tr w:rsidR="00810DB9" w:rsidRPr="00635DD9" w14:paraId="51851D2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81E85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FBC1B8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Energy efficiency and energy saving aspects of 5G networks and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7867C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Energy_OAM_Ph3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C32FCF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B1E58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SP-251274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6316F3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Jean-Michel Cornily (Huawei)</w:t>
            </w:r>
          </w:p>
        </w:tc>
      </w:tr>
      <w:tr w:rsidR="00810DB9" w:rsidRPr="00635DD9" w14:paraId="2BDD063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833C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0C6A7D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AI/ML Model Transfer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21FAB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AIML_MT_Ph2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9AF7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E0366C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8B237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Yang Xu, OPPO</w:t>
            </w:r>
          </w:p>
        </w:tc>
      </w:tr>
      <w:tr w:rsidR="00810DB9" w:rsidRPr="00635DD9" w14:paraId="77617B6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9435DD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1050047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873EB5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Core Network Enhanced Support for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18CB4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AIML_CN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C3AB4E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33C2EB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D9AA2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Xiaobo Wu, vivo</w:t>
            </w:r>
          </w:p>
        </w:tc>
      </w:tr>
      <w:tr w:rsidR="00810DB9" w:rsidRPr="00635DD9" w14:paraId="60D5291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C8D59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B70FB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Core Network Enhanced Support for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E1F3A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AIML_CN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C4D659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406CB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SP-240991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29673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Xiaobo Wu, vivo</w:t>
            </w:r>
          </w:p>
        </w:tc>
      </w:tr>
      <w:tr w:rsidR="00810DB9" w:rsidRPr="00635DD9" w14:paraId="5E2C68F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C96B49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C9C110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Core Network Enhanced Support for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A4513B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AIML_CN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712A1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0CEABB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CP-251283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39FA29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Yizhong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ZHANG, vivo</w:t>
            </w:r>
          </w:p>
        </w:tc>
      </w:tr>
      <w:tr w:rsidR="00810DB9" w:rsidRPr="00635DD9" w14:paraId="5276030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4B8645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1060059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0EF514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Security aspects of Core Network Enhanced Support for AIML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0CDB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AIML_CN_SEC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054EE2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541AB6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SP-241957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35A839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Chang Liu, China Mobile</w:t>
            </w:r>
          </w:p>
        </w:tc>
      </w:tr>
      <w:tr w:rsidR="00810DB9" w:rsidRPr="00635DD9" w14:paraId="25FEB8C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45FFE7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1B1CE8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AI/ML Management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D4E07A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AIML_MGT_Ph2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89A63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BA0CB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SP-251197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88734B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Hassan Al-Kanani (NEC)</w:t>
            </w:r>
          </w:p>
        </w:tc>
      </w:tr>
      <w:tr w:rsidR="00810DB9" w:rsidRPr="00635DD9" w14:paraId="71B2DAD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1819E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9A7094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Ambient power-enabled Internet of Things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1C293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B65C17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BC3C6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5657E8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3C08DC2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582BBA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366DE0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NR power class 2 RedCap (Reduced Capability) UE in FR1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C5F6D1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NR_PC2_RedCap_UE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3E98D1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1D73F0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hyperlink r:id="rId2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RP-243267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999601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Telecom</w:t>
            </w:r>
          </w:p>
        </w:tc>
      </w:tr>
      <w:tr w:rsidR="00810DB9" w:rsidRPr="00635DD9" w14:paraId="5B0542F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AF19C2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1041133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01616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Core part: NR power class 2 RedCap (Reduced Capability) UE in FR1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02C4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NR_PC2_RedCap_UE-Core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73FD7E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74B3F9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RP-243267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CD463C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China Telecom</w:t>
            </w:r>
          </w:p>
        </w:tc>
      </w:tr>
      <w:tr w:rsidR="00810DB9" w:rsidRPr="00635DD9" w14:paraId="398688E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3E66D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1080078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9F7055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UE Conformance - NR power class 2 RedCap (Reduced Capability) UE in FR1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953BE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s-ES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lang w:val="es-ES"/>
              </w:rPr>
              <w:t>NR_PC2_RedCap_UE-UEConTest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C28614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4283EB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RP-251456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6FA406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China Telecom</w:t>
            </w:r>
          </w:p>
        </w:tc>
      </w:tr>
      <w:tr w:rsidR="00810DB9" w:rsidRPr="00635DD9" w14:paraId="6DCD62D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93F416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ABC5EA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Management Aspects of RedCap features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7876D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NR_RedCap_OAM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18C427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CDEA5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SP-241941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48A6EE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Zhen Xing (China Unicom)</w:t>
            </w:r>
          </w:p>
        </w:tc>
      </w:tr>
      <w:tr w:rsidR="00810DB9" w:rsidRPr="00635DD9" w14:paraId="6EAB54D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B54D00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BD902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lang w:val="fr-FR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lang w:val="fr-FR"/>
              </w:rPr>
              <w:t>Rel-19 Satellite (5GSAT), NTN, UAS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65032D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DBC042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F82B0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B9783E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4F16A60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DE35B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627228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highlight w:val="yellow"/>
                <w:lang w:val="fr-FR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664AE3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5GSAT_Ph3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F7B987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395FBE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hyperlink r:id="rId2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BEEB15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Thierry Bérisot,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Novamint</w:t>
            </w:r>
            <w:proofErr w:type="spellEnd"/>
          </w:p>
        </w:tc>
      </w:tr>
      <w:tr w:rsidR="00810DB9" w:rsidRPr="00635DD9" w14:paraId="449AF87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E394A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1000024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7CAB60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1 of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6B682A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5GSAT_Ph3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BE7B5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8F519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SP-230516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539C72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Thierry Bérisot,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Novamint</w:t>
            </w:r>
            <w:proofErr w:type="spellEnd"/>
          </w:p>
        </w:tc>
      </w:tr>
      <w:tr w:rsidR="00810DB9" w:rsidRPr="00635DD9" w14:paraId="6A3FA08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F4E2CB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516067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Integration of satellite components in the 5G architecture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025CC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5GSAT_Ph3-ARC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AAEAA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9D4453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SP-241386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F6F41E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Hucheng Wang (CATT)</w:t>
            </w:r>
          </w:p>
        </w:tc>
      </w:tr>
      <w:tr w:rsidR="00810DB9" w:rsidRPr="00635DD9" w14:paraId="06A1139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5FED0B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1040077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B9A86C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Application enablement for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23148E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5GSAT_Ph3_App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7C679C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43A48B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SP-241690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047FA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Basavaraj (Basu) Pattan, Samsung</w:t>
            </w:r>
          </w:p>
        </w:tc>
      </w:tr>
      <w:tr w:rsidR="00810DB9" w:rsidRPr="00635DD9" w14:paraId="6250851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C7941F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2E5D20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for application enablement for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B7B3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5GSAT_Ph3_App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37F8E2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7E52D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CP-243071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C3C59D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Narendranath Durga Tangudu, Samsung</w:t>
            </w:r>
          </w:p>
        </w:tc>
      </w:tr>
      <w:tr w:rsidR="00810DB9" w:rsidRPr="00635DD9" w14:paraId="6387A4D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3EBA89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AF2C4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integration of satellite components in the 5G architecture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436D7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5GSAT_Ph3_ARCH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6CAA8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7B97F2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3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CP-250134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250097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Zhao,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Xiaoxue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(CATT)</w:t>
            </w:r>
          </w:p>
        </w:tc>
      </w:tr>
      <w:tr w:rsidR="00810DB9" w:rsidRPr="00635DD9" w14:paraId="4E744F1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C51E62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CF642C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Management Aspects of NTN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E6B938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NTN_OAM_Ph2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007320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161E4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3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SP-250514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E94D32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MingRui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Sun (China Unicom)</w:t>
            </w:r>
          </w:p>
        </w:tc>
      </w:tr>
      <w:tr w:rsidR="00810DB9" w:rsidRPr="00635DD9" w14:paraId="17E9B5C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8C5AE3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1060065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2B847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Security Aspects of 5G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298C7D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5GSAT_Ph3_SEC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A3823A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6BCAA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3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SP-241780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EEA271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Wei Zhou, CATT</w:t>
            </w:r>
          </w:p>
        </w:tc>
      </w:tr>
      <w:tr w:rsidR="00810DB9" w:rsidRPr="00635DD9" w14:paraId="35D785A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ADB16A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01B10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Charging aspects of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F2530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5GSAT_Ph3-CH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C66C7D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E0DFC2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3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SP-250365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98E5E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Yingying Liu, CATT</w:t>
            </w:r>
          </w:p>
        </w:tc>
      </w:tr>
      <w:tr w:rsidR="00810DB9" w:rsidRPr="00635DD9" w14:paraId="191E5BF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2F7E2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1050078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107B59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On-demand broadcast of GNSS assistance data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CE8C1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TEI19_OBGAD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1E1429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C3AA5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3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2699F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Aihua Li, China Mobile</w:t>
            </w:r>
          </w:p>
        </w:tc>
      </w:tr>
      <w:tr w:rsidR="00810DB9" w:rsidRPr="00635DD9" w14:paraId="6D6E9F8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CBA5F6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4EAE25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On-demand broadcast of GNSS assistance data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FACB7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TEI19_OBGAD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D5DAC7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DAD34B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3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SP-240487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8CBCC6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Aihua Li, China Mobile</w:t>
            </w:r>
          </w:p>
        </w:tc>
      </w:tr>
      <w:tr w:rsidR="00810DB9" w:rsidRPr="00635DD9" w14:paraId="069071B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7EA084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84B912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On-demand broadcast of GNSS assistance data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60BB84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TEI19_OBGAD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AA9E14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235087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3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CP-242023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792674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Rong Wang, China Mobile</w:t>
            </w:r>
          </w:p>
        </w:tc>
      </w:tr>
      <w:tr w:rsidR="00810DB9" w:rsidRPr="00635DD9" w14:paraId="670ED85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AFB6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20B05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Uncrewed Aerial System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E310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UAS_Ph3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0F849D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3630A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3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9F42A7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LaeYoung Kim (LG Electronics)</w:t>
            </w:r>
          </w:p>
        </w:tc>
      </w:tr>
      <w:tr w:rsidR="00810DB9" w:rsidRPr="00635DD9" w14:paraId="4A67F04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84D257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1000032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2A3A48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1 of Uncrewed Aerial System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EC3F9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UAS_Ph3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44F53B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24AD2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3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SP-230518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B781F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Pengtai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Qin ,</w:t>
            </w:r>
            <w:proofErr w:type="gram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China Mobile</w:t>
            </w:r>
          </w:p>
        </w:tc>
      </w:tr>
      <w:tr w:rsidR="00810DB9" w:rsidRPr="00635DD9" w14:paraId="6656EB5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078DB3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1040037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77F5CA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(Stage 2 of) UAS, UAV and UAM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12FE1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UAS_Ph3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FAA766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8CE9D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3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SP-241287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DF2CA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LaeYoung Kim (LG Electronics)</w:t>
            </w:r>
          </w:p>
        </w:tc>
      </w:tr>
      <w:tr w:rsidR="00810DB9" w:rsidRPr="00635DD9" w14:paraId="19B97A3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F8FA9B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1050013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56DEEE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UAS, UAV and UAM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571DFB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UAS_Ph3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CA04F3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D0CB63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4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CP-251136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B8559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Sunhee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Kim, LG Electronics</w:t>
            </w:r>
          </w:p>
        </w:tc>
      </w:tr>
      <w:tr w:rsidR="00810DB9" w:rsidRPr="00635DD9" w14:paraId="56433FF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BDB1CE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1060058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FF0DE5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Security of Uncrewed Aerial System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68EF61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UAS_Ph3_Sec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83B09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81966D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4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SP-241773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18B40D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Markus Hanhisalo, Ericsson</w:t>
            </w:r>
          </w:p>
        </w:tc>
      </w:tr>
      <w:tr w:rsidR="00810DB9" w:rsidRPr="00635DD9" w14:paraId="626D222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CF9A19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1070017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FBA539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Charging for Uncrewed Aerial Systems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25810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UAS_Ph3-CH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BD3B3B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3A2934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4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SP-250512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EF9DB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Jia Dong, China Mobile</w:t>
            </w:r>
          </w:p>
        </w:tc>
      </w:tr>
      <w:tr w:rsidR="00810DB9" w:rsidRPr="00635DD9" w14:paraId="7838C9B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FC36B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1010008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7032F4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Application Architecture for UAS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39DC8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UASAPP_Ph3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CE458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4DB95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4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SP-240741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ACAFC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Roy, Michel,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InterDigital</w:t>
            </w:r>
            <w:proofErr w:type="spellEnd"/>
          </w:p>
        </w:tc>
      </w:tr>
      <w:tr w:rsidR="00810DB9" w:rsidRPr="00635DD9" w14:paraId="08E18A7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5A0933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1040043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C3C249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Application Layer Support for Uncrewed Aerial Systems (UAS),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552BA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UASAPP_Ph3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079258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A2515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4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CP-241281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81641A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Taimoor Abbas,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InterDigital</w:t>
            </w:r>
            <w:proofErr w:type="spellEnd"/>
          </w:p>
        </w:tc>
      </w:tr>
      <w:tr w:rsidR="00810DB9" w:rsidRPr="00635DD9" w14:paraId="28C75EE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B2E620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D742A5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UAS security enhancements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885C0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FS_UAS_Ph3_Sec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63FB3B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4DE434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4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SP-240504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DC7E5C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Markus Hanhisalo,</w:t>
            </w:r>
          </w:p>
        </w:tc>
      </w:tr>
      <w:tr w:rsidR="00810DB9" w:rsidRPr="00635DD9" w14:paraId="78CF7BB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F4ACF5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401432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</w:t>
            </w:r>
            <w:proofErr w:type="gramStart"/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19  XR</w:t>
            </w:r>
            <w:proofErr w:type="gramEnd"/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 xml:space="preserve"> (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eXtended</w:t>
            </w:r>
            <w:proofErr w:type="spellEnd"/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 xml:space="preserve"> Reality), Metaverse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F7AF7E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B84471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A8C4E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195BF0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019F6AE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C8F5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A82760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Localized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F5B7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Metaverse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80A5F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C6AE6A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hyperlink r:id="rId4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SP-230509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C1FF8F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Guttman, Erik, Samsung</w:t>
            </w:r>
          </w:p>
        </w:tc>
      </w:tr>
      <w:tr w:rsidR="00810DB9" w:rsidRPr="00635DD9" w14:paraId="4CCF90E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3F4B9B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1000028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E8643D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1 of Localized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FE4F07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Metaverse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CE9AD8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BB37CB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4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SP-230509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FC3924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Guttman, Erik, Samsung</w:t>
            </w:r>
          </w:p>
        </w:tc>
      </w:tr>
      <w:tr w:rsidR="00810DB9" w:rsidRPr="00635DD9" w14:paraId="3EAF838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1F7937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1040076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E1EF8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Application enablement for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AE4AE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Metaverse_App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07C89B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4BBE67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4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SP-241390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784DA1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Shah, Sapan, Samsung</w:t>
            </w:r>
          </w:p>
        </w:tc>
      </w:tr>
      <w:tr w:rsidR="00810DB9" w:rsidRPr="00635DD9" w14:paraId="0D9DE6D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119BC4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359651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Application enablement for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788B1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Metaverse_App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201C23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883D08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4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CP-251132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3E2C49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Vijay Sangameshwara, Samsung</w:t>
            </w:r>
          </w:p>
        </w:tc>
      </w:tr>
      <w:tr w:rsidR="00810DB9" w:rsidRPr="00635DD9" w14:paraId="4ED53C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4CC516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1060060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D5BA9B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Security aspects of 5G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08BC93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Metaverse_Sec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DB44D0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FBE8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5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SP-250075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32573B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Rohini Rajendran, r.rohini@samsung.com</w:t>
            </w:r>
          </w:p>
        </w:tc>
      </w:tr>
      <w:tr w:rsidR="00810DB9" w:rsidRPr="00635DD9" w14:paraId="12FB10C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58B427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1060034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A81E1F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Extended Reality and Media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C5A70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0A689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FE362D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1541D7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Georgios Gkellas (Nokia),</w:t>
            </w:r>
          </w:p>
        </w:tc>
      </w:tr>
      <w:tr w:rsidR="00810DB9" w:rsidRPr="00635DD9" w14:paraId="226AAAB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4C09FF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990052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CC629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Supporting UE Mobility for XR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3E75E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XRMobility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C3D6C3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B6C6EC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5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SP-230233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9E21C7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Xiaonan Shi,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ChinaMobile</w:t>
            </w:r>
            <w:proofErr w:type="spellEnd"/>
          </w:p>
        </w:tc>
      </w:tr>
      <w:tr w:rsidR="00810DB9" w:rsidRPr="00635DD9" w14:paraId="335B1CA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48BF2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1040032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ED9CD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Extended Reality and Media service (XRM)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BFBA0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XRM_Ph2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4F651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2E6346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5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SP-241385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75B98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Georgios Gkellas (Nokia),</w:t>
            </w:r>
          </w:p>
        </w:tc>
      </w:tr>
      <w:tr w:rsidR="00810DB9" w:rsidRPr="00635DD9" w14:paraId="463E146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96602E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989935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Extended Reality and Media service (XRM)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DE7028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XRM_Ph2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596B5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B7777B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5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CP-252058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139820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Ravindran, Parthasarathi, Nokia</w:t>
            </w:r>
          </w:p>
        </w:tc>
      </w:tr>
      <w:tr w:rsidR="00810DB9" w:rsidRPr="00635DD9" w14:paraId="10C6AFC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B9E56C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1090012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7320E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Charging Aspects for XRM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C1076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XRM_PH2-CH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45753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2AFDDA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5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SP-251214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FD6715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Xiaoqian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Jia (China Telecom)</w:t>
            </w:r>
          </w:p>
        </w:tc>
      </w:tr>
      <w:tr w:rsidR="00810DB9" w:rsidRPr="00635DD9" w14:paraId="65A7056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8C5EA7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1040074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BC16E4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Application enablement for XRM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6AFEAA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XRM_Ph2_App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CA4BE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CCFD0F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5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SP-241207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B8F5B1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Zheng,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Shaowen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, CMCC</w:t>
            </w:r>
          </w:p>
        </w:tc>
      </w:tr>
      <w:tr w:rsidR="00810DB9" w:rsidRPr="00635DD9" w14:paraId="4CD8C7C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38839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BFFD8B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Application enablement for XRM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129E04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XRM_Ph2_App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E8D46E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E4E5B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5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CP-243072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44DEF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Zhenning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, Huang, China Mobile</w:t>
            </w:r>
          </w:p>
        </w:tc>
      </w:tr>
      <w:tr w:rsidR="00810DB9" w:rsidRPr="00635DD9" w14:paraId="40B16EA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7E95A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1070021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E3F9DA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Protection of XRM Media related information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990127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XRM_Ph2-SEC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7224B2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9AA202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5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SP-250361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E9FBA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Daniel Cho</w:t>
            </w:r>
          </w:p>
        </w:tc>
      </w:tr>
      <w:tr w:rsidR="00810DB9" w:rsidRPr="00635DD9" w14:paraId="46D8798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EF902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1080016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E7B0A6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OAM support for Extended Reality and Media service (XRM)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14BF0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XRM_Ph2-OAM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94352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6C4713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5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SP-250880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937A5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Xie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Pengxiang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(ZTE),</w:t>
            </w:r>
          </w:p>
        </w:tc>
      </w:tr>
      <w:tr w:rsidR="00810DB9" w:rsidRPr="00635DD9" w14:paraId="1982968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9BC256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1030045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1F40B6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A665BB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3DA3C0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63D8E4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287A99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Xing, Tianqi, China Unicom,</w:t>
            </w:r>
          </w:p>
        </w:tc>
      </w:tr>
      <w:tr w:rsidR="00810DB9" w:rsidRPr="00635DD9" w14:paraId="570B030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913364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1000029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115FD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(Stage 1 of)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3BC9AB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5890C5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5AC457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5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SP-230511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CF1E5D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Wei, Qun, China Unicom</w:t>
            </w:r>
          </w:p>
        </w:tc>
      </w:tr>
      <w:tr w:rsidR="00810DB9" w:rsidRPr="00635DD9" w14:paraId="174A29D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C801DE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A07F22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(Stage 2 of)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DE15D5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9C7B68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DB1B7D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6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SP-240488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E6EE2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Xing, Tianqi, China Unicom,</w:t>
            </w:r>
          </w:p>
        </w:tc>
      </w:tr>
      <w:tr w:rsidR="00810DB9" w:rsidRPr="00635DD9" w14:paraId="37BFD86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3345D1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AE3635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Charging enhancement for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065E3D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NetShare_CH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FE322B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7B6F43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6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SP-241004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0C3848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Robert Törnkvist, Ericsson,</w:t>
            </w:r>
          </w:p>
        </w:tc>
      </w:tr>
      <w:tr w:rsidR="00810DB9" w:rsidRPr="00635DD9" w14:paraId="1DD09CD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DDCB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1050004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8D2C11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4544D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46E2D7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1D30DC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6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CP-250019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8C3E2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Xing Tianqi, China Unicom</w:t>
            </w:r>
          </w:p>
        </w:tc>
      </w:tr>
      <w:tr w:rsidR="00810DB9" w:rsidRPr="00635DD9" w14:paraId="1E557B1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7BBB4C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1060017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71357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Management of Network Sharing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14FE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NetShare_OAM_Ph3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C79ED4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8FFDC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6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079E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ZhaoNing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Wang (China Unicom)</w:t>
            </w:r>
          </w:p>
        </w:tc>
      </w:tr>
      <w:tr w:rsidR="00810DB9" w:rsidRPr="00635DD9" w14:paraId="2D99FAD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05EE8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41BD8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40C94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778D7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7A65F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AA7ACB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810DB9" w:rsidRPr="00635DD9" w14:paraId="74D0C94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5D1FD8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990051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3F9252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813FB1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194E0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772704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6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SP-230231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C49C32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Peter Bleckert, Ericsson</w:t>
            </w:r>
          </w:p>
        </w:tc>
      </w:tr>
      <w:tr w:rsidR="00810DB9" w:rsidRPr="00635DD9" w14:paraId="2EDC98A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8C7347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1030013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D337FA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Architecture support of 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B4469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E05C9E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F20819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6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SP-240119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D180D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Qian Chen, Ericsson,</w:t>
            </w:r>
          </w:p>
        </w:tc>
      </w:tr>
      <w:tr w:rsidR="00810DB9" w:rsidRPr="00635DD9" w14:paraId="25367F3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FD9AD1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CD224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Architecture support of 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CD022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7D7883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91E38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6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CP-242022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1D360D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Frank Yong, Yang, Ericsson</w:t>
            </w:r>
          </w:p>
        </w:tc>
      </w:tr>
      <w:tr w:rsidR="00810DB9" w:rsidRPr="00635DD9" w14:paraId="4109F3A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470A4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52785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user plane and Real-time communications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6DE7CF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06DCD4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F68EEB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799C43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6242476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5D5674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1080048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6E7A9D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Media Messaging Enhancements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06B8CE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MeME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-MED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9092DB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2ACCD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hyperlink r:id="rId6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SP-250632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50169B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Thomas Stockhammer, Qualcomm Incorporated</w:t>
            </w:r>
          </w:p>
        </w:tc>
      </w:tr>
      <w:tr w:rsidR="00810DB9" w:rsidRPr="00635DD9" w14:paraId="0D6DF35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3B95EA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1070056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970332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Avatar Communications in AR Calls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06687B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AvCall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-MED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71C56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AE202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6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SP-250264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13B75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Bouazizi, Imed, Qualcomm,</w:t>
            </w:r>
          </w:p>
        </w:tc>
      </w:tr>
      <w:tr w:rsidR="00810DB9" w:rsidRPr="00635DD9" w14:paraId="7B64E83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D90EAB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B891F4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Split rendering over IMS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810A5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SR_IMS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F76332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496061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6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A74517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He, Shane, Nokia Corporation</w:t>
            </w:r>
          </w:p>
        </w:tc>
      </w:tr>
      <w:tr w:rsidR="00810DB9" w:rsidRPr="00635DD9" w14:paraId="74B3766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133ECA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1060021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00968E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5G Real-time Transport Protocol Configurations,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40B2BC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5G_RTP_Ph2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9B6F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51BC9C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7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618E91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Igor Curcio, Nokia Corporation</w:t>
            </w:r>
          </w:p>
        </w:tc>
      </w:tr>
      <w:tr w:rsidR="00810DB9" w:rsidRPr="00635DD9" w14:paraId="0FFD81F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D5F34D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1050066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87C122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System architecture for Next Generation Real </w:t>
            </w:r>
            <w:proofErr w:type="gramStart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time</w:t>
            </w:r>
            <w:proofErr w:type="gramEnd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D10C0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NG_RTC_Ph2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0C83D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DF6A9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7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SP-240985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20835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 Jiang, China Mobile</w:t>
            </w:r>
          </w:p>
        </w:tc>
      </w:tr>
      <w:tr w:rsidR="00810DB9" w:rsidRPr="00635DD9" w14:paraId="593502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649A6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B83D2B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Stage 2 of System architecture for Next Generation Real </w:t>
            </w:r>
            <w:proofErr w:type="gram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time</w:t>
            </w:r>
            <w:proofErr w:type="gramEnd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B38391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NG_RTC_Ph2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6F1C84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49DC8E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7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SP-241384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4310FB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Yi Jiang, China Mobile</w:t>
            </w:r>
          </w:p>
        </w:tc>
      </w:tr>
      <w:tr w:rsidR="00810DB9" w:rsidRPr="00635DD9" w14:paraId="5E8554B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1BA31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F0D5EF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CT aspects of System architecture for Next Generation Real </w:t>
            </w:r>
            <w:proofErr w:type="gram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time</w:t>
            </w:r>
            <w:proofErr w:type="gramEnd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02411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NG_RTC_Ph2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488E5A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DE212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7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CP-242250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AA18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Chen Xu, China Mobile</w:t>
            </w:r>
          </w:p>
        </w:tc>
      </w:tr>
      <w:tr w:rsidR="00810DB9" w:rsidRPr="00635DD9" w14:paraId="0AB0E53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2FF69A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B861D2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Charging aspects of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18BB4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NG_RTC_Ph2-CH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6D489E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2BB1BD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7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SP-250513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F28C8E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Chen Ai, China Mobile</w:t>
            </w:r>
          </w:p>
        </w:tc>
      </w:tr>
      <w:tr w:rsidR="00810DB9" w:rsidRPr="00635DD9" w14:paraId="2021D19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684FBB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1060063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6B9E5B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Security support for the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4AE5A7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NG_RTC_SEC_Ph2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D1A84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930865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7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SP-250649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59F022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Vlasios Tsiatsis, Ericsson</w:t>
            </w:r>
          </w:p>
        </w:tc>
      </w:tr>
      <w:tr w:rsidR="00810DB9" w:rsidRPr="00635DD9" w14:paraId="308F3B7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C3CB48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FE5948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Application enablement aspects for MMTel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7ED1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MMTel_App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D498D9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9C93DF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7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85BB08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Liu, Yue, China Mobile</w:t>
            </w:r>
          </w:p>
        </w:tc>
      </w:tr>
      <w:tr w:rsidR="00810DB9" w:rsidRPr="00635DD9" w14:paraId="3D7B1F1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1E97F6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1040073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5C9623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Application enablement aspects for MMTel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C9C2F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MMTel_App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C49F0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B9945E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7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SP-241019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21AE97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Liu, Yue, China Mobile</w:t>
            </w:r>
          </w:p>
        </w:tc>
      </w:tr>
      <w:tr w:rsidR="00810DB9" w:rsidRPr="00635DD9" w14:paraId="12B5104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764C3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FB2684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Application enablement aspects for MMTel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58709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MMTel_App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DE4658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E173AD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7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CP-250249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C3830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Liu, Yue, China Mobile</w:t>
            </w:r>
          </w:p>
        </w:tc>
      </w:tr>
      <w:tr w:rsidR="00810DB9" w:rsidRPr="00635DD9" w14:paraId="20486A3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89CCDE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2932BF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 xml:space="preserve">Rel-19 Verticals and </w:t>
            </w:r>
            <w:proofErr w:type="gramStart"/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Non Public</w:t>
            </w:r>
            <w:proofErr w:type="gramEnd"/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 xml:space="preserve">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0BA7C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12F9A5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A3FCB0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C5B93F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28C3F2D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51E65C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1060040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A33D29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Common API Framework (CAPIF)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123E83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CAPIF_Ph3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9915B2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861DB3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hyperlink r:id="rId7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D23280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Niranth Amogh, Nokia</w:t>
            </w:r>
          </w:p>
        </w:tc>
      </w:tr>
      <w:tr w:rsidR="00810DB9" w:rsidRPr="00635DD9" w14:paraId="5031E83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E9453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1050035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12617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Common API Framework (CAPIF)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33164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CAPIF_Ph3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0EABD9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87755B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8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SP-241694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2038D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Niranth Amogh, Nokia</w:t>
            </w:r>
          </w:p>
        </w:tc>
      </w:tr>
      <w:tr w:rsidR="00810DB9" w:rsidRPr="00635DD9" w14:paraId="76DCD2B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5A5C0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DD5FA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Common API Framework (CAPIF) Phase 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1AB42F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CAPIF_Ph3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35BC0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7B236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8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CP-252059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909C52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Paul, Bhaskar, Nokia</w:t>
            </w:r>
          </w:p>
        </w:tc>
      </w:tr>
      <w:tr w:rsidR="00810DB9" w:rsidRPr="00635DD9" w14:paraId="36EEB65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AE4D8B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1060061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85B763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Security aspects of CAPIF Phase3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D22F9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CAPIF_Ph3_sec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578D1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6F8E31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8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SP-250076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52C135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1st Henry Leung (Xiaomi),</w:t>
            </w:r>
          </w:p>
        </w:tc>
      </w:tr>
      <w:tr w:rsidR="00810DB9" w:rsidRPr="00635DD9" w14:paraId="6ACB8F4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F45E70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7BD353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Charging aspects of CAPIF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0AE421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CH_CAPIF_EXT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82A230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38F9AA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8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SP-250820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2C552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João Rodrigues, Nokia</w:t>
            </w:r>
          </w:p>
        </w:tc>
      </w:tr>
      <w:tr w:rsidR="00810DB9" w:rsidRPr="00635DD9" w14:paraId="3E3D1D4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3A906F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1080019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67C1CA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Converged Charging aspects of CAPIF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262EE4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CAPIF_Ph3_con-CH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85C16E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E8429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8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SP-251027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C50439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810DB9" w:rsidRPr="00635DD9" w14:paraId="59FD8C6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998A2C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1060009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A892E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Enhanced OAM for management service exposure to external consumers through CAPIF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18FBD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MExpo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814E7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9AC781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8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SP-241942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887BA2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Winnie Nakimuli (Nokia)</w:t>
            </w:r>
          </w:p>
        </w:tc>
      </w:tr>
      <w:tr w:rsidR="00810DB9" w:rsidRPr="00635DD9" w14:paraId="7A7ABAA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EFF957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1000027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E15FED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Non-Public Network (NPN) security considerations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CDDC3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SecNPN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2A530A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648445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8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SP-230523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D73B1D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Yinglin Chen, China Telecom</w:t>
            </w:r>
          </w:p>
        </w:tc>
      </w:tr>
      <w:tr w:rsidR="00810DB9" w:rsidRPr="00635DD9" w14:paraId="6653899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792E37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1060067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92D609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 xml:space="preserve">Security for PLMN hosting </w:t>
            </w:r>
            <w:proofErr w:type="gramStart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a</w:t>
            </w:r>
            <w:proofErr w:type="gramEnd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 xml:space="preserve">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DF4D3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PLMNNPN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DA1C7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73B85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8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SP-241782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C72AC9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Jun Shen</w:t>
            </w:r>
          </w:p>
        </w:tc>
      </w:tr>
      <w:tr w:rsidR="00810DB9" w:rsidRPr="00635DD9" w14:paraId="583DD46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DD298A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33667D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Interconnect of SNPN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939F5D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ISN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996AC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BA19F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8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SP-240194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25E570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Thierry Bérisot,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Novamint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</w:t>
            </w:r>
          </w:p>
        </w:tc>
      </w:tr>
      <w:tr w:rsidR="00810DB9" w:rsidRPr="00635DD9" w14:paraId="7716006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D086B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FFB04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ProSe support in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1A9CD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TEI19_ProSe_NPN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9FFA00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EABD23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8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SP-240122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0AB4F8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Walter Dees, Philips International B.V.,</w:t>
            </w:r>
          </w:p>
        </w:tc>
      </w:tr>
      <w:tr w:rsidR="00810DB9" w:rsidRPr="00635DD9" w14:paraId="763E9C9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1B131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3B91E5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ProSe support in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CD01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TEI19_ProSe_NPN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6ACA60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6A67E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9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SP-240122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5220C4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Walter Dees, Philips International B.V.,</w:t>
            </w:r>
          </w:p>
        </w:tc>
      </w:tr>
      <w:tr w:rsidR="00810DB9" w:rsidRPr="00635DD9" w14:paraId="41C6098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B0A5D0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1050021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79F4E9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ProSe support in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963B5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TEI19_ProSe_NPN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70301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DF1729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9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CP-251224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2C6DAD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Li,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Mingxue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, China Telecom</w:t>
            </w:r>
          </w:p>
        </w:tc>
      </w:tr>
      <w:tr w:rsidR="00810DB9" w:rsidRPr="00635DD9" w14:paraId="07F1FCD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04244D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958B84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NR-only, band-related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A1C4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7F9342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E52C2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80E4E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810DB9" w:rsidRPr="00635DD9" w14:paraId="764000E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7DB34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65459B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NR-only, topics other than band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D031CB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B71AB1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BE636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CF9626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810DB9" w:rsidRPr="00635DD9" w14:paraId="46CED20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06F535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1080080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9DD1E1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UE Conformance - New Rel-19 NR licensed bands and extension of existing NR bands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2D7A73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NR_lic_bands_BW_R19-UEConTest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3649B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BB794F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9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RP-252651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CDA1E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Huawei</w:t>
            </w:r>
          </w:p>
        </w:tc>
      </w:tr>
      <w:tr w:rsidR="00810DB9" w:rsidRPr="00635DD9" w14:paraId="6DE0FF3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5C55D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C56309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mmWave</w:t>
            </w:r>
            <w:proofErr w:type="spellEnd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in NR: UE spurious emissions and EESS (Earth Exploration Satellite Service) protection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193B52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NR_mmWave_protect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A9962F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976C11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9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RP-251811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BD9CED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Unicom</w:t>
            </w:r>
          </w:p>
        </w:tc>
      </w:tr>
      <w:tr w:rsidR="00810DB9" w:rsidRPr="00635DD9" w14:paraId="3068C5B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7D3232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F97D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NR demodulation performance Phase 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4D465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NR_demod_Ph5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68F601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56694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9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RP-252538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B61578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China Telecom</w:t>
            </w:r>
          </w:p>
        </w:tc>
      </w:tr>
      <w:tr w:rsidR="00810DB9" w:rsidRPr="00635DD9" w14:paraId="12C2689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D565F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5A1B94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High power UE (power class 1.5 or 2) for NR intra-band CA or NR inter-band CA/DC band combinations with/without NR Supplementary Uplink (UL)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84CD60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es-ES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es-ES"/>
              </w:rPr>
              <w:t>HPUE_NR_CADC_SUL_R19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BC3F4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es-ES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ED3AA1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9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RP-252540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931B39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Telecom</w:t>
            </w:r>
          </w:p>
        </w:tc>
      </w:tr>
      <w:tr w:rsidR="00810DB9" w:rsidRPr="00635DD9" w14:paraId="0322CE1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C78BE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94F80E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Rel-19 High power UE (power class 1.5 and 2) for NR FR1 TDD/FDD single band for handheld/FWA UEs, and </w:t>
            </w:r>
            <w:proofErr w:type="gramStart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high power</w:t>
            </w:r>
            <w:proofErr w:type="gramEnd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UE operation (power class 1) for FWVM (fixed-wireless/vehicle-mounted) use cases in a single NR band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11D3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HPUE_NR_FR1_bands_R19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F2439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117534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9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RP-252606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E3258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CMCC</w:t>
            </w:r>
          </w:p>
        </w:tc>
      </w:tr>
      <w:tr w:rsidR="00810DB9" w:rsidRPr="00635DD9" w14:paraId="0B90F21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E39E8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E9DAB8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Introduction of Power Class 2 and UE 40MHz Channel Bandwidth in NR band n28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1C9068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NR_n28_PC2_40MHz_CBW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80BFEE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3F7F1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9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RP-243321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1FABF7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CMCC</w:t>
            </w:r>
          </w:p>
        </w:tc>
      </w:tr>
      <w:tr w:rsidR="00810DB9" w:rsidRPr="00635DD9" w14:paraId="124E8C9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B3307A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FB8ACB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NR and LTE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C7B52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7DD25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7FA40E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698785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7C977C5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A731E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D6D56D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downlink interruption for NR and EN-DC band combinations at dynamic Tx Switching in Uplink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A9A7E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DL_intrpt_combos_TxSW_R19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59B70C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741978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hyperlink r:id="rId9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RP-250369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A5EA97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Telecom</w:t>
            </w:r>
          </w:p>
        </w:tc>
      </w:tr>
      <w:tr w:rsidR="00810DB9" w:rsidRPr="00635DD9" w14:paraId="3B3031F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22772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042799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Adding channel bandwidth(s) support to existing NR bands and CA/ENDC combinations in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13EC4C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NR_bands_CA_ENDC_R19_BWs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010185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482290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9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RP-252020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06CDB9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Ericsson</w:t>
            </w:r>
          </w:p>
        </w:tc>
      </w:tr>
      <w:tr w:rsidR="00810DB9" w:rsidRPr="00635DD9" w14:paraId="5435962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F87C2D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64A3B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High power UE (power class 1.5 or 2) for DC combinations of LTE band(s) and NR band(s)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E3DE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es-ES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es-ES"/>
              </w:rPr>
              <w:t>HPUE_DC_LTE_NR_R19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8ED80D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es-ES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A75CE5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0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RP-252336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47AC07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Unicom</w:t>
            </w:r>
          </w:p>
        </w:tc>
      </w:tr>
      <w:tr w:rsidR="00810DB9" w:rsidRPr="00635DD9" w14:paraId="671368D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79FABC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38DEFF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Simultaneous Rx/Tx band combinations for NR CA/DC, NR SUL and LTE/NR DC in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3CE97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LTE_NR_R19_Simult_RxTx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D586A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89B50E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0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RP-251536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97C0D3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Huawei</w:t>
            </w:r>
          </w:p>
        </w:tc>
      </w:tr>
      <w:tr w:rsidR="00810DB9" w:rsidRPr="00635DD9" w14:paraId="7C642D0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725BC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1040119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B36EB4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 xml:space="preserve">Rel-19 DC of x LTE band(s), y NR band(s) (1&lt;=x&lt;6, 1&lt;=y&lt;6,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x+y</w:t>
            </w:r>
            <w:proofErr w:type="spellEnd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&lt;=6) and single or two NR Supplementary Uplink (SUL) bands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4ECFF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DC_R19_xBLTE_yBNR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1D27D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08F60C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0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RP-252016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78109D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Nokia</w:t>
            </w:r>
          </w:p>
        </w:tc>
      </w:tr>
      <w:tr w:rsidR="00810DB9" w:rsidRPr="00635DD9" w14:paraId="6C41B9F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1D7F7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1070063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532201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UE Conformance - Rel-19 NR CA and DC; and NR and LTE DC Configurations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05C24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s-ES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NR_CADC_NR_LTE_DC_R19-UEConTest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AFC342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868B14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0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RP-250452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64C7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Huawei</w:t>
            </w:r>
          </w:p>
        </w:tc>
      </w:tr>
      <w:tr w:rsidR="00810DB9" w:rsidRPr="00635DD9" w14:paraId="252E4AB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089126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592C34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LTE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A59F21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7A9A6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268ABD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495782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694B2F4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BF599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7FBE0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New bands for LTE based 5G terrestrial broadcast for early deployments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4F1DA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LTE_terr_bcast_bands_sub_108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D6A05E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71566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0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RP-250793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20C349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EBU</w:t>
            </w:r>
          </w:p>
        </w:tc>
      </w:tr>
      <w:tr w:rsidR="00810DB9" w:rsidRPr="00635DD9" w14:paraId="3B2387D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E68637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1040117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5BC4D4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Introduction of LTE FDD band in 1800–1830 MHz for Canada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ED8B7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LTE_FDD_1800_1830MHz_CAN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B0C12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934298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0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RP-242461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12A9F0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Novamint</w:t>
            </w:r>
            <w:proofErr w:type="spellEnd"/>
          </w:p>
        </w:tc>
      </w:tr>
      <w:tr w:rsidR="00810DB9" w:rsidRPr="00635DD9" w14:paraId="42408A0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4C686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20ACD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Rel-19 High power UE (power class 2) and </w:t>
            </w:r>
            <w:proofErr w:type="gramStart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high power</w:t>
            </w:r>
            <w:proofErr w:type="gramEnd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operation (power class 1) for fixed-wireless/vehicle-mounted use cases in a single LTE band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3937D7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HPUE_LTE_bands_R19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C40EB1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18889C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0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RP-241681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E1B8EC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Nokia</w:t>
            </w:r>
          </w:p>
        </w:tc>
      </w:tr>
      <w:tr w:rsidR="00810DB9" w:rsidRPr="00635DD9" w14:paraId="48618D6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1A868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1040115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A8533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Rel-19 LTE-Advanced Carrier Aggregation for x bands (1&lt;=x&lt;= 6) DL with y bands (y=1, 2) UL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8C70C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LTE_CA_R19_xBDL_yBUL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CEF39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5646A7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0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RP-252735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853F81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Huawei</w:t>
            </w:r>
          </w:p>
        </w:tc>
      </w:tr>
      <w:tr w:rsidR="00810DB9" w:rsidRPr="00635DD9" w14:paraId="45E02ED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422C37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B2749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other topics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D2EB69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41EB4F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9121F5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749D0E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810DB9" w:rsidRPr="00635DD9" w14:paraId="26F2B21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472EBA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7C6C92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Proximity-based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01E7C3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5G_ProSe_Ph3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C90D8B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BD608D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hyperlink r:id="rId10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SP-231037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D1E1A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Hugh Shieh (AT&amp;T)</w:t>
            </w:r>
          </w:p>
        </w:tc>
      </w:tr>
      <w:tr w:rsidR="00810DB9" w:rsidRPr="00635DD9" w14:paraId="15BADCB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D431B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1040030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28674C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Proximity-based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B3AD91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5G_ProSe_Ph3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A86A8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70AB4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0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SP-240988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0B9749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Nassima Toumi (KPN N.V.)</w:t>
            </w:r>
          </w:p>
        </w:tc>
      </w:tr>
      <w:tr w:rsidR="00810DB9" w:rsidRPr="00635DD9" w14:paraId="56002C7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CB2F95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913ED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Proximity-based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9D36D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5G_ProSe_Ph3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64E61C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08D5B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1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CP-243266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5FAEA6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Zhao,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Xiaoxue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(CATT)</w:t>
            </w:r>
          </w:p>
        </w:tc>
      </w:tr>
      <w:tr w:rsidR="00810DB9" w:rsidRPr="00635DD9" w14:paraId="1497582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D373BE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1060057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B017F0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Security Aspects of Proximity 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74252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5G_ProSe_Sec_Ph3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9C17C8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ED2B4C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1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SP-241956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46D6A6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Primary Ao Lei (Huawei)</w:t>
            </w:r>
          </w:p>
        </w:tc>
      </w:tr>
      <w:tr w:rsidR="00810DB9" w:rsidRPr="00635DD9" w14:paraId="37156DA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D1E3B4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BD585A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Charging for 5G ProSe Ph3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9748C7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5G_ProSe_Ph3-CH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73C96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A7228D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1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SP-241377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894949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Xiaoqian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Jia (China Telecom)</w:t>
            </w:r>
          </w:p>
        </w:tc>
      </w:tr>
      <w:tr w:rsidR="00810DB9" w:rsidRPr="00635DD9" w14:paraId="7BA6361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4B635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1060048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D336F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5G NR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Femto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4FF6B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5G_Femto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B7E3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8C7D1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1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0A8ED5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Malla Reddy Sama</w:t>
            </w:r>
          </w:p>
        </w:tc>
      </w:tr>
      <w:tr w:rsidR="00810DB9" w:rsidRPr="00635DD9" w14:paraId="3C60B15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A33C2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EC52EE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System aspects of 5G NR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Femto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DA62F0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5G_Femto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68410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99420B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1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SP-241327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2B888B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s-ES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Malla Reddy Sama</w:t>
            </w:r>
          </w:p>
        </w:tc>
      </w:tr>
      <w:tr w:rsidR="00810DB9" w:rsidRPr="00635DD9" w14:paraId="5F0C1B7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481061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4D2866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CT aspects of 5G NR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Femto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7A06A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5G_Femto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35E6FE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8F83AC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1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CP-250020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5F3A4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Dojiri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, Shunsuke, NTT DOCOMO</w:t>
            </w:r>
          </w:p>
        </w:tc>
      </w:tr>
      <w:tr w:rsidR="00810DB9" w:rsidRPr="00635DD9" w14:paraId="743E80F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5F5368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1060062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B38E47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Security aspects of 5G NR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Femto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A11E1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5G_Femto_Sec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00B498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C112B6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1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SP-241958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9BA89A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fr-FR"/>
              </w:rPr>
            </w:pPr>
            <w:proofErr w:type="spellStart"/>
            <w:proofErr w:type="gram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lang w:val="fr-FR"/>
              </w:rPr>
              <w:t>Liu,Peilin</w:t>
            </w:r>
            <w:proofErr w:type="spellEnd"/>
            <w:proofErr w:type="gram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lang w:val="fr-FR"/>
              </w:rPr>
              <w:t xml:space="preserve"> liu.peilin@zte.com.cn</w:t>
            </w:r>
          </w:p>
        </w:tc>
      </w:tr>
      <w:tr w:rsidR="00810DB9" w:rsidRPr="00635DD9" w14:paraId="0293F17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CE736C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D2DA4F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Enhancement of support for Edge Computing in 5G Core network -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B1DAF4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eEDGE_5GC_Ph3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CDA2F3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951B3C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1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E69F97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Changhong Shan (Intel)</w:t>
            </w:r>
          </w:p>
        </w:tc>
      </w:tr>
      <w:tr w:rsidR="00810DB9" w:rsidRPr="00635DD9" w14:paraId="68BF56B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C4759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1060064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6DF01E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Security Aspects of Enhancement of Support for Edge Computing in 5GC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4581C8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EDGE_Ph3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34A862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D09B2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1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SP-241959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80090C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TBD</w:t>
            </w:r>
          </w:p>
        </w:tc>
      </w:tr>
      <w:tr w:rsidR="00810DB9" w:rsidRPr="00635DD9" w14:paraId="6171023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F6EB9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1050050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5D5B3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Enhancement of support for Edge Computing in 5G Core network -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4F7D6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eEDGE_5GC_Ph3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E8AF19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362525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1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SP-241505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DFEC24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Meghashree Dattatri Kedalagudde (Intel);</w:t>
            </w:r>
          </w:p>
        </w:tc>
      </w:tr>
      <w:tr w:rsidR="00810DB9" w:rsidRPr="00635DD9" w14:paraId="5F7C984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76F477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1050006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3152BE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Enhancement of support for Edge Computing in 5G Core network -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E42BD1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eEDGE_5GC_Ph3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15D430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1E1EA7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2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2ECBF8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Landais, Bruno, Nokia</w:t>
            </w:r>
          </w:p>
        </w:tc>
      </w:tr>
      <w:tr w:rsidR="00810DB9" w:rsidRPr="00635DD9" w14:paraId="7168658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3EC757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990050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1632FA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Edge Computing for Industrial Scenarios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526B4F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EDGINDUS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8FA19A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DB7663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2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SP-230229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FD88B6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Bruno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Tossou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 Orange</w:t>
            </w:r>
          </w:p>
        </w:tc>
      </w:tr>
      <w:tr w:rsidR="00810DB9" w:rsidRPr="00635DD9" w14:paraId="3DA0B03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D0AC81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1050056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1AB56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Multi-Access (ATSSS_Ph4)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52DC9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MASSS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89D8A3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ECD5B6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2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738EB1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Krisztian Kiss (Apple),</w:t>
            </w:r>
          </w:p>
        </w:tc>
      </w:tr>
      <w:tr w:rsidR="00810DB9" w:rsidRPr="00635DD9" w14:paraId="00B55C0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62A5C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1040034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3D940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Multi-Access (ATSSS_Ph4)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65772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MASSS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9941D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C7F251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2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SP-241331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4BE399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Krisztian Kiss (Apple),</w:t>
            </w:r>
          </w:p>
        </w:tc>
      </w:tr>
      <w:tr w:rsidR="00810DB9" w:rsidRPr="00635DD9" w14:paraId="0548607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8978AF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8BC436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Multi-Access (ATSSS_Ph4)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972F23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MASSS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9C3883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D4E7EF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2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CP-251226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69149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Gupta, Vivek, Apple</w:t>
            </w:r>
          </w:p>
        </w:tc>
      </w:tr>
      <w:tr w:rsidR="00810DB9" w:rsidRPr="00635DD9" w14:paraId="30AFB27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82A26C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1070044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1DE0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Application Data Analytics Enablement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935C56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TEI19_ADAES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EE2C3E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834E3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2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SP-241695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45B614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Yue, Jing, Ericsson</w:t>
            </w:r>
          </w:p>
        </w:tc>
      </w:tr>
      <w:tr w:rsidR="00810DB9" w:rsidRPr="00635DD9" w14:paraId="6045DA1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F5E589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1060068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17A99F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Rel-19 Application Data Analytics Enablement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7724AA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TEI19_ADAES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6A727B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5AC382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2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SP-241695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AF4113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Yue, Jing, Ericsson</w:t>
            </w:r>
          </w:p>
        </w:tc>
      </w:tr>
      <w:tr w:rsidR="00810DB9" w:rsidRPr="00635DD9" w14:paraId="437606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2CBFC5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1070004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69C95F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Rel-19 Application Data Analytics Enablement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031B7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TEI19_ADAES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E60B30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EC1EAF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2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CP-250074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05EE4A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Pastushok, Igor, Ericsson</w:t>
            </w:r>
          </w:p>
        </w:tc>
      </w:tr>
      <w:tr w:rsidR="00810DB9" w:rsidRPr="00635DD9" w14:paraId="671EEAD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A093AD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22323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MSISDN verification operation support to Nnef_UEId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DEDADC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TEI19_MVOSNS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310C9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EBD513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2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SP-241498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FE108E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Rohit Abhishek (AT&amp;T)</w:t>
            </w:r>
          </w:p>
        </w:tc>
      </w:tr>
      <w:tr w:rsidR="00810DB9" w:rsidRPr="00635DD9" w14:paraId="098A26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2530E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5D1B0C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MSISDN verification operation support to Nnef_UEId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76EE1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TEI19_MVOSNS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98227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86E5D9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2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SP-241498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D08113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Rohit Abhishek (AT&amp;T)</w:t>
            </w:r>
          </w:p>
        </w:tc>
      </w:tr>
      <w:tr w:rsidR="00810DB9" w:rsidRPr="00635DD9" w14:paraId="4CAF264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3EB58D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6BB40C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MSISDN verification operation support to Nnef_UEId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8B055D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TEI19_MVOSNS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FD9697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AF4CE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3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CP-250077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A25F18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Shahram Mohajeri, AT&amp;T</w:t>
            </w:r>
          </w:p>
        </w:tc>
      </w:tr>
      <w:tr w:rsidR="00810DB9" w:rsidRPr="00635DD9" w14:paraId="7757F44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04D680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49D67C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Network Controlled Network Slice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5A2375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TEI19_SliceSel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31275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7BE492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3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SP-241502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A09719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Saito, Koji, KDDI</w:t>
            </w:r>
          </w:p>
        </w:tc>
      </w:tr>
      <w:tr w:rsidR="00810DB9" w:rsidRPr="00635DD9" w14:paraId="261E457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442ADF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D17DD4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Network Controlled Network Slice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790C7C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TEI19_SliceSel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84C249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24506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3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SP-241502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82E5F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Saito, Koji, KDDI</w:t>
            </w:r>
          </w:p>
        </w:tc>
      </w:tr>
      <w:tr w:rsidR="00810DB9" w:rsidRPr="00635DD9" w14:paraId="46C6219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25CBCB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AC1101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Network Controlled Network Slice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B946C7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TEI19_SliceSel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81237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DE4FF6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3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CP-251133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527E6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Xiaojian Yan, ZTE</w:t>
            </w:r>
          </w:p>
        </w:tc>
      </w:tr>
      <w:tr w:rsidR="00810DB9" w:rsidRPr="00635DD9" w14:paraId="44E2292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10ECE6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0118D1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Specification of example algorithm for alternative f5* (f5**) function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5EFB0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Crypto_f5**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2D240E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710ED4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3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SP-250360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F6C32B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Ferhat Karakoc</w:t>
            </w:r>
          </w:p>
        </w:tc>
      </w:tr>
      <w:tr w:rsidR="00810DB9" w:rsidRPr="00635DD9" w14:paraId="06317DC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100B3E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037AF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CHF Segmentation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79136D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CHFSeg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8F199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78DCFE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3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SP-250122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6D9D1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Cetinkaya Egemen </w:t>
            </w:r>
            <w:proofErr w:type="spellStart"/>
            <w:proofErr w:type="gram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Kemal,Verizon</w:t>
            </w:r>
            <w:proofErr w:type="spellEnd"/>
            <w:proofErr w:type="gramEnd"/>
          </w:p>
        </w:tc>
      </w:tr>
      <w:tr w:rsidR="00810DB9" w:rsidRPr="00635DD9" w14:paraId="658D262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3B270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FA4866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Data management regarding subscriptions and reporting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C3F82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Data_SREP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A12C9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DB5FBF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3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990DD7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Robert Petersen (Ericsson)</w:t>
            </w:r>
          </w:p>
        </w:tc>
      </w:tr>
      <w:tr w:rsidR="00810DB9" w:rsidRPr="00635DD9" w14:paraId="3E15453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710F3D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067F8F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Monitoring of signalling traffic in 5G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FC7F95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MonSTra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5B5935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1E2396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3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EC2467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Cristina Romaguera</w:t>
            </w:r>
          </w:p>
        </w:tc>
      </w:tr>
      <w:tr w:rsidR="00810DB9" w:rsidRPr="00635DD9" w14:paraId="7B11B6C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10CA1C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1040082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CA7FB0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Stage 1 for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MonSta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35544C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MonSTra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93C8A6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96011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3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FB482F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Cristina Romaguera</w:t>
            </w:r>
          </w:p>
        </w:tc>
      </w:tr>
      <w:tr w:rsidR="00810DB9" w:rsidRPr="00635DD9" w14:paraId="43C2AA4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9E5AE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311D23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Security for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MonStra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DBB604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MonStra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8694FC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B26197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3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SP-241376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FAB254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Vodafone, Susana Sabater</w:t>
            </w:r>
          </w:p>
        </w:tc>
      </w:tr>
      <w:tr w:rsidR="00810DB9" w:rsidRPr="00635DD9" w14:paraId="35D0263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E0A4AB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BE0424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Management for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MonStra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5BF07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Monstra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25E2E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F7F46B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4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SP-241945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0C878D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Susana Sabater (Vodafone)</w:t>
            </w:r>
          </w:p>
        </w:tc>
      </w:tr>
      <w:tr w:rsidR="00810DB9" w:rsidRPr="00635DD9" w14:paraId="6DDA4D7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D571DF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247A1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PRU Usage Extension supported by Core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6CD8D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TEI19_PRUE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6C8709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2938C8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4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SP-241504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182B15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Hou,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Yunjing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 CATT</w:t>
            </w:r>
          </w:p>
        </w:tc>
      </w:tr>
      <w:tr w:rsidR="00810DB9" w:rsidRPr="00635DD9" w14:paraId="7482D84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AD9C50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F68D42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PRU Usage Extension supported by Core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9F5C3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TEI19_PRUE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3A2975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94656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4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SP-241504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0406B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Hou,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Yunjing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, CATT</w:t>
            </w:r>
          </w:p>
        </w:tc>
      </w:tr>
      <w:tr w:rsidR="00810DB9" w:rsidRPr="00635DD9" w14:paraId="077E877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AFD2F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63C356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PRU Usage Extension supported by Core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ED97F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TEI19_PRUE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90489E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E2A823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4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CP-250017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FD1322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Wang,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Baixiao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, CATT</w:t>
            </w:r>
          </w:p>
        </w:tc>
      </w:tr>
      <w:tr w:rsidR="00810DB9" w:rsidRPr="00635DD9" w14:paraId="1195DD2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ECBA31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1080039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53D717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ATSSS Rule Provisioning via 3GPP access connected to EPC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36CB9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TEI19_ARP3E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E2CD5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0AE01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4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SP-241500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44A5B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Chunhui Zhu (NEC)</w:t>
            </w:r>
          </w:p>
        </w:tc>
      </w:tr>
      <w:tr w:rsidR="00810DB9" w:rsidRPr="00635DD9" w14:paraId="36AB6AA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D53120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6E7EBC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ATSSS Rule Provisioning via 3GPP access connected to EPC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4D7C4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TEI19_ARP3E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9A565B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93CFB7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4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SP-241500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8815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Chunhui Zhu (NEC)</w:t>
            </w:r>
          </w:p>
        </w:tc>
      </w:tr>
      <w:tr w:rsidR="00810DB9" w:rsidRPr="00635DD9" w14:paraId="2049FA5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26E03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1080020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37427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ATSSS Rule Provisioning via 3GPP access connected to EPC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278F1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TEI19_ARP3E-CT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AA8E78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CC70A2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4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CP-251217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ADD21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Chunhui Zhu (NEC)</w:t>
            </w:r>
          </w:p>
        </w:tc>
      </w:tr>
      <w:tr w:rsidR="00810DB9" w:rsidRPr="00635DD9" w14:paraId="4AB8E19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942DEA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1050084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56535F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QoS monitoring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6D50C1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TEI19_QME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63DBEC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CB90E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4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183073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Aihua Li, China Mobile</w:t>
            </w:r>
          </w:p>
        </w:tc>
      </w:tr>
      <w:tr w:rsidR="00810DB9" w:rsidRPr="00635DD9" w14:paraId="30B9245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B3F7A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030EE0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QoS monitoring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276D8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TEI19_QME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A1099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3F8C46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4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SP-240961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992D31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Aihua Li, China Mobile</w:t>
            </w:r>
          </w:p>
        </w:tc>
      </w:tr>
      <w:tr w:rsidR="00810DB9" w:rsidRPr="00635DD9" w14:paraId="5F596BC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9B441F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54C16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QoS monitoring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8C909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TEI19_QME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C93DA9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3544E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4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CP-243312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9A1CD9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Huang,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Zhenning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, China Mobile</w:t>
            </w:r>
          </w:p>
        </w:tc>
      </w:tr>
      <w:tr w:rsidR="00810DB9" w:rsidRPr="00635DD9" w14:paraId="6EDF5F8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C6E903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1050089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89EB35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Spending Limits for UE Policies in Roaming scenario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B520CA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TEI19_SLUPiR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5BC67E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EA6E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5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SP-240486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78B87A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uri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baniel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 oracle</w:t>
            </w:r>
          </w:p>
        </w:tc>
      </w:tr>
      <w:tr w:rsidR="00810DB9" w:rsidRPr="00635DD9" w14:paraId="7966568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A611D7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AB4C45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Spending Limits for UE Policies in Roaming scenario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3DCEA1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TEI19_SLUPiR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D0E305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460DF8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5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SP-240486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36C362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uri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baniel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, oracle</w:t>
            </w:r>
          </w:p>
        </w:tc>
      </w:tr>
      <w:tr w:rsidR="00810DB9" w:rsidRPr="00635DD9" w14:paraId="7FBF62C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612432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5A6D50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Spending Limits for UE Policies in Roaming scenario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467D2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TEI19_SLUPiR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73C095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53E8BE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5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CP-242060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B8A9D4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SUN, Yue, China Telecom</w:t>
            </w:r>
          </w:p>
        </w:tc>
      </w:tr>
      <w:tr w:rsidR="00810DB9" w:rsidRPr="00635DD9" w14:paraId="03A1D28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A18CCE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1030017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4797F0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Multiple Location Procedure for Emergency LCS Routing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40A0E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TEI19_MLR4RTR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0ED367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74FE63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5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SP-240123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F3FF4D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Simon Cai (Nokia Shanghai-</w:t>
            </w:r>
            <w:proofErr w:type="gram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Bell)Simon</w:t>
            </w:r>
            <w:proofErr w:type="gram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&lt;dot&gt;Ca&lt;at&gt;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nokia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&lt;dash&gt;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sbell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&lt;dot&gt;com</w:t>
            </w:r>
          </w:p>
        </w:tc>
      </w:tr>
      <w:tr w:rsidR="00810DB9" w:rsidRPr="00635DD9" w14:paraId="0EE90DE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2162B7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78EEE7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Roaming traffic offloading via session breakout in HPLMN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160255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TEI19_HSBO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084BAE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F03941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5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7547A6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Hyesung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Kim, Samsung</w:t>
            </w:r>
          </w:p>
        </w:tc>
      </w:tr>
      <w:tr w:rsidR="00810DB9" w:rsidRPr="00635DD9" w14:paraId="303664A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DC6FEC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1050076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6290A6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812A2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939C84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8C5C7B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5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8B11C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Dr. Thomas Belling, Nokia,</w:t>
            </w:r>
          </w:p>
        </w:tc>
      </w:tr>
      <w:tr w:rsidR="00810DB9" w:rsidRPr="00635DD9" w14:paraId="63603A0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C00E3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FEE52F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F262D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1C5BA8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91954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5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SP-240490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1187C2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Dr. Thomas Belling, Nokia,</w:t>
            </w:r>
          </w:p>
        </w:tc>
      </w:tr>
      <w:tr w:rsidR="00810DB9" w:rsidRPr="00635DD9" w14:paraId="21C44D4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D9E6E5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1050005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1FCC77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7E013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201900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FEDF0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5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CP-242025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CBE761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Landais, Bruno, Nokia</w:t>
            </w:r>
          </w:p>
        </w:tc>
      </w:tr>
      <w:tr w:rsidR="00810DB9" w:rsidRPr="00635DD9" w14:paraId="296F3EA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2D68F1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1050077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C3C327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CT4 aspects of 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6888D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155DAC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5B79D4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5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CP-242025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019661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Landais, Bruno, Nokia</w:t>
            </w:r>
          </w:p>
        </w:tc>
      </w:tr>
      <w:tr w:rsidR="00810DB9" w:rsidRPr="00635DD9" w14:paraId="176811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BC3578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0174C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Integrated Sensing and Communication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2E948D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Sensing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A9B239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CB118E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5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SP-230750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114D62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de-D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de-DE"/>
              </w:rPr>
              <w:t>Aleksiev, Vasil, Deutsche Telekom AG</w:t>
            </w:r>
          </w:p>
        </w:tc>
      </w:tr>
      <w:tr w:rsidR="00810DB9" w:rsidRPr="00635DD9" w14:paraId="43D022B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AAB089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1000026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E74C83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1 of Integrated Sensing and Communication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130E30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Sensing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818A1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39B36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6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SP-230750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498C52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de-DE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lang w:val="de-DE"/>
              </w:rPr>
              <w:t>Aleksiev, Vasil, Deutsche Telekom AG</w:t>
            </w:r>
          </w:p>
        </w:tc>
      </w:tr>
      <w:tr w:rsidR="00810DB9" w:rsidRPr="00635DD9" w14:paraId="72D35BB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1D9B5D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820FBC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Upper layer traffic steering and switching over dual 3GPP access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66D30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DualSteer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7B9E0E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F5A3F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6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SP-231412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AA0B88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Pica Francesco, Qualcomm</w:t>
            </w:r>
          </w:p>
        </w:tc>
      </w:tr>
      <w:tr w:rsidR="00810DB9" w:rsidRPr="00635DD9" w14:paraId="253734C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73864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7F32E2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Edge Computing Considering the Operational Needs of Service Hosting Environment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73F732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EdgeOpNeeds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830795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6AC4CA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6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SP-231037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B05B68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Yuying Zhang, China Telecom</w:t>
            </w:r>
          </w:p>
        </w:tc>
      </w:tr>
      <w:tr w:rsidR="00810DB9" w:rsidRPr="00635DD9" w14:paraId="1D9C89B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1F1705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66EB71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FRMCS Phase 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726A6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FRMCS_Ph5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069FAF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CCCC87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6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34548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Nikolopoulou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 Vassiliki, UIC</w:t>
            </w:r>
          </w:p>
        </w:tc>
      </w:tr>
      <w:tr w:rsidR="00810DB9" w:rsidRPr="00635DD9" w14:paraId="3BF4DEB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95B881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1000038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781DCE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Railways specific Enhancements to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04B3B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FRMCS_Ph5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B6EF12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A26739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6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SP-230780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02DE6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Oettl, Martin, Nokia,</w:t>
            </w:r>
          </w:p>
        </w:tc>
      </w:tr>
      <w:tr w:rsidR="00810DB9" w:rsidRPr="00635DD9" w14:paraId="43CB68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C0FF4F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B36225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Railways specific Enhancements to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D13A2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FRMCS_Ph5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3B1BBD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48126A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6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CP-242102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9B51AA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Won, Sung Hwan, Nokia</w:t>
            </w:r>
          </w:p>
        </w:tc>
      </w:tr>
      <w:tr w:rsidR="00810DB9" w:rsidRPr="00635DD9" w14:paraId="159A4AC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E46815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990049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1DC78E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PS Data Off for IMS Data Channel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216829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IMSDCDataOff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49CCA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1CF32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6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SP-230227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7AA26A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Yue Hu, China Mobile</w:t>
            </w:r>
          </w:p>
        </w:tc>
      </w:tr>
      <w:tr w:rsidR="00810DB9" w:rsidRPr="00635DD9" w14:paraId="4120A9A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B34B52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970044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01562D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Multi-path relay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7EBB1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MultiRelay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BDD008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6B2A3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6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SP-220943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23E752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Yuying Zhang, China Telecom</w:t>
            </w:r>
          </w:p>
        </w:tc>
      </w:tr>
      <w:tr w:rsidR="00810DB9" w:rsidRPr="00635DD9" w14:paraId="537622B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D19B27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970043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DDFE1D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Interworking of Non-3GPP Digital Terrestrial Broadcast Networks with 5GS Multicast Broadcast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0E886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DTT4MBS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38EAE0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3B7763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6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SP-220941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03F323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Saha, Anindya,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Saankhya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Labs</w:t>
            </w:r>
          </w:p>
        </w:tc>
      </w:tr>
      <w:tr w:rsidR="00810DB9" w:rsidRPr="00635DD9" w14:paraId="1ACE9D2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61EFCA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1040083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DCE9C2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MPS for Messaging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4890B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CE426C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7AF7A0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6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SP-220939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1E9362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Singh, Ray,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Peraton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Labs</w:t>
            </w:r>
          </w:p>
        </w:tc>
      </w:tr>
      <w:tr w:rsidR="00810DB9" w:rsidRPr="00635DD9" w14:paraId="79C54C5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36FC31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970042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19C7F6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(stage 1 of) MPS for Messaging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D187A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04D48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E785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7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SP-220939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FE831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Singh, Ray,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Peraton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Labs</w:t>
            </w:r>
          </w:p>
        </w:tc>
      </w:tr>
      <w:tr w:rsidR="00810DB9" w:rsidRPr="00635DD9" w14:paraId="68ADB0B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10DEDA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1040029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E6245D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(stage 2 of) MPS for IMS Messaging and SMS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B1DB80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E29882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A5864E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7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SP-240987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C23E8F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Robert Streijl (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Peraton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Labs),</w:t>
            </w:r>
          </w:p>
        </w:tc>
      </w:tr>
      <w:tr w:rsidR="00810DB9" w:rsidRPr="00635DD9" w14:paraId="734932E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089EDB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670EC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MPS for IMS Messaging and SMS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1AC57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F17588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DAC002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7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CP-243047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A8E61C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Monnes, Peter (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Peraton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Labs)</w:t>
            </w:r>
          </w:p>
        </w:tc>
      </w:tr>
      <w:tr w:rsidR="00810DB9" w:rsidRPr="00635DD9" w14:paraId="1DFC575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DDA93A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1050104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55FA2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Minimization of Service Interruption During Core Network Failure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D77B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MINT_Ph2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5B057D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27A61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7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11B439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Yinglin Chen, China Telecom</w:t>
            </w:r>
          </w:p>
        </w:tc>
      </w:tr>
      <w:tr w:rsidR="00810DB9" w:rsidRPr="00635DD9" w14:paraId="13D4401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744F98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970041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C25143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Minimization of Service Interruption During Core Network Failure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5867FD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MINT_Ph2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E240F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9E39E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7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SP-220992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C4AFCE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Yinglin Chen, China Telecom</w:t>
            </w:r>
          </w:p>
        </w:tc>
      </w:tr>
      <w:tr w:rsidR="00810DB9" w:rsidRPr="00635DD9" w14:paraId="18B48BF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0ACACD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1080022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B6EB9A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Minimization of Service Interruption During Core Network Failure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1D5DCF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MINT_Ph2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48AD5A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D3282E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7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CP-252193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5D432F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Li Mingxue, China Telecom</w:t>
            </w:r>
          </w:p>
        </w:tc>
      </w:tr>
      <w:tr w:rsidR="00810DB9" w:rsidRPr="00635DD9" w14:paraId="3D644A2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CB7CB8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1090014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2070EB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Charging aspects of MINT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CD8B0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MINT-CH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F5B7CF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3D6A9A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7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SP-251262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388C1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Robert Törnkvist, Ericsson</w:t>
            </w:r>
          </w:p>
        </w:tc>
      </w:tr>
      <w:tr w:rsidR="00810DB9" w:rsidRPr="00635DD9" w14:paraId="4E7203E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B7E235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980108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11ECB0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Measurement Data Collection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55E854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MeasureData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62C038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190533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7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SP-221263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8D56AE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Yingjun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Zhou, ZTE Corporation</w:t>
            </w:r>
          </w:p>
        </w:tc>
      </w:tr>
      <w:tr w:rsidR="00810DB9" w:rsidRPr="00635DD9" w14:paraId="013B749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0D2C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F82F91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Local traffic routing for multi-access UE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9BB14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LTR_MA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5EC4E7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58B70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7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SP-231035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799AF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Yinglin Chen, China Telecom</w:t>
            </w:r>
          </w:p>
        </w:tc>
      </w:tr>
      <w:tr w:rsidR="00810DB9" w:rsidRPr="00635DD9" w14:paraId="4ADC752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004839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1050053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8380C5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Enhanced application layer support for location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93E6E6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eLSAPP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B1F190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30EE0D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7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SP-241005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CD3F7F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Liping Wu, CATT</w:t>
            </w:r>
          </w:p>
        </w:tc>
      </w:tr>
      <w:tr w:rsidR="00810DB9" w:rsidRPr="00635DD9" w14:paraId="1089695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9F51D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1040072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14B71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Enhanced application layer support for location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C100D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eLSAPP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49176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612F32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8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SP-241005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005FB6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Liping Wu, CATT</w:t>
            </w:r>
          </w:p>
        </w:tc>
      </w:tr>
      <w:tr w:rsidR="00810DB9" w:rsidRPr="00635DD9" w14:paraId="4C14C73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29A214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1050015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DFBFE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Enhanced application layer support for location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74E47A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eLSAPP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1210B6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BBE0CA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8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CP-242064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F87E5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Wang,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Baixiao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(CATT)</w:t>
            </w:r>
          </w:p>
        </w:tc>
      </w:tr>
      <w:tr w:rsidR="00810DB9" w:rsidRPr="00635DD9" w14:paraId="17F51BC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3C26A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9A3EFB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Sharing of administrative configuration between interconnected MC service systems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12F52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MCShAC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F7867D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933C48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8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SP-230692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20800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andreas.flander@bdbos.bund.de</w:t>
            </w:r>
          </w:p>
        </w:tc>
      </w:tr>
      <w:tr w:rsidR="00810DB9" w:rsidRPr="00635DD9" w14:paraId="40A1D16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376C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1060051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65C517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5GMSG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AE273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5GMARCH_Ph3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23FCF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1AB82B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8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SP-230781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BC286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Liu, Yue, China Mobile,</w:t>
            </w:r>
          </w:p>
        </w:tc>
      </w:tr>
      <w:tr w:rsidR="00810DB9" w:rsidRPr="00635DD9" w14:paraId="6672AC3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AEA1AB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1000037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2103D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GMSG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01AE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5GMARCH_Ph3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F8D5B9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D00BC4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8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SP-230781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044B22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Liu, Yue, China Mobile,</w:t>
            </w:r>
          </w:p>
        </w:tc>
      </w:tr>
      <w:tr w:rsidR="00810DB9" w:rsidRPr="00635DD9" w14:paraId="1CD6D81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45F9C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F8CEF5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for enabling MSGin5G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C6831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5GMARCH_Ph3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6A0FD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9309F4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8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CP-251225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95B40E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Liu, Yue, China Mobile</w:t>
            </w:r>
          </w:p>
        </w:tc>
      </w:tr>
      <w:tr w:rsidR="00810DB9" w:rsidRPr="00635DD9" w14:paraId="7AD5407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995538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1030030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B3081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Security aspects for MSGin5G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491E5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5GMARCH_SEC_Ph3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31E936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08BB1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8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SP-240516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4FE4CC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Xiaoting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Huang,</w:t>
            </w:r>
          </w:p>
        </w:tc>
      </w:tr>
      <w:tr w:rsidR="00810DB9" w:rsidRPr="00635DD9" w14:paraId="2389215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216257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6A7133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Enhanced Mission Critical Architecture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299743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enhMC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40CE54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DC5D46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8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SP-241691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973337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Negalaguli, Harish, Motorola Solutions,</w:t>
            </w:r>
          </w:p>
        </w:tc>
      </w:tr>
      <w:tr w:rsidR="00810DB9" w:rsidRPr="00635DD9" w14:paraId="04D49DD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ED19FC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1040081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AECBCC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Architecture for enabling Edge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135D2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EDGEAPP_Ph3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CE8D3B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B0E0E2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8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SP-231160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42F59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Hyesung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Kim, Samsung</w:t>
            </w:r>
          </w:p>
        </w:tc>
      </w:tr>
      <w:tr w:rsidR="00810DB9" w:rsidRPr="00635DD9" w14:paraId="67171D4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BB8F25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1010007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136B3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2 of enabling Edge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9B929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EDGEAPP_Ph3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D54692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A52C80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8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SP-231160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4D0534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Hyesung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Kim, Samsung</w:t>
            </w:r>
          </w:p>
        </w:tc>
      </w:tr>
      <w:tr w:rsidR="00810DB9" w:rsidRPr="00635DD9" w14:paraId="5BB998F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CCC561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60F638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for Enabling Edge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6A34A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EDGEAPP_Ph3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07268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1CBFD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9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CP-241074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9F8755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Narendranath Durga Tangudu, Samsung</w:t>
            </w:r>
          </w:p>
        </w:tc>
      </w:tr>
      <w:tr w:rsidR="00810DB9" w:rsidRPr="00635DD9" w14:paraId="030615F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FA282E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1060055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884408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Reducing Information Exposure over SBI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ACD48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RedInfExp_SBI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563576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F1CE20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9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CP-243308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2174D8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Nivedya P S, Samsung</w:t>
            </w:r>
          </w:p>
        </w:tc>
      </w:tr>
      <w:tr w:rsidR="00810DB9" w:rsidRPr="00635DD9" w14:paraId="41842E4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A515B2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E21BBF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Reducing Information Exposure over SBI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347D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RedInfExp_SBI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BD1768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DBCCDF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9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CP-243308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F35798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Nivedya P S, Samsung</w:t>
            </w:r>
          </w:p>
        </w:tc>
      </w:tr>
      <w:tr w:rsidR="00810DB9" w:rsidRPr="00635DD9" w14:paraId="54A2C6B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3699A3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1080001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54E6CD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IMS Disaster Prevention and Restoration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CB3A3F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IMS_RES-CT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2A7203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8BA8C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9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8D5FE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Liu, Liu, China Telecom</w:t>
            </w:r>
          </w:p>
        </w:tc>
      </w:tr>
      <w:tr w:rsidR="00810DB9" w:rsidRPr="00635DD9" w14:paraId="056E3AA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3AEE9F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1090034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851C5F9" w14:textId="61583943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CT1</w:t>
            </w:r>
            <w:r w:rsidR="00635DD9"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, CT3, CT4</w:t>
            </w: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aspects of IMS Disaster Prevention and Restoration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424D23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IMS_RES-CT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3A1BCB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ED14A1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9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E14222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Liu, Liu, China Telecom</w:t>
            </w:r>
          </w:p>
        </w:tc>
      </w:tr>
      <w:tr w:rsidR="00810DB9" w:rsidRPr="00635DD9" w14:paraId="508411E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DEBAF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3B8532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Service Based Interface Protocol Improvements Release 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59DCF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SBIProtoc19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F7E26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595F14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9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CP-241021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551E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Wang Rong, China Mobile</w:t>
            </w:r>
          </w:p>
        </w:tc>
      </w:tr>
      <w:tr w:rsidR="00810DB9" w:rsidRPr="00635DD9" w14:paraId="57A03BE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5AF8C7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1040050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AAD220C" w14:textId="638DFD50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CT3</w:t>
            </w:r>
            <w:r w:rsidR="00635DD9"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, CT4</w:t>
            </w: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aspects of Service Based Interface Protocol Improvements Release 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F001E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SBIProtoc19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2A9417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2401F5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9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CP-241021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0FDE75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Wang Rong, China Mobile</w:t>
            </w:r>
          </w:p>
        </w:tc>
      </w:tr>
      <w:tr w:rsidR="00810DB9" w:rsidRPr="00635DD9" w14:paraId="57D5035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9FF5CF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1090031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49E145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Lower Selection-priority for PLMN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80538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LoSePLMN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9116C2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C6E4B9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E55ACD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Wang Rong, China Mobile</w:t>
            </w:r>
          </w:p>
        </w:tc>
      </w:tr>
      <w:tr w:rsidR="00810DB9" w:rsidRPr="00635DD9" w14:paraId="5620FAC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1EEA3E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1090040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B13D48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1 for Lower Selection-priority for PLMN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CDFF1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LoSePLMN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-REQ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3BEDA7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BD0A06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9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SP-251194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DA7B6E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Cristina Romaguera, Vodafone</w:t>
            </w:r>
          </w:p>
        </w:tc>
      </w:tr>
      <w:tr w:rsidR="00810DB9" w:rsidRPr="00635DD9" w14:paraId="2572A0D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40D6E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1090009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480D0A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Lower Selection-priority for PLMN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D2739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LoSePLMN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0A9FD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47636D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19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CP-252194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235B4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Yang Lu; Vodafone</w:t>
            </w:r>
          </w:p>
        </w:tc>
      </w:tr>
      <w:tr w:rsidR="00810DB9" w:rsidRPr="00635DD9" w14:paraId="0EA931A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2FF46F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65158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Subscriber Data Migration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9C894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SUBDMIG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F015EA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2981E6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19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CP-251038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0D24B8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Jesus de Gregorio, Ericsson</w:t>
            </w:r>
          </w:p>
        </w:tc>
      </w:tr>
      <w:tr w:rsidR="00810DB9" w:rsidRPr="00635DD9" w14:paraId="7627A33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BE357F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BB29FA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Enhancements of Network Automation Enablers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A4C73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eNetAE19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27AEC7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0CD306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0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CP-243078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AC582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Xuefei Zhang (Huawei)</w:t>
            </w:r>
          </w:p>
        </w:tc>
      </w:tr>
      <w:tr w:rsidR="00810DB9" w:rsidRPr="00635DD9" w14:paraId="0DAE9FB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AD8F5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1040005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26090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Protocol for AI Data Collection from UPF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D989D9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PAIDC_UPF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2E3944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FBC7ED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D5B2BD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Huang Zhenning, China Mobile</w:t>
            </w:r>
          </w:p>
        </w:tc>
      </w:tr>
      <w:tr w:rsidR="00810DB9" w:rsidRPr="00635DD9" w14:paraId="2043B12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7C743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1090001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B824A2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PAIDC_UPF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0647A0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PAIDC_UPF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9AA955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3118C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0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CP-252243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907E2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Wang Rong, China Mobile</w:t>
            </w:r>
          </w:p>
        </w:tc>
      </w:tr>
      <w:tr w:rsidR="00810DB9" w:rsidRPr="00635DD9" w14:paraId="0A71472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214ED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7E5F13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IMS Stage-3 IETF Protocol Alignment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B64FEF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IMSProtoc19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C971F7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C9F76E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0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CP-251219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CA1E8E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Won, Sung Hwan, Nokia</w:t>
            </w:r>
          </w:p>
        </w:tc>
      </w:tr>
      <w:tr w:rsidR="00810DB9" w:rsidRPr="00635DD9" w14:paraId="47025E5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6C37D7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1040062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4B0C6A0" w14:textId="4D51893F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CT1</w:t>
            </w:r>
            <w:r w:rsidR="00635DD9"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, CT3</w:t>
            </w: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aspects of IMS Stage-3 IETF Protocol Alignment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CC0A8C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IMSProtoc19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6181DD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63E378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0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CP-251219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E5B94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Won, Sung Hwan, Nokia</w:t>
            </w:r>
          </w:p>
        </w:tc>
      </w:tr>
      <w:tr w:rsidR="00810DB9" w:rsidRPr="00635DD9" w14:paraId="29463CA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96D08B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6F40FE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Protocol enhancements for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12C5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MCProtoc19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74185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B100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0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CP-241283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C7E6DC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Magnus Tränk, Ericsson</w:t>
            </w:r>
          </w:p>
        </w:tc>
      </w:tr>
      <w:tr w:rsidR="00810DB9" w:rsidRPr="00635DD9" w14:paraId="4D1E02E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9229A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1040064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05430ED" w14:textId="20601D7D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CT1</w:t>
            </w:r>
            <w:r w:rsidR="00635DD9"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, CT3, CT</w:t>
            </w:r>
            <w:proofErr w:type="gramStart"/>
            <w:r w:rsidR="00635DD9"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4 </w:t>
            </w: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aspects</w:t>
            </w:r>
            <w:proofErr w:type="gramEnd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of Protocol enhancements for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8E5BE5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MCProtoc19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0C45CC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827650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0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CP-241283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A5C971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Magnus Tränk, Ericsson</w:t>
            </w:r>
          </w:p>
        </w:tc>
      </w:tr>
      <w:tr w:rsidR="00810DB9" w:rsidRPr="00635DD9" w14:paraId="7A5E3A0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CFBEA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1040042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4D2103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Enhancement of controlling RAT utilization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9C5F2D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ECRATU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A02E80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C8CCD3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0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CP-251220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AA251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Yang Lu, Vodafone</w:t>
            </w:r>
          </w:p>
        </w:tc>
      </w:tr>
      <w:tr w:rsidR="00810DB9" w:rsidRPr="00635DD9" w14:paraId="68067A7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BE4E16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1040067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A720F9" w14:textId="3675DD1E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CT1</w:t>
            </w:r>
            <w:r w:rsidR="00635DD9"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, CT4</w:t>
            </w: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aspects of Enhancement of controlling RAT utilization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4A8EF6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ECRATU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FF4774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0903E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0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CP-251220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8B7A37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Yang Lu, Vodafone</w:t>
            </w:r>
          </w:p>
        </w:tc>
      </w:tr>
      <w:tr w:rsidR="00810DB9" w:rsidRPr="00635DD9" w14:paraId="6D49123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DA9A01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1040045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F6E60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Enhanced Mission Critical Location Management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883796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enhMCLoc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6D5265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A2D44E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0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CP-241288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5B9359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Magnus Tränk, Ericsson</w:t>
            </w:r>
          </w:p>
        </w:tc>
      </w:tr>
      <w:tr w:rsidR="00810DB9" w:rsidRPr="00635DD9" w14:paraId="1EAFDAB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74C51D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5EDB0F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Alignment of eCall over IMS with CEN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AA4B6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eCallCEN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1C2C5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DDE428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0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CP-251223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2A9FF3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Osama Lotfallah, Qualcomm Incorporated</w:t>
            </w:r>
          </w:p>
        </w:tc>
      </w:tr>
      <w:tr w:rsidR="00810DB9" w:rsidRPr="00635DD9" w14:paraId="7A3D41E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B663E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1060075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C8316C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UE Conformance - Alignment of eCall over IMS with CEN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0DE33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eCallCEN-UEConTest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D3098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A224C1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1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RP-251963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0CF42A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Qualcomm</w:t>
            </w:r>
          </w:p>
        </w:tc>
      </w:tr>
      <w:tr w:rsidR="00810DB9" w:rsidRPr="00635DD9" w14:paraId="6CA8E7C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B164C6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17EE83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Enhancements of UE Policy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9F27B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UEP19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0C2CDD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C5F02A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1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CP-243073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F582D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Susana Fernández, Ericsson</w:t>
            </w:r>
          </w:p>
        </w:tc>
      </w:tr>
      <w:tr w:rsidR="00810DB9" w:rsidRPr="00635DD9" w14:paraId="6F1484B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6D0217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1070005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9A1D02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Enhancements of SM Policy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BAC81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SMPC19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B9B4AC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91DE6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1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CP-250075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A0E3BA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 Zhang, Huawei</w:t>
            </w:r>
          </w:p>
        </w:tc>
      </w:tr>
      <w:tr w:rsidR="00810DB9" w:rsidRPr="00635DD9" w14:paraId="551208D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1350A2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1070006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AD406C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CT Aspects for IP Domain usage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152DD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IPD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E8BF71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A939F8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1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CP-250248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C5BB3E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Zhenning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Huang, China Mobile</w:t>
            </w:r>
          </w:p>
        </w:tc>
      </w:tr>
      <w:tr w:rsidR="00810DB9" w:rsidRPr="00635DD9" w14:paraId="6BE42E6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FEA5BC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CD0A1B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NAS layer overhead reduction for data transfer using CP 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CIoT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D7AB1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NORDAT_CP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ECB562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9B4735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1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CP-252195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AB9259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Amer Catovic</w:t>
            </w:r>
          </w:p>
        </w:tc>
      </w:tr>
      <w:tr w:rsidR="00810DB9" w:rsidRPr="00635DD9" w14:paraId="58DD9E9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BD42A3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1070009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565285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Support for PWS in Satellite E-UTRAN and Satellite NG-RAN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C8BA8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PWS_NTN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3A9176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8F47B8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1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CP-251222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33B61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Amer Catovic</w:t>
            </w:r>
          </w:p>
        </w:tc>
      </w:tr>
      <w:tr w:rsidR="00810DB9" w:rsidRPr="00635DD9" w14:paraId="633C2E6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919177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1070049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A4F9B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CT1 aspects of Support for PWS in Satellite E-UTRAN and Satellite NG-RAN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E0C5C4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PWS_NTN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B3E2E7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B88AD0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1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CP-251222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6372E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Amer Catovic</w:t>
            </w:r>
          </w:p>
        </w:tc>
      </w:tr>
      <w:tr w:rsidR="00810DB9" w:rsidRPr="00635DD9" w14:paraId="047BD62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64E32E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1040044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103D72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Stage-3 5GS NAS protocol development 18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62E4F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BF5B44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C1334D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1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CP-241280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7DEAC1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Sedlacek, Ivo, Ericsson,</w:t>
            </w:r>
          </w:p>
        </w:tc>
      </w:tr>
      <w:tr w:rsidR="00810DB9" w:rsidRPr="00635DD9" w14:paraId="4BC4DA5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DD4599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67C9B4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Stage-3 5GS NAS protocol development 18 general aspects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55E45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CA283D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1A7973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1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CP-241280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561960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Sedlacek, Ivo, Ericsson,</w:t>
            </w:r>
          </w:p>
        </w:tc>
      </w:tr>
      <w:tr w:rsidR="00810DB9" w:rsidRPr="00635DD9" w14:paraId="47516B1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9FA037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1040047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764CD3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Stage-3 5GS NAS protocol development 18 non 3GPP aspects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121AC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5GProtoc19-non3GPP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D10B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5A0721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1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CP-241280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744D94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Sedlacek, Ivo, Ericsson,</w:t>
            </w:r>
          </w:p>
        </w:tc>
      </w:tr>
      <w:tr w:rsidR="00810DB9" w:rsidRPr="00635DD9" w14:paraId="3A3845D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9861E7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1040040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94B44D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Stage-3 SAE Protocol Development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79C0FB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SAES19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913E11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AAFABC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2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05E3C3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Sethi, Anuj,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InterDigital</w:t>
            </w:r>
            <w:proofErr w:type="spellEnd"/>
          </w:p>
        </w:tc>
      </w:tr>
      <w:tr w:rsidR="00810DB9" w:rsidRPr="00635DD9" w14:paraId="7186EFC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BDD519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1040048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8F93A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Stage-3 SAE Protocol Development general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1F3A7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SAES19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011C84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53E4E9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2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259290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Sethi, Anuj,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InterDigital</w:t>
            </w:r>
            <w:proofErr w:type="spellEnd"/>
          </w:p>
        </w:tc>
      </w:tr>
      <w:tr w:rsidR="00810DB9" w:rsidRPr="00635DD9" w14:paraId="58C487B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0A91B5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1040049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28A395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Stage-3 SAE Protocol Development non 3GPP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C7621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SAES19-non3GPP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0A631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87802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2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14C577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Sethi, Anuj,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InterDigital</w:t>
            </w:r>
            <w:proofErr w:type="spellEnd"/>
          </w:p>
        </w:tc>
      </w:tr>
      <w:tr w:rsidR="00810DB9" w:rsidRPr="00635DD9" w14:paraId="4BD78E6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981BC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970002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6E6B0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Lawful Interception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B0C94D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LI19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CB6661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S3LI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76D7D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2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SP-250817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4262D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Koen Jaspers, PIDS</w:t>
            </w:r>
          </w:p>
        </w:tc>
      </w:tr>
      <w:tr w:rsidR="00810DB9" w:rsidRPr="00635DD9" w14:paraId="1FA743E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77DEDC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517397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Lawful Interception Guidance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7046C1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LI19_Guide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FB36A5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S3LI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104AB4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2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SP-240562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B2CC5A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Nag Rao, Nokia,</w:t>
            </w:r>
          </w:p>
        </w:tc>
      </w:tr>
      <w:tr w:rsidR="00810DB9" w:rsidRPr="00635DD9" w14:paraId="21693CE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EE3C8A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1080003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395BE8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Harmonization of test case definitions for cross-RAT usability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BB37A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TestHarmon_CrossRAT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352F01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D2585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FF"/>
                <w:sz w:val="14"/>
                <w:szCs w:val="14"/>
                <w:u w:val="single"/>
              </w:rPr>
            </w:pPr>
            <w:hyperlink r:id="rId225" w:history="1">
              <w:r w:rsidRPr="00635DD9">
                <w:rPr>
                  <w:rFonts w:ascii="Calibri" w:hAnsi="Calibri" w:cs="Calibri"/>
                  <w:b/>
                  <w:bCs/>
                  <w:color w:val="0000FF"/>
                  <w:sz w:val="14"/>
                  <w:szCs w:val="14"/>
                  <w:u w:val="single"/>
                </w:rPr>
                <w:t>CP-251036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3939FE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Arne Marquordt, COMPRION GmbH</w:t>
            </w:r>
          </w:p>
        </w:tc>
      </w:tr>
      <w:tr w:rsidR="00810DB9" w:rsidRPr="00635DD9" w14:paraId="6F5455D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D522C4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47A83A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miscellaneous Security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18826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6500EE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8595B9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71B59E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810DB9" w:rsidRPr="00635DD9" w14:paraId="104E1D4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16E2D6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AD01AC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Security Assurance Specification for maintenance of 5G features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A0797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SCAS_5G_Maint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60D26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473884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2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SP-240515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F40496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Rong Wu (Huawei)</w:t>
            </w:r>
          </w:p>
        </w:tc>
      </w:tr>
      <w:tr w:rsidR="00810DB9" w:rsidRPr="00635DD9" w14:paraId="7F1E5A8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FC5699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70559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5G Security Assurance Specification (SCAS) for the Short Message Service Function (SMSF)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90613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SCAS_5G_SMSF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8EF43D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E0A716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2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SP-231158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1ADAEF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Manjesh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K.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Hanawal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 IIT Bombay</w:t>
            </w:r>
          </w:p>
        </w:tc>
      </w:tr>
      <w:tr w:rsidR="00810DB9" w:rsidRPr="00635DD9" w14:paraId="39C9FD0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83BF3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B4C81F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Addition of 256-bit security Algorithms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22D5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256_Algo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06FB5C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9CF9D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2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SP-240476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928B58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Orkopoulos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,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Stawros</w:t>
            </w:r>
            <w:proofErr w:type="spellEnd"/>
          </w:p>
        </w:tc>
      </w:tr>
      <w:tr w:rsidR="00810DB9" w:rsidRPr="00635DD9" w14:paraId="032BE2B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4FCB35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D79A4A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Addition of Milenage-256 algorithm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AE07B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Milenage_256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56AACA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86F67D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2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EFEB8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Mireille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Pauliac</w:t>
            </w:r>
            <w:proofErr w:type="spellEnd"/>
          </w:p>
        </w:tc>
      </w:tr>
      <w:tr w:rsidR="00810DB9" w:rsidRPr="00635DD9" w14:paraId="2364717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5B4AFA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1060066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FC33B8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Automatic Certificate Management Environment (ACME) for the Service Based Architecture (SBA)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FCFD48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ACME_SBA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3183B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3B6E58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3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A90E31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Charles Eckel (Cisco)</w:t>
            </w:r>
          </w:p>
        </w:tc>
      </w:tr>
      <w:tr w:rsidR="00810DB9" w:rsidRPr="00635DD9" w14:paraId="10A58B5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F6113E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lastRenderedPageBreak/>
              <w:t>1080043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A46726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Roaming and interconnect authorization aspects in indirect communication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BA04E5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SBA_RoamInt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FEAF0F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32A3F5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3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SP-250815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6CDCFB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Anja Jerichow</w:t>
            </w:r>
          </w:p>
        </w:tc>
      </w:tr>
      <w:tr w:rsidR="00810DB9" w:rsidRPr="00635DD9" w14:paraId="2794DB1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9DFAB3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1080046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4B7A38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Public key distribution and Issuer claim verification of the Access Token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408A63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SBA_KDATV-SEC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ADD6CB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BA06F1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3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SP-250816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4D196D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Mohsin Khan</w:t>
            </w:r>
          </w:p>
        </w:tc>
      </w:tr>
      <w:tr w:rsidR="00810DB9" w:rsidRPr="00635DD9" w14:paraId="391FAC7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4A6270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1020042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533DB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3GPP profiles for cryptographic algorithms and security protocols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18A2A7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CryptoSP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C8CA0C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A00C1F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3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A1D179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Mohsin Khan A</w:t>
            </w:r>
          </w:p>
        </w:tc>
      </w:tr>
      <w:tr w:rsidR="00810DB9" w:rsidRPr="00635DD9" w14:paraId="4A05FD2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83200F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1060054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15BC42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Mobility over non-3GPP access to avoid full primary authentication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881878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Non3GPPMob_Sec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C3A159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B5A762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3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8748B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Khare, Saurabh</w:t>
            </w:r>
          </w:p>
        </w:tc>
      </w:tr>
      <w:tr w:rsidR="00810DB9" w:rsidRPr="00635DD9" w14:paraId="762ED8E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DEE560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1040024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B66D02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Security for mobility over non-3GPP access to avoid full primary authentication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4CA6A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Non3GPPMob_Sec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1A18AB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D535D9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3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SP-241088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23AD5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Khare, Saurabh</w:t>
            </w:r>
          </w:p>
        </w:tc>
      </w:tr>
      <w:tr w:rsidR="00810DB9" w:rsidRPr="00635DD9" w14:paraId="29A1911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E438834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1060020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CD29F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CT aspects of security for mobility over non-3GPP access to avoid full primary authentication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CF413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Non3GPPMob_Sec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06CC0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DCD0C2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36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CP-250133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58A43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Nassar, Mohamed Amin, Nokia</w:t>
            </w:r>
          </w:p>
        </w:tc>
      </w:tr>
      <w:tr w:rsidR="00810DB9" w:rsidRPr="00635DD9" w14:paraId="1697CCA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6485D4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1080051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130180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LI Handling of Protected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D17BD0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FS_LIHOPES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2BCB87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S3LI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FDD37E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  <w:hyperlink r:id="rId237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SP-250813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A78B4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Mats Näslund, NDRE</w:t>
            </w:r>
          </w:p>
        </w:tc>
      </w:tr>
      <w:tr w:rsidR="00810DB9" w:rsidRPr="00635DD9" w14:paraId="0144073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923D8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D4EC28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 xml:space="preserve">Rel-19 miscellaneous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OAM&amp;charging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8A6DA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69D254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5AC534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u w:val="single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F0300D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810DB9" w:rsidRPr="00635DD9" w14:paraId="059BAA7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9D6351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1040013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9BF278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Charging Aspects of Ranging and </w:t>
            </w:r>
            <w:proofErr w:type="spellStart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Sidelink</w:t>
            </w:r>
            <w:proofErr w:type="spellEnd"/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Positioning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55BE3D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Ranging_SL_CH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14041A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23689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38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E70B9F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Zhiwei Mo, China Telecom,</w:t>
            </w:r>
          </w:p>
        </w:tc>
      </w:tr>
      <w:tr w:rsidR="00810DB9" w:rsidRPr="00635DD9" w14:paraId="2A81F48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FE6D69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5C25BE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Charging aspects for Multi-Operator Core Network (MOCN)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4BB37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CH_MOCN_NetShare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F307ED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7F218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39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SP-250819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235F19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Robert Törnkvist, Ericsson,</w:t>
            </w:r>
          </w:p>
        </w:tc>
      </w:tr>
      <w:tr w:rsidR="00810DB9" w:rsidRPr="00635DD9" w14:paraId="5F02E55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5C2F84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1050032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BA9D7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Management of planned configurations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37E5D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PlanM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079AD3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6F6183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40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SP-241379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A0B4FD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Olaf Pollakowski (Nokia)</w:t>
            </w:r>
          </w:p>
        </w:tc>
      </w:tr>
      <w:tr w:rsidR="00810DB9" w:rsidRPr="00635DD9" w14:paraId="6564D20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D2411B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BC889A6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Closed Control Loop Management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7557BE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CCLM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57FE5A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69AE8A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41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SP-241943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FDB269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Deepanshu Gautam (Samsung)</w:t>
            </w:r>
          </w:p>
        </w:tc>
      </w:tr>
      <w:tr w:rsidR="00810DB9" w:rsidRPr="00635DD9" w14:paraId="6BD63A0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7DA994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8373C38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Data management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0DFAC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MADCOL_Ph2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559596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FC7094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42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SP-250116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1BC9CB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Sreekumar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Pothera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Kalloor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(Nokia)</w:t>
            </w:r>
          </w:p>
        </w:tc>
      </w:tr>
      <w:tr w:rsidR="00810DB9" w:rsidRPr="00635DD9" w14:paraId="05F59DF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15116C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EE390F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Subscriber and Equipment Trace and QoE collection management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3CD77A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TraceQoE_OAM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823404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B66DA2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43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SP-250115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3CB3679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Zu Qiang (Ericsson)</w:t>
            </w:r>
          </w:p>
        </w:tc>
      </w:tr>
      <w:tr w:rsidR="00810DB9" w:rsidRPr="00635DD9" w14:paraId="492D459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3AAE9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B49912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Management of IAB nodes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536AE1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fr-FR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NR_mobile_IAB_OAM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B37F30F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745E90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44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SP-241948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75CAB87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JunFeng</w:t>
            </w:r>
            <w:proofErr w:type="spellEnd"/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Wang (Ericsson)</w:t>
            </w:r>
          </w:p>
        </w:tc>
      </w:tr>
      <w:tr w:rsidR="00810DB9" w:rsidRPr="00635DD9" w14:paraId="3E454EF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F021742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E42ED35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Enhancement of Management Aspects Related of NWDAF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92E6DD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NWDAF_OAM_Ph2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6AF999B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A4A9AC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FF"/>
                <w:sz w:val="14"/>
                <w:szCs w:val="14"/>
                <w:highlight w:val="yellow"/>
                <w:u w:val="single"/>
              </w:rPr>
            </w:pPr>
            <w:hyperlink r:id="rId245" w:history="1">
              <w:r w:rsidRPr="00635DD9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SP-241378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D0E0793" w14:textId="77777777" w:rsidR="00810DB9" w:rsidRPr="00635DD9" w:rsidRDefault="00810DB9" w:rsidP="006D7254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35DD9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Song Zhao (China Telecom)</w:t>
            </w:r>
          </w:p>
        </w:tc>
      </w:tr>
    </w:tbl>
    <w:p w14:paraId="275F28B3" w14:textId="0D4AFB7E" w:rsidR="007A2799" w:rsidRPr="007A2799" w:rsidRDefault="007A2799">
      <w:pPr>
        <w:rPr>
          <w:b/>
          <w:bCs/>
          <w:lang w:val="en-US" w:eastAsia="zh-CN"/>
        </w:rPr>
      </w:pP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6AA8"/>
    <w:multiLevelType w:val="hybridMultilevel"/>
    <w:tmpl w:val="1CF67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3496A"/>
    <w:multiLevelType w:val="hybridMultilevel"/>
    <w:tmpl w:val="06DEF050"/>
    <w:lvl w:ilvl="0" w:tplc="3FC6E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31226"/>
    <w:multiLevelType w:val="hybridMultilevel"/>
    <w:tmpl w:val="FD52B70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A836F9"/>
    <w:multiLevelType w:val="hybridMultilevel"/>
    <w:tmpl w:val="9A320DC8"/>
    <w:lvl w:ilvl="0" w:tplc="B54000AC">
      <w:start w:val="3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F6AD0"/>
    <w:multiLevelType w:val="hybridMultilevel"/>
    <w:tmpl w:val="11A2C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E691C"/>
    <w:multiLevelType w:val="hybridMultilevel"/>
    <w:tmpl w:val="45229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1357F"/>
    <w:multiLevelType w:val="hybridMultilevel"/>
    <w:tmpl w:val="07860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3108"/>
    <w:multiLevelType w:val="hybridMultilevel"/>
    <w:tmpl w:val="79844DE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C294B"/>
    <w:multiLevelType w:val="hybridMultilevel"/>
    <w:tmpl w:val="BA9E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91C17DC"/>
    <w:multiLevelType w:val="hybridMultilevel"/>
    <w:tmpl w:val="1FF8D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13943"/>
    <w:multiLevelType w:val="hybridMultilevel"/>
    <w:tmpl w:val="E5C09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61A41"/>
    <w:multiLevelType w:val="hybridMultilevel"/>
    <w:tmpl w:val="DDC6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050D6"/>
    <w:multiLevelType w:val="hybridMultilevel"/>
    <w:tmpl w:val="C0B09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D0D89"/>
    <w:multiLevelType w:val="hybridMultilevel"/>
    <w:tmpl w:val="DB1C39DA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DAC06B5"/>
    <w:multiLevelType w:val="hybridMultilevel"/>
    <w:tmpl w:val="6666B534"/>
    <w:lvl w:ilvl="0" w:tplc="EF88BBF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5"/>
  </w:num>
  <w:num w:numId="3" w16cid:durableId="973365399">
    <w:abstractNumId w:val="2"/>
  </w:num>
  <w:num w:numId="4" w16cid:durableId="1335496452">
    <w:abstractNumId w:val="4"/>
  </w:num>
  <w:num w:numId="5" w16cid:durableId="1413314987">
    <w:abstractNumId w:val="6"/>
  </w:num>
  <w:num w:numId="6" w16cid:durableId="1666780180">
    <w:abstractNumId w:val="10"/>
  </w:num>
  <w:num w:numId="7" w16cid:durableId="365178478">
    <w:abstractNumId w:val="20"/>
  </w:num>
  <w:num w:numId="8" w16cid:durableId="1361666570">
    <w:abstractNumId w:val="12"/>
  </w:num>
  <w:num w:numId="9" w16cid:durableId="1018119386">
    <w:abstractNumId w:val="14"/>
  </w:num>
  <w:num w:numId="10" w16cid:durableId="1599017995">
    <w:abstractNumId w:val="3"/>
  </w:num>
  <w:num w:numId="11" w16cid:durableId="157044901">
    <w:abstractNumId w:val="19"/>
  </w:num>
  <w:num w:numId="12" w16cid:durableId="512913657">
    <w:abstractNumId w:val="7"/>
  </w:num>
  <w:num w:numId="13" w16cid:durableId="2011788517">
    <w:abstractNumId w:val="13"/>
  </w:num>
  <w:num w:numId="14" w16cid:durableId="1480154131">
    <w:abstractNumId w:val="1"/>
  </w:num>
  <w:num w:numId="15" w16cid:durableId="1074736583">
    <w:abstractNumId w:val="11"/>
  </w:num>
  <w:num w:numId="16" w16cid:durableId="250046293">
    <w:abstractNumId w:val="16"/>
  </w:num>
  <w:num w:numId="17" w16cid:durableId="148055305">
    <w:abstractNumId w:val="18"/>
  </w:num>
  <w:num w:numId="18" w16cid:durableId="412121991">
    <w:abstractNumId w:val="9"/>
  </w:num>
  <w:num w:numId="19" w16cid:durableId="1797209968">
    <w:abstractNumId w:val="15"/>
  </w:num>
  <w:num w:numId="20" w16cid:durableId="874923942">
    <w:abstractNumId w:val="17"/>
  </w:num>
  <w:num w:numId="21" w16cid:durableId="2081173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3A"/>
    <w:rsid w:val="000C55A7"/>
    <w:rsid w:val="000D2C2F"/>
    <w:rsid w:val="000D304A"/>
    <w:rsid w:val="000E40DE"/>
    <w:rsid w:val="000E790E"/>
    <w:rsid w:val="001175C7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2444C"/>
    <w:rsid w:val="0033399F"/>
    <w:rsid w:val="0033674E"/>
    <w:rsid w:val="003375EA"/>
    <w:rsid w:val="00350E8F"/>
    <w:rsid w:val="003600E8"/>
    <w:rsid w:val="003618A5"/>
    <w:rsid w:val="00364E71"/>
    <w:rsid w:val="00367472"/>
    <w:rsid w:val="00372FE2"/>
    <w:rsid w:val="003755ED"/>
    <w:rsid w:val="00385F71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92274"/>
    <w:rsid w:val="004A6E6C"/>
    <w:rsid w:val="004B07C6"/>
    <w:rsid w:val="004B16F9"/>
    <w:rsid w:val="004B2768"/>
    <w:rsid w:val="004C02F7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35DD9"/>
    <w:rsid w:val="00652B69"/>
    <w:rsid w:val="0065359E"/>
    <w:rsid w:val="00656C15"/>
    <w:rsid w:val="00664D5E"/>
    <w:rsid w:val="00667FA9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10DB9"/>
    <w:rsid w:val="00826752"/>
    <w:rsid w:val="00840A07"/>
    <w:rsid w:val="0084534C"/>
    <w:rsid w:val="008526A6"/>
    <w:rsid w:val="0087494C"/>
    <w:rsid w:val="008839AE"/>
    <w:rsid w:val="00897C6F"/>
    <w:rsid w:val="008A4F4C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AF7FEF"/>
    <w:rsid w:val="00B1220B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1"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85D9F"/>
    <w:pPr>
      <w:ind w:left="720"/>
      <w:contextualSpacing/>
    </w:pPr>
  </w:style>
  <w:style w:type="character" w:customStyle="1" w:styleId="Heading2Char">
    <w:name w:val="Heading 2 Char"/>
    <w:link w:val="Heading2"/>
    <w:rsid w:val="000E790E"/>
    <w:rPr>
      <w:rFonts w:ascii="Arial" w:hAnsi="Arial"/>
      <w:sz w:val="32"/>
      <w:lang w:val="en-GB" w:eastAsia="ja-JP"/>
    </w:rPr>
  </w:style>
  <w:style w:type="character" w:customStyle="1" w:styleId="NOChar">
    <w:name w:val="NO Char"/>
    <w:link w:val="NO"/>
    <w:rsid w:val="000E790E"/>
    <w:rPr>
      <w:lang w:val="en-GB" w:eastAsia="ja-JP"/>
    </w:rPr>
  </w:style>
  <w:style w:type="character" w:customStyle="1" w:styleId="TALCar">
    <w:name w:val="TAL Car"/>
    <w:link w:val="TAL"/>
    <w:rsid w:val="000E790E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E790E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rsid w:val="000E790E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0"/>
    <w:qFormat/>
    <w:rsid w:val="000E790E"/>
    <w:rPr>
      <w:lang w:val="en-GB" w:eastAsia="ja-JP"/>
    </w:rPr>
  </w:style>
  <w:style w:type="character" w:customStyle="1" w:styleId="THChar">
    <w:name w:val="TH Char"/>
    <w:link w:val="TH"/>
    <w:qFormat/>
    <w:rsid w:val="000E790E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E790E"/>
    <w:rPr>
      <w:rFonts w:ascii="Arial" w:hAnsi="Arial"/>
      <w:b/>
      <w:lang w:val="en-GB" w:eastAsia="ja-JP"/>
    </w:rPr>
  </w:style>
  <w:style w:type="character" w:customStyle="1" w:styleId="B2Char">
    <w:name w:val="B2 Char"/>
    <w:link w:val="B2"/>
    <w:rsid w:val="000E790E"/>
    <w:rPr>
      <w:lang w:val="en-GB" w:eastAsia="ja-JP"/>
    </w:rPr>
  </w:style>
  <w:style w:type="paragraph" w:styleId="IndexHeading">
    <w:name w:val="index heading"/>
    <w:basedOn w:val="Normal"/>
    <w:next w:val="Normal"/>
    <w:rsid w:val="000E79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0E790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US"/>
    </w:rPr>
  </w:style>
  <w:style w:type="character" w:styleId="FollowedHyperlink">
    <w:name w:val="FollowedHyperlink"/>
    <w:uiPriority w:val="99"/>
    <w:rsid w:val="000E790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E790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E790E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E790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E790E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0E790E"/>
    <w:rPr>
      <w:rFonts w:eastAsia="Times New Roman"/>
      <w:lang w:val="en-GB" w:eastAsia="en-US"/>
    </w:rPr>
  </w:style>
  <w:style w:type="character" w:customStyle="1" w:styleId="CommentTextChar">
    <w:name w:val="Comment Text Char"/>
    <w:rsid w:val="000E790E"/>
    <w:rPr>
      <w:lang w:eastAsia="en-US"/>
    </w:rPr>
  </w:style>
  <w:style w:type="character" w:customStyle="1" w:styleId="apple-style-span">
    <w:name w:val="apple-style-span"/>
    <w:basedOn w:val="DefaultParagraphFont"/>
    <w:rsid w:val="000E790E"/>
  </w:style>
  <w:style w:type="paragraph" w:styleId="BodyTextIndent">
    <w:name w:val="Body Text Indent"/>
    <w:basedOn w:val="Normal"/>
    <w:link w:val="BodyTextIndentChar"/>
    <w:rsid w:val="000E79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b/>
      <w:bCs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E790E"/>
    <w:rPr>
      <w:rFonts w:eastAsia="Times New Roman"/>
      <w:b/>
      <w:bCs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TextChar1">
    <w:name w:val="Comment Text Char1"/>
    <w:basedOn w:val="DefaultParagraphFont"/>
    <w:link w:val="CommentText"/>
    <w:rsid w:val="000E790E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0E790E"/>
    <w:rPr>
      <w:rFonts w:eastAsia="Times New Roman"/>
      <w:b/>
      <w:bCs/>
      <w:lang w:val="en-GB" w:eastAsia="en-GB"/>
    </w:rPr>
  </w:style>
  <w:style w:type="character" w:styleId="Emphasis">
    <w:name w:val="Emphasis"/>
    <w:qFormat/>
    <w:rsid w:val="000E790E"/>
    <w:rPr>
      <w:b/>
      <w:bCs/>
      <w:i w:val="0"/>
      <w:iCs w:val="0"/>
    </w:rPr>
  </w:style>
  <w:style w:type="character" w:styleId="Strong">
    <w:name w:val="Strong"/>
    <w:uiPriority w:val="22"/>
    <w:qFormat/>
    <w:rsid w:val="000E790E"/>
    <w:rPr>
      <w:b/>
      <w:bCs/>
    </w:rPr>
  </w:style>
  <w:style w:type="character" w:styleId="PageNumber">
    <w:name w:val="page number"/>
    <w:basedOn w:val="DefaultParagraphFont"/>
    <w:rsid w:val="000E790E"/>
  </w:style>
  <w:style w:type="paragraph" w:styleId="Date">
    <w:name w:val="Date"/>
    <w:basedOn w:val="Normal"/>
    <w:next w:val="Normal"/>
    <w:link w:val="Date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E790E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E790E"/>
    <w:p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MS Gothic" w:hAnsi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E790E"/>
    <w:rPr>
      <w:rFonts w:ascii="Arial" w:eastAsia="MS Gothic" w:hAnsi="Arial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0E790E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="Arial" w:eastAsia="MS Gothic" w:hAnsi="Arial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E790E"/>
    <w:rPr>
      <w:rFonts w:ascii="Arial" w:eastAsia="MS Gothic" w:hAnsi="Arial"/>
      <w:sz w:val="32"/>
      <w:szCs w:val="32"/>
      <w:lang w:val="en-GB" w:eastAsia="en-GB"/>
    </w:rPr>
  </w:style>
  <w:style w:type="character" w:customStyle="1" w:styleId="B1Zchn">
    <w:name w:val="B1 Zchn"/>
    <w:rsid w:val="000E790E"/>
  </w:style>
  <w:style w:type="paragraph" w:styleId="Revision">
    <w:name w:val="Revision"/>
    <w:hidden/>
    <w:uiPriority w:val="99"/>
    <w:semiHidden/>
    <w:rsid w:val="000E790E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0E790E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0E790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/>
    </w:rPr>
  </w:style>
  <w:style w:type="character" w:customStyle="1" w:styleId="B1Char1">
    <w:name w:val="B1 Char1"/>
    <w:rsid w:val="000E790E"/>
    <w:rPr>
      <w:rFonts w:eastAsia="Times New Roman"/>
    </w:rPr>
  </w:style>
  <w:style w:type="character" w:customStyle="1" w:styleId="B2Char1">
    <w:name w:val="B2 Char1"/>
    <w:rsid w:val="000E790E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790E"/>
    <w:rPr>
      <w:color w:val="605E5C"/>
      <w:shd w:val="clear" w:color="auto" w:fill="E1DFDD"/>
    </w:rPr>
  </w:style>
  <w:style w:type="character" w:customStyle="1" w:styleId="NOZchn">
    <w:name w:val="NO Zchn"/>
    <w:locked/>
    <w:rsid w:val="000E790E"/>
    <w:rPr>
      <w:rFonts w:eastAsia="Times New Roman"/>
    </w:rPr>
  </w:style>
  <w:style w:type="paragraph" w:customStyle="1" w:styleId="FL">
    <w:name w:val="FL"/>
    <w:basedOn w:val="Normal"/>
    <w:rsid w:val="000E79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US"/>
    </w:rPr>
  </w:style>
  <w:style w:type="paragraph" w:customStyle="1" w:styleId="B1">
    <w:name w:val="B1+"/>
    <w:basedOn w:val="B10"/>
    <w:link w:val="B1Car"/>
    <w:rsid w:val="000E790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1Car">
    <w:name w:val="B1+ Car"/>
    <w:link w:val="B1"/>
    <w:rsid w:val="000E790E"/>
    <w:rPr>
      <w:rFonts w:eastAsia="Times New Roman"/>
      <w:lang w:val="en-GB" w:eastAsia="en-US"/>
    </w:rPr>
  </w:style>
  <w:style w:type="paragraph" w:customStyle="1" w:styleId="INDENT1">
    <w:name w:val="INDENT1"/>
    <w:basedOn w:val="Normal"/>
    <w:rsid w:val="000E790E"/>
    <w:pPr>
      <w:ind w:left="851"/>
    </w:pPr>
    <w:rPr>
      <w:rFonts w:eastAsiaTheme="minorEastAsia"/>
      <w:lang w:eastAsia="en-US"/>
    </w:rPr>
  </w:style>
  <w:style w:type="paragraph" w:customStyle="1" w:styleId="INDENT2">
    <w:name w:val="INDENT2"/>
    <w:basedOn w:val="Normal"/>
    <w:rsid w:val="000E790E"/>
    <w:pPr>
      <w:ind w:left="1135" w:hanging="284"/>
    </w:pPr>
    <w:rPr>
      <w:rFonts w:eastAsiaTheme="minorEastAsia"/>
      <w:lang w:eastAsia="en-US"/>
    </w:rPr>
  </w:style>
  <w:style w:type="paragraph" w:customStyle="1" w:styleId="INDENT3">
    <w:name w:val="INDENT3"/>
    <w:basedOn w:val="Normal"/>
    <w:rsid w:val="000E790E"/>
    <w:pPr>
      <w:ind w:left="1701" w:hanging="567"/>
    </w:pPr>
    <w:rPr>
      <w:rFonts w:eastAsiaTheme="minorEastAsia"/>
      <w:lang w:eastAsia="en-US"/>
    </w:rPr>
  </w:style>
  <w:style w:type="paragraph" w:customStyle="1" w:styleId="FigureTitle">
    <w:name w:val="Figure_Title"/>
    <w:basedOn w:val="Normal"/>
    <w:next w:val="Normal"/>
    <w:rsid w:val="000E79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Normal"/>
    <w:rsid w:val="000E790E"/>
    <w:pPr>
      <w:keepNext/>
      <w:keepLines/>
    </w:pPr>
    <w:rPr>
      <w:rFonts w:eastAsiaTheme="minorEastAsia"/>
      <w:b/>
      <w:lang w:eastAsia="en-US"/>
    </w:rPr>
  </w:style>
  <w:style w:type="paragraph" w:customStyle="1" w:styleId="enumlev2">
    <w:name w:val="enumlev2"/>
    <w:basedOn w:val="Normal"/>
    <w:rsid w:val="000E79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en-US"/>
    </w:rPr>
  </w:style>
  <w:style w:type="paragraph" w:customStyle="1" w:styleId="CouvRecTitle">
    <w:name w:val="Couv Rec Title"/>
    <w:basedOn w:val="Normal"/>
    <w:rsid w:val="000E790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 w:eastAsia="en-US"/>
    </w:rPr>
  </w:style>
  <w:style w:type="paragraph" w:customStyle="1" w:styleId="TAJ">
    <w:name w:val="TAJ"/>
    <w:basedOn w:val="TH"/>
    <w:rsid w:val="000E790E"/>
    <w:rPr>
      <w:rFonts w:eastAsiaTheme="minorEastAsia"/>
      <w:lang w:val="x-none" w:eastAsia="en-US"/>
    </w:rPr>
  </w:style>
  <w:style w:type="paragraph" w:customStyle="1" w:styleId="Heading">
    <w:name w:val="Heading"/>
    <w:aliases w:val="1_"/>
    <w:basedOn w:val="Normal"/>
    <w:link w:val="HeadingCar"/>
    <w:rsid w:val="000E790E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Theme="minorEastAsia" w:hAnsi="Arial"/>
      <w:b/>
      <w:sz w:val="22"/>
      <w:lang w:val="x-none" w:eastAsia="x-none"/>
    </w:rPr>
  </w:style>
  <w:style w:type="character" w:customStyle="1" w:styleId="HeadingCar">
    <w:name w:val="Heading Car"/>
    <w:aliases w:val="1_ Car"/>
    <w:link w:val="Heading"/>
    <w:rsid w:val="000E790E"/>
    <w:rPr>
      <w:rFonts w:ascii="Arial" w:eastAsiaTheme="minorEastAsia" w:hAnsi="Arial"/>
      <w:b/>
      <w:sz w:val="22"/>
      <w:lang w:val="x-none" w:eastAsia="x-none"/>
    </w:rPr>
  </w:style>
  <w:style w:type="paragraph" w:customStyle="1" w:styleId="B-Body">
    <w:name w:val="B-Body"/>
    <w:link w:val="B-BodyChar"/>
    <w:qFormat/>
    <w:rsid w:val="000E790E"/>
    <w:pPr>
      <w:tabs>
        <w:tab w:val="left" w:pos="2160"/>
      </w:tabs>
      <w:spacing w:before="120" w:after="40"/>
      <w:ind w:left="720"/>
    </w:pPr>
    <w:rPr>
      <w:rFonts w:eastAsiaTheme="minorEastAsia"/>
      <w:sz w:val="22"/>
      <w:lang w:val="en-US" w:eastAsia="en-US"/>
    </w:rPr>
  </w:style>
  <w:style w:type="character" w:customStyle="1" w:styleId="B-BodyChar">
    <w:name w:val="B-Body Char"/>
    <w:link w:val="B-Body"/>
    <w:rsid w:val="000E790E"/>
    <w:rPr>
      <w:rFonts w:eastAsiaTheme="minorEastAsia"/>
      <w:sz w:val="22"/>
      <w:lang w:val="en-US" w:eastAsia="en-US"/>
    </w:rPr>
  </w:style>
  <w:style w:type="paragraph" w:customStyle="1" w:styleId="normalpuce">
    <w:name w:val="normal puce"/>
    <w:basedOn w:val="Normal"/>
    <w:rsid w:val="000E790E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Theme="minorEastAsia"/>
      <w:lang w:eastAsia="en-GB"/>
    </w:rPr>
  </w:style>
  <w:style w:type="paragraph" w:customStyle="1" w:styleId="Proposal">
    <w:name w:val="Proposal"/>
    <w:basedOn w:val="Normal"/>
    <w:rsid w:val="000E790E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0E790E"/>
    <w:pPr>
      <w:spacing w:after="220"/>
      <w:ind w:left="1298"/>
      <w:jc w:val="both"/>
    </w:pPr>
    <w:rPr>
      <w:rFonts w:ascii="Verdana" w:eastAsiaTheme="minorEastAsia" w:hAnsi="Verdana"/>
      <w:lang w:val="x-none" w:eastAsia="x-none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0E790E"/>
    <w:rPr>
      <w:rFonts w:ascii="Verdana" w:eastAsiaTheme="minorEastAsia" w:hAnsi="Verdana"/>
      <w:lang w:val="x-none" w:eastAsia="x-none"/>
    </w:rPr>
  </w:style>
  <w:style w:type="paragraph" w:customStyle="1" w:styleId="a">
    <w:name w:val="参考文献"/>
    <w:basedOn w:val="Normal"/>
    <w:qFormat/>
    <w:rsid w:val="000E790E"/>
    <w:pPr>
      <w:keepLines/>
      <w:numPr>
        <w:numId w:val="6"/>
      </w:numPr>
      <w:spacing w:after="0"/>
    </w:pPr>
    <w:rPr>
      <w:rFonts w:eastAsia="MS Mincho"/>
      <w:lang w:eastAsia="en-GB"/>
    </w:rPr>
  </w:style>
  <w:style w:type="paragraph" w:customStyle="1" w:styleId="TALCharChar">
    <w:name w:val="TAL Char Char"/>
    <w:basedOn w:val="Normal"/>
    <w:link w:val="TALCharCharChar"/>
    <w:rsid w:val="000E79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790E"/>
    <w:rPr>
      <w:rFonts w:ascii="Arial" w:hAnsi="Arial"/>
      <w:sz w:val="18"/>
      <w:lang w:val="en-GB" w:eastAsia="ja-JP"/>
    </w:rPr>
  </w:style>
  <w:style w:type="paragraph" w:customStyle="1" w:styleId="tah0">
    <w:name w:val="tah"/>
    <w:basedOn w:val="Normal"/>
    <w:rsid w:val="000E790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EditorsNoteChar">
    <w:name w:val="Editor's Note Char"/>
    <w:aliases w:val="EN Char"/>
    <w:link w:val="EditorsNote"/>
    <w:locked/>
    <w:rsid w:val="000E790E"/>
    <w:rPr>
      <w:color w:val="FF0000"/>
      <w:lang w:val="en-GB" w:eastAsia="ja-JP"/>
    </w:rPr>
  </w:style>
  <w:style w:type="paragraph" w:customStyle="1" w:styleId="msonormal0">
    <w:name w:val="msonormal"/>
    <w:basedOn w:val="Normal"/>
    <w:rsid w:val="000E79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6">
    <w:name w:val="xl66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67">
    <w:name w:val="xl67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en-GB"/>
    </w:rPr>
  </w:style>
  <w:style w:type="paragraph" w:customStyle="1" w:styleId="xl68">
    <w:name w:val="xl68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69">
    <w:name w:val="xl69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0">
    <w:name w:val="xl70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72">
    <w:name w:val="xl72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3">
    <w:name w:val="xl7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4">
    <w:name w:val="xl7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75">
    <w:name w:val="xl7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77">
    <w:name w:val="xl7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79">
    <w:name w:val="xl7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80">
    <w:name w:val="xl80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lang w:eastAsia="en-GB"/>
    </w:rPr>
  </w:style>
  <w:style w:type="paragraph" w:customStyle="1" w:styleId="xl81">
    <w:name w:val="xl81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FF"/>
      <w:sz w:val="24"/>
      <w:szCs w:val="24"/>
      <w:lang w:eastAsia="en-GB"/>
    </w:rPr>
  </w:style>
  <w:style w:type="paragraph" w:customStyle="1" w:styleId="xl83">
    <w:name w:val="xl8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FF"/>
      <w:sz w:val="24"/>
      <w:szCs w:val="24"/>
      <w:lang w:eastAsia="en-GB"/>
    </w:rPr>
  </w:style>
  <w:style w:type="paragraph" w:customStyle="1" w:styleId="xl84">
    <w:name w:val="xl8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86">
    <w:name w:val="xl8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88">
    <w:name w:val="xl8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paragraph" w:customStyle="1" w:styleId="xl91">
    <w:name w:val="xl9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character" w:customStyle="1" w:styleId="Heading3Char">
    <w:name w:val="Heading 3 Char"/>
    <w:basedOn w:val="DefaultParagraphFont"/>
    <w:link w:val="Heading3"/>
    <w:rsid w:val="000E790E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0E790E"/>
    <w:rPr>
      <w:lang w:val="en-GB" w:eastAsia="ja-JP"/>
    </w:rPr>
  </w:style>
  <w:style w:type="character" w:customStyle="1" w:styleId="ui-provider">
    <w:name w:val="ui-provider"/>
    <w:basedOn w:val="DefaultParagraphFont"/>
    <w:rsid w:val="000E790E"/>
  </w:style>
  <w:style w:type="character" w:customStyle="1" w:styleId="TANChar">
    <w:name w:val="TAN Char"/>
    <w:link w:val="TAN"/>
    <w:qFormat/>
    <w:rsid w:val="000E790E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0E790E"/>
    <w:rPr>
      <w:rFonts w:ascii="Arial" w:hAnsi="Arial"/>
      <w:sz w:val="3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E790E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0E790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0E790E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0E790E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0E790E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0E790E"/>
    <w:rPr>
      <w:rFonts w:ascii="Arial" w:hAnsi="Arial"/>
      <w:sz w:val="36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E790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90E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GB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90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9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90E"/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:lang w:val="en-GB" w:eastAsia="ja-JP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E790E"/>
    <w:rPr>
      <w:b/>
      <w:bCs/>
      <w:smallCaps/>
      <w:color w:val="2E74B5" w:themeColor="accent1" w:themeShade="BF"/>
      <w:spacing w:val="5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E790E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790E"/>
    <w:rPr>
      <w:rFonts w:ascii="Arial" w:hAnsi="Arial"/>
      <w:b/>
      <w:i/>
      <w:sz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0E790E"/>
    <w:rPr>
      <w:sz w:val="16"/>
      <w:lang w:val="en-GB" w:eastAsia="ja-JP"/>
    </w:rPr>
  </w:style>
  <w:style w:type="paragraph" w:customStyle="1" w:styleId="xl92">
    <w:name w:val="xl92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3">
    <w:name w:val="xl93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i/>
      <w:iCs/>
      <w:sz w:val="24"/>
      <w:szCs w:val="24"/>
    </w:rPr>
  </w:style>
  <w:style w:type="paragraph" w:customStyle="1" w:styleId="xl94">
    <w:name w:val="xl94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5">
    <w:name w:val="xl95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color w:val="0000FF"/>
      <w:sz w:val="24"/>
      <w:szCs w:val="24"/>
      <w:u w:val="single"/>
    </w:rPr>
  </w:style>
  <w:style w:type="paragraph" w:customStyle="1" w:styleId="xl97">
    <w:name w:val="xl97"/>
    <w:basedOn w:val="Normal"/>
    <w:rsid w:val="00810DB9"/>
    <w:pPr>
      <w:shd w:val="clear" w:color="000000" w:fill="EBF1DE"/>
      <w:spacing w:before="100" w:beforeAutospacing="1" w:after="100" w:afterAutospacing="1"/>
      <w:textAlignment w:val="top"/>
    </w:pPr>
    <w:rPr>
      <w:rFonts w:eastAsia="Times New Roman"/>
      <w:sz w:val="14"/>
      <w:szCs w:val="14"/>
    </w:rPr>
  </w:style>
  <w:style w:type="paragraph" w:customStyle="1" w:styleId="xl98">
    <w:name w:val="xl98"/>
    <w:basedOn w:val="Normal"/>
    <w:rsid w:val="00810DB9"/>
    <w:pPr>
      <w:spacing w:before="100" w:beforeAutospacing="1" w:after="100" w:afterAutospacing="1"/>
      <w:jc w:val="center"/>
    </w:pPr>
    <w:rPr>
      <w:rFonts w:eastAsia="Times New Roman"/>
      <w:color w:val="FF0000"/>
      <w:sz w:val="24"/>
      <w:szCs w:val="24"/>
    </w:rPr>
  </w:style>
  <w:style w:type="paragraph" w:customStyle="1" w:styleId="xl99">
    <w:name w:val="xl99"/>
    <w:basedOn w:val="Normal"/>
    <w:rsid w:val="00810DB9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0">
    <w:name w:val="xl100"/>
    <w:basedOn w:val="Normal"/>
    <w:rsid w:val="00810DB9"/>
    <w:pP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Normal"/>
    <w:rsid w:val="00810DB9"/>
    <w:pPr>
      <w:shd w:val="clear" w:color="000000" w:fill="EBF1DE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Normal"/>
    <w:rsid w:val="00810DB9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</w:rPr>
  </w:style>
  <w:style w:type="paragraph" w:customStyle="1" w:styleId="xl103">
    <w:name w:val="xl103"/>
    <w:basedOn w:val="Normal"/>
    <w:rsid w:val="00810DB9"/>
    <w:pPr>
      <w:shd w:val="clear" w:color="000000" w:fill="FFFF00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5">
    <w:name w:val="xl105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b/>
      <w:bCs/>
      <w:color w:val="0070C0"/>
      <w:sz w:val="24"/>
      <w:szCs w:val="24"/>
    </w:rPr>
  </w:style>
  <w:style w:type="paragraph" w:customStyle="1" w:styleId="xl106">
    <w:name w:val="xl106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7">
    <w:name w:val="xl107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color w:val="0000FF"/>
      <w:sz w:val="24"/>
      <w:szCs w:val="24"/>
      <w:u w:val="single"/>
    </w:rPr>
  </w:style>
  <w:style w:type="paragraph" w:customStyle="1" w:styleId="xl109">
    <w:name w:val="xl109"/>
    <w:basedOn w:val="Normal"/>
    <w:rsid w:val="00810DB9"/>
    <w:pPr>
      <w:shd w:val="clear" w:color="000000" w:fill="DDD9C4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10">
    <w:name w:val="xl110"/>
    <w:basedOn w:val="Normal"/>
    <w:rsid w:val="00810DB9"/>
    <w:pPr>
      <w:shd w:val="clear" w:color="000000" w:fill="DDD9C4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1">
    <w:name w:val="xl111"/>
    <w:basedOn w:val="Normal"/>
    <w:rsid w:val="00810DB9"/>
    <w:pPr>
      <w:spacing w:before="100" w:beforeAutospacing="1" w:after="100" w:afterAutospacing="1"/>
      <w:ind w:firstLineChars="100" w:firstLine="100"/>
    </w:pPr>
    <w:rPr>
      <w:rFonts w:eastAsia="Times New Roman"/>
      <w:i/>
      <w:iCs/>
      <w:sz w:val="24"/>
      <w:szCs w:val="24"/>
    </w:rPr>
  </w:style>
  <w:style w:type="paragraph" w:customStyle="1" w:styleId="xl112">
    <w:name w:val="xl112"/>
    <w:basedOn w:val="Normal"/>
    <w:rsid w:val="00810DB9"/>
    <w:pPr>
      <w:spacing w:before="100" w:beforeAutospacing="1" w:after="100" w:afterAutospacing="1"/>
      <w:ind w:firstLineChars="100" w:firstLine="100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rsid w:val="00810DB9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sid w:val="00810DB9"/>
    <w:rPr>
      <w:rFonts w:ascii="Arial" w:eastAsia="Times New Roman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810D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ALChar">
    <w:name w:val="TAL Char"/>
    <w:qFormat/>
    <w:locked/>
    <w:rsid w:val="00810DB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Information/WI_Sheet/SP-241284.zip" TargetMode="External"/><Relationship Id="rId21" Type="http://schemas.openxmlformats.org/officeDocument/2006/relationships/hyperlink" Target="https://www.3gpp.org/ftp/Information/WI_Sheet/RP-243267.zip" TargetMode="External"/><Relationship Id="rId42" Type="http://schemas.openxmlformats.org/officeDocument/2006/relationships/hyperlink" Target="https://www.3gpp.org/ftp/Information/WI_Sheet/SP-250512.zip" TargetMode="External"/><Relationship Id="rId63" Type="http://schemas.openxmlformats.org/officeDocument/2006/relationships/hyperlink" Target="https://www.3gpp.org/ftp/Information/WI_Sheet/SP-241950.zip" TargetMode="External"/><Relationship Id="rId84" Type="http://schemas.openxmlformats.org/officeDocument/2006/relationships/hyperlink" Target="https://www.3gpp.org/ftp/Information/WI_Sheet/SP-251027.zip" TargetMode="External"/><Relationship Id="rId138" Type="http://schemas.openxmlformats.org/officeDocument/2006/relationships/hyperlink" Target="https://www.3gpp.org/ftp/Information/WI_Sheet/SP-240793.zip" TargetMode="External"/><Relationship Id="rId159" Type="http://schemas.openxmlformats.org/officeDocument/2006/relationships/hyperlink" Target="https://www.3gpp.org/ftp/Information/WI_Sheet/SP-230750.zip" TargetMode="External"/><Relationship Id="rId170" Type="http://schemas.openxmlformats.org/officeDocument/2006/relationships/hyperlink" Target="https://www.3gpp.org/ftp/Information/WI_Sheet/SP-220939.zip" TargetMode="External"/><Relationship Id="rId191" Type="http://schemas.openxmlformats.org/officeDocument/2006/relationships/hyperlink" Target="https://www.3gpp.org/ftp/Information/WI_Sheet/CP-243308.zip" TargetMode="External"/><Relationship Id="rId205" Type="http://schemas.openxmlformats.org/officeDocument/2006/relationships/hyperlink" Target="https://www.3gpp.org/ftp/Information/WI_Sheet/CP-241283.zip" TargetMode="External"/><Relationship Id="rId226" Type="http://schemas.openxmlformats.org/officeDocument/2006/relationships/hyperlink" Target="https://www.3gpp.org/ftp/Information/WI_Sheet/SP-240515.zip" TargetMode="External"/><Relationship Id="rId247" Type="http://schemas.openxmlformats.org/officeDocument/2006/relationships/theme" Target="theme/theme1.xml"/><Relationship Id="rId107" Type="http://schemas.openxmlformats.org/officeDocument/2006/relationships/hyperlink" Target="https://www.3gpp.org/ftp/Information/WI_Sheet/RP-252735.zip" TargetMode="External"/><Relationship Id="rId11" Type="http://schemas.openxmlformats.org/officeDocument/2006/relationships/hyperlink" Target="https://www.3gpp.org/ftp/Information/WI_Sheet/SP-250124.zip" TargetMode="External"/><Relationship Id="rId32" Type="http://schemas.openxmlformats.org/officeDocument/2006/relationships/hyperlink" Target="https://www.3gpp.org/ftp/Information/WI_Sheet/SP-241780.zip" TargetMode="External"/><Relationship Id="rId53" Type="http://schemas.openxmlformats.org/officeDocument/2006/relationships/hyperlink" Target="https://www.3gpp.org/ftp/Information/WI_Sheet/CP-252058.zip" TargetMode="External"/><Relationship Id="rId74" Type="http://schemas.openxmlformats.org/officeDocument/2006/relationships/hyperlink" Target="https://www.3gpp.org/ftp/Information/WI_Sheet/SP-250513.zip" TargetMode="External"/><Relationship Id="rId128" Type="http://schemas.openxmlformats.org/officeDocument/2006/relationships/hyperlink" Target="https://www.3gpp.org/ftp/Information/WI_Sheet/SP-241498.zip" TargetMode="External"/><Relationship Id="rId149" Type="http://schemas.openxmlformats.org/officeDocument/2006/relationships/hyperlink" Target="https://www.3gpp.org/ftp/Information/WI_Sheet/CP-243312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Information/WI_Sheet/RP-252540.zip" TargetMode="External"/><Relationship Id="rId160" Type="http://schemas.openxmlformats.org/officeDocument/2006/relationships/hyperlink" Target="https://www.3gpp.org/ftp/Information/WI_Sheet/SP-230750.zip" TargetMode="External"/><Relationship Id="rId181" Type="http://schemas.openxmlformats.org/officeDocument/2006/relationships/hyperlink" Target="https://www.3gpp.org/ftp/Information/WI_Sheet/CP-242064.zip" TargetMode="External"/><Relationship Id="rId216" Type="http://schemas.openxmlformats.org/officeDocument/2006/relationships/hyperlink" Target="https://www.3gpp.org/ftp/Information/WI_Sheet/CP-251222.zip" TargetMode="External"/><Relationship Id="rId237" Type="http://schemas.openxmlformats.org/officeDocument/2006/relationships/hyperlink" Target="https://www.3gpp.org/ftp/Information/WI_Sheet/SP-250813.zip" TargetMode="External"/><Relationship Id="rId22" Type="http://schemas.openxmlformats.org/officeDocument/2006/relationships/hyperlink" Target="https://www.3gpp.org/ftp/Information/WI_Sheet/RP-243267.zip" TargetMode="External"/><Relationship Id="rId43" Type="http://schemas.openxmlformats.org/officeDocument/2006/relationships/hyperlink" Target="https://www.3gpp.org/ftp/Information/WI_Sheet/SP-240741.zip" TargetMode="External"/><Relationship Id="rId64" Type="http://schemas.openxmlformats.org/officeDocument/2006/relationships/hyperlink" Target="https://www.3gpp.org/ftp/Information/WI_Sheet/SP-230231.zip" TargetMode="External"/><Relationship Id="rId118" Type="http://schemas.openxmlformats.org/officeDocument/2006/relationships/hyperlink" Target="https://www.3gpp.org/ftp/Information/WI_Sheet/SP-241959.zip" TargetMode="External"/><Relationship Id="rId139" Type="http://schemas.openxmlformats.org/officeDocument/2006/relationships/hyperlink" Target="https://www.3gpp.org/ftp/Information/WI_Sheet/SP-241376.zip" TargetMode="External"/><Relationship Id="rId85" Type="http://schemas.openxmlformats.org/officeDocument/2006/relationships/hyperlink" Target="https://www.3gpp.org/ftp/Information/WI_Sheet/SP-241942.zip" TargetMode="External"/><Relationship Id="rId150" Type="http://schemas.openxmlformats.org/officeDocument/2006/relationships/hyperlink" Target="https://www.3gpp.org/ftp/Information/WI_Sheet/SP-240486.zip" TargetMode="External"/><Relationship Id="rId171" Type="http://schemas.openxmlformats.org/officeDocument/2006/relationships/hyperlink" Target="https://www.3gpp.org/ftp/Information/WI_Sheet/SP-240987.zip" TargetMode="External"/><Relationship Id="rId192" Type="http://schemas.openxmlformats.org/officeDocument/2006/relationships/hyperlink" Target="https://www.3gpp.org/ftp/Information/WI_Sheet/CP-243308.zip" TargetMode="External"/><Relationship Id="rId206" Type="http://schemas.openxmlformats.org/officeDocument/2006/relationships/hyperlink" Target="https://www.3gpp.org/ftp/Information/WI_Sheet/CP-251220.zip" TargetMode="External"/><Relationship Id="rId227" Type="http://schemas.openxmlformats.org/officeDocument/2006/relationships/hyperlink" Target="https://www.3gpp.org/ftp/Information/WI_Sheet/SP-231158.zip" TargetMode="External"/><Relationship Id="rId12" Type="http://schemas.openxmlformats.org/officeDocument/2006/relationships/hyperlink" Target="https://www.3gpp.org/ftp/Information/WI_Sheet/SP-250069.zip" TargetMode="External"/><Relationship Id="rId17" Type="http://schemas.openxmlformats.org/officeDocument/2006/relationships/hyperlink" Target="https://www.3gpp.org/ftp/Information/WI_Sheet/SP-240991.zip" TargetMode="External"/><Relationship Id="rId33" Type="http://schemas.openxmlformats.org/officeDocument/2006/relationships/hyperlink" Target="https://www.3gpp.org/ftp/Information/WI_Sheet/SP-250365.zip" TargetMode="External"/><Relationship Id="rId38" Type="http://schemas.openxmlformats.org/officeDocument/2006/relationships/hyperlink" Target="https://www.3gpp.org/ftp/Information/WI_Sheet/SP-230518.zip" TargetMode="External"/><Relationship Id="rId59" Type="http://schemas.openxmlformats.org/officeDocument/2006/relationships/hyperlink" Target="https://www.3gpp.org/ftp/Information/WI_Sheet/SP-230511.zip" TargetMode="External"/><Relationship Id="rId103" Type="http://schemas.openxmlformats.org/officeDocument/2006/relationships/hyperlink" Target="https://www.3gpp.org/ftp/Information/WI_Sheet/RP-250452.zip" TargetMode="External"/><Relationship Id="rId108" Type="http://schemas.openxmlformats.org/officeDocument/2006/relationships/hyperlink" Target="https://www.3gpp.org/ftp/Information/WI_Sheet/SP-231037.zip" TargetMode="External"/><Relationship Id="rId124" Type="http://schemas.openxmlformats.org/officeDocument/2006/relationships/hyperlink" Target="https://www.3gpp.org/ftp/Information/WI_Sheet/CP-251226.zip" TargetMode="External"/><Relationship Id="rId129" Type="http://schemas.openxmlformats.org/officeDocument/2006/relationships/hyperlink" Target="https://www.3gpp.org/ftp/Information/WI_Sheet/SP-241498.zip" TargetMode="External"/><Relationship Id="rId54" Type="http://schemas.openxmlformats.org/officeDocument/2006/relationships/hyperlink" Target="https://www.3gpp.org/ftp/Information/WI_Sheet/SP-251214.zip" TargetMode="External"/><Relationship Id="rId70" Type="http://schemas.openxmlformats.org/officeDocument/2006/relationships/hyperlink" Target="https://www.3gpp.org/ftp/Information/WI_Sheet/SP-241961.zip" TargetMode="External"/><Relationship Id="rId75" Type="http://schemas.openxmlformats.org/officeDocument/2006/relationships/hyperlink" Target="https://www.3gpp.org/ftp/Information/WI_Sheet/SP-250649.zip" TargetMode="External"/><Relationship Id="rId91" Type="http://schemas.openxmlformats.org/officeDocument/2006/relationships/hyperlink" Target="https://www.3gpp.org/ftp/Information/WI_Sheet/CP-251224.zip" TargetMode="External"/><Relationship Id="rId96" Type="http://schemas.openxmlformats.org/officeDocument/2006/relationships/hyperlink" Target="https://www.3gpp.org/ftp/Information/WI_Sheet/RP-252606.zip" TargetMode="External"/><Relationship Id="rId140" Type="http://schemas.openxmlformats.org/officeDocument/2006/relationships/hyperlink" Target="https://www.3gpp.org/ftp/Information/WI_Sheet/SP-241945.zip" TargetMode="External"/><Relationship Id="rId145" Type="http://schemas.openxmlformats.org/officeDocument/2006/relationships/hyperlink" Target="https://www.3gpp.org/ftp/Information/WI_Sheet/SP-241500.zip" TargetMode="External"/><Relationship Id="rId161" Type="http://schemas.openxmlformats.org/officeDocument/2006/relationships/hyperlink" Target="https://www.3gpp.org/ftp/Information/WI_Sheet/SP-231412.zip" TargetMode="External"/><Relationship Id="rId166" Type="http://schemas.openxmlformats.org/officeDocument/2006/relationships/hyperlink" Target="https://www.3gpp.org/ftp/Information/WI_Sheet/SP-230227.zip" TargetMode="External"/><Relationship Id="rId182" Type="http://schemas.openxmlformats.org/officeDocument/2006/relationships/hyperlink" Target="https://www.3gpp.org/ftp/Information/WI_Sheet/SP-230692.zip" TargetMode="External"/><Relationship Id="rId187" Type="http://schemas.openxmlformats.org/officeDocument/2006/relationships/hyperlink" Target="https://www.3gpp.org/ftp/Information/WI_Sheet/SP-241691.zip" TargetMode="External"/><Relationship Id="rId217" Type="http://schemas.openxmlformats.org/officeDocument/2006/relationships/hyperlink" Target="https://www.3gpp.org/ftp/Information/WI_Sheet/CP-241280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https://www.3gpp.org/ftp/Information/WI_Sheet/CP-250075.zip" TargetMode="External"/><Relationship Id="rId233" Type="http://schemas.openxmlformats.org/officeDocument/2006/relationships/hyperlink" Target="https://www.3gpp.org/ftp/Information/WI_Sheet/SP-231793.zip" TargetMode="External"/><Relationship Id="rId238" Type="http://schemas.openxmlformats.org/officeDocument/2006/relationships/hyperlink" Target="https://www.3gpp.org/ftp/Information/WI_Sheet/SP-241002.zip" TargetMode="External"/><Relationship Id="rId23" Type="http://schemas.openxmlformats.org/officeDocument/2006/relationships/hyperlink" Target="https://www.3gpp.org/ftp/Information/WI_Sheet/RP-251456.zip" TargetMode="External"/><Relationship Id="rId28" Type="http://schemas.openxmlformats.org/officeDocument/2006/relationships/hyperlink" Target="https://www.3gpp.org/ftp/Information/WI_Sheet/SP-241690.zip" TargetMode="External"/><Relationship Id="rId49" Type="http://schemas.openxmlformats.org/officeDocument/2006/relationships/hyperlink" Target="https://www.3gpp.org/ftp/Information/WI_Sheet/CP-251132.zip" TargetMode="External"/><Relationship Id="rId114" Type="http://schemas.openxmlformats.org/officeDocument/2006/relationships/hyperlink" Target="https://www.3gpp.org/ftp/Information/WI_Sheet/SP-241327.zip" TargetMode="External"/><Relationship Id="rId119" Type="http://schemas.openxmlformats.org/officeDocument/2006/relationships/hyperlink" Target="https://www.3gpp.org/ftp/Information/WI_Sheet/SP-241505.zip" TargetMode="External"/><Relationship Id="rId44" Type="http://schemas.openxmlformats.org/officeDocument/2006/relationships/hyperlink" Target="https://www.3gpp.org/ftp/Information/WI_Sheet/CP-241281.zip" TargetMode="External"/><Relationship Id="rId60" Type="http://schemas.openxmlformats.org/officeDocument/2006/relationships/hyperlink" Target="https://www.3gpp.org/ftp/Information/WI_Sheet/SP-240488.zip" TargetMode="External"/><Relationship Id="rId65" Type="http://schemas.openxmlformats.org/officeDocument/2006/relationships/hyperlink" Target="https://www.3gpp.org/ftp/Information/WI_Sheet/SP-240119.zip" TargetMode="External"/><Relationship Id="rId81" Type="http://schemas.openxmlformats.org/officeDocument/2006/relationships/hyperlink" Target="https://www.3gpp.org/ftp/Information/WI_Sheet/CP-252059.zip" TargetMode="External"/><Relationship Id="rId86" Type="http://schemas.openxmlformats.org/officeDocument/2006/relationships/hyperlink" Target="https://www.3gpp.org/ftp/Information/WI_Sheet/SP-230523.zip" TargetMode="External"/><Relationship Id="rId130" Type="http://schemas.openxmlformats.org/officeDocument/2006/relationships/hyperlink" Target="https://www.3gpp.org/ftp/Information/WI_Sheet/CP-250077.zip" TargetMode="External"/><Relationship Id="rId135" Type="http://schemas.openxmlformats.org/officeDocument/2006/relationships/hyperlink" Target="https://www.3gpp.org/ftp/Information/WI_Sheet/SP-250122.zip" TargetMode="External"/><Relationship Id="rId151" Type="http://schemas.openxmlformats.org/officeDocument/2006/relationships/hyperlink" Target="https://www.3gpp.org/ftp/Information/WI_Sheet/SP-240486.zip" TargetMode="External"/><Relationship Id="rId156" Type="http://schemas.openxmlformats.org/officeDocument/2006/relationships/hyperlink" Target="https://www.3gpp.org/ftp/Information/WI_Sheet/SP-240490.zip" TargetMode="External"/><Relationship Id="rId177" Type="http://schemas.openxmlformats.org/officeDocument/2006/relationships/hyperlink" Target="https://www.3gpp.org/ftp/Information/WI_Sheet/SP-221263.zip" TargetMode="External"/><Relationship Id="rId198" Type="http://schemas.openxmlformats.org/officeDocument/2006/relationships/hyperlink" Target="https://www.3gpp.org/ftp/Information/WI_Sheet/CP-252194.zip" TargetMode="External"/><Relationship Id="rId172" Type="http://schemas.openxmlformats.org/officeDocument/2006/relationships/hyperlink" Target="https://www.3gpp.org/ftp/Information/WI_Sheet/CP-243047.zip" TargetMode="External"/><Relationship Id="rId193" Type="http://schemas.openxmlformats.org/officeDocument/2006/relationships/hyperlink" Target="https://www.3gpp.org/ftp/Information/WI_Sheet/CP-251016.zip" TargetMode="External"/><Relationship Id="rId202" Type="http://schemas.openxmlformats.org/officeDocument/2006/relationships/hyperlink" Target="https://www.3gpp.org/ftp/Information/WI_Sheet/CP-251219.zip" TargetMode="External"/><Relationship Id="rId207" Type="http://schemas.openxmlformats.org/officeDocument/2006/relationships/hyperlink" Target="https://www.3gpp.org/ftp/Information/WI_Sheet/CP-251220.zip" TargetMode="External"/><Relationship Id="rId223" Type="http://schemas.openxmlformats.org/officeDocument/2006/relationships/hyperlink" Target="https://www.3gpp.org/ftp/Information/WI_Sheet/SP-250817.zip" TargetMode="External"/><Relationship Id="rId228" Type="http://schemas.openxmlformats.org/officeDocument/2006/relationships/hyperlink" Target="https://www.3gpp.org/ftp/Information/WI_Sheet/SP-240476.zip" TargetMode="External"/><Relationship Id="rId244" Type="http://schemas.openxmlformats.org/officeDocument/2006/relationships/hyperlink" Target="https://www.3gpp.org/ftp/Information/WI_Sheet/SP-241948.zip" TargetMode="External"/><Relationship Id="rId13" Type="http://schemas.openxmlformats.org/officeDocument/2006/relationships/hyperlink" Target="https://www.3gpp.org/ftp/Information/WI_Sheet/CP-250247.zip" TargetMode="External"/><Relationship Id="rId18" Type="http://schemas.openxmlformats.org/officeDocument/2006/relationships/hyperlink" Target="https://www.3gpp.org/ftp/Information/WI_Sheet/CP-251283.zip" TargetMode="External"/><Relationship Id="rId39" Type="http://schemas.openxmlformats.org/officeDocument/2006/relationships/hyperlink" Target="https://www.3gpp.org/ftp/Information/WI_Sheet/SP-241287.zip" TargetMode="External"/><Relationship Id="rId109" Type="http://schemas.openxmlformats.org/officeDocument/2006/relationships/hyperlink" Target="https://www.3gpp.org/ftp/Information/WI_Sheet/SP-240988.zip" TargetMode="External"/><Relationship Id="rId34" Type="http://schemas.openxmlformats.org/officeDocument/2006/relationships/hyperlink" Target="https://www.3gpp.org/ftp/Information/WI_Sheet/SP-240487.zip" TargetMode="External"/><Relationship Id="rId50" Type="http://schemas.openxmlformats.org/officeDocument/2006/relationships/hyperlink" Target="https://www.3gpp.org/ftp/Information/WI_Sheet/SP-250075.zip" TargetMode="External"/><Relationship Id="rId55" Type="http://schemas.openxmlformats.org/officeDocument/2006/relationships/hyperlink" Target="https://www.3gpp.org/ftp/Information/WI_Sheet/SP-241207.zip" TargetMode="External"/><Relationship Id="rId76" Type="http://schemas.openxmlformats.org/officeDocument/2006/relationships/hyperlink" Target="https://www.3gpp.org/ftp/Information/WI_Sheet/SP-241019.zip" TargetMode="External"/><Relationship Id="rId97" Type="http://schemas.openxmlformats.org/officeDocument/2006/relationships/hyperlink" Target="https://www.3gpp.org/ftp/Information/WI_Sheet/RP-243321.zip" TargetMode="External"/><Relationship Id="rId104" Type="http://schemas.openxmlformats.org/officeDocument/2006/relationships/hyperlink" Target="https://www.3gpp.org/ftp/Information/WI_Sheet/RP-250793.zip" TargetMode="External"/><Relationship Id="rId120" Type="http://schemas.openxmlformats.org/officeDocument/2006/relationships/hyperlink" Target="https://www.3gpp.org/ftp/Information/WI_Sheet/CP-250016.zip" TargetMode="External"/><Relationship Id="rId125" Type="http://schemas.openxmlformats.org/officeDocument/2006/relationships/hyperlink" Target="https://www.3gpp.org/ftp/Information/WI_Sheet/SP-241695.zip" TargetMode="External"/><Relationship Id="rId141" Type="http://schemas.openxmlformats.org/officeDocument/2006/relationships/hyperlink" Target="https://www.3gpp.org/ftp/Information/WI_Sheet/SP-241504.zip" TargetMode="External"/><Relationship Id="rId146" Type="http://schemas.openxmlformats.org/officeDocument/2006/relationships/hyperlink" Target="https://www.3gpp.org/ftp/Information/WI_Sheet/CP-251217.zip" TargetMode="External"/><Relationship Id="rId167" Type="http://schemas.openxmlformats.org/officeDocument/2006/relationships/hyperlink" Target="https://www.3gpp.org/ftp/Information/WI_Sheet/SP-220943.zip" TargetMode="External"/><Relationship Id="rId188" Type="http://schemas.openxmlformats.org/officeDocument/2006/relationships/hyperlink" Target="https://www.3gpp.org/ftp/Information/WI_Sheet/SP-231160.zip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3gpp.org/ftp/Information/WI_Sheet/SP-240985.zip" TargetMode="External"/><Relationship Id="rId92" Type="http://schemas.openxmlformats.org/officeDocument/2006/relationships/hyperlink" Target="https://www.3gpp.org/ftp/Information/WI_Sheet/RP-252651.zip" TargetMode="External"/><Relationship Id="rId162" Type="http://schemas.openxmlformats.org/officeDocument/2006/relationships/hyperlink" Target="https://www.3gpp.org/ftp/Information/WI_Sheet/SP-231037.zip" TargetMode="External"/><Relationship Id="rId183" Type="http://schemas.openxmlformats.org/officeDocument/2006/relationships/hyperlink" Target="https://www.3gpp.org/ftp/Information/WI_Sheet/SP-230781.zip" TargetMode="External"/><Relationship Id="rId213" Type="http://schemas.openxmlformats.org/officeDocument/2006/relationships/hyperlink" Target="https://www.3gpp.org/ftp/Information/WI_Sheet/CP-250248.zip" TargetMode="External"/><Relationship Id="rId218" Type="http://schemas.openxmlformats.org/officeDocument/2006/relationships/hyperlink" Target="https://www.3gpp.org/ftp/Information/WI_Sheet/CP-241280.zip" TargetMode="External"/><Relationship Id="rId234" Type="http://schemas.openxmlformats.org/officeDocument/2006/relationships/hyperlink" Target="https://www.3gpp.org/ftp/Information/WI_Sheet/SP-241088.zip" TargetMode="External"/><Relationship Id="rId239" Type="http://schemas.openxmlformats.org/officeDocument/2006/relationships/hyperlink" Target="https://www.3gpp.org/ftp/Information/WI_Sheet/SP-250819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Information/WI_Sheet/CP-243071.zip" TargetMode="External"/><Relationship Id="rId24" Type="http://schemas.openxmlformats.org/officeDocument/2006/relationships/hyperlink" Target="https://www.3gpp.org/ftp/Information/WI_Sheet/SP-241941.zip" TargetMode="External"/><Relationship Id="rId40" Type="http://schemas.openxmlformats.org/officeDocument/2006/relationships/hyperlink" Target="https://www.3gpp.org/ftp/Information/WI_Sheet/CP-251136.zip" TargetMode="External"/><Relationship Id="rId45" Type="http://schemas.openxmlformats.org/officeDocument/2006/relationships/hyperlink" Target="https://www.3gpp.org/ftp/Information/WI_Sheet/SP-240504.zip" TargetMode="External"/><Relationship Id="rId66" Type="http://schemas.openxmlformats.org/officeDocument/2006/relationships/hyperlink" Target="https://www.3gpp.org/ftp/Information/WI_Sheet/CP-242022.zip" TargetMode="External"/><Relationship Id="rId87" Type="http://schemas.openxmlformats.org/officeDocument/2006/relationships/hyperlink" Target="https://www.3gpp.org/ftp/Information/WI_Sheet/SP-241782.zip" TargetMode="External"/><Relationship Id="rId110" Type="http://schemas.openxmlformats.org/officeDocument/2006/relationships/hyperlink" Target="https://www.3gpp.org/ftp/Information/WI_Sheet/CP-243266.zip" TargetMode="External"/><Relationship Id="rId115" Type="http://schemas.openxmlformats.org/officeDocument/2006/relationships/hyperlink" Target="https://www.3gpp.org/ftp/Information/WI_Sheet/CP-250020.zip" TargetMode="External"/><Relationship Id="rId131" Type="http://schemas.openxmlformats.org/officeDocument/2006/relationships/hyperlink" Target="https://www.3gpp.org/ftp/Information/WI_Sheet/SP-241502.zip" TargetMode="External"/><Relationship Id="rId136" Type="http://schemas.openxmlformats.org/officeDocument/2006/relationships/hyperlink" Target="https://www.3gpp.org/ftp/Information/WI_Sheet/SP-241380.zip" TargetMode="External"/><Relationship Id="rId157" Type="http://schemas.openxmlformats.org/officeDocument/2006/relationships/hyperlink" Target="https://www.3gpp.org/ftp/Information/WI_Sheet/CP-242025.zip" TargetMode="External"/><Relationship Id="rId178" Type="http://schemas.openxmlformats.org/officeDocument/2006/relationships/hyperlink" Target="https://www.3gpp.org/ftp/Information/WI_Sheet/SP-231035.zip" TargetMode="External"/><Relationship Id="rId61" Type="http://schemas.openxmlformats.org/officeDocument/2006/relationships/hyperlink" Target="https://www.3gpp.org/ftp/Information/WI_Sheet/SP-241004.zip" TargetMode="External"/><Relationship Id="rId82" Type="http://schemas.openxmlformats.org/officeDocument/2006/relationships/hyperlink" Target="https://www.3gpp.org/ftp/Information/WI_Sheet/SP-250076.zip" TargetMode="External"/><Relationship Id="rId152" Type="http://schemas.openxmlformats.org/officeDocument/2006/relationships/hyperlink" Target="https://www.3gpp.org/ftp/Information/WI_Sheet/CP-242060.zip" TargetMode="External"/><Relationship Id="rId173" Type="http://schemas.openxmlformats.org/officeDocument/2006/relationships/hyperlink" Target="https://www.3gpp.org/ftp/Information/WI_Sheet/SP-220992.zip" TargetMode="External"/><Relationship Id="rId194" Type="http://schemas.openxmlformats.org/officeDocument/2006/relationships/hyperlink" Target="https://www.3gpp.org/ftp/Information/WI_Sheet/CP-251016.zip" TargetMode="External"/><Relationship Id="rId199" Type="http://schemas.openxmlformats.org/officeDocument/2006/relationships/hyperlink" Target="https://www.3gpp.org/ftp/Information/WI_Sheet/CP-251038.zip" TargetMode="External"/><Relationship Id="rId203" Type="http://schemas.openxmlformats.org/officeDocument/2006/relationships/hyperlink" Target="https://www.3gpp.org/ftp/Information/WI_Sheet/CP-251219.zip" TargetMode="External"/><Relationship Id="rId208" Type="http://schemas.openxmlformats.org/officeDocument/2006/relationships/hyperlink" Target="https://www.3gpp.org/ftp/Information/WI_Sheet/CP-241288.zip" TargetMode="External"/><Relationship Id="rId229" Type="http://schemas.openxmlformats.org/officeDocument/2006/relationships/hyperlink" Target="https://www.3gpp.org/ftp/Information/WI_Sheet/SP-241087.zip" TargetMode="External"/><Relationship Id="rId19" Type="http://schemas.openxmlformats.org/officeDocument/2006/relationships/hyperlink" Target="https://www.3gpp.org/ftp/Information/WI_Sheet/SP-241957.zip" TargetMode="External"/><Relationship Id="rId224" Type="http://schemas.openxmlformats.org/officeDocument/2006/relationships/hyperlink" Target="https://www.3gpp.org/ftp/Information/WI_Sheet/SP-240562.zip" TargetMode="External"/><Relationship Id="rId240" Type="http://schemas.openxmlformats.org/officeDocument/2006/relationships/hyperlink" Target="https://www.3gpp.org/ftp/Information/WI_Sheet/SP-241379.zip" TargetMode="External"/><Relationship Id="rId245" Type="http://schemas.openxmlformats.org/officeDocument/2006/relationships/hyperlink" Target="https://www.3gpp.org/ftp/Information/WI_Sheet/SP-241378.zip" TargetMode="External"/><Relationship Id="rId14" Type="http://schemas.openxmlformats.org/officeDocument/2006/relationships/hyperlink" Target="https://www.3gpp.org/ftp/Information/WI_Sheet/SP-251274.zip" TargetMode="External"/><Relationship Id="rId30" Type="http://schemas.openxmlformats.org/officeDocument/2006/relationships/hyperlink" Target="https://www.3gpp.org/ftp/Information/WI_Sheet/CP-250134.zip" TargetMode="External"/><Relationship Id="rId35" Type="http://schemas.openxmlformats.org/officeDocument/2006/relationships/hyperlink" Target="https://www.3gpp.org/ftp/Information/WI_Sheet/SP-240487.zip" TargetMode="External"/><Relationship Id="rId56" Type="http://schemas.openxmlformats.org/officeDocument/2006/relationships/hyperlink" Target="https://www.3gpp.org/ftp/Information/WI_Sheet/CP-243072.zip" TargetMode="External"/><Relationship Id="rId77" Type="http://schemas.openxmlformats.org/officeDocument/2006/relationships/hyperlink" Target="https://www.3gpp.org/ftp/Information/WI_Sheet/SP-241019.zip" TargetMode="External"/><Relationship Id="rId100" Type="http://schemas.openxmlformats.org/officeDocument/2006/relationships/hyperlink" Target="https://www.3gpp.org/ftp/Information/WI_Sheet/RP-252336.zip" TargetMode="External"/><Relationship Id="rId105" Type="http://schemas.openxmlformats.org/officeDocument/2006/relationships/hyperlink" Target="https://www.3gpp.org/ftp/Information/WI_Sheet/RP-242461.zip" TargetMode="External"/><Relationship Id="rId126" Type="http://schemas.openxmlformats.org/officeDocument/2006/relationships/hyperlink" Target="https://www.3gpp.org/ftp/Information/WI_Sheet/SP-241695.zip" TargetMode="External"/><Relationship Id="rId147" Type="http://schemas.openxmlformats.org/officeDocument/2006/relationships/hyperlink" Target="https://www.3gpp.org/ftp/Information/WI_Sheet/SP-240961.zip" TargetMode="External"/><Relationship Id="rId168" Type="http://schemas.openxmlformats.org/officeDocument/2006/relationships/hyperlink" Target="https://www.3gpp.org/ftp/Information/WI_Sheet/SP-220941.zip" TargetMode="External"/><Relationship Id="rId8" Type="http://schemas.openxmlformats.org/officeDocument/2006/relationships/hyperlink" Target="mailto:alain.sultan@etsi.org" TargetMode="External"/><Relationship Id="rId51" Type="http://schemas.openxmlformats.org/officeDocument/2006/relationships/hyperlink" Target="https://www.3gpp.org/ftp/Information/WI_Sheet/SP-230233.zip" TargetMode="External"/><Relationship Id="rId72" Type="http://schemas.openxmlformats.org/officeDocument/2006/relationships/hyperlink" Target="https://www.3gpp.org/ftp/Information/WI_Sheet/SP-241384.zip" TargetMode="External"/><Relationship Id="rId93" Type="http://schemas.openxmlformats.org/officeDocument/2006/relationships/hyperlink" Target="https://www.3gpp.org/ftp/Information/WI_Sheet/RP-251811.zip" TargetMode="External"/><Relationship Id="rId98" Type="http://schemas.openxmlformats.org/officeDocument/2006/relationships/hyperlink" Target="https://www.3gpp.org/ftp/Information/WI_Sheet/RP-250369.zip" TargetMode="External"/><Relationship Id="rId121" Type="http://schemas.openxmlformats.org/officeDocument/2006/relationships/hyperlink" Target="https://www.3gpp.org/ftp/Information/WI_Sheet/SP-230229.zip" TargetMode="External"/><Relationship Id="rId142" Type="http://schemas.openxmlformats.org/officeDocument/2006/relationships/hyperlink" Target="https://www.3gpp.org/ftp/Information/WI_Sheet/SP-241504.zip" TargetMode="External"/><Relationship Id="rId163" Type="http://schemas.openxmlformats.org/officeDocument/2006/relationships/hyperlink" Target="https://www.3gpp.org/ftp/Information/WI_Sheet/SP-230512.zip" TargetMode="External"/><Relationship Id="rId184" Type="http://schemas.openxmlformats.org/officeDocument/2006/relationships/hyperlink" Target="https://www.3gpp.org/ftp/Information/WI_Sheet/SP-230781.zip" TargetMode="External"/><Relationship Id="rId189" Type="http://schemas.openxmlformats.org/officeDocument/2006/relationships/hyperlink" Target="https://www.3gpp.org/ftp/Information/WI_Sheet/SP-231160.zip" TargetMode="External"/><Relationship Id="rId219" Type="http://schemas.openxmlformats.org/officeDocument/2006/relationships/hyperlink" Target="https://www.3gpp.org/ftp/Information/WI_Sheet/CP-241280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Information/WI_Sheet/CP-252195.zip" TargetMode="External"/><Relationship Id="rId230" Type="http://schemas.openxmlformats.org/officeDocument/2006/relationships/hyperlink" Target="https://www.3gpp.org/ftp/Information/WI_Sheet/SP-241960.zip" TargetMode="External"/><Relationship Id="rId235" Type="http://schemas.openxmlformats.org/officeDocument/2006/relationships/hyperlink" Target="https://www.3gpp.org/ftp/Information/WI_Sheet/SP-241088.zip" TargetMode="External"/><Relationship Id="rId25" Type="http://schemas.openxmlformats.org/officeDocument/2006/relationships/hyperlink" Target="https://www.3gpp.org/ftp/Information/WI_Sheet/SP-230516.zip" TargetMode="External"/><Relationship Id="rId46" Type="http://schemas.openxmlformats.org/officeDocument/2006/relationships/hyperlink" Target="https://www.3gpp.org/ftp/Information/WI_Sheet/SP-230509.zip" TargetMode="External"/><Relationship Id="rId67" Type="http://schemas.openxmlformats.org/officeDocument/2006/relationships/hyperlink" Target="https://www.3gpp.org/ftp/Information/WI_Sheet/SP-250632.zip" TargetMode="External"/><Relationship Id="rId116" Type="http://schemas.openxmlformats.org/officeDocument/2006/relationships/hyperlink" Target="https://www.3gpp.org/ftp/Information/WI_Sheet/SP-241958.zip" TargetMode="External"/><Relationship Id="rId137" Type="http://schemas.openxmlformats.org/officeDocument/2006/relationships/hyperlink" Target="https://www.3gpp.org/ftp/Information/WI_Sheet/SP-240793.zip" TargetMode="External"/><Relationship Id="rId158" Type="http://schemas.openxmlformats.org/officeDocument/2006/relationships/hyperlink" Target="https://www.3gpp.org/ftp/Information/WI_Sheet/CP-242025.zip" TargetMode="External"/><Relationship Id="rId20" Type="http://schemas.openxmlformats.org/officeDocument/2006/relationships/hyperlink" Target="https://www.3gpp.org/ftp/Information/WI_Sheet/SP-251197.zip" TargetMode="External"/><Relationship Id="rId41" Type="http://schemas.openxmlformats.org/officeDocument/2006/relationships/hyperlink" Target="https://www.3gpp.org/ftp/Information/WI_Sheet/SP-241773.zip" TargetMode="External"/><Relationship Id="rId62" Type="http://schemas.openxmlformats.org/officeDocument/2006/relationships/hyperlink" Target="https://www.3gpp.org/ftp/Information/WI_Sheet/CP-250019.zip" TargetMode="External"/><Relationship Id="rId83" Type="http://schemas.openxmlformats.org/officeDocument/2006/relationships/hyperlink" Target="https://www.3gpp.org/ftp/Information/WI_Sheet/SP-250820.zip" TargetMode="External"/><Relationship Id="rId88" Type="http://schemas.openxmlformats.org/officeDocument/2006/relationships/hyperlink" Target="https://www.3gpp.org/ftp/Information/WI_Sheet/SP-240194.zip" TargetMode="External"/><Relationship Id="rId111" Type="http://schemas.openxmlformats.org/officeDocument/2006/relationships/hyperlink" Target="https://www.3gpp.org/ftp/Information/WI_Sheet/SP-241956.zip" TargetMode="External"/><Relationship Id="rId132" Type="http://schemas.openxmlformats.org/officeDocument/2006/relationships/hyperlink" Target="https://www.3gpp.org/ftp/Information/WI_Sheet/SP-241502.zip" TargetMode="External"/><Relationship Id="rId153" Type="http://schemas.openxmlformats.org/officeDocument/2006/relationships/hyperlink" Target="https://www.3gpp.org/ftp/Information/WI_Sheet/SP-240123.zip" TargetMode="External"/><Relationship Id="rId174" Type="http://schemas.openxmlformats.org/officeDocument/2006/relationships/hyperlink" Target="https://www.3gpp.org/ftp/Information/WI_Sheet/SP-220992.zip" TargetMode="External"/><Relationship Id="rId179" Type="http://schemas.openxmlformats.org/officeDocument/2006/relationships/hyperlink" Target="https://www.3gpp.org/ftp/Information/WI_Sheet/SP-241005.zip" TargetMode="External"/><Relationship Id="rId195" Type="http://schemas.openxmlformats.org/officeDocument/2006/relationships/hyperlink" Target="https://www.3gpp.org/ftp/Information/WI_Sheet/CP-241021.zip" TargetMode="External"/><Relationship Id="rId209" Type="http://schemas.openxmlformats.org/officeDocument/2006/relationships/hyperlink" Target="https://www.3gpp.org/ftp/Information/WI_Sheet/CP-251223.zip" TargetMode="External"/><Relationship Id="rId190" Type="http://schemas.openxmlformats.org/officeDocument/2006/relationships/hyperlink" Target="https://www.3gpp.org/ftp/Information/WI_Sheet/CP-241074.zip" TargetMode="External"/><Relationship Id="rId204" Type="http://schemas.openxmlformats.org/officeDocument/2006/relationships/hyperlink" Target="https://www.3gpp.org/ftp/Information/WI_Sheet/CP-241283.zip" TargetMode="External"/><Relationship Id="rId220" Type="http://schemas.openxmlformats.org/officeDocument/2006/relationships/hyperlink" Target="https://www.3gpp.org/ftp/Information/WI_Sheet/CP-241284.zip" TargetMode="External"/><Relationship Id="rId225" Type="http://schemas.openxmlformats.org/officeDocument/2006/relationships/hyperlink" Target="https://www.3gpp.org/ftp/Information/WI_Sheet/CP-251036.zip" TargetMode="External"/><Relationship Id="rId241" Type="http://schemas.openxmlformats.org/officeDocument/2006/relationships/hyperlink" Target="https://www.3gpp.org/ftp/Information/WI_Sheet/SP-241943.zip" TargetMode="External"/><Relationship Id="rId246" Type="http://schemas.openxmlformats.org/officeDocument/2006/relationships/fontTable" Target="fontTable.xml"/><Relationship Id="rId15" Type="http://schemas.openxmlformats.org/officeDocument/2006/relationships/hyperlink" Target="https://www.3gpp.org/ftp/Information/WI_Sheet/SP-230514.zip" TargetMode="External"/><Relationship Id="rId36" Type="http://schemas.openxmlformats.org/officeDocument/2006/relationships/hyperlink" Target="https://www.3gpp.org/ftp/Information/WI_Sheet/CP-242023.zip" TargetMode="External"/><Relationship Id="rId57" Type="http://schemas.openxmlformats.org/officeDocument/2006/relationships/hyperlink" Target="https://www.3gpp.org/ftp/Information/WI_Sheet/SP-250361.zip" TargetMode="External"/><Relationship Id="rId106" Type="http://schemas.openxmlformats.org/officeDocument/2006/relationships/hyperlink" Target="https://www.3gpp.org/ftp/Information/WI_Sheet/RP-241681.zip" TargetMode="External"/><Relationship Id="rId127" Type="http://schemas.openxmlformats.org/officeDocument/2006/relationships/hyperlink" Target="https://www.3gpp.org/ftp/Information/WI_Sheet/CP-250074.zip" TargetMode="External"/><Relationship Id="rId10" Type="http://schemas.openxmlformats.org/officeDocument/2006/relationships/hyperlink" Target="https://www.3gpp.org/ftp/Information/WI_Sheet/SP-230520.zip" TargetMode="External"/><Relationship Id="rId31" Type="http://schemas.openxmlformats.org/officeDocument/2006/relationships/hyperlink" Target="https://www.3gpp.org/ftp/Information/WI_Sheet/SP-250514.zip" TargetMode="External"/><Relationship Id="rId52" Type="http://schemas.openxmlformats.org/officeDocument/2006/relationships/hyperlink" Target="https://www.3gpp.org/ftp/Information/WI_Sheet/SP-241385.zip" TargetMode="External"/><Relationship Id="rId73" Type="http://schemas.openxmlformats.org/officeDocument/2006/relationships/hyperlink" Target="https://www.3gpp.org/ftp/Information/WI_Sheet/CP-242250.zip" TargetMode="External"/><Relationship Id="rId78" Type="http://schemas.openxmlformats.org/officeDocument/2006/relationships/hyperlink" Target="https://www.3gpp.org/ftp/Information/WI_Sheet/CP-250249.zip" TargetMode="External"/><Relationship Id="rId94" Type="http://schemas.openxmlformats.org/officeDocument/2006/relationships/hyperlink" Target="https://www.3gpp.org/ftp/Information/WI_Sheet/RP-252538.zip" TargetMode="External"/><Relationship Id="rId99" Type="http://schemas.openxmlformats.org/officeDocument/2006/relationships/hyperlink" Target="https://www.3gpp.org/ftp/Information/WI_Sheet/RP-252020.zip" TargetMode="External"/><Relationship Id="rId101" Type="http://schemas.openxmlformats.org/officeDocument/2006/relationships/hyperlink" Target="https://www.3gpp.org/ftp/Information/WI_Sheet/RP-251536.zip" TargetMode="External"/><Relationship Id="rId122" Type="http://schemas.openxmlformats.org/officeDocument/2006/relationships/hyperlink" Target="https://www.3gpp.org/ftp/Information/WI_Sheet/SP-240994.zip" TargetMode="External"/><Relationship Id="rId143" Type="http://schemas.openxmlformats.org/officeDocument/2006/relationships/hyperlink" Target="https://www.3gpp.org/ftp/Information/WI_Sheet/CP-250017.zip" TargetMode="External"/><Relationship Id="rId148" Type="http://schemas.openxmlformats.org/officeDocument/2006/relationships/hyperlink" Target="https://www.3gpp.org/ftp/Information/WI_Sheet/SP-240961.zip" TargetMode="External"/><Relationship Id="rId164" Type="http://schemas.openxmlformats.org/officeDocument/2006/relationships/hyperlink" Target="https://www.3gpp.org/ftp/Information/WI_Sheet/SP-230780.zip" TargetMode="External"/><Relationship Id="rId169" Type="http://schemas.openxmlformats.org/officeDocument/2006/relationships/hyperlink" Target="https://www.3gpp.org/ftp/Information/WI_Sheet/SP-220939.zip" TargetMode="External"/><Relationship Id="rId185" Type="http://schemas.openxmlformats.org/officeDocument/2006/relationships/hyperlink" Target="https://www.3gpp.org/ftp/Information/WI_Sheet/CP-25122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Information/WI_Sheet/SP-250069.zip" TargetMode="External"/><Relationship Id="rId180" Type="http://schemas.openxmlformats.org/officeDocument/2006/relationships/hyperlink" Target="https://www.3gpp.org/ftp/Information/WI_Sheet/SP-241005.zip" TargetMode="External"/><Relationship Id="rId210" Type="http://schemas.openxmlformats.org/officeDocument/2006/relationships/hyperlink" Target="https://www.3gpp.org/ftp/Information/WI_Sheet/RP-251963.zip" TargetMode="External"/><Relationship Id="rId215" Type="http://schemas.openxmlformats.org/officeDocument/2006/relationships/hyperlink" Target="https://www.3gpp.org/ftp/Information/WI_Sheet/CP-251222.zip" TargetMode="External"/><Relationship Id="rId236" Type="http://schemas.openxmlformats.org/officeDocument/2006/relationships/hyperlink" Target="https://www.3gpp.org/ftp/Information/WI_Sheet/CP-250133.zip" TargetMode="External"/><Relationship Id="rId26" Type="http://schemas.openxmlformats.org/officeDocument/2006/relationships/hyperlink" Target="https://www.3gpp.org/ftp/Information/WI_Sheet/SP-230516.zip" TargetMode="External"/><Relationship Id="rId231" Type="http://schemas.openxmlformats.org/officeDocument/2006/relationships/hyperlink" Target="https://www.3gpp.org/ftp/Information/WI_Sheet/SP-250815.zip" TargetMode="External"/><Relationship Id="rId47" Type="http://schemas.openxmlformats.org/officeDocument/2006/relationships/hyperlink" Target="https://www.3gpp.org/ftp/Information/WI_Sheet/SP-230509.zip" TargetMode="External"/><Relationship Id="rId68" Type="http://schemas.openxmlformats.org/officeDocument/2006/relationships/hyperlink" Target="https://www.3gpp.org/ftp/Information/WI_Sheet/SP-250264.zip" TargetMode="External"/><Relationship Id="rId89" Type="http://schemas.openxmlformats.org/officeDocument/2006/relationships/hyperlink" Target="https://www.3gpp.org/ftp/Information/WI_Sheet/SP-240122.zip" TargetMode="External"/><Relationship Id="rId112" Type="http://schemas.openxmlformats.org/officeDocument/2006/relationships/hyperlink" Target="https://www.3gpp.org/ftp/Information/WI_Sheet/SP-241377.zip" TargetMode="External"/><Relationship Id="rId133" Type="http://schemas.openxmlformats.org/officeDocument/2006/relationships/hyperlink" Target="https://www.3gpp.org/ftp/Information/WI_Sheet/CP-251133.zip" TargetMode="External"/><Relationship Id="rId154" Type="http://schemas.openxmlformats.org/officeDocument/2006/relationships/hyperlink" Target="https://www.3gpp.org/ftp/Information/WI_Sheet/SP-240491.zip" TargetMode="External"/><Relationship Id="rId175" Type="http://schemas.openxmlformats.org/officeDocument/2006/relationships/hyperlink" Target="https://www.3gpp.org/ftp/Information/WI_Sheet/CP-252193.zip" TargetMode="External"/><Relationship Id="rId196" Type="http://schemas.openxmlformats.org/officeDocument/2006/relationships/hyperlink" Target="https://www.3gpp.org/ftp/Information/WI_Sheet/CP-241021.zip" TargetMode="External"/><Relationship Id="rId200" Type="http://schemas.openxmlformats.org/officeDocument/2006/relationships/hyperlink" Target="https://www.3gpp.org/ftp/Information/WI_Sheet/CP-243078.zip" TargetMode="External"/><Relationship Id="rId16" Type="http://schemas.openxmlformats.org/officeDocument/2006/relationships/hyperlink" Target="https://www.3gpp.org/ftp/Information/WI_Sheet/SP-240991.zip" TargetMode="External"/><Relationship Id="rId221" Type="http://schemas.openxmlformats.org/officeDocument/2006/relationships/hyperlink" Target="https://www.3gpp.org/ftp/Information/WI_Sheet/CP-241284.zip" TargetMode="External"/><Relationship Id="rId242" Type="http://schemas.openxmlformats.org/officeDocument/2006/relationships/hyperlink" Target="https://www.3gpp.org/ftp/Information/WI_Sheet/SP-250116.zip" TargetMode="External"/><Relationship Id="rId37" Type="http://schemas.openxmlformats.org/officeDocument/2006/relationships/hyperlink" Target="https://www.3gpp.org/ftp/Information/WI_Sheet/SP-230518.zip" TargetMode="External"/><Relationship Id="rId58" Type="http://schemas.openxmlformats.org/officeDocument/2006/relationships/hyperlink" Target="https://www.3gpp.org/ftp/Information/WI_Sheet/SP-250880.zip" TargetMode="External"/><Relationship Id="rId79" Type="http://schemas.openxmlformats.org/officeDocument/2006/relationships/hyperlink" Target="https://www.3gpp.org/ftp/Information/WI_Sheet/SP-241381.zip" TargetMode="External"/><Relationship Id="rId102" Type="http://schemas.openxmlformats.org/officeDocument/2006/relationships/hyperlink" Target="https://www.3gpp.org/ftp/Information/WI_Sheet/RP-252016.zip" TargetMode="External"/><Relationship Id="rId123" Type="http://schemas.openxmlformats.org/officeDocument/2006/relationships/hyperlink" Target="https://www.3gpp.org/ftp/Information/WI_Sheet/SP-241331.zip" TargetMode="External"/><Relationship Id="rId144" Type="http://schemas.openxmlformats.org/officeDocument/2006/relationships/hyperlink" Target="https://www.3gpp.org/ftp/Information/WI_Sheet/SP-241500.zip" TargetMode="External"/><Relationship Id="rId90" Type="http://schemas.openxmlformats.org/officeDocument/2006/relationships/hyperlink" Target="https://www.3gpp.org/ftp/Information/WI_Sheet/SP-240122.zip" TargetMode="External"/><Relationship Id="rId165" Type="http://schemas.openxmlformats.org/officeDocument/2006/relationships/hyperlink" Target="https://www.3gpp.org/ftp/Information/WI_Sheet/CP-242102.zip" TargetMode="External"/><Relationship Id="rId186" Type="http://schemas.openxmlformats.org/officeDocument/2006/relationships/hyperlink" Target="https://www.3gpp.org/ftp/Information/WI_Sheet/SP-240516.zip" TargetMode="External"/><Relationship Id="rId211" Type="http://schemas.openxmlformats.org/officeDocument/2006/relationships/hyperlink" Target="https://www.3gpp.org/ftp/Information/WI_Sheet/CP-243073.zip" TargetMode="External"/><Relationship Id="rId232" Type="http://schemas.openxmlformats.org/officeDocument/2006/relationships/hyperlink" Target="https://www.3gpp.org/ftp/Information/WI_Sheet/SP-250816.zip" TargetMode="External"/><Relationship Id="rId27" Type="http://schemas.openxmlformats.org/officeDocument/2006/relationships/hyperlink" Target="https://www.3gpp.org/ftp/Information/WI_Sheet/SP-241386.zip" TargetMode="External"/><Relationship Id="rId48" Type="http://schemas.openxmlformats.org/officeDocument/2006/relationships/hyperlink" Target="https://www.3gpp.org/ftp/Information/WI_Sheet/SP-241390.zip" TargetMode="External"/><Relationship Id="rId69" Type="http://schemas.openxmlformats.org/officeDocument/2006/relationships/hyperlink" Target="https://www.3gpp.org/ftp/Information/WI_Sheet/SP-240492.zip" TargetMode="External"/><Relationship Id="rId113" Type="http://schemas.openxmlformats.org/officeDocument/2006/relationships/hyperlink" Target="https://www.3gpp.org/ftp/Information/WI_Sheet/SP-241327.zip" TargetMode="External"/><Relationship Id="rId134" Type="http://schemas.openxmlformats.org/officeDocument/2006/relationships/hyperlink" Target="https://www.3gpp.org/ftp/Information/WI_Sheet/SP-250360.zip" TargetMode="External"/><Relationship Id="rId80" Type="http://schemas.openxmlformats.org/officeDocument/2006/relationships/hyperlink" Target="https://www.3gpp.org/ftp/Information/WI_Sheet/SP-241694.zip" TargetMode="External"/><Relationship Id="rId155" Type="http://schemas.openxmlformats.org/officeDocument/2006/relationships/hyperlink" Target="https://www.3gpp.org/ftp/Information/WI_Sheet/SP-240490.zip" TargetMode="External"/><Relationship Id="rId176" Type="http://schemas.openxmlformats.org/officeDocument/2006/relationships/hyperlink" Target="https://www.3gpp.org/ftp/Information/WI_Sheet/SP-251262.zip" TargetMode="External"/><Relationship Id="rId197" Type="http://schemas.openxmlformats.org/officeDocument/2006/relationships/hyperlink" Target="https://www.3gpp.org/ftp/Information/WI_Sheet/SP-251194.zip" TargetMode="External"/><Relationship Id="rId201" Type="http://schemas.openxmlformats.org/officeDocument/2006/relationships/hyperlink" Target="https://www.3gpp.org/ftp/Information/WI_Sheet/CP-252243.zip" TargetMode="External"/><Relationship Id="rId222" Type="http://schemas.openxmlformats.org/officeDocument/2006/relationships/hyperlink" Target="https://www.3gpp.org/ftp/Information/WI_Sheet/CP-241284.zip" TargetMode="External"/><Relationship Id="rId243" Type="http://schemas.openxmlformats.org/officeDocument/2006/relationships/hyperlink" Target="https://www.3gpp.org/ftp/Information/WI_Sheet/SP-25011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7</TotalTime>
  <Pages>6</Pages>
  <Words>6945</Words>
  <Characters>40771</Characters>
  <Application>Microsoft Office Word</Application>
  <DocSecurity>0</DocSecurity>
  <Lines>1315</Lines>
  <Paragraphs>1037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46679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Alain Sultan</cp:lastModifiedBy>
  <cp:revision>2</cp:revision>
  <dcterms:created xsi:type="dcterms:W3CDTF">2026-02-27T17:14:00Z</dcterms:created>
  <dcterms:modified xsi:type="dcterms:W3CDTF">2026-02-27T17:14:00Z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