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024C8A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C54D23">
        <w:rPr>
          <w:rFonts w:cs="Arial"/>
          <w:b/>
          <w:sz w:val="24"/>
          <w:szCs w:val="24"/>
        </w:rPr>
        <w:t>46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FD1998C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54D23">
        <w:rPr>
          <w:rFonts w:cs="Arial"/>
          <w:b/>
          <w:bCs/>
        </w:rPr>
        <w:t>SA WG2 agreed CRs for eUEPO (Rel-19)</w:t>
      </w:r>
    </w:p>
    <w:p w14:paraId="519C34A0" w14:textId="1BF14F6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C54D23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54D23" w:rsidRPr="00E6100C" w14:paraId="1C456B7C" w14:textId="77777777" w:rsidTr="00065ACC">
        <w:tc>
          <w:tcPr>
            <w:tcW w:w="774" w:type="dxa"/>
          </w:tcPr>
          <w:p w14:paraId="69C3E55E" w14:textId="217E079D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433260" w14:textId="7AF6DADD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5214</w:t>
            </w:r>
          </w:p>
        </w:tc>
        <w:tc>
          <w:tcPr>
            <w:tcW w:w="251" w:type="dxa"/>
          </w:tcPr>
          <w:p w14:paraId="7BF03D93" w14:textId="6B373F67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41883AA5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223E98E5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Awareness of URSP Rule Enforcement - 23.502</w:t>
            </w:r>
          </w:p>
        </w:tc>
        <w:tc>
          <w:tcPr>
            <w:tcW w:w="284" w:type="dxa"/>
          </w:tcPr>
          <w:p w14:paraId="3C4E15BA" w14:textId="567C5192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A5239B5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3F7CD5A2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331C6B83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S2-2501206</w:t>
            </w:r>
          </w:p>
        </w:tc>
        <w:tc>
          <w:tcPr>
            <w:tcW w:w="1134" w:type="dxa"/>
          </w:tcPr>
          <w:p w14:paraId="2EA37F8B" w14:textId="64555B40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Oracle, Verizon, Ericsson, Deutsche Telekom</w:t>
            </w:r>
          </w:p>
        </w:tc>
        <w:tc>
          <w:tcPr>
            <w:tcW w:w="1276" w:type="dxa"/>
          </w:tcPr>
          <w:p w14:paraId="5160B6A9" w14:textId="399A9E36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064C4FF5" w14:textId="7BB45009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4.16.16.2, 4.16.16.3</w:t>
            </w:r>
          </w:p>
        </w:tc>
        <w:tc>
          <w:tcPr>
            <w:tcW w:w="283" w:type="dxa"/>
          </w:tcPr>
          <w:p w14:paraId="38A42652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4F6F61FA" w:rsidR="00C54D23" w:rsidRDefault="00C54D23" w:rsidP="00C54D23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  <w:tr w:rsidR="00C54D23" w:rsidRPr="00E6100C" w14:paraId="1B6B39B5" w14:textId="77777777" w:rsidTr="00065ACC">
        <w:tc>
          <w:tcPr>
            <w:tcW w:w="774" w:type="dxa"/>
          </w:tcPr>
          <w:p w14:paraId="1A509073" w14:textId="7B91A30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FC246C0" w14:textId="1D2922CF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5215</w:t>
            </w:r>
          </w:p>
        </w:tc>
        <w:tc>
          <w:tcPr>
            <w:tcW w:w="251" w:type="dxa"/>
          </w:tcPr>
          <w:p w14:paraId="7B20E559" w14:textId="4E29270E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80B90FA" w14:textId="1BCC255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EC59439" w14:textId="01C171F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Awareness of URSP Rule Enforcement - 23.502</w:t>
            </w:r>
          </w:p>
        </w:tc>
        <w:tc>
          <w:tcPr>
            <w:tcW w:w="284" w:type="dxa"/>
          </w:tcPr>
          <w:p w14:paraId="6CD41A88" w14:textId="753DF821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00ACCB8" w14:textId="6564FD4E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95C6551" w14:textId="6E5678B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8A7B04A" w14:textId="06620D74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S2-2501207</w:t>
            </w:r>
          </w:p>
        </w:tc>
        <w:tc>
          <w:tcPr>
            <w:tcW w:w="1134" w:type="dxa"/>
          </w:tcPr>
          <w:p w14:paraId="6422D4E2" w14:textId="7AAAD01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Oracle, Verizon, Ericsson, Deutsche Telekom</w:t>
            </w:r>
          </w:p>
        </w:tc>
        <w:tc>
          <w:tcPr>
            <w:tcW w:w="1276" w:type="dxa"/>
          </w:tcPr>
          <w:p w14:paraId="274DBF50" w14:textId="05FED27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6CB13867" w14:textId="1BDDB2E5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4.16.16.2, 4.16.16.3</w:t>
            </w:r>
          </w:p>
        </w:tc>
        <w:tc>
          <w:tcPr>
            <w:tcW w:w="283" w:type="dxa"/>
          </w:tcPr>
          <w:p w14:paraId="65CDA72D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D934895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65450CC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BAC85B0" w14:textId="2324B87C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4919A24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0D30B74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  <w:tr w:rsidR="00C54D23" w:rsidRPr="00E6100C" w14:paraId="1E26EBCB" w14:textId="77777777" w:rsidTr="00065ACC">
        <w:tc>
          <w:tcPr>
            <w:tcW w:w="774" w:type="dxa"/>
          </w:tcPr>
          <w:p w14:paraId="5397C09F" w14:textId="563082A4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FC56BF3" w14:textId="1E10BAC0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1314</w:t>
            </w:r>
          </w:p>
        </w:tc>
        <w:tc>
          <w:tcPr>
            <w:tcW w:w="251" w:type="dxa"/>
          </w:tcPr>
          <w:p w14:paraId="53CB4176" w14:textId="02D9242E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379B3332" w14:textId="5F4DB6A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807CB25" w14:textId="4365ED02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Awareness of URSP Rule Enforcement - 23.503</w:t>
            </w:r>
          </w:p>
        </w:tc>
        <w:tc>
          <w:tcPr>
            <w:tcW w:w="284" w:type="dxa"/>
          </w:tcPr>
          <w:p w14:paraId="3E093D4F" w14:textId="38422E42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381C4A3" w14:textId="5DF56D3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46158E3" w14:textId="2B6BF5F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59BD4BB" w14:textId="67C86297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S2-2501204</w:t>
            </w:r>
          </w:p>
        </w:tc>
        <w:tc>
          <w:tcPr>
            <w:tcW w:w="1134" w:type="dxa"/>
          </w:tcPr>
          <w:p w14:paraId="063CE2BA" w14:textId="0D7B34D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Oracle, Verizon, Ericsson, Deutsche Telekom</w:t>
            </w:r>
          </w:p>
        </w:tc>
        <w:tc>
          <w:tcPr>
            <w:tcW w:w="1276" w:type="dxa"/>
          </w:tcPr>
          <w:p w14:paraId="68D2B669" w14:textId="4AA6EAD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76ACC6DD" w14:textId="008CA9B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6.1.3.5, 6.6.2.4, 6.1.3.18</w:t>
            </w:r>
          </w:p>
        </w:tc>
        <w:tc>
          <w:tcPr>
            <w:tcW w:w="283" w:type="dxa"/>
          </w:tcPr>
          <w:p w14:paraId="5D55FBA1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A32655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02525B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1E7834" w14:textId="2F581A11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BF62235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C8B1164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  <w:tr w:rsidR="00C54D23" w:rsidRPr="00E6100C" w14:paraId="063139F5" w14:textId="77777777" w:rsidTr="00065ACC">
        <w:tc>
          <w:tcPr>
            <w:tcW w:w="774" w:type="dxa"/>
          </w:tcPr>
          <w:p w14:paraId="6511B4C2" w14:textId="29892EE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350704F" w14:textId="0ED9A8B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1315</w:t>
            </w:r>
          </w:p>
        </w:tc>
        <w:tc>
          <w:tcPr>
            <w:tcW w:w="251" w:type="dxa"/>
          </w:tcPr>
          <w:p w14:paraId="6FF16DDF" w14:textId="4F2A48E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C1108DD" w14:textId="243C7AC6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48DBBB5" w14:textId="3F3ECD21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to Awareness of URSP Rule Enforcement - 23.503</w:t>
            </w:r>
          </w:p>
        </w:tc>
        <w:tc>
          <w:tcPr>
            <w:tcW w:w="284" w:type="dxa"/>
          </w:tcPr>
          <w:p w14:paraId="5C66FC26" w14:textId="6750449A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5E41F22" w14:textId="0D64AB14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B8B59AE" w14:textId="6A03DDA7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BFC4BA4" w14:textId="315B4322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S2-2501205</w:t>
            </w:r>
          </w:p>
        </w:tc>
        <w:tc>
          <w:tcPr>
            <w:tcW w:w="1134" w:type="dxa"/>
          </w:tcPr>
          <w:p w14:paraId="58EEADD7" w14:textId="152B45AC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Oracle, Verizon, Ericsson, Deutsche Telekom</w:t>
            </w:r>
          </w:p>
        </w:tc>
        <w:tc>
          <w:tcPr>
            <w:tcW w:w="1276" w:type="dxa"/>
          </w:tcPr>
          <w:p w14:paraId="578FF416" w14:textId="381C948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4893C7CF" w14:textId="3B7BC07C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6.1.3.5, 6.6.2.4, 6.1.3.18</w:t>
            </w:r>
          </w:p>
        </w:tc>
        <w:tc>
          <w:tcPr>
            <w:tcW w:w="283" w:type="dxa"/>
          </w:tcPr>
          <w:p w14:paraId="6865258A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B5E1B11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4411F49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5A11A1" w14:textId="1594380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7632CB9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B789E0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  <w:tr w:rsidR="00C54D23" w:rsidRPr="00E6100C" w14:paraId="38D2DA54" w14:textId="77777777" w:rsidTr="00065ACC">
        <w:tc>
          <w:tcPr>
            <w:tcW w:w="774" w:type="dxa"/>
          </w:tcPr>
          <w:p w14:paraId="75CE39E6" w14:textId="0C0EA7FA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0390111D" w14:textId="294EE50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1481</w:t>
            </w:r>
          </w:p>
        </w:tc>
        <w:tc>
          <w:tcPr>
            <w:tcW w:w="251" w:type="dxa"/>
          </w:tcPr>
          <w:p w14:paraId="48ED3005" w14:textId="52B53B1F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E580948" w14:textId="0DA9FE97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2268E45A" w14:textId="4D9890AA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URSP Guidelines updates of GSMA</w:t>
            </w:r>
          </w:p>
        </w:tc>
        <w:tc>
          <w:tcPr>
            <w:tcW w:w="284" w:type="dxa"/>
          </w:tcPr>
          <w:p w14:paraId="2D0D1854" w14:textId="70F2B13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A6B1ADE" w14:textId="29861EB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9F29403" w14:textId="19553D1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A24F701" w14:textId="7615FA7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S2-2500562</w:t>
            </w:r>
          </w:p>
        </w:tc>
        <w:tc>
          <w:tcPr>
            <w:tcW w:w="1134" w:type="dxa"/>
          </w:tcPr>
          <w:p w14:paraId="5724B8E1" w14:textId="44378AC4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36D56F93" w14:textId="21D356B3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35261A18" w14:textId="43B1CE2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6.6.2.1, 2</w:t>
            </w:r>
          </w:p>
        </w:tc>
        <w:tc>
          <w:tcPr>
            <w:tcW w:w="283" w:type="dxa"/>
          </w:tcPr>
          <w:p w14:paraId="11C3CD55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A8FBB7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0CD5A0C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1044B89" w14:textId="173F29DB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CD2A40F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7EC8C66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  <w:tr w:rsidR="00C54D23" w:rsidRPr="00E6100C" w14:paraId="7A2D477E" w14:textId="77777777" w:rsidTr="00065ACC">
        <w:tc>
          <w:tcPr>
            <w:tcW w:w="774" w:type="dxa"/>
          </w:tcPr>
          <w:p w14:paraId="263276E5" w14:textId="361CABDA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907FD0A" w14:textId="04F9A670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1484</w:t>
            </w:r>
          </w:p>
        </w:tc>
        <w:tc>
          <w:tcPr>
            <w:tcW w:w="251" w:type="dxa"/>
          </w:tcPr>
          <w:p w14:paraId="42835E45" w14:textId="7872BAC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4C45DCD" w14:textId="64753971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C4F480E" w14:textId="00297E5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URSP Guidelines updates of GSMA</w:t>
            </w:r>
          </w:p>
        </w:tc>
        <w:tc>
          <w:tcPr>
            <w:tcW w:w="284" w:type="dxa"/>
          </w:tcPr>
          <w:p w14:paraId="488C1EF9" w14:textId="52E0A4B9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28D00C9" w14:textId="0F1C343D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664000D" w14:textId="480CC0A8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562D52E" w14:textId="2C47C539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S2-2500584</w:t>
            </w:r>
          </w:p>
        </w:tc>
        <w:tc>
          <w:tcPr>
            <w:tcW w:w="1134" w:type="dxa"/>
          </w:tcPr>
          <w:p w14:paraId="2B99131D" w14:textId="5865ED87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2A7F0B5D" w14:textId="59563B5E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eUEPO</w:t>
            </w:r>
          </w:p>
        </w:tc>
        <w:tc>
          <w:tcPr>
            <w:tcW w:w="1134" w:type="dxa"/>
          </w:tcPr>
          <w:p w14:paraId="66E3C1BB" w14:textId="5C30717E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6.6.2.1, 2</w:t>
            </w:r>
          </w:p>
        </w:tc>
        <w:tc>
          <w:tcPr>
            <w:tcW w:w="283" w:type="dxa"/>
          </w:tcPr>
          <w:p w14:paraId="4A8BFFB2" w14:textId="77777777" w:rsidR="00C54D23" w:rsidRPr="00E6100C" w:rsidRDefault="00C54D23" w:rsidP="00C54D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DD248E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9D05411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8361360" w14:textId="497EE1A3" w:rsidR="00C54D23" w:rsidRPr="00B374EF" w:rsidRDefault="00C54D23" w:rsidP="00C54D23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D9225CF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AC17188" w14:textId="77777777" w:rsidR="00C54D23" w:rsidRDefault="00C54D23" w:rsidP="00C54D23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4D2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