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7BDC002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C93FEC">
        <w:rPr>
          <w:rFonts w:cs="Arial"/>
          <w:b/>
          <w:sz w:val="24"/>
          <w:szCs w:val="24"/>
        </w:rPr>
        <w:t>30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31B16A2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93FEC">
        <w:rPr>
          <w:rFonts w:cs="Arial"/>
          <w:b/>
          <w:bCs/>
        </w:rPr>
        <w:t>SA WG2 agreed CRs for ID_UAS (Rel-17, Rel-18, Rel-19)</w:t>
      </w:r>
    </w:p>
    <w:p w14:paraId="519C34A0" w14:textId="66816915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C93FEC">
        <w:rPr>
          <w:rFonts w:cs="Arial"/>
          <w:b/>
          <w:bCs/>
        </w:rPr>
        <w:t>17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A3B74EC" w14:textId="77777777" w:rsidR="00C93FEC" w:rsidRDefault="00C93FEC" w:rsidP="00C93FEC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C93FEC" w:rsidRPr="00E6100C" w14:paraId="42935E69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46014ACA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3A9F050B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019152CA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3F21B00D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A6BC40F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34D3084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34B1338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122D07F7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497402E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986206C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9967E70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D7D7929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19DF801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4401D98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0ABC4B41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749FB9D4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2EA8E337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0218FB9" w14:textId="77777777" w:rsidR="00C93FEC" w:rsidRPr="00E6100C" w:rsidRDefault="00C93FEC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C93FEC" w:rsidRPr="00E6100C" w14:paraId="0A0BEE38" w14:textId="77777777" w:rsidTr="00065ACC">
        <w:tc>
          <w:tcPr>
            <w:tcW w:w="774" w:type="dxa"/>
          </w:tcPr>
          <w:p w14:paraId="2A99B072" w14:textId="11E68455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6512D822" w14:textId="7674C5AE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0157</w:t>
            </w:r>
          </w:p>
        </w:tc>
        <w:tc>
          <w:tcPr>
            <w:tcW w:w="251" w:type="dxa"/>
          </w:tcPr>
          <w:p w14:paraId="1EFA7E93" w14:textId="768B3053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0AD6884D" w14:textId="5E4C64D7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693" w:type="dxa"/>
          </w:tcPr>
          <w:p w14:paraId="63379C9B" w14:textId="39B64620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Removing ENs for clean-up</w:t>
            </w:r>
          </w:p>
        </w:tc>
        <w:tc>
          <w:tcPr>
            <w:tcW w:w="284" w:type="dxa"/>
          </w:tcPr>
          <w:p w14:paraId="677FCDB5" w14:textId="2AF5EC39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708" w:type="dxa"/>
          </w:tcPr>
          <w:p w14:paraId="2D038C12" w14:textId="7AB8A78F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17.8.0</w:t>
            </w:r>
          </w:p>
        </w:tc>
        <w:tc>
          <w:tcPr>
            <w:tcW w:w="851" w:type="dxa"/>
          </w:tcPr>
          <w:p w14:paraId="7C2156EB" w14:textId="56F5C3F5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610610C" w14:textId="0B70472C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S2-2500392</w:t>
            </w:r>
          </w:p>
        </w:tc>
        <w:tc>
          <w:tcPr>
            <w:tcW w:w="1134" w:type="dxa"/>
          </w:tcPr>
          <w:p w14:paraId="5D67BD95" w14:textId="26B5DFF7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6FE0EE1E" w14:textId="69BA498B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ID_UAS</w:t>
            </w:r>
          </w:p>
        </w:tc>
        <w:tc>
          <w:tcPr>
            <w:tcW w:w="1134" w:type="dxa"/>
          </w:tcPr>
          <w:p w14:paraId="231BF1CE" w14:textId="7B65D87A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4.4.3, 5.1</w:t>
            </w:r>
          </w:p>
        </w:tc>
        <w:tc>
          <w:tcPr>
            <w:tcW w:w="283" w:type="dxa"/>
          </w:tcPr>
          <w:p w14:paraId="02183DE3" w14:textId="77777777" w:rsidR="00C93FEC" w:rsidRPr="00E6100C" w:rsidRDefault="00C93FEC" w:rsidP="00C93F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0ADCF7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6CBF614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9AC41E6" w14:textId="0D2EAF71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3068C5EF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E7E3033" w14:textId="530D43E9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</w:tr>
      <w:tr w:rsidR="00C93FEC" w:rsidRPr="00E6100C" w14:paraId="7C511456" w14:textId="77777777" w:rsidTr="00065ACC">
        <w:tc>
          <w:tcPr>
            <w:tcW w:w="774" w:type="dxa"/>
          </w:tcPr>
          <w:p w14:paraId="41E548DC" w14:textId="4D861516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1428F5DE" w14:textId="2BE3D1EC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0158</w:t>
            </w:r>
          </w:p>
        </w:tc>
        <w:tc>
          <w:tcPr>
            <w:tcW w:w="251" w:type="dxa"/>
          </w:tcPr>
          <w:p w14:paraId="026D063E" w14:textId="5DF917E9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B951BAB" w14:textId="381722EE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25329DF" w14:textId="6AA3E3C4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Removing ENs for clean-up</w:t>
            </w:r>
          </w:p>
        </w:tc>
        <w:tc>
          <w:tcPr>
            <w:tcW w:w="284" w:type="dxa"/>
          </w:tcPr>
          <w:p w14:paraId="1B7A03B7" w14:textId="2C65D835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32ED43B2" w14:textId="5A242259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18.3.0</w:t>
            </w:r>
          </w:p>
        </w:tc>
        <w:tc>
          <w:tcPr>
            <w:tcW w:w="851" w:type="dxa"/>
          </w:tcPr>
          <w:p w14:paraId="534AD0B1" w14:textId="374699E8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834E5A6" w14:textId="2A8B3080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S2-2500393</w:t>
            </w:r>
          </w:p>
        </w:tc>
        <w:tc>
          <w:tcPr>
            <w:tcW w:w="1134" w:type="dxa"/>
          </w:tcPr>
          <w:p w14:paraId="205AF8DC" w14:textId="38D06276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5D09C498" w14:textId="2D5E190B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ID_UAS</w:t>
            </w:r>
          </w:p>
        </w:tc>
        <w:tc>
          <w:tcPr>
            <w:tcW w:w="1134" w:type="dxa"/>
          </w:tcPr>
          <w:p w14:paraId="5AC7EFA8" w14:textId="0DF37C1D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4.4.3, 5.1</w:t>
            </w:r>
          </w:p>
        </w:tc>
        <w:tc>
          <w:tcPr>
            <w:tcW w:w="283" w:type="dxa"/>
          </w:tcPr>
          <w:p w14:paraId="4341E436" w14:textId="77777777" w:rsidR="00C93FEC" w:rsidRPr="00E6100C" w:rsidRDefault="00C93FEC" w:rsidP="00C93F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1DCBFD6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CB854E1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69CF0EF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2DD3FFAE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9047D8B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</w:tr>
      <w:tr w:rsidR="00C93FEC" w:rsidRPr="00E6100C" w14:paraId="6A73B6E6" w14:textId="77777777" w:rsidTr="00065ACC">
        <w:tc>
          <w:tcPr>
            <w:tcW w:w="774" w:type="dxa"/>
          </w:tcPr>
          <w:p w14:paraId="0FD3DC0F" w14:textId="743C9588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4DADF09C" w14:textId="53416589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0159</w:t>
            </w:r>
          </w:p>
        </w:tc>
        <w:tc>
          <w:tcPr>
            <w:tcW w:w="251" w:type="dxa"/>
          </w:tcPr>
          <w:p w14:paraId="24F45D40" w14:textId="0EE11E9A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DAA2C27" w14:textId="6D5FA7A6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46CAE16" w14:textId="09AF83DE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Removing ENs for clean-up</w:t>
            </w:r>
          </w:p>
        </w:tc>
        <w:tc>
          <w:tcPr>
            <w:tcW w:w="284" w:type="dxa"/>
          </w:tcPr>
          <w:p w14:paraId="285F3445" w14:textId="2D62992B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7651055" w14:textId="3A9ABEF8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B3081D8" w14:textId="5D9CFA59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EF203B2" w14:textId="6A3D0265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S2-2500394</w:t>
            </w:r>
          </w:p>
        </w:tc>
        <w:tc>
          <w:tcPr>
            <w:tcW w:w="1134" w:type="dxa"/>
          </w:tcPr>
          <w:p w14:paraId="2584C7C4" w14:textId="4191C345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71F066AB" w14:textId="0FFCFB19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ID_UAS</w:t>
            </w:r>
          </w:p>
        </w:tc>
        <w:tc>
          <w:tcPr>
            <w:tcW w:w="1134" w:type="dxa"/>
          </w:tcPr>
          <w:p w14:paraId="2E9F9E5D" w14:textId="77399711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4.4.3, 5.1</w:t>
            </w:r>
          </w:p>
        </w:tc>
        <w:tc>
          <w:tcPr>
            <w:tcW w:w="283" w:type="dxa"/>
          </w:tcPr>
          <w:p w14:paraId="3C8B3385" w14:textId="77777777" w:rsidR="00C93FEC" w:rsidRPr="00E6100C" w:rsidRDefault="00C93FEC" w:rsidP="00C93F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3445812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FF393D1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E7A7445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2ACB4F83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4B62343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</w:tr>
      <w:tr w:rsidR="00C93FEC" w:rsidRPr="00E6100C" w14:paraId="661C222E" w14:textId="77777777" w:rsidTr="00065ACC">
        <w:tc>
          <w:tcPr>
            <w:tcW w:w="774" w:type="dxa"/>
          </w:tcPr>
          <w:p w14:paraId="7B5F3E1C" w14:textId="60582CA1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0FDEA14D" w14:textId="31B5083D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251" w:type="dxa"/>
          </w:tcPr>
          <w:p w14:paraId="6ADEB474" w14:textId="0909C748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CBDA9CB" w14:textId="572ED4B2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2693" w:type="dxa"/>
          </w:tcPr>
          <w:p w14:paraId="1327C111" w14:textId="3AA28BB4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Unsubscribing from the UUAA-related notifications</w:t>
            </w:r>
          </w:p>
        </w:tc>
        <w:tc>
          <w:tcPr>
            <w:tcW w:w="284" w:type="dxa"/>
          </w:tcPr>
          <w:p w14:paraId="77266770" w14:textId="08D64678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75B31B8" w14:textId="1F5A2769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17.8.0</w:t>
            </w:r>
          </w:p>
        </w:tc>
        <w:tc>
          <w:tcPr>
            <w:tcW w:w="851" w:type="dxa"/>
          </w:tcPr>
          <w:p w14:paraId="208F2767" w14:textId="60A6BB5D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EE75FCE" w14:textId="776EBEEA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S2-2502335</w:t>
            </w:r>
          </w:p>
        </w:tc>
        <w:tc>
          <w:tcPr>
            <w:tcW w:w="1134" w:type="dxa"/>
          </w:tcPr>
          <w:p w14:paraId="7D531CF3" w14:textId="6E9F18EE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788AA28A" w14:textId="688C6176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ID_UAS</w:t>
            </w:r>
          </w:p>
        </w:tc>
        <w:tc>
          <w:tcPr>
            <w:tcW w:w="1134" w:type="dxa"/>
          </w:tcPr>
          <w:p w14:paraId="798A8988" w14:textId="6C83E792" w:rsidR="00C93FEC" w:rsidRPr="00B374EF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4.4.1.1.2.1, 4.4.1.2.2.1, 5.2.2.2, 5.2.3.2</w:t>
            </w:r>
          </w:p>
        </w:tc>
        <w:tc>
          <w:tcPr>
            <w:tcW w:w="283" w:type="dxa"/>
          </w:tcPr>
          <w:p w14:paraId="52CB1AEB" w14:textId="77777777" w:rsidR="00C93FEC" w:rsidRPr="00E6100C" w:rsidRDefault="00C93FEC" w:rsidP="00C93F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4D49498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556248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8A866E8" w14:textId="1B57C7F9" w:rsidR="00C93FEC" w:rsidRDefault="00C93FEC" w:rsidP="00C93FEC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F80AAC6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243542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</w:tr>
      <w:tr w:rsidR="00C93FEC" w:rsidRPr="00E6100C" w14:paraId="09FF32F9" w14:textId="77777777" w:rsidTr="00065ACC">
        <w:tc>
          <w:tcPr>
            <w:tcW w:w="774" w:type="dxa"/>
          </w:tcPr>
          <w:p w14:paraId="0C365DF6" w14:textId="1E531D73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1CBF6216" w14:textId="759D97F2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0183</w:t>
            </w:r>
          </w:p>
        </w:tc>
        <w:tc>
          <w:tcPr>
            <w:tcW w:w="251" w:type="dxa"/>
          </w:tcPr>
          <w:p w14:paraId="7522B6E9" w14:textId="39DB1095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FD00F71" w14:textId="2417ECBD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7BED3332" w14:textId="44E1C283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Unsubscribing from the UUAA-related notifications</w:t>
            </w:r>
          </w:p>
        </w:tc>
        <w:tc>
          <w:tcPr>
            <w:tcW w:w="284" w:type="dxa"/>
          </w:tcPr>
          <w:p w14:paraId="55D1FA80" w14:textId="23EFE9BE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7383EBB8" w14:textId="45E6E2CF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18.3.0</w:t>
            </w:r>
          </w:p>
        </w:tc>
        <w:tc>
          <w:tcPr>
            <w:tcW w:w="851" w:type="dxa"/>
          </w:tcPr>
          <w:p w14:paraId="26F6EF47" w14:textId="4597EF4C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A462CF7" w14:textId="70C4171D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S2-2502336</w:t>
            </w:r>
          </w:p>
        </w:tc>
        <w:tc>
          <w:tcPr>
            <w:tcW w:w="1134" w:type="dxa"/>
          </w:tcPr>
          <w:p w14:paraId="2137E616" w14:textId="2DB7B1F1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7882921C" w14:textId="7B322E82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ID_UAS</w:t>
            </w:r>
          </w:p>
        </w:tc>
        <w:tc>
          <w:tcPr>
            <w:tcW w:w="1134" w:type="dxa"/>
          </w:tcPr>
          <w:p w14:paraId="442C3E3F" w14:textId="4F2F27C3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4.4.1.1.2.1, 4.4.1.2.2.1, 5.2.2.2, 5.2.3.2</w:t>
            </w:r>
          </w:p>
        </w:tc>
        <w:tc>
          <w:tcPr>
            <w:tcW w:w="283" w:type="dxa"/>
          </w:tcPr>
          <w:p w14:paraId="705CDD50" w14:textId="77777777" w:rsidR="00C93FEC" w:rsidRPr="00E6100C" w:rsidRDefault="00C93FEC" w:rsidP="00C93F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5A32B84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FC93EB2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6770109" w14:textId="5F154B77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E6FB652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EB251F7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</w:tr>
      <w:tr w:rsidR="00C93FEC" w:rsidRPr="00E6100C" w14:paraId="457274A9" w14:textId="77777777" w:rsidTr="00065ACC">
        <w:tc>
          <w:tcPr>
            <w:tcW w:w="774" w:type="dxa"/>
          </w:tcPr>
          <w:p w14:paraId="203A9DD1" w14:textId="52F2610B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03C517D9" w14:textId="3781C12F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0184</w:t>
            </w:r>
          </w:p>
        </w:tc>
        <w:tc>
          <w:tcPr>
            <w:tcW w:w="251" w:type="dxa"/>
          </w:tcPr>
          <w:p w14:paraId="3B3086CC" w14:textId="07DCE7EB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FB004F8" w14:textId="40B9CC8E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EBB7529" w14:textId="32E9478B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Unsubscribing from the UUAA-related notifications</w:t>
            </w:r>
          </w:p>
        </w:tc>
        <w:tc>
          <w:tcPr>
            <w:tcW w:w="284" w:type="dxa"/>
          </w:tcPr>
          <w:p w14:paraId="688A8247" w14:textId="3A6A5ED0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24B4DC93" w14:textId="1DC417B3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497EB3C4" w14:textId="06CDE21B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CC3412B" w14:textId="2367E281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S2-2502337</w:t>
            </w:r>
          </w:p>
        </w:tc>
        <w:tc>
          <w:tcPr>
            <w:tcW w:w="1134" w:type="dxa"/>
          </w:tcPr>
          <w:p w14:paraId="09A7D5BB" w14:textId="63692748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06BF28E0" w14:textId="5414ECBE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ID_UAS</w:t>
            </w:r>
          </w:p>
        </w:tc>
        <w:tc>
          <w:tcPr>
            <w:tcW w:w="1134" w:type="dxa"/>
          </w:tcPr>
          <w:p w14:paraId="6E8FC6DB" w14:textId="41CB0AF7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4.4.1.1.2.1, 4.4.1.2.2.1, 5.2.2.2, 5.2.3.2</w:t>
            </w:r>
          </w:p>
        </w:tc>
        <w:tc>
          <w:tcPr>
            <w:tcW w:w="283" w:type="dxa"/>
          </w:tcPr>
          <w:p w14:paraId="1CCCA337" w14:textId="77777777" w:rsidR="00C93FEC" w:rsidRPr="00E6100C" w:rsidRDefault="00C93FEC" w:rsidP="00C93F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9E3EEF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EE13B60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1AFC917" w14:textId="25708CAF" w:rsidR="00C93FEC" w:rsidRPr="00F970E0" w:rsidRDefault="00C93FEC" w:rsidP="00C93FEC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FC22A75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6E39FB3" w14:textId="77777777" w:rsidR="00C93FEC" w:rsidRDefault="00C93FEC" w:rsidP="00C93FEC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C93FEC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7</cp:revision>
  <dcterms:created xsi:type="dcterms:W3CDTF">2024-09-02T08:49:00Z</dcterms:created>
  <dcterms:modified xsi:type="dcterms:W3CDTF">2025-02-28T13:09:00Z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