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D53BA" w14:textId="4D360482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92363">
        <w:rPr>
          <w:b/>
          <w:bCs/>
          <w:i/>
          <w:noProof/>
          <w:sz w:val="28"/>
        </w:rPr>
        <w:t>SP-231417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4260A5" w14:paraId="0515EEDE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5F8B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084A45" w14:textId="77777777" w:rsidR="004260A5" w:rsidRDefault="004260A5" w:rsidP="004A40BE">
            <w:pPr>
              <w:pStyle w:val="TAC"/>
            </w:pPr>
          </w:p>
        </w:tc>
      </w:tr>
      <w:tr w:rsidR="004260A5" w14:paraId="04AE3E36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362899" w14:textId="77777777" w:rsidR="004260A5" w:rsidRDefault="004D0CC4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45C06D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8165A" w14:textId="77777777" w:rsidR="004260A5" w:rsidRDefault="00475E26" w:rsidP="004A40BE">
            <w:pPr>
              <w:pStyle w:val="TAC"/>
            </w:pPr>
            <w:r>
              <w:t>X</w:t>
            </w: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BEE9B3A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577A7E1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F0B9CE9" w14:textId="5CDCE6A9" w:rsidR="008835FC" w:rsidRDefault="00443065" w:rsidP="00A10539">
            <w:pPr>
              <w:pStyle w:val="TAL"/>
            </w:pPr>
            <w:r>
              <w:t>FS_</w:t>
            </w:r>
            <w:r>
              <w:rPr>
                <w:lang w:eastAsia="zh-CN"/>
              </w:rPr>
              <w:t>AIML_MGT</w:t>
            </w:r>
          </w:p>
        </w:tc>
        <w:tc>
          <w:tcPr>
            <w:tcW w:w="1101" w:type="dxa"/>
          </w:tcPr>
          <w:p w14:paraId="4B8F5C7A" w14:textId="77777777" w:rsidR="008835FC" w:rsidRDefault="00443065" w:rsidP="00A10539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55DB993F" w14:textId="77777777" w:rsidR="008835FC" w:rsidRDefault="00443065" w:rsidP="00A10539">
            <w:pPr>
              <w:pStyle w:val="TAL"/>
            </w:pPr>
            <w:r w:rsidRPr="0005672B">
              <w:t>940039</w:t>
            </w:r>
          </w:p>
        </w:tc>
        <w:tc>
          <w:tcPr>
            <w:tcW w:w="7011" w:type="dxa"/>
          </w:tcPr>
          <w:p w14:paraId="6492F96D" w14:textId="77777777" w:rsidR="008835FC" w:rsidRPr="00443065" w:rsidRDefault="0044306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43065">
              <w:rPr>
                <w:rFonts w:ascii="Arial" w:eastAsia="SimSun" w:hAnsi="Arial"/>
                <w:sz w:val="18"/>
                <w:szCs w:val="20"/>
                <w:lang w:val="en-GB"/>
              </w:rPr>
              <w:t>Study on AI/ML management</w:t>
            </w:r>
          </w:p>
        </w:tc>
      </w:tr>
      <w:tr w:rsidR="006F657D" w14:paraId="30617677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A70686A" w14:textId="77777777" w:rsidR="006F657D" w:rsidRDefault="006F657D" w:rsidP="00A10539">
            <w:pPr>
              <w:pStyle w:val="TAL"/>
            </w:pPr>
          </w:p>
        </w:tc>
        <w:tc>
          <w:tcPr>
            <w:tcW w:w="1101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101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7011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127"/>
        <w:gridCol w:w="4086"/>
        <w:tblGridChange w:id="1">
          <w:tblGrid>
            <w:gridCol w:w="1101"/>
            <w:gridCol w:w="5127"/>
            <w:gridCol w:w="4086"/>
          </w:tblGrid>
        </w:tblGridChange>
      </w:tblGrid>
      <w:tr w:rsidR="008835FC" w14:paraId="21F20DB5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0F06B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27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86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A40E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5127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4086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E6114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101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5127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4086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A40E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5127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4086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A40E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4D819E8" w14:textId="77777777" w:rsidR="00E61143" w:rsidRPr="00B638A3" w:rsidRDefault="00E61143" w:rsidP="00E61143">
            <w:pPr>
              <w:pStyle w:val="TAL"/>
            </w:pPr>
            <w:proofErr w:type="spellStart"/>
            <w:r w:rsidRPr="00B638A3">
              <w:t>xxxxxx</w:t>
            </w:r>
            <w:proofErr w:type="spellEnd"/>
          </w:p>
        </w:tc>
        <w:tc>
          <w:tcPr>
            <w:tcW w:w="5127" w:type="dxa"/>
          </w:tcPr>
          <w:p w14:paraId="2166D2D1" w14:textId="77777777" w:rsidR="00E61143" w:rsidRPr="00B638A3" w:rsidRDefault="00E61143" w:rsidP="00E61143">
            <w:pPr>
              <w:pStyle w:val="TAL"/>
            </w:pPr>
            <w:r w:rsidRPr="00B638A3">
              <w:t>AI (Artificial Intelligence)/ML (Machine Learning) for Air interface</w:t>
            </w:r>
          </w:p>
        </w:tc>
        <w:tc>
          <w:tcPr>
            <w:tcW w:w="4086" w:type="dxa"/>
          </w:tcPr>
          <w:p w14:paraId="00B26762" w14:textId="77777777" w:rsidR="00E61143" w:rsidRPr="00B638A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638A3">
              <w:rPr>
                <w:rFonts w:ascii="Arial" w:eastAsia="SimSun" w:hAnsi="Arial"/>
                <w:sz w:val="18"/>
                <w:szCs w:val="20"/>
                <w:lang w:val="en-GB"/>
              </w:rPr>
              <w:t>Rel-19 AI/ML in NG-RAN for Air interface to be managed</w:t>
            </w:r>
          </w:p>
        </w:tc>
      </w:tr>
      <w:tr w:rsidR="00E61143" w14:paraId="7BAA06B0" w14:textId="77777777" w:rsidTr="004A40E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1F514CC3" w14:textId="77777777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5127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4086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>
        <w:tblPrEx>
          <w:tblCellMar>
            <w:top w:w="0" w:type="dxa"/>
            <w:bottom w:w="0" w:type="dxa"/>
          </w:tblCellMar>
        </w:tblPrEx>
        <w:tc>
          <w:tcPr>
            <w:tcW w:w="1101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5127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4086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>
        <w:tblPrEx>
          <w:tblCellMar>
            <w:top w:w="0" w:type="dxa"/>
            <w:bottom w:w="0" w:type="dxa"/>
          </w:tblCellMar>
        </w:tblPrEx>
        <w:tc>
          <w:tcPr>
            <w:tcW w:w="1101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5127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4086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>
        <w:tblPrEx>
          <w:tblCellMar>
            <w:top w:w="0" w:type="dxa"/>
            <w:bottom w:w="0" w:type="dxa"/>
          </w:tblCellMar>
        </w:tblPrEx>
        <w:tc>
          <w:tcPr>
            <w:tcW w:w="1101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5127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4086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>
        <w:tblPrEx>
          <w:tblCellMar>
            <w:top w:w="0" w:type="dxa"/>
            <w:bottom w:w="0" w:type="dxa"/>
          </w:tblCellMar>
        </w:tblPrEx>
        <w:tc>
          <w:tcPr>
            <w:tcW w:w="1101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5127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4086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  <w:tr w:rsidR="00E61143" w14:paraId="217F937C" w14:textId="77777777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17446E42" w14:textId="77777777" w:rsidR="00E61143" w:rsidRPr="00B638A3" w:rsidRDefault="00E61143" w:rsidP="00E61143">
            <w:pPr>
              <w:pStyle w:val="TAL"/>
              <w:rPr>
                <w:b/>
                <w:lang w:val="en-US"/>
              </w:rPr>
            </w:pPr>
            <w:proofErr w:type="spellStart"/>
            <w:r w:rsidRPr="00B638A3">
              <w:t>xxxxxx</w:t>
            </w:r>
            <w:proofErr w:type="spellEnd"/>
          </w:p>
        </w:tc>
        <w:tc>
          <w:tcPr>
            <w:tcW w:w="5127" w:type="dxa"/>
          </w:tcPr>
          <w:p w14:paraId="3746A881" w14:textId="77777777" w:rsidR="00E61143" w:rsidRPr="00B638A3" w:rsidRDefault="00E61143" w:rsidP="00E61143">
            <w:pPr>
              <w:pStyle w:val="TAL"/>
            </w:pPr>
            <w:r w:rsidRPr="00B638A3">
              <w:t>Study on Core Network Enhanced Support for Artificial Intelligence (AI)/Machine Learning (ML)</w:t>
            </w:r>
          </w:p>
        </w:tc>
        <w:tc>
          <w:tcPr>
            <w:tcW w:w="4086" w:type="dxa"/>
          </w:tcPr>
          <w:p w14:paraId="2CBB1E21" w14:textId="77777777" w:rsidR="00E61143" w:rsidRPr="00B638A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638A3">
              <w:rPr>
                <w:rFonts w:ascii="Arial" w:eastAsia="SimSun" w:hAnsi="Arial"/>
                <w:sz w:val="18"/>
                <w:szCs w:val="20"/>
                <w:lang w:val="en-GB"/>
              </w:rPr>
              <w:t>Rel-19 SA2 Study on Core Network Enhanced Support for Artificial Intelligence (AI)/Machine Learning (ML)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7F0679F5" w14:textId="77777777" w:rsidR="001A47DC" w:rsidRPr="00520B0A" w:rsidRDefault="001A47DC" w:rsidP="0064090B">
      <w:r w:rsidRPr="00520B0A">
        <w:t>RAN1</w:t>
      </w:r>
      <w:r w:rsidR="008D22E3" w:rsidRPr="00520B0A">
        <w:t xml:space="preserve"> </w:t>
      </w:r>
      <w:r w:rsidR="00986526" w:rsidRPr="00520B0A">
        <w:t>has studied AI/ML for Air interface in Rel-18</w:t>
      </w:r>
      <w:r w:rsidR="00C06064" w:rsidRPr="00520B0A">
        <w:t xml:space="preserve"> which covers 3 use cases - CSI feedback, Beam management and UE positioning, and is planning the normative work for Rel-19. </w:t>
      </w:r>
    </w:p>
    <w:p w14:paraId="3681B0A1" w14:textId="77777777" w:rsidR="00BB43E5" w:rsidRDefault="001A47DC" w:rsidP="0064090B">
      <w:r w:rsidRPr="00520B0A">
        <w:t>RAN2</w:t>
      </w:r>
      <w:r w:rsidR="008D22E3" w:rsidRPr="00520B0A">
        <w:t xml:space="preserve"> is planning the</w:t>
      </w:r>
      <w:r w:rsidR="002D6DDF" w:rsidRPr="00520B0A">
        <w:t xml:space="preserve"> study on AI/ML assisted </w:t>
      </w:r>
      <w:r w:rsidR="008D22E3" w:rsidRPr="00520B0A">
        <w:t>mobility</w:t>
      </w:r>
      <w:r w:rsidR="002D6DDF" w:rsidRPr="00520B0A">
        <w:t xml:space="preserve"> optimization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77777777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 and the potential Rel-19 enhancements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137A94D1" w14:textId="77777777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4</w:t>
      </w:r>
      <w:r w:rsidRPr="00606E3A">
        <w:t>.</w:t>
      </w:r>
      <w:r w:rsidR="00532181" w:rsidRPr="00606E3A">
        <w:tab/>
        <w:t>AI/ML for Air interface (RAN1</w:t>
      </w:r>
      <w:r w:rsidR="00B906B1" w:rsidRPr="00606E3A">
        <w:t>, Rel-18 SID 940084 and the potential Rel-19 WID</w:t>
      </w:r>
      <w:r w:rsidR="00532181" w:rsidRPr="00606E3A">
        <w:t>)</w:t>
      </w:r>
      <w:r w:rsidR="00B906B1" w:rsidRPr="00606E3A">
        <w:t>.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lastRenderedPageBreak/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77777777" w:rsidR="00465640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B638A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B638A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B638A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77777777" w:rsidR="00F36126" w:rsidRDefault="00F36126" w:rsidP="009A2F8B">
            <w:r>
              <w:t>0.4</w:t>
            </w:r>
          </w:p>
        </w:tc>
        <w:tc>
          <w:tcPr>
            <w:tcW w:w="1522" w:type="dxa"/>
          </w:tcPr>
          <w:p w14:paraId="49552FCD" w14:textId="77777777" w:rsidR="00F36126" w:rsidRDefault="00F36126" w:rsidP="009A2F8B">
            <w:r>
              <w:t>0.3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B638A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B638A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190FD89A" w14:textId="77777777" w:rsidTr="00B638A3">
        <w:tc>
          <w:tcPr>
            <w:tcW w:w="1579" w:type="dxa"/>
            <w:shd w:val="clear" w:color="auto" w:fill="auto"/>
          </w:tcPr>
          <w:p w14:paraId="39DC06B2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4</w:t>
            </w:r>
          </w:p>
        </w:tc>
        <w:tc>
          <w:tcPr>
            <w:tcW w:w="1488" w:type="dxa"/>
            <w:shd w:val="clear" w:color="auto" w:fill="auto"/>
          </w:tcPr>
          <w:p w14:paraId="48F9A79D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2CA020C8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6165DF8" w14:textId="77777777" w:rsidR="00F36126" w:rsidRPr="00DE7EF7" w:rsidRDefault="00F36126" w:rsidP="00F36126">
            <w:r>
              <w:t>RAN1</w:t>
            </w:r>
          </w:p>
        </w:tc>
        <w:tc>
          <w:tcPr>
            <w:tcW w:w="1720" w:type="dxa"/>
          </w:tcPr>
          <w:p w14:paraId="731FA73E" w14:textId="77777777" w:rsidR="00F36126" w:rsidRPr="00DE7EF7" w:rsidRDefault="00F36126" w:rsidP="00F36126">
            <w:r>
              <w:t>No</w:t>
            </w:r>
          </w:p>
        </w:tc>
        <w:tc>
          <w:tcPr>
            <w:tcW w:w="1736" w:type="dxa"/>
          </w:tcPr>
          <w:p w14:paraId="205FDF8D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B638A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B638A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B638A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77777777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A2F8B">
        <w:rPr>
          <w:b/>
          <w:bCs/>
        </w:rPr>
        <w:t>5</w:t>
      </w:r>
    </w:p>
    <w:p w14:paraId="54592794" w14:textId="77777777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9A2F8B">
        <w:rPr>
          <w:b/>
          <w:bCs/>
        </w:rPr>
        <w:t>4</w:t>
      </w:r>
      <w:r w:rsidR="006D5EC9">
        <w:rPr>
          <w:b/>
          <w:bCs/>
        </w:rPr>
        <w:t>.5</w:t>
      </w:r>
    </w:p>
    <w:p w14:paraId="7B503333" w14:textId="77777777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9A2F8B">
        <w:rPr>
          <w:b/>
          <w:bCs/>
        </w:rPr>
        <w:t>9</w:t>
      </w:r>
      <w:r w:rsidR="0027080C">
        <w:rPr>
          <w:b/>
          <w:bCs/>
        </w:rPr>
        <w:t>.</w:t>
      </w:r>
      <w:r w:rsidR="002D2572">
        <w:rPr>
          <w:b/>
          <w:bCs/>
        </w:rPr>
        <w:t>5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77777777" w:rsidR="009F7B67" w:rsidRPr="006C2E80" w:rsidRDefault="009F7B67" w:rsidP="009F7B67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5C0ED69E" w14:textId="77777777" w:rsidR="009F7B67" w:rsidRPr="006C2E80" w:rsidRDefault="009F7B67" w:rsidP="009F7B67">
            <w:pPr>
              <w:pStyle w:val="Guidance"/>
              <w:spacing w:after="0"/>
            </w:pPr>
            <w:r>
              <w:t>28.9xx</w:t>
            </w:r>
          </w:p>
        </w:tc>
        <w:tc>
          <w:tcPr>
            <w:tcW w:w="2409" w:type="dxa"/>
          </w:tcPr>
          <w:p w14:paraId="404C4636" w14:textId="77777777" w:rsidR="009F7B67" w:rsidRPr="006C2E80" w:rsidRDefault="009F7B67" w:rsidP="009F7B67">
            <w:pPr>
              <w:pStyle w:val="Guidance"/>
              <w:spacing w:after="0"/>
            </w:pPr>
            <w:r w:rsidRPr="00EE3F2A">
              <w:t>Study on Artificial Intelligence/Machine Learning (AI/ 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492E6527" w14:textId="77777777" w:rsidR="009F7B67" w:rsidRPr="007F2221" w:rsidRDefault="009F7B67" w:rsidP="009F7B67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13EB535A" w14:textId="77777777" w:rsidR="009F7B67" w:rsidRPr="006C2E80" w:rsidRDefault="009F7B67" w:rsidP="009F7B67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5E9506D" w14:textId="77777777" w:rsidR="009F7B67" w:rsidRPr="007F2221" w:rsidRDefault="009F7B67" w:rsidP="009F7B67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22BF504C" w14:textId="77777777" w:rsidR="009F7B67" w:rsidRPr="006C2E80" w:rsidRDefault="009F7B67" w:rsidP="009F7B67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  <w:tr w:rsidR="00EE3F2A" w:rsidRPr="00251D80" w14:paraId="75298554" w14:textId="77777777">
        <w:trPr>
          <w:cantSplit/>
          <w:jc w:val="center"/>
        </w:trPr>
        <w:tc>
          <w:tcPr>
            <w:tcW w:w="1617" w:type="dxa"/>
          </w:tcPr>
          <w:p w14:paraId="5CDB7669" w14:textId="77777777" w:rsidR="00EE3F2A" w:rsidRPr="00FF3F0C" w:rsidRDefault="00EE3F2A">
            <w:pPr>
              <w:pStyle w:val="TAL"/>
            </w:pPr>
          </w:p>
        </w:tc>
        <w:tc>
          <w:tcPr>
            <w:tcW w:w="1134" w:type="dxa"/>
          </w:tcPr>
          <w:p w14:paraId="6A5A7328" w14:textId="77777777" w:rsidR="00EE3F2A" w:rsidRPr="00251D80" w:rsidRDefault="00EE3F2A">
            <w:pPr>
              <w:pStyle w:val="TAL"/>
            </w:pPr>
          </w:p>
        </w:tc>
        <w:tc>
          <w:tcPr>
            <w:tcW w:w="2409" w:type="dxa"/>
          </w:tcPr>
          <w:p w14:paraId="2B00BDA5" w14:textId="77777777" w:rsidR="00EE3F2A" w:rsidRPr="00251D80" w:rsidRDefault="00EE3F2A">
            <w:pPr>
              <w:pStyle w:val="TAL"/>
            </w:pPr>
          </w:p>
        </w:tc>
        <w:tc>
          <w:tcPr>
            <w:tcW w:w="993" w:type="dxa"/>
          </w:tcPr>
          <w:p w14:paraId="56781CEF" w14:textId="77777777" w:rsidR="00EE3F2A" w:rsidRPr="00251D80" w:rsidRDefault="00EE3F2A">
            <w:pPr>
              <w:pStyle w:val="TAL"/>
            </w:pPr>
          </w:p>
        </w:tc>
        <w:tc>
          <w:tcPr>
            <w:tcW w:w="1074" w:type="dxa"/>
          </w:tcPr>
          <w:p w14:paraId="58FAED4A" w14:textId="77777777" w:rsidR="00EE3F2A" w:rsidRPr="00251D80" w:rsidRDefault="00EE3F2A">
            <w:pPr>
              <w:pStyle w:val="TAL"/>
            </w:pPr>
          </w:p>
        </w:tc>
        <w:tc>
          <w:tcPr>
            <w:tcW w:w="2186" w:type="dxa"/>
          </w:tcPr>
          <w:p w14:paraId="2D6E2260" w14:textId="77777777" w:rsidR="00EE3F2A" w:rsidRPr="00251D80" w:rsidRDefault="00EE3F2A">
            <w:pPr>
              <w:pStyle w:val="TAL"/>
            </w:pPr>
          </w:p>
        </w:tc>
      </w:tr>
    </w:tbl>
    <w:p w14:paraId="54ECDA28" w14:textId="77777777" w:rsidR="0095018F" w:rsidRDefault="0095018F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1CC7999" w14:textId="77777777" w:rsidR="00ED0108" w:rsidRDefault="00ED0108" w:rsidP="00ED0108">
      <w:pPr>
        <w:ind w:left="414" w:firstLine="720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Cooperate with </w:t>
      </w:r>
      <w:r w:rsidR="006D49FA">
        <w:rPr>
          <w:rFonts w:eastAsia="Calibri"/>
          <w:lang w:val="en-US"/>
        </w:rPr>
        <w:t xml:space="preserve">SA1, SA2, SA3, </w:t>
      </w:r>
      <w:r w:rsidR="00C84872">
        <w:rPr>
          <w:rFonts w:eastAsia="Calibri"/>
          <w:lang w:val="en-US"/>
        </w:rPr>
        <w:t xml:space="preserve">SA6, </w:t>
      </w:r>
      <w:r w:rsidR="006D49FA">
        <w:rPr>
          <w:rFonts w:eastAsia="Calibri"/>
          <w:lang w:val="en-US"/>
        </w:rPr>
        <w:t>RAN1, RAN2,</w:t>
      </w:r>
      <w:r w:rsidR="008E06C8">
        <w:rPr>
          <w:rFonts w:eastAsia="Calibri"/>
          <w:lang w:val="en-US"/>
        </w:rPr>
        <w:t xml:space="preserve"> RAN3,</w:t>
      </w:r>
      <w:r w:rsidR="006D49FA">
        <w:rPr>
          <w:rFonts w:eastAsia="Calibri"/>
          <w:lang w:val="en-US"/>
        </w:rPr>
        <w:t xml:space="preserve"> LFN ONAP, and ORAN </w:t>
      </w:r>
      <w:r>
        <w:rPr>
          <w:rFonts w:eastAsia="Calibri"/>
          <w:lang w:val="en-US"/>
        </w:rPr>
        <w:t>where needed.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1F7889" w:rsidP="001F7889">
            <w:pPr>
              <w:pStyle w:val="TAL"/>
            </w:pPr>
            <w:hyperlink r:id="rId11" w:history="1">
              <w:r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72BCD" w14:textId="77777777" w:rsidR="00903371" w:rsidRDefault="00903371">
      <w:r>
        <w:separator/>
      </w:r>
    </w:p>
  </w:endnote>
  <w:endnote w:type="continuationSeparator" w:id="0">
    <w:p w14:paraId="1E8CFB39" w14:textId="77777777" w:rsidR="00903371" w:rsidRDefault="0090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5350" w14:textId="77777777" w:rsidR="00903371" w:rsidRDefault="00903371">
      <w:r>
        <w:separator/>
      </w:r>
    </w:p>
  </w:footnote>
  <w:footnote w:type="continuationSeparator" w:id="0">
    <w:p w14:paraId="2A8780FF" w14:textId="77777777" w:rsidR="00903371" w:rsidRDefault="00903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8846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8948899">
    <w:abstractNumId w:val="10"/>
  </w:num>
  <w:num w:numId="3" w16cid:durableId="1484548260">
    <w:abstractNumId w:val="8"/>
  </w:num>
  <w:num w:numId="4" w16cid:durableId="510796534">
    <w:abstractNumId w:val="5"/>
  </w:num>
  <w:num w:numId="5" w16cid:durableId="27032437">
    <w:abstractNumId w:val="16"/>
  </w:num>
  <w:num w:numId="6" w16cid:durableId="74593651">
    <w:abstractNumId w:val="14"/>
  </w:num>
  <w:num w:numId="7" w16cid:durableId="1192494664">
    <w:abstractNumId w:val="4"/>
  </w:num>
  <w:num w:numId="8" w16cid:durableId="396513194">
    <w:abstractNumId w:val="13"/>
  </w:num>
  <w:num w:numId="9" w16cid:durableId="81146005">
    <w:abstractNumId w:val="3"/>
  </w:num>
  <w:num w:numId="10" w16cid:durableId="2113351249">
    <w:abstractNumId w:val="7"/>
  </w:num>
  <w:num w:numId="11" w16cid:durableId="569268853">
    <w:abstractNumId w:val="15"/>
  </w:num>
  <w:num w:numId="12" w16cid:durableId="159204284">
    <w:abstractNumId w:val="9"/>
  </w:num>
  <w:num w:numId="13" w16cid:durableId="1116097095">
    <w:abstractNumId w:val="12"/>
  </w:num>
  <w:num w:numId="14" w16cid:durableId="1005283533">
    <w:abstractNumId w:val="6"/>
  </w:num>
  <w:num w:numId="15" w16cid:durableId="1567032318">
    <w:abstractNumId w:val="1"/>
  </w:num>
  <w:num w:numId="16" w16cid:durableId="1768235687">
    <w:abstractNumId w:val="11"/>
  </w:num>
  <w:num w:numId="17" w16cid:durableId="302927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427F"/>
    <w:rsid w:val="0024786B"/>
    <w:rsid w:val="00251903"/>
    <w:rsid w:val="00251A5E"/>
    <w:rsid w:val="00251D80"/>
    <w:rsid w:val="00254FB5"/>
    <w:rsid w:val="00262576"/>
    <w:rsid w:val="002640E5"/>
    <w:rsid w:val="0026436F"/>
    <w:rsid w:val="0026606E"/>
    <w:rsid w:val="0027080C"/>
    <w:rsid w:val="00271647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801AA"/>
    <w:rsid w:val="00481346"/>
    <w:rsid w:val="0048267C"/>
    <w:rsid w:val="004876B9"/>
    <w:rsid w:val="00492363"/>
    <w:rsid w:val="00493A79"/>
    <w:rsid w:val="0049572B"/>
    <w:rsid w:val="00495840"/>
    <w:rsid w:val="004A40BE"/>
    <w:rsid w:val="004A40E6"/>
    <w:rsid w:val="004A68C6"/>
    <w:rsid w:val="004A6A60"/>
    <w:rsid w:val="004B36F0"/>
    <w:rsid w:val="004B520A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3F29"/>
    <w:rsid w:val="005167ED"/>
    <w:rsid w:val="00517F0E"/>
    <w:rsid w:val="00520B0A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5217"/>
    <w:rsid w:val="0064090B"/>
    <w:rsid w:val="006418C6"/>
    <w:rsid w:val="00641ED8"/>
    <w:rsid w:val="006436B8"/>
    <w:rsid w:val="00651058"/>
    <w:rsid w:val="00652D0E"/>
    <w:rsid w:val="00653B3B"/>
    <w:rsid w:val="00653F5E"/>
    <w:rsid w:val="00654893"/>
    <w:rsid w:val="00654BB6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61C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3371"/>
    <w:rsid w:val="00904E9D"/>
    <w:rsid w:val="00910009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CFF"/>
    <w:rsid w:val="00A035E3"/>
    <w:rsid w:val="00A05375"/>
    <w:rsid w:val="00A05403"/>
    <w:rsid w:val="00A07D4C"/>
    <w:rsid w:val="00A10539"/>
    <w:rsid w:val="00A11C1B"/>
    <w:rsid w:val="00A15763"/>
    <w:rsid w:val="00A15D62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CB"/>
    <w:rsid w:val="00E4506B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21F1"/>
    <w:rsid w:val="00F94422"/>
    <w:rsid w:val="00F95252"/>
    <w:rsid w:val="00FA2C71"/>
    <w:rsid w:val="00FA514D"/>
    <w:rsid w:val="00FB127E"/>
    <w:rsid w:val="00FB35B4"/>
    <w:rsid w:val="00FB4078"/>
    <w:rsid w:val="00FC0804"/>
    <w:rsid w:val="00FC2E5D"/>
    <w:rsid w:val="00FC3B6D"/>
    <w:rsid w:val="00FC3CFD"/>
    <w:rsid w:val="00FC465F"/>
    <w:rsid w:val="00FD2BBD"/>
    <w:rsid w:val="00FD3A4E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semiHidden/>
    <w:rsid w:val="00617E2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7E25"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DD3E8-FAD7-41B7-A643-08E5A9D5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9636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2</cp:revision>
  <cp:lastPrinted>2000-02-29T10:31:00Z</cp:lastPrinted>
  <dcterms:created xsi:type="dcterms:W3CDTF">2023-12-01T10:59:00Z</dcterms:created>
  <dcterms:modified xsi:type="dcterms:W3CDTF">2023-12-01T10:59:00Z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(3)cwMoKAw6axqhPoSxJtPwCGZrJ37le0MGZft6EO3a92nWgQ2Rg71b10A4IUTeTA2ydkDdbX91_x000d_
CTxQiT+qYeh1I96mWyKrKzYBxv5XSZTIJd8DNQfExoXOxxB/HfZ8tqVy4QHmPMgOflTEb3+F_x000d_
1YBWZMzhIqtYfabNpm00uMyidf2kI7e3gQ1Zl/hjwaJFUr+Yhh6SQybRrCDUrwgGRxKW13uK_x000d_
ktgohQ/x8Pc8Cte/8g</vt:lpwstr>
  </property>
  <property fmtid="{D5CDD505-2E9C-101B-9397-08002B2CF9AE}" pid="10" name="_2015_ms_pID_7253431">
    <vt:lpwstr>CQPnR+gf1hBR9KgZjag4aVwmAlO1Qmr55uYKJbHKfdrlh4tcfOfHCC_x000d_
cPVjw3OX8fBZLIHa0NT+5Nal+BiMUp6YKa63wtO/W/Epw3jrGuIEThXKSS2XSZqnH1gttKlK_x000d_
64OA6T+E9X0TV5gKPkML9rChL5NRf8KrxH0nyu7qeytBehE+8q8eZ5f0etDBheevuQ5o+vWl_x000d_
dRSwj33HEpemn3AaOTXLMpt9cJkdfJnJ3h5T</vt:lpwstr>
  </property>
  <property fmtid="{D5CDD505-2E9C-101B-9397-08002B2CF9AE}" pid="11" name="_2015_ms_pID_7253432">
    <vt:lpwstr>Dw==</vt:lpwstr>
  </property>
</Properties>
</file>