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BBA32" w14:textId="03D9C386" w:rsidR="006656B6" w:rsidRDefault="006656B6" w:rsidP="006656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8B5A1A" w:rsidRPr="008B5A1A">
        <w:rPr>
          <w:b/>
          <w:bCs/>
          <w:i/>
          <w:iCs/>
          <w:sz w:val="24"/>
          <w:szCs w:val="24"/>
        </w:rPr>
        <w:t>R5s250</w:t>
      </w:r>
      <w:r w:rsidR="00FD5E1D">
        <w:rPr>
          <w:b/>
          <w:bCs/>
          <w:i/>
          <w:iCs/>
          <w:sz w:val="24"/>
          <w:szCs w:val="24"/>
        </w:rPr>
        <w:t>499</w:t>
      </w:r>
    </w:p>
    <w:p w14:paraId="1A2316BD" w14:textId="77777777" w:rsidR="006656B6" w:rsidRDefault="006656B6" w:rsidP="006656B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56B6" w14:paraId="67F4F562" w14:textId="77777777" w:rsidTr="000D0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C0CD4" w14:textId="77777777" w:rsidR="006656B6" w:rsidRDefault="006656B6" w:rsidP="000D0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656B6" w14:paraId="50B1FFCE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69EAC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6B6" w14:paraId="7D45CE8D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AF5B1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62B0229C" w14:textId="77777777" w:rsidTr="000D09DB">
        <w:tc>
          <w:tcPr>
            <w:tcW w:w="142" w:type="dxa"/>
            <w:tcBorders>
              <w:left w:val="single" w:sz="4" w:space="0" w:color="auto"/>
            </w:tcBorders>
          </w:tcPr>
          <w:p w14:paraId="7A11F194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6DAC6F" w14:textId="77777777" w:rsidR="006656B6" w:rsidRPr="00410371" w:rsidRDefault="006656B6" w:rsidP="000D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37CE6EF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B412AD" w14:textId="1AE55429" w:rsidR="006656B6" w:rsidRPr="00410371" w:rsidRDefault="006656B6" w:rsidP="000D09D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FD5E1D">
                <w:rPr>
                  <w:b/>
                  <w:noProof/>
                  <w:sz w:val="28"/>
                </w:rPr>
                <w:t>780</w:t>
              </w:r>
            </w:fldSimple>
          </w:p>
        </w:tc>
        <w:tc>
          <w:tcPr>
            <w:tcW w:w="709" w:type="dxa"/>
          </w:tcPr>
          <w:p w14:paraId="4C3D44FF" w14:textId="77777777" w:rsidR="006656B6" w:rsidRDefault="006656B6" w:rsidP="000D09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CD5C8" w14:textId="77777777" w:rsidR="006656B6" w:rsidRPr="00410371" w:rsidRDefault="006656B6" w:rsidP="000D0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6F2501E" w14:textId="77777777" w:rsidR="006656B6" w:rsidRDefault="006656B6" w:rsidP="000D09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86F67" w14:textId="1B0CD9AC" w:rsidR="006656B6" w:rsidRPr="00410371" w:rsidRDefault="006656B6" w:rsidP="000D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FD5E1D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D6C0D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3F9A059A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CB149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2B83C806" w14:textId="77777777" w:rsidTr="000D0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5B4BF" w14:textId="77777777" w:rsidR="006656B6" w:rsidRPr="00F25D98" w:rsidRDefault="006656B6" w:rsidP="000D09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56B6" w14:paraId="2320025B" w14:textId="77777777" w:rsidTr="000D09DB">
        <w:tc>
          <w:tcPr>
            <w:tcW w:w="9641" w:type="dxa"/>
            <w:gridSpan w:val="9"/>
          </w:tcPr>
          <w:p w14:paraId="799D505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73481" w14:textId="77777777" w:rsidR="006656B6" w:rsidRDefault="006656B6" w:rsidP="006656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56B6" w14:paraId="22DCE0D9" w14:textId="77777777" w:rsidTr="000D09DB">
        <w:tc>
          <w:tcPr>
            <w:tcW w:w="2835" w:type="dxa"/>
          </w:tcPr>
          <w:p w14:paraId="1575EB5E" w14:textId="77777777" w:rsidR="006656B6" w:rsidRDefault="006656B6" w:rsidP="000D09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D338F5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3CF79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F3BEA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652EE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083FC3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830AB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3FA18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2523D7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AAB456" w14:textId="77777777" w:rsidR="006656B6" w:rsidRDefault="006656B6" w:rsidP="006656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56B6" w14:paraId="15082903" w14:textId="77777777" w:rsidTr="000D09DB">
        <w:tc>
          <w:tcPr>
            <w:tcW w:w="9640" w:type="dxa"/>
            <w:gridSpan w:val="11"/>
          </w:tcPr>
          <w:p w14:paraId="45D4F001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B96" w14:paraId="133CB93A" w14:textId="77777777" w:rsidTr="000D0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1A18FA" w14:textId="77777777" w:rsidR="00FD2B96" w:rsidRDefault="00FD2B96" w:rsidP="00FD2B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1434" w14:textId="56BE71ED" w:rsidR="00FD2B96" w:rsidRDefault="003071BA" w:rsidP="00FD2B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Correction on </w:t>
            </w:r>
            <w:r w:rsidR="00FD2B96">
              <w:rPr>
                <w:rFonts w:cs="Arial"/>
              </w:rPr>
              <w:t>NR NTN</w:t>
            </w:r>
            <w:r w:rsidR="00783100">
              <w:rPr>
                <w:rFonts w:cs="Arial"/>
              </w:rPr>
              <w:t xml:space="preserve"> </w:t>
            </w:r>
            <w:r w:rsidR="00FD2B96" w:rsidRPr="003C4E4F">
              <w:rPr>
                <w:rFonts w:cs="Arial"/>
              </w:rPr>
              <w:t xml:space="preserve">test case </w:t>
            </w:r>
            <w:r w:rsidR="007E0027">
              <w:rPr>
                <w:rFonts w:cs="Arial"/>
              </w:rPr>
              <w:t>6.7.1.</w:t>
            </w:r>
            <w:r w:rsidR="00047814">
              <w:rPr>
                <w:rFonts w:cs="Arial"/>
              </w:rPr>
              <w:t>3</w:t>
            </w:r>
          </w:p>
        </w:tc>
      </w:tr>
      <w:tr w:rsidR="006656B6" w14:paraId="37523EB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1B9AB19A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C1805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25A0D095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693C2C6C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810B71" w14:textId="6176C7BA" w:rsidR="006656B6" w:rsidRDefault="00A115D5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6656B6" w14:paraId="1DFB9A94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256EB880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8CE35" w14:textId="5212D683" w:rsidR="006656B6" w:rsidRDefault="006656B6" w:rsidP="008E5F82">
            <w:pPr>
              <w:pStyle w:val="CRCoverPage"/>
              <w:tabs>
                <w:tab w:val="left" w:pos="2484"/>
              </w:tabs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  <w:r w:rsidR="008E5F82">
              <w:tab/>
            </w:r>
          </w:p>
        </w:tc>
      </w:tr>
      <w:tr w:rsidR="006656B6" w14:paraId="49CADF6E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5865D2A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EC43B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FF7C009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06EA4A31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CFB5C" w14:textId="4818B343" w:rsidR="006656B6" w:rsidRPr="00EA12CF" w:rsidRDefault="00E53D55" w:rsidP="000D09DB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r w:rsidRPr="00E53D55">
              <w:t>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9B3F628" w14:textId="77777777" w:rsidR="006656B6" w:rsidRPr="00EA12CF" w:rsidRDefault="006656B6" w:rsidP="000D09DB">
            <w:pPr>
              <w:pStyle w:val="CRCoverPage"/>
              <w:spacing w:after="0"/>
              <w:ind w:right="100"/>
              <w:rPr>
                <w:noProof/>
                <w:lang w:val="en-I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70810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D3C1C" w14:textId="1DE6F2EB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7E0027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</w:fldSimple>
            <w:r w:rsidR="007E0027">
              <w:rPr>
                <w:noProof/>
              </w:rPr>
              <w:t>2</w:t>
            </w:r>
            <w:r w:rsidR="00047814">
              <w:rPr>
                <w:noProof/>
              </w:rPr>
              <w:t>7</w:t>
            </w:r>
          </w:p>
        </w:tc>
      </w:tr>
      <w:tr w:rsidR="006656B6" w14:paraId="7174AF6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E8EE62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20013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DB8ADA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A87F0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EDEB9C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4B1D46B" w14:textId="77777777" w:rsidTr="000D0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796293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C773BF" w14:textId="15839E93" w:rsidR="006656B6" w:rsidRDefault="003071BA" w:rsidP="000D09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0582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31B97C" w14:textId="77777777" w:rsidR="006656B6" w:rsidRDefault="006656B6" w:rsidP="000D09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5BF8A" w14:textId="77777777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6656B6" w14:paraId="3CA2AED6" w14:textId="77777777" w:rsidTr="000D0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EEB0E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C5E4A" w14:textId="77777777" w:rsidR="006656B6" w:rsidRDefault="006656B6" w:rsidP="000D09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BA0D6E" w14:textId="77777777" w:rsidR="006656B6" w:rsidRDefault="006656B6" w:rsidP="000D09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A218EA" w14:textId="77777777" w:rsidR="006656B6" w:rsidRPr="007C2097" w:rsidRDefault="006656B6" w:rsidP="000D09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56B6" w14:paraId="09211249" w14:textId="77777777" w:rsidTr="000D09DB">
        <w:tc>
          <w:tcPr>
            <w:tcW w:w="1843" w:type="dxa"/>
          </w:tcPr>
          <w:p w14:paraId="481A1BD0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9CCC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71" w14:paraId="2FBA5827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72BE5" w14:textId="5E16B8E9" w:rsidR="00AF3E71" w:rsidRDefault="00AF3E71" w:rsidP="00AF3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25A6C" w14:textId="77777777" w:rsidR="00F77729" w:rsidRDefault="00F77729" w:rsidP="00F77729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UE which has PICs setting with </w:t>
            </w:r>
            <w:r w:rsidRPr="00831FDD">
              <w:rPr>
                <w:rFonts w:eastAsia="SimSun" w:cs="Arial"/>
                <w:lang w:val="en-IN" w:eastAsia="zh-CN"/>
              </w:rPr>
              <w:t>pc_noOf_PDUsSameConnection=</w:t>
            </w:r>
            <w:r>
              <w:rPr>
                <w:rFonts w:eastAsia="SimSun" w:cs="Arial"/>
                <w:lang w:val="en-IN" w:eastAsia="zh-CN"/>
              </w:rPr>
              <w:t>1, will fail this case at step 7-19, as UE will request for PDU sessin establishment request.</w:t>
            </w:r>
          </w:p>
          <w:p w14:paraId="2453D47A" w14:textId="77777777" w:rsidR="00F77729" w:rsidRDefault="00F77729" w:rsidP="00F77729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</w:p>
          <w:p w14:paraId="3F0B0DE2" w14:textId="77777777" w:rsidR="00F77729" w:rsidRPr="008F6111" w:rsidRDefault="00F77729" w:rsidP="00F77729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>#draft proseCR would be raised during RAN5#110 meeting</w:t>
            </w:r>
          </w:p>
          <w:p w14:paraId="77EBE4ED" w14:textId="214F51D0" w:rsidR="00AF3E71" w:rsidRPr="00FD5E1D" w:rsidRDefault="00AF3E71" w:rsidP="00AF3E71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</w:p>
        </w:tc>
      </w:tr>
      <w:tr w:rsidR="00AF3E71" w14:paraId="24F1E69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93FB" w14:textId="77777777" w:rsidR="00AF3E71" w:rsidRDefault="00AF3E71" w:rsidP="00AF3E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DC66B" w14:textId="04CB9F73" w:rsidR="00AF3E71" w:rsidRDefault="00AF3E71" w:rsidP="00AF3E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71" w14:paraId="4B01FA7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80206" w14:textId="0E99245E" w:rsidR="00AF3E71" w:rsidRDefault="00AF3E71" w:rsidP="00AF3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291D8" w14:textId="3B47D372" w:rsidR="00AF3E71" w:rsidRDefault="00C56DF1" w:rsidP="0078310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Add </w:t>
            </w:r>
            <w:r w:rsidR="006C6B02" w:rsidRPr="006C6B02">
              <w:rPr>
                <w:rFonts w:cs="Arial"/>
              </w:rPr>
              <w:t>f_NR5GC_RRC_Idle_Steps16_20</w:t>
            </w:r>
            <w:r w:rsidR="006C6B02">
              <w:rPr>
                <w:rFonts w:cs="Arial"/>
              </w:rPr>
              <w:t xml:space="preserve"> after </w:t>
            </w:r>
            <w:r w:rsidR="006C6B02" w:rsidRPr="006C6B02">
              <w:rPr>
                <w:rFonts w:cs="Arial"/>
              </w:rPr>
              <w:t>f_NR5GC_RRC_Idle_Steps5_15</w:t>
            </w:r>
          </w:p>
        </w:tc>
      </w:tr>
      <w:tr w:rsidR="00EA12CF" w14:paraId="0CD03138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174FA" w14:textId="77777777" w:rsidR="00EA12CF" w:rsidRDefault="00EA12CF" w:rsidP="00EA1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16FF1" w14:textId="77777777" w:rsidR="00EA12CF" w:rsidRDefault="00EA12CF" w:rsidP="00EA1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2CF" w14:paraId="7C9F8B6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CDB75" w14:textId="6A68D1BE" w:rsidR="00EA12CF" w:rsidRDefault="00EA12CF" w:rsidP="00EA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BCE20" w14:textId="4C65CD54" w:rsidR="00EA12CF" w:rsidRDefault="00AF3E71" w:rsidP="00D216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Testcase will fail abnormaly</w:t>
            </w:r>
          </w:p>
        </w:tc>
      </w:tr>
      <w:tr w:rsidR="006656B6" w14:paraId="735637FB" w14:textId="77777777" w:rsidTr="000D09DB">
        <w:tc>
          <w:tcPr>
            <w:tcW w:w="2694" w:type="dxa"/>
            <w:gridSpan w:val="2"/>
          </w:tcPr>
          <w:p w14:paraId="0FB49A5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27319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3715F01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E9756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0A186" w14:textId="60CE65EE" w:rsidR="006656B6" w:rsidRDefault="00AF3E71" w:rsidP="006656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6.7.1.</w:t>
            </w:r>
            <w:r w:rsidR="006C6B02">
              <w:rPr>
                <w:noProof/>
              </w:rPr>
              <w:t>3</w:t>
            </w:r>
            <w:r w:rsidR="006656B6">
              <w:rPr>
                <w:noProof/>
              </w:rPr>
              <w:t>.NR5GC</w:t>
            </w:r>
          </w:p>
        </w:tc>
      </w:tr>
      <w:tr w:rsidR="006656B6" w14:paraId="473AEB56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69496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F158E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07D76BE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1AB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565A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8A854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FE8C5C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5B8A5A" w14:textId="77777777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0C4D0344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2274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A6DEB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AC02" w14:textId="1B799931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EA830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6FCCC" w14:textId="0264B51D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16801495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3036D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71729" w14:textId="38D91C46" w:rsidR="006656B6" w:rsidRDefault="00FD5E1D" w:rsidP="007E002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039F7" w14:textId="3BA80BCA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BAC954E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8A7F4" w14:textId="44D1B20A" w:rsidR="006656B6" w:rsidRDefault="00FD5E1D" w:rsidP="006656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E5C60">
              <w:rPr>
                <w:noProof/>
              </w:rPr>
              <w:t>38.523-1</w:t>
            </w:r>
          </w:p>
        </w:tc>
      </w:tr>
      <w:tr w:rsidR="006656B6" w14:paraId="57B70F6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262E8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942C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FC92" w14:textId="6D01D7D9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03CB0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850900" w14:textId="3EDC10B4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74A5440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CA6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04934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54C6FB4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FAF37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18F65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56B6" w:rsidRPr="008863B9" w14:paraId="7A885599" w14:textId="77777777" w:rsidTr="000D09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368C6" w14:textId="77777777" w:rsidR="006656B6" w:rsidRPr="008863B9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F76FC9" w14:textId="77777777" w:rsidR="006656B6" w:rsidRPr="008863B9" w:rsidRDefault="006656B6" w:rsidP="006656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56B6" w14:paraId="392F5142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8B7C8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F4E66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4320517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3CC11292" w14:textId="77777777" w:rsidR="00996923" w:rsidRDefault="00444FBC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996923">
        <w:rPr>
          <w:rFonts w:cs="Arial"/>
        </w:rPr>
        <w:fldChar w:fldCharType="begin"/>
      </w:r>
      <w:r w:rsidR="00996923">
        <w:rPr>
          <w:rFonts w:cs="Arial"/>
        </w:rPr>
        <w:instrText xml:space="preserve"> TOC \o "1-3" </w:instrText>
      </w:r>
      <w:r w:rsidR="00996923">
        <w:rPr>
          <w:rFonts w:cs="Arial"/>
        </w:rPr>
        <w:fldChar w:fldCharType="separate"/>
      </w:r>
      <w:r w:rsidR="00996923" w:rsidRPr="00901089">
        <w:rPr>
          <w:rFonts w:ascii="Arial" w:hAnsi="Arial" w:cs="Arial"/>
          <w:iCs/>
        </w:rPr>
        <w:t>Table of Contents</w:t>
      </w:r>
      <w:r w:rsidR="00996923">
        <w:tab/>
      </w:r>
      <w:r w:rsidR="00996923">
        <w:fldChar w:fldCharType="begin"/>
      </w:r>
      <w:r w:rsidR="00996923">
        <w:instrText xml:space="preserve"> PAGEREF _Toc193970891 \h </w:instrText>
      </w:r>
      <w:r w:rsidR="00996923">
        <w:fldChar w:fldCharType="separate"/>
      </w:r>
      <w:r w:rsidR="00996923">
        <w:t>2</w:t>
      </w:r>
      <w:r w:rsidR="00996923">
        <w:fldChar w:fldCharType="end"/>
      </w:r>
    </w:p>
    <w:p w14:paraId="55F22E8C" w14:textId="77777777" w:rsidR="00996923" w:rsidRDefault="00996923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_Toc193970892 \h </w:instrText>
      </w:r>
      <w:r>
        <w:fldChar w:fldCharType="separate"/>
      </w:r>
      <w:r>
        <w:t>3</w:t>
      </w:r>
      <w:r>
        <w:fldChar w:fldCharType="end"/>
      </w:r>
    </w:p>
    <w:p w14:paraId="46F0A3F3" w14:textId="1DCD9DD4" w:rsidR="00996923" w:rsidRDefault="00996923" w:rsidP="00996923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</w:p>
    <w:p w14:paraId="18CE7B1E" w14:textId="26AF0E96" w:rsidR="00996923" w:rsidRDefault="00996923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</w:rPr>
        <w:t xml:space="preserve">Corrections required to testcase </w:t>
      </w:r>
      <w:r w:rsidR="00AF3E71">
        <w:rPr>
          <w:rFonts w:cs="Arial"/>
          <w:b/>
        </w:rPr>
        <w:t>6.7.1.</w:t>
      </w:r>
      <w:r w:rsidR="006C6B02">
        <w:rPr>
          <w:rFonts w:cs="Arial"/>
          <w:b/>
        </w:rPr>
        <w:t>3</w:t>
      </w:r>
      <w:r>
        <w:tab/>
      </w:r>
      <w:r>
        <w:fldChar w:fldCharType="begin"/>
      </w:r>
      <w:r>
        <w:instrText xml:space="preserve"> PAGEREF _Toc193970894 \h </w:instrText>
      </w:r>
      <w:r>
        <w:fldChar w:fldCharType="separate"/>
      </w:r>
      <w:r>
        <w:t>4</w:t>
      </w:r>
      <w:r>
        <w:fldChar w:fldCharType="end"/>
      </w:r>
    </w:p>
    <w:p w14:paraId="323A5D6E" w14:textId="7251930F" w:rsidR="00996923" w:rsidRDefault="00996923" w:rsidP="00996923">
      <w:pPr>
        <w:pStyle w:val="TOC2"/>
      </w:pPr>
      <w:r w:rsidRPr="00901089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  <w:color w:val="000000"/>
          <w:lang w:eastAsia="en-GB"/>
        </w:rPr>
        <w:t>Change 1</w:t>
      </w:r>
      <w:r>
        <w:tab/>
      </w:r>
      <w:r w:rsidR="002112F2">
        <w:t>5</w:t>
      </w:r>
    </w:p>
    <w:p w14:paraId="111143E3" w14:textId="6AE3B970" w:rsidR="00EF4CAC" w:rsidRPr="00EF4CAC" w:rsidRDefault="00EF4CAC" w:rsidP="00EF4CAC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</w:p>
    <w:p w14:paraId="3A9B6E2D" w14:textId="66351CF6" w:rsidR="00996923" w:rsidRDefault="00996923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</w:rPr>
        <w:t>References</w:t>
      </w:r>
      <w:r>
        <w:tab/>
      </w:r>
      <w:r w:rsidR="002112F2">
        <w:t>10</w:t>
      </w:r>
    </w:p>
    <w:p w14:paraId="22EC0386" w14:textId="77DE88DD" w:rsidR="00E23B30" w:rsidRPr="00E23B30" w:rsidRDefault="00996923" w:rsidP="00996923">
      <w:pPr>
        <w:pStyle w:val="TOC1"/>
      </w:pPr>
      <w:r>
        <w:rPr>
          <w:rFonts w:cs="Arial"/>
          <w:noProof/>
        </w:rPr>
        <w:fldChar w:fldCharType="end"/>
      </w:r>
    </w:p>
    <w:p w14:paraId="302138F3" w14:textId="2D7069FE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4320518"/>
      <w:r w:rsidRPr="00E12CDE">
        <w:rPr>
          <w:rFonts w:cs="Arial"/>
        </w:rPr>
        <w:lastRenderedPageBreak/>
        <w:t>Overview</w:t>
      </w:r>
      <w:bookmarkEnd w:id="1"/>
      <w:bookmarkEnd w:id="2"/>
    </w:p>
    <w:p w14:paraId="1A7AB5AB" w14:textId="23944227" w:rsidR="00253C97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3" w:name="_Toc122434488"/>
      <w:bookmarkStart w:id="4" w:name="_Toc295288959"/>
      <w:bookmarkStart w:id="5" w:name="_Toc194320519"/>
      <w:r>
        <w:rPr>
          <w:rFonts w:cs="Arial"/>
        </w:rPr>
        <w:t xml:space="preserve">This document lists all the essencial changes needed to correct problems in the TTCN implementation of NR5GC test case </w:t>
      </w:r>
      <w:r w:rsidR="00FC4CFB">
        <w:rPr>
          <w:rFonts w:cs="Arial"/>
        </w:rPr>
        <w:t>6.7.1.2</w:t>
      </w:r>
      <w:r>
        <w:rPr>
          <w:rFonts w:cs="Arial"/>
        </w:rPr>
        <w:t xml:space="preserve"> which is part of the NR5GC test suite in </w:t>
      </w:r>
      <w:r w:rsidRPr="00AA391D">
        <w:rPr>
          <w:rFonts w:cs="Arial"/>
          <w:lang w:val="en-US"/>
        </w:rPr>
        <w:t>iwd-TTCN3-B2024-06_D25wk</w:t>
      </w:r>
      <w:r w:rsidR="00980214">
        <w:rPr>
          <w:rFonts w:cs="Arial"/>
          <w:lang w:val="en-US"/>
        </w:rPr>
        <w:t>38</w:t>
      </w:r>
      <w:r>
        <w:rPr>
          <w:rFonts w:cs="Arial"/>
        </w:rPr>
        <w:t>.</w:t>
      </w:r>
    </w:p>
    <w:p w14:paraId="70982F0B" w14:textId="77777777" w:rsidR="00253C97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1951B59B" w14:textId="47D1A0C9" w:rsidR="00253C97" w:rsidRPr="004F69EA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Narendra Kalahasti</w:t>
      </w:r>
    </w:p>
    <w:p w14:paraId="6EB0B17B" w14:textId="6A2B1126" w:rsidR="00253C97" w:rsidRPr="00F30F52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hyperlink r:id="rId19" w:history="1">
        <w:r w:rsidR="00203F8E" w:rsidRPr="00562348">
          <w:rPr>
            <w:rStyle w:val="Hyperlink"/>
            <w:rFonts w:cs="Arial"/>
            <w:sz w:val="24"/>
            <w:lang w:eastAsia="ja-JP"/>
          </w:rPr>
          <w:t>Narendra.Kalahasti@anritsu.com</w:t>
        </w:r>
      </w:hyperlink>
      <w:r w:rsidRPr="00F30F52">
        <w:rPr>
          <w:rFonts w:cs="Arial"/>
          <w:sz w:val="24"/>
          <w:lang w:eastAsia="ja-JP"/>
        </w:rPr>
        <w:t xml:space="preserve"> </w:t>
      </w:r>
      <w:r w:rsidRPr="00F30F52">
        <w:rPr>
          <w:rFonts w:cs="Arial"/>
          <w:lang w:eastAsia="ja-JP"/>
        </w:rPr>
        <w:tab/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83764882"/>
      <w:bookmarkStart w:id="7" w:name="_Toc194320520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15074A19" w:rsidR="00BB6C5E" w:rsidRPr="00014975" w:rsidRDefault="00702EC6" w:rsidP="00115981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</w:rPr>
              <w:t xml:space="preserve">fl_TC_6_7_1_3_NR5GC_TestBody </w:t>
            </w:r>
            <w:r w:rsidR="00A52393">
              <w:rPr>
                <w:rFonts w:ascii="Arial" w:hAnsi="Arial" w:cs="Arial"/>
                <w:bCs/>
              </w:rPr>
              <w:t>()</w:t>
            </w:r>
          </w:p>
        </w:tc>
      </w:tr>
      <w:tr w:rsidR="00BB6C5E" w:rsidRPr="003A459F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897F524" w14:textId="08CDE986" w:rsidR="006C6B02" w:rsidRDefault="006C6B02" w:rsidP="00783100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UE which has PICs setting with </w:t>
            </w:r>
            <w:r w:rsidRPr="00831FDD">
              <w:rPr>
                <w:rFonts w:eastAsia="SimSun" w:cs="Arial"/>
                <w:lang w:val="en-IN" w:eastAsia="zh-CN"/>
              </w:rPr>
              <w:t>pc_noOf_PDUsSameConnection=</w:t>
            </w:r>
            <w:r>
              <w:rPr>
                <w:rFonts w:eastAsia="SimSun" w:cs="Arial"/>
                <w:lang w:val="en-IN" w:eastAsia="zh-CN"/>
              </w:rPr>
              <w:t>1, will fail this case at step 7-19, as UE will request for PDU sessin establishment request.</w:t>
            </w:r>
          </w:p>
          <w:p w14:paraId="5E846F8D" w14:textId="19B86511" w:rsidR="00E94345" w:rsidRDefault="00E94345" w:rsidP="00783100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</w:p>
          <w:p w14:paraId="520A05C8" w14:textId="0668F070" w:rsidR="00E94345" w:rsidRPr="008F6111" w:rsidRDefault="00E94345" w:rsidP="00783100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>#draft proseCR would be raised during RAN5#110 meeting</w:t>
            </w:r>
          </w:p>
          <w:p w14:paraId="0458A18E" w14:textId="63A892FB" w:rsidR="00C91D28" w:rsidRPr="003A459F" w:rsidRDefault="00C91D28" w:rsidP="00C72FB7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783100" w:rsidRDefault="00BB6C5E" w:rsidP="00115981">
            <w:pPr>
              <w:spacing w:before="40" w:after="40"/>
              <w:rPr>
                <w:rFonts w:ascii="Arial" w:eastAsia="SimSun" w:hAnsi="Arial" w:cs="Arial"/>
                <w:lang w:val="en-IN" w:eastAsia="zh-CN"/>
              </w:rPr>
            </w:pPr>
            <w:r w:rsidRPr="00783100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4212A8DD" w:rsidR="00DE686E" w:rsidRPr="00783100" w:rsidRDefault="006C6B02" w:rsidP="00783100">
            <w:pPr>
              <w:rPr>
                <w:rFonts w:ascii="Arial" w:eastAsia="SimSun" w:hAnsi="Arial" w:cs="Arial"/>
                <w:lang w:val="en-IN" w:eastAsia="zh-CN"/>
              </w:rPr>
            </w:pPr>
            <w:r w:rsidRPr="00783100">
              <w:rPr>
                <w:rFonts w:ascii="Arial" w:eastAsia="SimSun" w:hAnsi="Arial" w:cs="Arial"/>
                <w:lang w:val="en-IN" w:eastAsia="zh-CN"/>
              </w:rPr>
              <w:t>Add f_NR5GC_RRC_Idle_Steps16_20 after f_NR5GC_RRC_Idle_Steps5_15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33566912" w:rsidR="00BB6C5E" w:rsidRPr="000D7399" w:rsidRDefault="000611C7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NTN_Idle_NR5GC</w:t>
            </w:r>
            <w:r w:rsidR="009E379F" w:rsidRPr="009E379F"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  <w:tr w:rsidR="00345495" w:rsidRPr="00E12CDE" w14:paraId="0A4EC418" w14:textId="77777777" w:rsidTr="00115981">
        <w:tc>
          <w:tcPr>
            <w:tcW w:w="1985" w:type="dxa"/>
          </w:tcPr>
          <w:p w14:paraId="27235D42" w14:textId="5BCA12D9" w:rsidR="00345495" w:rsidRPr="00E12CDE" w:rsidRDefault="00345495" w:rsidP="0034549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2BD7C1B" w14:textId="77F19413" w:rsidR="00345495" w:rsidRDefault="00345495" w:rsidP="00345495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345495">
              <w:rPr>
                <w:rFonts w:ascii="Arial" w:hAnsi="Arial"/>
                <w:highlight w:val="cyan"/>
                <w:lang w:eastAsia="zh-CN"/>
              </w:rPr>
              <w:t>Accepted conditional to prose CR agreement at RAN5#</w:t>
            </w:r>
            <w:r>
              <w:rPr>
                <w:rFonts w:ascii="Arial" w:hAnsi="Arial"/>
                <w:highlight w:val="cyan"/>
                <w:lang w:eastAsia="zh-CN"/>
              </w:rPr>
              <w:t>110</w:t>
            </w:r>
            <w:r>
              <w:rPr>
                <w:rFonts w:ascii="Arial" w:hAnsi="Arial"/>
                <w:highlight w:val="cyan"/>
                <w:lang w:eastAsia="zh-CN"/>
              </w:rPr>
              <w:t xml:space="preserve">. </w:t>
            </w:r>
            <w:r w:rsidRPr="00345495">
              <w:rPr>
                <w:rFonts w:ascii="Arial" w:hAnsi="Arial"/>
                <w:highlight w:val="cyan"/>
                <w:lang w:eastAsia="zh-CN"/>
              </w:rPr>
              <w:t>See implementation below.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FA6878F" w14:textId="77777777" w:rsidTr="00115981">
        <w:tc>
          <w:tcPr>
            <w:tcW w:w="9629" w:type="dxa"/>
          </w:tcPr>
          <w:p w14:paraId="65908475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function fl_TC_6_7_1_3_NR5GC_TestBody() runs on NR5GC_PTC</w:t>
            </w:r>
          </w:p>
          <w:p w14:paraId="74366ADF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{</w:t>
            </w:r>
          </w:p>
          <w:p w14:paraId="66AEDC34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  var GMM_MobilityInfo_Type v_GMM_MobilityInfo;</w:t>
            </w:r>
          </w:p>
          <w:p w14:paraId="5D42A602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>---- skip code-----</w:t>
            </w:r>
          </w:p>
          <w:p w14:paraId="60E782E0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  // @siclog "Steps 7-19" siclog@</w:t>
            </w:r>
          </w:p>
          <w:p w14:paraId="2C94B7A6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  // Steps 3 to 15 of the registration procedure described in TS 38.508-1 Table 4.5.2.2-2 are performed on NR Cell 1.</w:t>
            </w:r>
          </w:p>
          <w:p w14:paraId="605620D6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  f_NR_RRCSetup_Def (nr_Cell1); // send RRC Connection Setup on SRB0 (CCCH) and switch on UL grant assignments</w:t>
            </w:r>
          </w:p>
          <w:p w14:paraId="6336A129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  v_ReceivedMsg := f_NR_RRCSetupComplete_Def(nr_Cell1,</w:t>
            </w:r>
          </w:p>
          <w:p w14:paraId="41D17F8E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  <w:r w:rsidRPr="00702EC6">
              <w:rPr>
                <w:rFonts w:ascii="Arial" w:hAnsi="Arial" w:cs="Arial"/>
                <w:bCs/>
              </w:rPr>
              <w:t xml:space="preserve">                                          </w:t>
            </w:r>
            <w:r w:rsidRPr="00702EC6">
              <w:rPr>
                <w:rFonts w:ascii="Arial" w:hAnsi="Arial" w:cs="Arial"/>
                <w:bCs/>
                <w:lang w:val="pt-BR"/>
              </w:rPr>
              <w:t>cr_38508_RRCSetupComplete( tsc_NR_RRC_TI_Def),</w:t>
            </w:r>
          </w:p>
          <w:p w14:paraId="1D174660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  <w:lang w:val="pt-BR"/>
              </w:rPr>
              <w:t xml:space="preserve">                                          </w:t>
            </w:r>
            <w:r w:rsidRPr="00702EC6">
              <w:rPr>
                <w:rFonts w:ascii="Arial" w:hAnsi="Arial" w:cs="Arial"/>
                <w:bCs/>
              </w:rPr>
              <w:t>(tsc_SHT_NoSecurityProtection, tsc_SHT_IntegrityProtected));</w:t>
            </w:r>
          </w:p>
          <w:p w14:paraId="20F397E9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  if (not f_Check_NG_RegistrationReqMsg (v_GMM_MobilityInfo, v_ReceivedMsg.Pdu, Initial_Secure)) {</w:t>
            </w:r>
          </w:p>
          <w:p w14:paraId="3C17809D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    f_NR_SetVerdictFailOrInconc(__FILE__, __LINE__, "Registration Request Message Failed");</w:t>
            </w:r>
          </w:p>
          <w:p w14:paraId="6CADDF00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  }</w:t>
            </w:r>
          </w:p>
          <w:p w14:paraId="6550E647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  f_NR5GC_RRC_Idle_Steps5_15(v_GMM_MobilityInfo, nr_Cell1, v_ReceivedMsg, v_PLMN, TESTMode_OFF);</w:t>
            </w:r>
          </w:p>
          <w:p w14:paraId="6B9F258E" w14:textId="5C0C708D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  </w:t>
            </w:r>
            <w:r w:rsidRPr="00702EC6">
              <w:rPr>
                <w:rFonts w:ascii="Arial" w:hAnsi="Arial" w:cs="Arial"/>
                <w:bCs/>
                <w:highlight w:val="yellow"/>
              </w:rPr>
              <w:t xml:space="preserve">//added </w:t>
            </w:r>
            <w:r>
              <w:rPr>
                <w:rFonts w:ascii="Arial" w:hAnsi="Arial" w:cs="Arial"/>
                <w:bCs/>
                <w:highlight w:val="yellow"/>
              </w:rPr>
              <w:t>h</w:t>
            </w:r>
            <w:r w:rsidRPr="00702EC6">
              <w:rPr>
                <w:rFonts w:ascii="Arial" w:hAnsi="Arial" w:cs="Arial"/>
                <w:bCs/>
                <w:highlight w:val="yellow"/>
              </w:rPr>
              <w:t>ere</w:t>
            </w:r>
          </w:p>
          <w:p w14:paraId="5370AAC7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454673E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  // @siclog "Step 20" siclog@</w:t>
            </w:r>
          </w:p>
          <w:p w14:paraId="55096BEC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  // The SS transmits an RRCRelease message to move to RRC_IDLE state.</w:t>
            </w:r>
          </w:p>
          <w:p w14:paraId="657E11A0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  f_NR_RRCRelease(nr_Cell1);</w:t>
            </w:r>
          </w:p>
          <w:p w14:paraId="30771F9C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5048082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>----skip code---</w:t>
            </w:r>
          </w:p>
          <w:p w14:paraId="78C2D716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04484C7" w14:textId="65C25B5B" w:rsidR="00BB6C5E" w:rsidRPr="00AE1F13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lastRenderedPageBreak/>
              <w:t xml:space="preserve">  } // end of fl_TC_6_7_1_3_NR5GC_TestBody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494E7F6" w14:textId="77777777" w:rsidTr="00115981">
        <w:tc>
          <w:tcPr>
            <w:tcW w:w="9629" w:type="dxa"/>
          </w:tcPr>
          <w:p w14:paraId="4674A33C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function fl_TC_6_7_1_3_NR5GC_TestBody() runs on NR5GC_PTC</w:t>
            </w:r>
          </w:p>
          <w:p w14:paraId="03A70340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{</w:t>
            </w:r>
          </w:p>
          <w:p w14:paraId="3934688C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  var GMM_MobilityInfo_Type v_GMM_MobilityInfo;</w:t>
            </w:r>
          </w:p>
          <w:p w14:paraId="2C14FB9B" w14:textId="3D989DE4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>
              <w:rPr>
                <w:rFonts w:ascii="Arial" w:hAnsi="Arial" w:cs="Arial"/>
                <w:bCs/>
                <w:lang w:val="en-IN"/>
              </w:rPr>
              <w:t>---- skip code-----</w:t>
            </w:r>
          </w:p>
          <w:p w14:paraId="3C05313E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  // @siclog "Steps 7-19" siclog@</w:t>
            </w:r>
          </w:p>
          <w:p w14:paraId="2E3ED963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  // Steps 3 to 15 of the registration procedure described in TS 38.508-1 Table 4.5.2.2-2 are performed on NR Cell 1.</w:t>
            </w:r>
          </w:p>
          <w:p w14:paraId="3C2677D8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  f_NR_RRCSetup_Def (nr_Cell1); // send RRC Connection Setup on SRB0 (CCCH) and switch on UL grant assignments</w:t>
            </w:r>
          </w:p>
          <w:p w14:paraId="2AD05AE2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  v_ReceivedMsg := f_NR_RRCSetupComplete_Def(nr_Cell1,</w:t>
            </w:r>
          </w:p>
          <w:p w14:paraId="163B5989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 xml:space="preserve">                                          </w:t>
            </w:r>
            <w:r w:rsidRPr="00702EC6">
              <w:rPr>
                <w:rFonts w:ascii="Arial" w:hAnsi="Arial" w:cs="Arial"/>
                <w:bCs/>
                <w:lang w:val="pt-BR"/>
              </w:rPr>
              <w:t>cr_38508_RRCSetupComplete( tsc_NR_RRC_TI_Def),</w:t>
            </w:r>
          </w:p>
          <w:p w14:paraId="7DE6908B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pt-BR"/>
              </w:rPr>
              <w:t xml:space="preserve">                                          </w:t>
            </w:r>
            <w:r w:rsidRPr="00702EC6">
              <w:rPr>
                <w:rFonts w:ascii="Arial" w:hAnsi="Arial" w:cs="Arial"/>
                <w:bCs/>
                <w:lang w:val="en-IN"/>
              </w:rPr>
              <w:t>(tsc_SHT_NoSecurityProtection, tsc_SHT_IntegrityProtected));</w:t>
            </w:r>
          </w:p>
          <w:p w14:paraId="1144120B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  if (not f_Check_NG_RegistrationReqMsg (v_GMM_MobilityInfo, v_ReceivedMsg.Pdu, Initial_Secure)) {</w:t>
            </w:r>
          </w:p>
          <w:p w14:paraId="7B74F90C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    f_NR_SetVerdictFailOrInconc(__FILE__, __LINE__, "Registration Request Message Failed");</w:t>
            </w:r>
          </w:p>
          <w:p w14:paraId="51834562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  }</w:t>
            </w:r>
          </w:p>
          <w:p w14:paraId="34099C8A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  f_NR5GC_RRC_Idle_Steps5_15(v_GMM_MobilityInfo, nr_Cell1, v_ReceivedMsg, v_PLMN, TESTMode_OFF);</w:t>
            </w:r>
          </w:p>
          <w:p w14:paraId="6FC72F19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 xml:space="preserve">    </w:t>
            </w:r>
            <w:r w:rsidRPr="00702EC6">
              <w:rPr>
                <w:rFonts w:ascii="Arial" w:hAnsi="Arial" w:cs="Arial"/>
                <w:bCs/>
                <w:highlight w:val="yellow"/>
                <w:lang w:val="en-IN"/>
              </w:rPr>
              <w:t>f_NR5GC_RRC_Idle_Steps16_20(nr_Cell1, -, -, noRrcConnectionRelease);</w:t>
            </w:r>
          </w:p>
          <w:p w14:paraId="4766D189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</w:p>
          <w:p w14:paraId="4E814D8F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  // @siclog "Step 20" siclog@</w:t>
            </w:r>
          </w:p>
          <w:p w14:paraId="51894A27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  // The SS transmits an RRCRelease message to move to RRC_IDLE state.</w:t>
            </w:r>
          </w:p>
          <w:p w14:paraId="1AEEA6E4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  f_NR_RRCRelease(nr_Cell1);</w:t>
            </w:r>
          </w:p>
          <w:p w14:paraId="508541CF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</w:p>
          <w:p w14:paraId="7EBF4AEF" w14:textId="5391238F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>
              <w:rPr>
                <w:rFonts w:ascii="Arial" w:hAnsi="Arial" w:cs="Arial"/>
                <w:bCs/>
                <w:lang w:val="en-IN"/>
              </w:rPr>
              <w:t>----skip code---</w:t>
            </w:r>
          </w:p>
          <w:p w14:paraId="0BAA9DAD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</w:p>
          <w:p w14:paraId="2B6FAA39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} // end of fl_TC_6_7_1_3_NR5GC_TestBody</w:t>
            </w:r>
          </w:p>
          <w:p w14:paraId="244FCDBF" w14:textId="7BE97684" w:rsidR="00BB6C5E" w:rsidRPr="00AE1F13" w:rsidRDefault="00BB6C5E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4D920344" w14:textId="77777777" w:rsidR="00C16D86" w:rsidRDefault="00C16D86" w:rsidP="00C16D86">
      <w:pPr>
        <w:spacing w:after="0"/>
        <w:rPr>
          <w:rFonts w:ascii="Arial" w:hAnsi="Arial"/>
          <w:b/>
          <w:lang w:eastAsia="en-GB"/>
        </w:rPr>
      </w:pPr>
    </w:p>
    <w:p w14:paraId="369B1A99" w14:textId="428769FC" w:rsidR="00C16D86" w:rsidRDefault="00C16D86" w:rsidP="00C16D86">
      <w:pPr>
        <w:spacing w:after="0"/>
        <w:rPr>
          <w:rFonts w:ascii="Arial" w:hAnsi="Arial"/>
          <w:b/>
          <w:lang w:eastAsia="en-GB"/>
        </w:rPr>
      </w:pPr>
      <w:r w:rsidRPr="00C16D86">
        <w:rPr>
          <w:rFonts w:ascii="Arial" w:hAnsi="Arial"/>
          <w:b/>
          <w:highlight w:val="cyan"/>
          <w:lang w:eastAsia="en-GB"/>
        </w:rPr>
        <w:t>MCC160 Implementation</w:t>
      </w:r>
      <w:r w:rsidRPr="00C16D86">
        <w:rPr>
          <w:rFonts w:ascii="Arial" w:hAnsi="Arial"/>
          <w:b/>
          <w:highlight w:val="cyan"/>
          <w:lang w:eastAsia="en-GB"/>
        </w:rPr>
        <w:t>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C16D86" w:rsidRPr="00AE1F13" w14:paraId="7CF8FE3A" w14:textId="77777777" w:rsidTr="00743669">
        <w:tc>
          <w:tcPr>
            <w:tcW w:w="9629" w:type="dxa"/>
          </w:tcPr>
          <w:p w14:paraId="77581D9F" w14:textId="77777777" w:rsidR="00C16D86" w:rsidRPr="00702EC6" w:rsidRDefault="00C16D86" w:rsidP="0074366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function fl_TC_6_7_1_3_NR5GC_TestBody() runs on NR5GC_PTC</w:t>
            </w:r>
          </w:p>
          <w:p w14:paraId="0A75515B" w14:textId="77777777" w:rsidR="00C16D86" w:rsidRPr="00702EC6" w:rsidRDefault="00C16D86" w:rsidP="0074366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{</w:t>
            </w:r>
          </w:p>
          <w:p w14:paraId="51BEB572" w14:textId="77777777" w:rsidR="00C16D86" w:rsidRPr="00702EC6" w:rsidRDefault="00C16D86" w:rsidP="0074366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 xml:space="preserve">    var </w:t>
            </w:r>
            <w:proofErr w:type="spellStart"/>
            <w:r w:rsidRPr="00702EC6">
              <w:rPr>
                <w:rFonts w:ascii="Arial" w:hAnsi="Arial" w:cs="Arial"/>
                <w:bCs/>
                <w:lang w:val="en-IN"/>
              </w:rPr>
              <w:t>GMM_MobilityInfo_Type</w:t>
            </w:r>
            <w:proofErr w:type="spellEnd"/>
            <w:r w:rsidRPr="00702EC6">
              <w:rPr>
                <w:rFonts w:ascii="Arial" w:hAnsi="Arial" w:cs="Arial"/>
                <w:bCs/>
                <w:lang w:val="en-IN"/>
              </w:rPr>
              <w:t xml:space="preserve"> </w:t>
            </w:r>
            <w:proofErr w:type="spellStart"/>
            <w:r w:rsidRPr="00702EC6">
              <w:rPr>
                <w:rFonts w:ascii="Arial" w:hAnsi="Arial" w:cs="Arial"/>
                <w:bCs/>
                <w:lang w:val="en-IN"/>
              </w:rPr>
              <w:t>v_GMM_</w:t>
            </w:r>
            <w:proofErr w:type="gramStart"/>
            <w:r w:rsidRPr="00702EC6">
              <w:rPr>
                <w:rFonts w:ascii="Arial" w:hAnsi="Arial" w:cs="Arial"/>
                <w:bCs/>
                <w:lang w:val="en-IN"/>
              </w:rPr>
              <w:t>MobilityInfo</w:t>
            </w:r>
            <w:proofErr w:type="spellEnd"/>
            <w:r w:rsidRPr="00702EC6">
              <w:rPr>
                <w:rFonts w:ascii="Arial" w:hAnsi="Arial" w:cs="Arial"/>
                <w:bCs/>
                <w:lang w:val="en-IN"/>
              </w:rPr>
              <w:t>;</w:t>
            </w:r>
            <w:proofErr w:type="gramEnd"/>
          </w:p>
          <w:p w14:paraId="1C43C8C2" w14:textId="77777777" w:rsidR="00C16D86" w:rsidRPr="00702EC6" w:rsidRDefault="00C16D86" w:rsidP="0074366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>
              <w:rPr>
                <w:rFonts w:ascii="Arial" w:hAnsi="Arial" w:cs="Arial"/>
                <w:bCs/>
                <w:lang w:val="en-IN"/>
              </w:rPr>
              <w:t>---- skip code-----</w:t>
            </w:r>
          </w:p>
          <w:p w14:paraId="0198DD3A" w14:textId="77777777" w:rsidR="00C16D86" w:rsidRPr="00544757" w:rsidRDefault="00C16D86" w:rsidP="00C16D8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C16D86">
              <w:rPr>
                <w:rFonts w:ascii="Arial" w:hAnsi="Arial" w:cs="Arial"/>
                <w:bCs/>
                <w:lang w:val="en-IN"/>
              </w:rPr>
              <w:t xml:space="preserve">    </w:t>
            </w:r>
            <w:r w:rsidRPr="00544757">
              <w:rPr>
                <w:rFonts w:ascii="Arial" w:hAnsi="Arial" w:cs="Arial"/>
                <w:bCs/>
                <w:lang w:val="en-IN"/>
              </w:rPr>
              <w:t>// @siclog "Steps 7-</w:t>
            </w:r>
            <w:r w:rsidRPr="00544757">
              <w:rPr>
                <w:rFonts w:ascii="Arial" w:hAnsi="Arial" w:cs="Arial"/>
                <w:bCs/>
                <w:highlight w:val="cyan"/>
                <w:lang w:val="en-IN"/>
              </w:rPr>
              <w:t>20Da1</w:t>
            </w:r>
            <w:r w:rsidRPr="00544757">
              <w:rPr>
                <w:rFonts w:ascii="Arial" w:hAnsi="Arial" w:cs="Arial"/>
                <w:bCs/>
                <w:lang w:val="en-IN"/>
              </w:rPr>
              <w:t xml:space="preserve">" </w:t>
            </w:r>
            <w:proofErr w:type="spellStart"/>
            <w:r w:rsidRPr="00544757">
              <w:rPr>
                <w:rFonts w:ascii="Arial" w:hAnsi="Arial" w:cs="Arial"/>
                <w:bCs/>
                <w:lang w:val="en-IN"/>
              </w:rPr>
              <w:t>siclog</w:t>
            </w:r>
            <w:proofErr w:type="spellEnd"/>
            <w:r w:rsidRPr="00544757">
              <w:rPr>
                <w:rFonts w:ascii="Arial" w:hAnsi="Arial" w:cs="Arial"/>
                <w:bCs/>
                <w:lang w:val="en-IN"/>
              </w:rPr>
              <w:t>@</w:t>
            </w:r>
          </w:p>
          <w:p w14:paraId="606BAE4B" w14:textId="77777777" w:rsidR="00C16D86" w:rsidRPr="00544757" w:rsidRDefault="00C16D86" w:rsidP="00C16D8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544757">
              <w:rPr>
                <w:rFonts w:ascii="Arial" w:hAnsi="Arial" w:cs="Arial"/>
                <w:bCs/>
                <w:lang w:val="en-IN"/>
              </w:rPr>
              <w:t xml:space="preserve">    // Steps 3 to </w:t>
            </w:r>
            <w:r w:rsidRPr="00544757">
              <w:rPr>
                <w:rFonts w:ascii="Arial" w:hAnsi="Arial" w:cs="Arial"/>
                <w:bCs/>
                <w:highlight w:val="cyan"/>
                <w:lang w:val="en-IN"/>
              </w:rPr>
              <w:t>20a1</w:t>
            </w:r>
            <w:r w:rsidRPr="00544757">
              <w:rPr>
                <w:rFonts w:ascii="Arial" w:hAnsi="Arial" w:cs="Arial"/>
                <w:bCs/>
                <w:lang w:val="en-IN"/>
              </w:rPr>
              <w:t xml:space="preserve"> of the registration procedure described in TS 38.508-1 [4] Table 4.5.2.2-2 are performed on NR Cell 1.</w:t>
            </w:r>
          </w:p>
          <w:p w14:paraId="38A7617D" w14:textId="013A0D09" w:rsidR="00C16D86" w:rsidRPr="00702EC6" w:rsidRDefault="00C16D86" w:rsidP="00C16D8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544757">
              <w:rPr>
                <w:rFonts w:ascii="Arial" w:hAnsi="Arial" w:cs="Arial"/>
                <w:bCs/>
                <w:lang w:val="en-IN"/>
              </w:rPr>
              <w:t xml:space="preserve">    </w:t>
            </w:r>
            <w:r w:rsidRPr="00544757">
              <w:rPr>
                <w:rFonts w:ascii="Arial" w:hAnsi="Arial" w:cs="Arial"/>
                <w:bCs/>
                <w:highlight w:val="cyan"/>
                <w:lang w:val="en-IN"/>
              </w:rPr>
              <w:t>f_NR5GC_RRC_Idle_Steps3_20(nr_Cell1,-,noRrcConnectionRelease</w:t>
            </w:r>
            <w:proofErr w:type="gramStart"/>
            <w:r w:rsidRPr="00CF0DAD">
              <w:rPr>
                <w:rFonts w:ascii="Arial" w:hAnsi="Arial" w:cs="Arial"/>
                <w:bCs/>
                <w:highlight w:val="cyan"/>
                <w:lang w:val="en-IN"/>
              </w:rPr>
              <w:t>)</w:t>
            </w:r>
            <w:r w:rsidR="00CF0DAD" w:rsidRPr="00CF0DAD">
              <w:rPr>
                <w:rFonts w:ascii="Arial" w:hAnsi="Arial" w:cs="Arial"/>
                <w:bCs/>
                <w:highlight w:val="cyan"/>
                <w:lang w:val="en-IN"/>
              </w:rPr>
              <w:t>;</w:t>
            </w:r>
            <w:proofErr w:type="gramEnd"/>
          </w:p>
          <w:p w14:paraId="0853D4F3" w14:textId="77777777" w:rsidR="00C16D86" w:rsidRPr="00702EC6" w:rsidRDefault="00C16D86" w:rsidP="0074366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>
              <w:rPr>
                <w:rFonts w:ascii="Arial" w:hAnsi="Arial" w:cs="Arial"/>
                <w:bCs/>
                <w:lang w:val="en-IN"/>
              </w:rPr>
              <w:t>----skip code---</w:t>
            </w:r>
          </w:p>
          <w:p w14:paraId="131D2E45" w14:textId="77777777" w:rsidR="00C16D86" w:rsidRPr="00702EC6" w:rsidRDefault="00C16D86" w:rsidP="0074366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</w:p>
          <w:p w14:paraId="6184C530" w14:textId="77777777" w:rsidR="00C16D86" w:rsidRPr="00702EC6" w:rsidRDefault="00C16D86" w:rsidP="0074366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} // end of fl_TC_6_7_1_3_NR5GC_TestBody</w:t>
            </w:r>
          </w:p>
          <w:p w14:paraId="3D8D9E26" w14:textId="77777777" w:rsidR="00C16D86" w:rsidRPr="00AE1F13" w:rsidRDefault="00C16D86" w:rsidP="0074366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0EBB1E24" w14:textId="77777777" w:rsidR="00BB6C5E" w:rsidRPr="00BB6C5E" w:rsidRDefault="00BB6C5E" w:rsidP="006A116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95566" w14:textId="77777777" w:rsidR="005F243F" w:rsidRDefault="005F243F">
      <w:pPr>
        <w:spacing w:after="0"/>
      </w:pPr>
      <w:r>
        <w:separator/>
      </w:r>
    </w:p>
  </w:endnote>
  <w:endnote w:type="continuationSeparator" w:id="0">
    <w:p w14:paraId="426D57DE" w14:textId="77777777" w:rsidR="005F243F" w:rsidRDefault="005F24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06155" w14:textId="77777777" w:rsidR="006656B6" w:rsidRDefault="006656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D17EF" w14:textId="77777777" w:rsidR="006656B6" w:rsidRDefault="006656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BFF54" w14:textId="77777777" w:rsidR="006656B6" w:rsidRDefault="006656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28FD9" w14:textId="77777777" w:rsidR="005F243F" w:rsidRDefault="005F243F">
      <w:pPr>
        <w:spacing w:after="0"/>
      </w:pPr>
      <w:r>
        <w:separator/>
      </w:r>
    </w:p>
  </w:footnote>
  <w:footnote w:type="continuationSeparator" w:id="0">
    <w:p w14:paraId="22F8C2C6" w14:textId="77777777" w:rsidR="005F243F" w:rsidRDefault="005F243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FC6A0" w14:textId="77777777" w:rsidR="006656B6" w:rsidRDefault="006656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0ABA" w14:textId="77777777" w:rsidR="006656B6" w:rsidRDefault="006656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119346887">
    <w:abstractNumId w:val="0"/>
  </w:num>
  <w:num w:numId="2" w16cid:durableId="79175227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2D5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975"/>
    <w:rsid w:val="00014A23"/>
    <w:rsid w:val="0001511B"/>
    <w:rsid w:val="000164CE"/>
    <w:rsid w:val="0002071B"/>
    <w:rsid w:val="00020FF7"/>
    <w:rsid w:val="000211C4"/>
    <w:rsid w:val="00022BE0"/>
    <w:rsid w:val="00022E4A"/>
    <w:rsid w:val="00022F66"/>
    <w:rsid w:val="00023754"/>
    <w:rsid w:val="00025A6C"/>
    <w:rsid w:val="000268D1"/>
    <w:rsid w:val="00026967"/>
    <w:rsid w:val="00030231"/>
    <w:rsid w:val="0003123E"/>
    <w:rsid w:val="00031B26"/>
    <w:rsid w:val="00032587"/>
    <w:rsid w:val="0003343E"/>
    <w:rsid w:val="000346DC"/>
    <w:rsid w:val="0003523D"/>
    <w:rsid w:val="00037D16"/>
    <w:rsid w:val="0004021C"/>
    <w:rsid w:val="00040F2E"/>
    <w:rsid w:val="000416FA"/>
    <w:rsid w:val="0004231C"/>
    <w:rsid w:val="00042F75"/>
    <w:rsid w:val="000439AF"/>
    <w:rsid w:val="00043E99"/>
    <w:rsid w:val="00045D2F"/>
    <w:rsid w:val="000460FA"/>
    <w:rsid w:val="00046544"/>
    <w:rsid w:val="0004713F"/>
    <w:rsid w:val="00047814"/>
    <w:rsid w:val="00047CA3"/>
    <w:rsid w:val="00053143"/>
    <w:rsid w:val="000541B0"/>
    <w:rsid w:val="00055183"/>
    <w:rsid w:val="00060658"/>
    <w:rsid w:val="000611C7"/>
    <w:rsid w:val="0006311B"/>
    <w:rsid w:val="000631FF"/>
    <w:rsid w:val="00063492"/>
    <w:rsid w:val="00064D82"/>
    <w:rsid w:val="00064E40"/>
    <w:rsid w:val="00065909"/>
    <w:rsid w:val="00065BDF"/>
    <w:rsid w:val="000666AB"/>
    <w:rsid w:val="000675E6"/>
    <w:rsid w:val="00071F52"/>
    <w:rsid w:val="00073B2F"/>
    <w:rsid w:val="000758D6"/>
    <w:rsid w:val="00075C41"/>
    <w:rsid w:val="000775F2"/>
    <w:rsid w:val="00082C27"/>
    <w:rsid w:val="000833CA"/>
    <w:rsid w:val="00084783"/>
    <w:rsid w:val="0008565B"/>
    <w:rsid w:val="000858B2"/>
    <w:rsid w:val="000879B9"/>
    <w:rsid w:val="0009046C"/>
    <w:rsid w:val="00092CB6"/>
    <w:rsid w:val="0009310B"/>
    <w:rsid w:val="00093C29"/>
    <w:rsid w:val="0009464F"/>
    <w:rsid w:val="00094FDE"/>
    <w:rsid w:val="00096ACE"/>
    <w:rsid w:val="0009750B"/>
    <w:rsid w:val="000A0E51"/>
    <w:rsid w:val="000A1B8F"/>
    <w:rsid w:val="000A1C38"/>
    <w:rsid w:val="000A2395"/>
    <w:rsid w:val="000A23BB"/>
    <w:rsid w:val="000A2D3A"/>
    <w:rsid w:val="000A37EE"/>
    <w:rsid w:val="000A5C5A"/>
    <w:rsid w:val="000A6394"/>
    <w:rsid w:val="000A6C34"/>
    <w:rsid w:val="000A73D4"/>
    <w:rsid w:val="000A7B1A"/>
    <w:rsid w:val="000A7D4B"/>
    <w:rsid w:val="000B04C8"/>
    <w:rsid w:val="000B0A16"/>
    <w:rsid w:val="000B2A46"/>
    <w:rsid w:val="000B36AB"/>
    <w:rsid w:val="000B4962"/>
    <w:rsid w:val="000B4ABB"/>
    <w:rsid w:val="000B5760"/>
    <w:rsid w:val="000B6A18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350"/>
    <w:rsid w:val="000D4F7D"/>
    <w:rsid w:val="000D5305"/>
    <w:rsid w:val="000D5D22"/>
    <w:rsid w:val="000D62C3"/>
    <w:rsid w:val="000D736B"/>
    <w:rsid w:val="000D7399"/>
    <w:rsid w:val="000E0109"/>
    <w:rsid w:val="000E1C53"/>
    <w:rsid w:val="000E265E"/>
    <w:rsid w:val="000E376A"/>
    <w:rsid w:val="000E4DF3"/>
    <w:rsid w:val="000E5A56"/>
    <w:rsid w:val="000E6FFA"/>
    <w:rsid w:val="000F0CC1"/>
    <w:rsid w:val="000F0F9C"/>
    <w:rsid w:val="000F101F"/>
    <w:rsid w:val="000F13CB"/>
    <w:rsid w:val="000F144B"/>
    <w:rsid w:val="000F3122"/>
    <w:rsid w:val="000F4C0F"/>
    <w:rsid w:val="000F5484"/>
    <w:rsid w:val="000F6B02"/>
    <w:rsid w:val="00100682"/>
    <w:rsid w:val="00103D0C"/>
    <w:rsid w:val="00105ADC"/>
    <w:rsid w:val="00107797"/>
    <w:rsid w:val="00107D54"/>
    <w:rsid w:val="00107D63"/>
    <w:rsid w:val="0011048A"/>
    <w:rsid w:val="00110BA0"/>
    <w:rsid w:val="00115E3D"/>
    <w:rsid w:val="00116158"/>
    <w:rsid w:val="00116C31"/>
    <w:rsid w:val="00122A23"/>
    <w:rsid w:val="0012348A"/>
    <w:rsid w:val="0012402D"/>
    <w:rsid w:val="00124321"/>
    <w:rsid w:val="00125C00"/>
    <w:rsid w:val="0012604C"/>
    <w:rsid w:val="001264F5"/>
    <w:rsid w:val="001266F9"/>
    <w:rsid w:val="00130C21"/>
    <w:rsid w:val="00135459"/>
    <w:rsid w:val="0013583B"/>
    <w:rsid w:val="00136A2C"/>
    <w:rsid w:val="00137D08"/>
    <w:rsid w:val="00141B7A"/>
    <w:rsid w:val="00143134"/>
    <w:rsid w:val="00143303"/>
    <w:rsid w:val="0014331E"/>
    <w:rsid w:val="00143DDE"/>
    <w:rsid w:val="00145D43"/>
    <w:rsid w:val="00146391"/>
    <w:rsid w:val="00147597"/>
    <w:rsid w:val="001528C6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43BC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8096D"/>
    <w:rsid w:val="00180B1E"/>
    <w:rsid w:val="0018101E"/>
    <w:rsid w:val="001810A1"/>
    <w:rsid w:val="001825EA"/>
    <w:rsid w:val="00182D17"/>
    <w:rsid w:val="00183820"/>
    <w:rsid w:val="00183CA6"/>
    <w:rsid w:val="00184F3E"/>
    <w:rsid w:val="00185591"/>
    <w:rsid w:val="0018610B"/>
    <w:rsid w:val="001907D4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6969"/>
    <w:rsid w:val="001A776D"/>
    <w:rsid w:val="001A7B60"/>
    <w:rsid w:val="001B0448"/>
    <w:rsid w:val="001B067B"/>
    <w:rsid w:val="001B154F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2757"/>
    <w:rsid w:val="001C27FD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3ED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3FC5"/>
    <w:rsid w:val="001F6BFA"/>
    <w:rsid w:val="001F6CA2"/>
    <w:rsid w:val="00202764"/>
    <w:rsid w:val="00202EEB"/>
    <w:rsid w:val="00203F8E"/>
    <w:rsid w:val="0020728C"/>
    <w:rsid w:val="0020773E"/>
    <w:rsid w:val="00207C22"/>
    <w:rsid w:val="0021054A"/>
    <w:rsid w:val="00210B57"/>
    <w:rsid w:val="002112F2"/>
    <w:rsid w:val="00212151"/>
    <w:rsid w:val="0021275E"/>
    <w:rsid w:val="0021326A"/>
    <w:rsid w:val="00213412"/>
    <w:rsid w:val="00213FE3"/>
    <w:rsid w:val="00214C21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22F7"/>
    <w:rsid w:val="00232425"/>
    <w:rsid w:val="002328FC"/>
    <w:rsid w:val="00234CC0"/>
    <w:rsid w:val="00235AC3"/>
    <w:rsid w:val="00235BC2"/>
    <w:rsid w:val="002367B5"/>
    <w:rsid w:val="002401B2"/>
    <w:rsid w:val="0024075E"/>
    <w:rsid w:val="00241006"/>
    <w:rsid w:val="00241F66"/>
    <w:rsid w:val="00243B86"/>
    <w:rsid w:val="0024536C"/>
    <w:rsid w:val="002531D8"/>
    <w:rsid w:val="002539DC"/>
    <w:rsid w:val="00253C97"/>
    <w:rsid w:val="002543B4"/>
    <w:rsid w:val="00254D9B"/>
    <w:rsid w:val="002559FA"/>
    <w:rsid w:val="00256302"/>
    <w:rsid w:val="0026004D"/>
    <w:rsid w:val="00261FDE"/>
    <w:rsid w:val="002640DD"/>
    <w:rsid w:val="00265F33"/>
    <w:rsid w:val="002671E5"/>
    <w:rsid w:val="00267486"/>
    <w:rsid w:val="00267DCE"/>
    <w:rsid w:val="00270022"/>
    <w:rsid w:val="0027016D"/>
    <w:rsid w:val="00272062"/>
    <w:rsid w:val="00272D0B"/>
    <w:rsid w:val="00273EC8"/>
    <w:rsid w:val="00274B1B"/>
    <w:rsid w:val="00274EDE"/>
    <w:rsid w:val="00274FDB"/>
    <w:rsid w:val="00275211"/>
    <w:rsid w:val="002754C9"/>
    <w:rsid w:val="0027569E"/>
    <w:rsid w:val="00275D12"/>
    <w:rsid w:val="00276350"/>
    <w:rsid w:val="002764CC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A5E17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714"/>
    <w:rsid w:val="002D0B11"/>
    <w:rsid w:val="002D19C7"/>
    <w:rsid w:val="002D1D45"/>
    <w:rsid w:val="002D2C66"/>
    <w:rsid w:val="002D3E22"/>
    <w:rsid w:val="002D5551"/>
    <w:rsid w:val="002D609C"/>
    <w:rsid w:val="002D647F"/>
    <w:rsid w:val="002D6F0A"/>
    <w:rsid w:val="002D771A"/>
    <w:rsid w:val="002E06A3"/>
    <w:rsid w:val="002E2381"/>
    <w:rsid w:val="002E24A2"/>
    <w:rsid w:val="002E32D7"/>
    <w:rsid w:val="002E5CFD"/>
    <w:rsid w:val="002E5E90"/>
    <w:rsid w:val="002E6507"/>
    <w:rsid w:val="002E6AB0"/>
    <w:rsid w:val="002E772E"/>
    <w:rsid w:val="002F0476"/>
    <w:rsid w:val="002F0C74"/>
    <w:rsid w:val="002F29C3"/>
    <w:rsid w:val="002F6CB3"/>
    <w:rsid w:val="002F75B7"/>
    <w:rsid w:val="002F7766"/>
    <w:rsid w:val="002F7A51"/>
    <w:rsid w:val="002F7CF0"/>
    <w:rsid w:val="002F7E88"/>
    <w:rsid w:val="0030082A"/>
    <w:rsid w:val="00300C03"/>
    <w:rsid w:val="00301712"/>
    <w:rsid w:val="00305385"/>
    <w:rsid w:val="00305409"/>
    <w:rsid w:val="00306376"/>
    <w:rsid w:val="00306A17"/>
    <w:rsid w:val="00306AAF"/>
    <w:rsid w:val="003071BA"/>
    <w:rsid w:val="00310205"/>
    <w:rsid w:val="0031142C"/>
    <w:rsid w:val="00312220"/>
    <w:rsid w:val="00312434"/>
    <w:rsid w:val="0031276F"/>
    <w:rsid w:val="00312DC2"/>
    <w:rsid w:val="003143DA"/>
    <w:rsid w:val="00314A3B"/>
    <w:rsid w:val="003151FF"/>
    <w:rsid w:val="003153AF"/>
    <w:rsid w:val="00315ED2"/>
    <w:rsid w:val="00316D9A"/>
    <w:rsid w:val="003202ED"/>
    <w:rsid w:val="00320B3D"/>
    <w:rsid w:val="003220BE"/>
    <w:rsid w:val="00323434"/>
    <w:rsid w:val="00325D45"/>
    <w:rsid w:val="00327424"/>
    <w:rsid w:val="0032780E"/>
    <w:rsid w:val="0033008C"/>
    <w:rsid w:val="003319D5"/>
    <w:rsid w:val="003322F7"/>
    <w:rsid w:val="00333430"/>
    <w:rsid w:val="00333B12"/>
    <w:rsid w:val="00335CCA"/>
    <w:rsid w:val="00335FEE"/>
    <w:rsid w:val="0033722B"/>
    <w:rsid w:val="003377FD"/>
    <w:rsid w:val="003406A9"/>
    <w:rsid w:val="00341CE0"/>
    <w:rsid w:val="00342BE9"/>
    <w:rsid w:val="00343230"/>
    <w:rsid w:val="003436E5"/>
    <w:rsid w:val="00345495"/>
    <w:rsid w:val="00345741"/>
    <w:rsid w:val="00345826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5E03"/>
    <w:rsid w:val="003867ED"/>
    <w:rsid w:val="00386DF4"/>
    <w:rsid w:val="003879CE"/>
    <w:rsid w:val="00393604"/>
    <w:rsid w:val="00394AC1"/>
    <w:rsid w:val="00396B7F"/>
    <w:rsid w:val="003A0660"/>
    <w:rsid w:val="003A08B4"/>
    <w:rsid w:val="003A1054"/>
    <w:rsid w:val="003A1B18"/>
    <w:rsid w:val="003A1FEE"/>
    <w:rsid w:val="003A2C9D"/>
    <w:rsid w:val="003A459F"/>
    <w:rsid w:val="003A7600"/>
    <w:rsid w:val="003B10DE"/>
    <w:rsid w:val="003B11BD"/>
    <w:rsid w:val="003B205B"/>
    <w:rsid w:val="003B474C"/>
    <w:rsid w:val="003B64E1"/>
    <w:rsid w:val="003B693A"/>
    <w:rsid w:val="003C058F"/>
    <w:rsid w:val="003C1B53"/>
    <w:rsid w:val="003C244B"/>
    <w:rsid w:val="003C2FEA"/>
    <w:rsid w:val="003C5091"/>
    <w:rsid w:val="003C56EB"/>
    <w:rsid w:val="003C5B6D"/>
    <w:rsid w:val="003C6CC7"/>
    <w:rsid w:val="003C7375"/>
    <w:rsid w:val="003D159A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E80"/>
    <w:rsid w:val="003E50C5"/>
    <w:rsid w:val="003F199D"/>
    <w:rsid w:val="003F210B"/>
    <w:rsid w:val="003F2244"/>
    <w:rsid w:val="003F3226"/>
    <w:rsid w:val="003F3B30"/>
    <w:rsid w:val="003F3ECA"/>
    <w:rsid w:val="003F457E"/>
    <w:rsid w:val="003F4D73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42BD"/>
    <w:rsid w:val="004166DB"/>
    <w:rsid w:val="00416F44"/>
    <w:rsid w:val="00417519"/>
    <w:rsid w:val="00420D8F"/>
    <w:rsid w:val="00420D96"/>
    <w:rsid w:val="004222C6"/>
    <w:rsid w:val="00422B78"/>
    <w:rsid w:val="00423382"/>
    <w:rsid w:val="00423E9C"/>
    <w:rsid w:val="004242F1"/>
    <w:rsid w:val="00424848"/>
    <w:rsid w:val="004253A5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46746"/>
    <w:rsid w:val="00447511"/>
    <w:rsid w:val="00451FDB"/>
    <w:rsid w:val="004526D2"/>
    <w:rsid w:val="0045387E"/>
    <w:rsid w:val="00453AF8"/>
    <w:rsid w:val="00453E41"/>
    <w:rsid w:val="00453F6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67EF0"/>
    <w:rsid w:val="00470D4C"/>
    <w:rsid w:val="00472970"/>
    <w:rsid w:val="00472CD3"/>
    <w:rsid w:val="00473068"/>
    <w:rsid w:val="00473673"/>
    <w:rsid w:val="00473941"/>
    <w:rsid w:val="00474BEE"/>
    <w:rsid w:val="00474FAB"/>
    <w:rsid w:val="00475984"/>
    <w:rsid w:val="00475BB0"/>
    <w:rsid w:val="00477D55"/>
    <w:rsid w:val="00477E57"/>
    <w:rsid w:val="00480997"/>
    <w:rsid w:val="00480E1E"/>
    <w:rsid w:val="004817BC"/>
    <w:rsid w:val="004828EB"/>
    <w:rsid w:val="00484CBA"/>
    <w:rsid w:val="0048606C"/>
    <w:rsid w:val="00487070"/>
    <w:rsid w:val="00487D3B"/>
    <w:rsid w:val="004903FC"/>
    <w:rsid w:val="00491205"/>
    <w:rsid w:val="00492822"/>
    <w:rsid w:val="00492A1B"/>
    <w:rsid w:val="004932AE"/>
    <w:rsid w:val="00493511"/>
    <w:rsid w:val="004936C4"/>
    <w:rsid w:val="0049478A"/>
    <w:rsid w:val="00496DC8"/>
    <w:rsid w:val="004A4BD9"/>
    <w:rsid w:val="004A4E4E"/>
    <w:rsid w:val="004A5860"/>
    <w:rsid w:val="004A7F8E"/>
    <w:rsid w:val="004B0C24"/>
    <w:rsid w:val="004B2728"/>
    <w:rsid w:val="004B2CBE"/>
    <w:rsid w:val="004B3A88"/>
    <w:rsid w:val="004B4EDE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4BDB"/>
    <w:rsid w:val="0051580D"/>
    <w:rsid w:val="005165E2"/>
    <w:rsid w:val="00520BDE"/>
    <w:rsid w:val="00521E25"/>
    <w:rsid w:val="00522580"/>
    <w:rsid w:val="005232B2"/>
    <w:rsid w:val="005232D2"/>
    <w:rsid w:val="005237C9"/>
    <w:rsid w:val="00523895"/>
    <w:rsid w:val="005245B9"/>
    <w:rsid w:val="00524690"/>
    <w:rsid w:val="005255D2"/>
    <w:rsid w:val="00525F2E"/>
    <w:rsid w:val="00526F61"/>
    <w:rsid w:val="005276E6"/>
    <w:rsid w:val="00527E04"/>
    <w:rsid w:val="005301C1"/>
    <w:rsid w:val="0053042C"/>
    <w:rsid w:val="00531704"/>
    <w:rsid w:val="005329B6"/>
    <w:rsid w:val="00532DD6"/>
    <w:rsid w:val="00534574"/>
    <w:rsid w:val="00535A9B"/>
    <w:rsid w:val="00535C0E"/>
    <w:rsid w:val="00536D15"/>
    <w:rsid w:val="00543412"/>
    <w:rsid w:val="005435AA"/>
    <w:rsid w:val="005438DB"/>
    <w:rsid w:val="00544757"/>
    <w:rsid w:val="00545256"/>
    <w:rsid w:val="0054672C"/>
    <w:rsid w:val="00547111"/>
    <w:rsid w:val="00547CAE"/>
    <w:rsid w:val="00550693"/>
    <w:rsid w:val="00550859"/>
    <w:rsid w:val="00553188"/>
    <w:rsid w:val="00554413"/>
    <w:rsid w:val="00554BAB"/>
    <w:rsid w:val="00554D30"/>
    <w:rsid w:val="00556622"/>
    <w:rsid w:val="0055681D"/>
    <w:rsid w:val="00556DAF"/>
    <w:rsid w:val="005571C5"/>
    <w:rsid w:val="005647C7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053C"/>
    <w:rsid w:val="0058140E"/>
    <w:rsid w:val="00581FA1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1F92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2571"/>
    <w:rsid w:val="005C5DAC"/>
    <w:rsid w:val="005C61A5"/>
    <w:rsid w:val="005C6231"/>
    <w:rsid w:val="005C66F6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243F"/>
    <w:rsid w:val="005F400C"/>
    <w:rsid w:val="005F6E82"/>
    <w:rsid w:val="005F6FA4"/>
    <w:rsid w:val="0060014C"/>
    <w:rsid w:val="0060039C"/>
    <w:rsid w:val="00600608"/>
    <w:rsid w:val="006007B8"/>
    <w:rsid w:val="006022D5"/>
    <w:rsid w:val="00602A22"/>
    <w:rsid w:val="006030CA"/>
    <w:rsid w:val="006039DF"/>
    <w:rsid w:val="00604210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AD"/>
    <w:rsid w:val="006257ED"/>
    <w:rsid w:val="0062673E"/>
    <w:rsid w:val="00627580"/>
    <w:rsid w:val="006318FD"/>
    <w:rsid w:val="00632E3F"/>
    <w:rsid w:val="00633813"/>
    <w:rsid w:val="00633F3C"/>
    <w:rsid w:val="006342B6"/>
    <w:rsid w:val="0063455E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5F8D"/>
    <w:rsid w:val="0064636F"/>
    <w:rsid w:val="006473B6"/>
    <w:rsid w:val="00650183"/>
    <w:rsid w:val="0065053C"/>
    <w:rsid w:val="00652526"/>
    <w:rsid w:val="006544E8"/>
    <w:rsid w:val="00655F51"/>
    <w:rsid w:val="00656E20"/>
    <w:rsid w:val="00657AFC"/>
    <w:rsid w:val="006622AA"/>
    <w:rsid w:val="00663ACD"/>
    <w:rsid w:val="00663BD6"/>
    <w:rsid w:val="00664000"/>
    <w:rsid w:val="006656B6"/>
    <w:rsid w:val="0066693E"/>
    <w:rsid w:val="00666EF9"/>
    <w:rsid w:val="00671608"/>
    <w:rsid w:val="00672DEE"/>
    <w:rsid w:val="006742A1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0D1F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9F4"/>
    <w:rsid w:val="006B0C69"/>
    <w:rsid w:val="006B16E4"/>
    <w:rsid w:val="006B1DC1"/>
    <w:rsid w:val="006B2262"/>
    <w:rsid w:val="006B2B94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6B02"/>
    <w:rsid w:val="006C76C7"/>
    <w:rsid w:val="006D02CB"/>
    <w:rsid w:val="006D039B"/>
    <w:rsid w:val="006D0588"/>
    <w:rsid w:val="006D1B72"/>
    <w:rsid w:val="006D20B5"/>
    <w:rsid w:val="006D2480"/>
    <w:rsid w:val="006D2BF4"/>
    <w:rsid w:val="006D5EE2"/>
    <w:rsid w:val="006D63AD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4025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2EC6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437E"/>
    <w:rsid w:val="0071561C"/>
    <w:rsid w:val="007156C2"/>
    <w:rsid w:val="00716D8B"/>
    <w:rsid w:val="00720B91"/>
    <w:rsid w:val="00721A36"/>
    <w:rsid w:val="00723845"/>
    <w:rsid w:val="00723E06"/>
    <w:rsid w:val="00724479"/>
    <w:rsid w:val="0072507F"/>
    <w:rsid w:val="00726820"/>
    <w:rsid w:val="00727E4A"/>
    <w:rsid w:val="00730028"/>
    <w:rsid w:val="00730E2A"/>
    <w:rsid w:val="007317F1"/>
    <w:rsid w:val="007326C0"/>
    <w:rsid w:val="00735944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16A1"/>
    <w:rsid w:val="0075229A"/>
    <w:rsid w:val="00753C07"/>
    <w:rsid w:val="00754554"/>
    <w:rsid w:val="007562C1"/>
    <w:rsid w:val="00756B20"/>
    <w:rsid w:val="00756C77"/>
    <w:rsid w:val="00756D76"/>
    <w:rsid w:val="00760F43"/>
    <w:rsid w:val="00760F81"/>
    <w:rsid w:val="00761B61"/>
    <w:rsid w:val="00762365"/>
    <w:rsid w:val="007628DA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D2B"/>
    <w:rsid w:val="00780D4E"/>
    <w:rsid w:val="00781CC1"/>
    <w:rsid w:val="00783100"/>
    <w:rsid w:val="00783BE8"/>
    <w:rsid w:val="007842F8"/>
    <w:rsid w:val="007845F4"/>
    <w:rsid w:val="007857FA"/>
    <w:rsid w:val="00786197"/>
    <w:rsid w:val="00786203"/>
    <w:rsid w:val="00786530"/>
    <w:rsid w:val="00792342"/>
    <w:rsid w:val="00792CEB"/>
    <w:rsid w:val="00793138"/>
    <w:rsid w:val="00793FBC"/>
    <w:rsid w:val="00796014"/>
    <w:rsid w:val="0079604B"/>
    <w:rsid w:val="007969E4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794"/>
    <w:rsid w:val="007C1BC9"/>
    <w:rsid w:val="007C2097"/>
    <w:rsid w:val="007C2B7A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1FB"/>
    <w:rsid w:val="007D485D"/>
    <w:rsid w:val="007D6296"/>
    <w:rsid w:val="007D6A07"/>
    <w:rsid w:val="007D79B1"/>
    <w:rsid w:val="007E0027"/>
    <w:rsid w:val="007E4690"/>
    <w:rsid w:val="007E4AE0"/>
    <w:rsid w:val="007E6207"/>
    <w:rsid w:val="007E7B05"/>
    <w:rsid w:val="007F0760"/>
    <w:rsid w:val="007F0FCF"/>
    <w:rsid w:val="007F24FE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6D73"/>
    <w:rsid w:val="00807828"/>
    <w:rsid w:val="00807B8B"/>
    <w:rsid w:val="008130D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203"/>
    <w:rsid w:val="00830495"/>
    <w:rsid w:val="00831633"/>
    <w:rsid w:val="00831FDD"/>
    <w:rsid w:val="00833673"/>
    <w:rsid w:val="00833D88"/>
    <w:rsid w:val="008347E0"/>
    <w:rsid w:val="00834FC1"/>
    <w:rsid w:val="00836267"/>
    <w:rsid w:val="00836D30"/>
    <w:rsid w:val="00837F12"/>
    <w:rsid w:val="00837F47"/>
    <w:rsid w:val="00840522"/>
    <w:rsid w:val="00840DA9"/>
    <w:rsid w:val="00841663"/>
    <w:rsid w:val="0084282F"/>
    <w:rsid w:val="008439F3"/>
    <w:rsid w:val="0084634B"/>
    <w:rsid w:val="00847334"/>
    <w:rsid w:val="00847B40"/>
    <w:rsid w:val="008506AC"/>
    <w:rsid w:val="00852B9B"/>
    <w:rsid w:val="00856538"/>
    <w:rsid w:val="00856906"/>
    <w:rsid w:val="00857B05"/>
    <w:rsid w:val="00861269"/>
    <w:rsid w:val="00862498"/>
    <w:rsid w:val="008626E7"/>
    <w:rsid w:val="00862AC0"/>
    <w:rsid w:val="008630A8"/>
    <w:rsid w:val="00864BF3"/>
    <w:rsid w:val="00870EE7"/>
    <w:rsid w:val="008714E8"/>
    <w:rsid w:val="0087296A"/>
    <w:rsid w:val="00873A4C"/>
    <w:rsid w:val="00873A58"/>
    <w:rsid w:val="0087438A"/>
    <w:rsid w:val="00875DC7"/>
    <w:rsid w:val="0087628D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238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3F16"/>
    <w:rsid w:val="008A45A6"/>
    <w:rsid w:val="008A6500"/>
    <w:rsid w:val="008A778A"/>
    <w:rsid w:val="008B10C4"/>
    <w:rsid w:val="008B126D"/>
    <w:rsid w:val="008B195D"/>
    <w:rsid w:val="008B1E83"/>
    <w:rsid w:val="008B37E5"/>
    <w:rsid w:val="008B3A4F"/>
    <w:rsid w:val="008B5A0F"/>
    <w:rsid w:val="008B5A1A"/>
    <w:rsid w:val="008B7783"/>
    <w:rsid w:val="008B7F8A"/>
    <w:rsid w:val="008C0022"/>
    <w:rsid w:val="008C0A43"/>
    <w:rsid w:val="008C5C36"/>
    <w:rsid w:val="008C7BC3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F82"/>
    <w:rsid w:val="008E60F0"/>
    <w:rsid w:val="008E6BC2"/>
    <w:rsid w:val="008F13AD"/>
    <w:rsid w:val="008F1E04"/>
    <w:rsid w:val="008F39A7"/>
    <w:rsid w:val="008F563E"/>
    <w:rsid w:val="008F5EB2"/>
    <w:rsid w:val="008F6111"/>
    <w:rsid w:val="008F686C"/>
    <w:rsid w:val="008F6B92"/>
    <w:rsid w:val="009016FD"/>
    <w:rsid w:val="00901E56"/>
    <w:rsid w:val="0090351C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0AC1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8E9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3CE"/>
    <w:rsid w:val="0096254E"/>
    <w:rsid w:val="00962FDE"/>
    <w:rsid w:val="0096383A"/>
    <w:rsid w:val="00963A8A"/>
    <w:rsid w:val="00964438"/>
    <w:rsid w:val="00964D46"/>
    <w:rsid w:val="00964DBB"/>
    <w:rsid w:val="00970FDD"/>
    <w:rsid w:val="009715FE"/>
    <w:rsid w:val="009720E2"/>
    <w:rsid w:val="009734AC"/>
    <w:rsid w:val="00975463"/>
    <w:rsid w:val="00975523"/>
    <w:rsid w:val="00975657"/>
    <w:rsid w:val="00975E55"/>
    <w:rsid w:val="00975E70"/>
    <w:rsid w:val="00976349"/>
    <w:rsid w:val="009777D9"/>
    <w:rsid w:val="00980214"/>
    <w:rsid w:val="009819D2"/>
    <w:rsid w:val="00982769"/>
    <w:rsid w:val="009834DE"/>
    <w:rsid w:val="009836D1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923"/>
    <w:rsid w:val="00996D31"/>
    <w:rsid w:val="00997CB2"/>
    <w:rsid w:val="00997F73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62C"/>
    <w:rsid w:val="009B1C9A"/>
    <w:rsid w:val="009B2057"/>
    <w:rsid w:val="009B2F72"/>
    <w:rsid w:val="009B391D"/>
    <w:rsid w:val="009B48F7"/>
    <w:rsid w:val="009B7B41"/>
    <w:rsid w:val="009B7BE7"/>
    <w:rsid w:val="009C0397"/>
    <w:rsid w:val="009C0B9F"/>
    <w:rsid w:val="009C1586"/>
    <w:rsid w:val="009C208A"/>
    <w:rsid w:val="009C2707"/>
    <w:rsid w:val="009C3026"/>
    <w:rsid w:val="009C3F30"/>
    <w:rsid w:val="009C57A5"/>
    <w:rsid w:val="009C6A65"/>
    <w:rsid w:val="009C7FC0"/>
    <w:rsid w:val="009D21E4"/>
    <w:rsid w:val="009D267D"/>
    <w:rsid w:val="009D30F7"/>
    <w:rsid w:val="009D4AAB"/>
    <w:rsid w:val="009D65F3"/>
    <w:rsid w:val="009D6D3C"/>
    <w:rsid w:val="009D72FD"/>
    <w:rsid w:val="009D742B"/>
    <w:rsid w:val="009E08DA"/>
    <w:rsid w:val="009E19D0"/>
    <w:rsid w:val="009E298E"/>
    <w:rsid w:val="009E3297"/>
    <w:rsid w:val="009E379F"/>
    <w:rsid w:val="009E3DCF"/>
    <w:rsid w:val="009E71DE"/>
    <w:rsid w:val="009F0017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38FE"/>
    <w:rsid w:val="00A03A20"/>
    <w:rsid w:val="00A05253"/>
    <w:rsid w:val="00A05A97"/>
    <w:rsid w:val="00A07642"/>
    <w:rsid w:val="00A115D5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798"/>
    <w:rsid w:val="00A44A39"/>
    <w:rsid w:val="00A455A9"/>
    <w:rsid w:val="00A46BC1"/>
    <w:rsid w:val="00A46DA8"/>
    <w:rsid w:val="00A47E70"/>
    <w:rsid w:val="00A50CF0"/>
    <w:rsid w:val="00A5141D"/>
    <w:rsid w:val="00A517E0"/>
    <w:rsid w:val="00A52393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24BA"/>
    <w:rsid w:val="00A83BF2"/>
    <w:rsid w:val="00A8452B"/>
    <w:rsid w:val="00A85F07"/>
    <w:rsid w:val="00A86F1E"/>
    <w:rsid w:val="00A878CF"/>
    <w:rsid w:val="00A90051"/>
    <w:rsid w:val="00A915C3"/>
    <w:rsid w:val="00A93136"/>
    <w:rsid w:val="00A931B7"/>
    <w:rsid w:val="00A93449"/>
    <w:rsid w:val="00A93D3D"/>
    <w:rsid w:val="00A94C6A"/>
    <w:rsid w:val="00A957AA"/>
    <w:rsid w:val="00A95F5A"/>
    <w:rsid w:val="00A96334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E9B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47CC"/>
    <w:rsid w:val="00AC5820"/>
    <w:rsid w:val="00AC7DD6"/>
    <w:rsid w:val="00AD036C"/>
    <w:rsid w:val="00AD1040"/>
    <w:rsid w:val="00AD1537"/>
    <w:rsid w:val="00AD1CD8"/>
    <w:rsid w:val="00AD1DAA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433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3E71"/>
    <w:rsid w:val="00AF40D7"/>
    <w:rsid w:val="00AF512C"/>
    <w:rsid w:val="00AF668A"/>
    <w:rsid w:val="00AF6895"/>
    <w:rsid w:val="00AF7C6D"/>
    <w:rsid w:val="00AF7E7F"/>
    <w:rsid w:val="00B00BEB"/>
    <w:rsid w:val="00B02C1B"/>
    <w:rsid w:val="00B036C9"/>
    <w:rsid w:val="00B04C2C"/>
    <w:rsid w:val="00B054E4"/>
    <w:rsid w:val="00B117B6"/>
    <w:rsid w:val="00B11C1C"/>
    <w:rsid w:val="00B1265D"/>
    <w:rsid w:val="00B1279F"/>
    <w:rsid w:val="00B12AA5"/>
    <w:rsid w:val="00B136F6"/>
    <w:rsid w:val="00B13C3D"/>
    <w:rsid w:val="00B13F0F"/>
    <w:rsid w:val="00B14836"/>
    <w:rsid w:val="00B15539"/>
    <w:rsid w:val="00B15FDD"/>
    <w:rsid w:val="00B16856"/>
    <w:rsid w:val="00B17E98"/>
    <w:rsid w:val="00B200B1"/>
    <w:rsid w:val="00B2025E"/>
    <w:rsid w:val="00B2119C"/>
    <w:rsid w:val="00B220E2"/>
    <w:rsid w:val="00B22F0E"/>
    <w:rsid w:val="00B232EC"/>
    <w:rsid w:val="00B232F9"/>
    <w:rsid w:val="00B23BE8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416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6171"/>
    <w:rsid w:val="00B5763F"/>
    <w:rsid w:val="00B57BA2"/>
    <w:rsid w:val="00B6188A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0347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979B0"/>
    <w:rsid w:val="00B97E45"/>
    <w:rsid w:val="00BA0328"/>
    <w:rsid w:val="00BA0AB9"/>
    <w:rsid w:val="00BA1A48"/>
    <w:rsid w:val="00BA32C5"/>
    <w:rsid w:val="00BA3EC5"/>
    <w:rsid w:val="00BA4255"/>
    <w:rsid w:val="00BA51D9"/>
    <w:rsid w:val="00BA6F45"/>
    <w:rsid w:val="00BA78B9"/>
    <w:rsid w:val="00BA7D90"/>
    <w:rsid w:val="00BA7F7E"/>
    <w:rsid w:val="00BB0BEE"/>
    <w:rsid w:val="00BB1239"/>
    <w:rsid w:val="00BB2ACA"/>
    <w:rsid w:val="00BB2C93"/>
    <w:rsid w:val="00BB3037"/>
    <w:rsid w:val="00BB4001"/>
    <w:rsid w:val="00BB5DFC"/>
    <w:rsid w:val="00BB6C5E"/>
    <w:rsid w:val="00BB7757"/>
    <w:rsid w:val="00BC01AF"/>
    <w:rsid w:val="00BC0FE3"/>
    <w:rsid w:val="00BC1627"/>
    <w:rsid w:val="00BC3091"/>
    <w:rsid w:val="00BC37DB"/>
    <w:rsid w:val="00BC3DB9"/>
    <w:rsid w:val="00BC4A44"/>
    <w:rsid w:val="00BC4B3A"/>
    <w:rsid w:val="00BC5278"/>
    <w:rsid w:val="00BC7E95"/>
    <w:rsid w:val="00BD279D"/>
    <w:rsid w:val="00BD2E2F"/>
    <w:rsid w:val="00BD6BB8"/>
    <w:rsid w:val="00BD6FA9"/>
    <w:rsid w:val="00BE0543"/>
    <w:rsid w:val="00BE0B66"/>
    <w:rsid w:val="00BE2D2D"/>
    <w:rsid w:val="00BE5C60"/>
    <w:rsid w:val="00BE5CC7"/>
    <w:rsid w:val="00BE6728"/>
    <w:rsid w:val="00BE6A2B"/>
    <w:rsid w:val="00BE6AE6"/>
    <w:rsid w:val="00BE6C26"/>
    <w:rsid w:val="00BF1109"/>
    <w:rsid w:val="00BF1B54"/>
    <w:rsid w:val="00BF1EF1"/>
    <w:rsid w:val="00BF28E1"/>
    <w:rsid w:val="00BF31D1"/>
    <w:rsid w:val="00BF321C"/>
    <w:rsid w:val="00BF475D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584F"/>
    <w:rsid w:val="00C06451"/>
    <w:rsid w:val="00C065EF"/>
    <w:rsid w:val="00C06D8D"/>
    <w:rsid w:val="00C10026"/>
    <w:rsid w:val="00C118F3"/>
    <w:rsid w:val="00C11C9D"/>
    <w:rsid w:val="00C126C3"/>
    <w:rsid w:val="00C14AC8"/>
    <w:rsid w:val="00C15688"/>
    <w:rsid w:val="00C16D86"/>
    <w:rsid w:val="00C17907"/>
    <w:rsid w:val="00C179AD"/>
    <w:rsid w:val="00C20012"/>
    <w:rsid w:val="00C20990"/>
    <w:rsid w:val="00C20AC1"/>
    <w:rsid w:val="00C22BAB"/>
    <w:rsid w:val="00C259BF"/>
    <w:rsid w:val="00C31147"/>
    <w:rsid w:val="00C31799"/>
    <w:rsid w:val="00C31D46"/>
    <w:rsid w:val="00C3234A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6DF1"/>
    <w:rsid w:val="00C572D0"/>
    <w:rsid w:val="00C61603"/>
    <w:rsid w:val="00C61B63"/>
    <w:rsid w:val="00C61FBA"/>
    <w:rsid w:val="00C62F66"/>
    <w:rsid w:val="00C657C3"/>
    <w:rsid w:val="00C661E8"/>
    <w:rsid w:val="00C66BA2"/>
    <w:rsid w:val="00C7056B"/>
    <w:rsid w:val="00C7195A"/>
    <w:rsid w:val="00C72072"/>
    <w:rsid w:val="00C72B5F"/>
    <w:rsid w:val="00C72FB7"/>
    <w:rsid w:val="00C737F7"/>
    <w:rsid w:val="00C73A0F"/>
    <w:rsid w:val="00C7458F"/>
    <w:rsid w:val="00C7489A"/>
    <w:rsid w:val="00C74F29"/>
    <w:rsid w:val="00C74FB2"/>
    <w:rsid w:val="00C7566A"/>
    <w:rsid w:val="00C76BCE"/>
    <w:rsid w:val="00C76E05"/>
    <w:rsid w:val="00C80876"/>
    <w:rsid w:val="00C81091"/>
    <w:rsid w:val="00C812B0"/>
    <w:rsid w:val="00C812E3"/>
    <w:rsid w:val="00C81629"/>
    <w:rsid w:val="00C82B55"/>
    <w:rsid w:val="00C83622"/>
    <w:rsid w:val="00C84391"/>
    <w:rsid w:val="00C84657"/>
    <w:rsid w:val="00C84B9C"/>
    <w:rsid w:val="00C870E0"/>
    <w:rsid w:val="00C9030E"/>
    <w:rsid w:val="00C91704"/>
    <w:rsid w:val="00C91D28"/>
    <w:rsid w:val="00C92309"/>
    <w:rsid w:val="00C92F5C"/>
    <w:rsid w:val="00C93A73"/>
    <w:rsid w:val="00C9410D"/>
    <w:rsid w:val="00C94DFE"/>
    <w:rsid w:val="00C95985"/>
    <w:rsid w:val="00C9684B"/>
    <w:rsid w:val="00C979AE"/>
    <w:rsid w:val="00C97E21"/>
    <w:rsid w:val="00C97E79"/>
    <w:rsid w:val="00CA03F9"/>
    <w:rsid w:val="00CA15EC"/>
    <w:rsid w:val="00CA1EA0"/>
    <w:rsid w:val="00CA4F6B"/>
    <w:rsid w:val="00CB0108"/>
    <w:rsid w:val="00CB4BF5"/>
    <w:rsid w:val="00CB4F71"/>
    <w:rsid w:val="00CB553B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264A"/>
    <w:rsid w:val="00CD268A"/>
    <w:rsid w:val="00CD44B9"/>
    <w:rsid w:val="00CD4A35"/>
    <w:rsid w:val="00CE06FC"/>
    <w:rsid w:val="00CE0D0A"/>
    <w:rsid w:val="00CE1159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8A8"/>
    <w:rsid w:val="00CE6EA9"/>
    <w:rsid w:val="00CE71A8"/>
    <w:rsid w:val="00CE7B84"/>
    <w:rsid w:val="00CF0DAD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165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5176"/>
    <w:rsid w:val="00D50255"/>
    <w:rsid w:val="00D50D1E"/>
    <w:rsid w:val="00D52F99"/>
    <w:rsid w:val="00D5586C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3024"/>
    <w:rsid w:val="00D743EC"/>
    <w:rsid w:val="00D74967"/>
    <w:rsid w:val="00D76152"/>
    <w:rsid w:val="00D76276"/>
    <w:rsid w:val="00D816F8"/>
    <w:rsid w:val="00D8207F"/>
    <w:rsid w:val="00D8252B"/>
    <w:rsid w:val="00D85633"/>
    <w:rsid w:val="00D8781A"/>
    <w:rsid w:val="00D9158D"/>
    <w:rsid w:val="00D916F2"/>
    <w:rsid w:val="00D92CAA"/>
    <w:rsid w:val="00D935D0"/>
    <w:rsid w:val="00D937C5"/>
    <w:rsid w:val="00D943B5"/>
    <w:rsid w:val="00D947E9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347"/>
    <w:rsid w:val="00DA6D80"/>
    <w:rsid w:val="00DA7D67"/>
    <w:rsid w:val="00DB0F15"/>
    <w:rsid w:val="00DB18FC"/>
    <w:rsid w:val="00DB2373"/>
    <w:rsid w:val="00DB24F5"/>
    <w:rsid w:val="00DC06A8"/>
    <w:rsid w:val="00DC0A10"/>
    <w:rsid w:val="00DC308B"/>
    <w:rsid w:val="00DC4872"/>
    <w:rsid w:val="00DC529E"/>
    <w:rsid w:val="00DC53EE"/>
    <w:rsid w:val="00DC5433"/>
    <w:rsid w:val="00DC573B"/>
    <w:rsid w:val="00DC7933"/>
    <w:rsid w:val="00DC7D44"/>
    <w:rsid w:val="00DD0541"/>
    <w:rsid w:val="00DD0950"/>
    <w:rsid w:val="00DD0C43"/>
    <w:rsid w:val="00DD0C88"/>
    <w:rsid w:val="00DD11FD"/>
    <w:rsid w:val="00DD144E"/>
    <w:rsid w:val="00DD17D8"/>
    <w:rsid w:val="00DD2A25"/>
    <w:rsid w:val="00DD2C5E"/>
    <w:rsid w:val="00DD3FCD"/>
    <w:rsid w:val="00DD4C47"/>
    <w:rsid w:val="00DD5A44"/>
    <w:rsid w:val="00DD6303"/>
    <w:rsid w:val="00DD7669"/>
    <w:rsid w:val="00DD76E5"/>
    <w:rsid w:val="00DE0676"/>
    <w:rsid w:val="00DE0CA1"/>
    <w:rsid w:val="00DE0DF8"/>
    <w:rsid w:val="00DE192F"/>
    <w:rsid w:val="00DE2094"/>
    <w:rsid w:val="00DE2273"/>
    <w:rsid w:val="00DE2332"/>
    <w:rsid w:val="00DE27B3"/>
    <w:rsid w:val="00DE2DA3"/>
    <w:rsid w:val="00DE34CF"/>
    <w:rsid w:val="00DE4E0A"/>
    <w:rsid w:val="00DE5126"/>
    <w:rsid w:val="00DE53A9"/>
    <w:rsid w:val="00DE555B"/>
    <w:rsid w:val="00DE646B"/>
    <w:rsid w:val="00DE686E"/>
    <w:rsid w:val="00DE6CEB"/>
    <w:rsid w:val="00DE6EFA"/>
    <w:rsid w:val="00DE711E"/>
    <w:rsid w:val="00DF07BE"/>
    <w:rsid w:val="00DF0E1C"/>
    <w:rsid w:val="00DF28AF"/>
    <w:rsid w:val="00DF336A"/>
    <w:rsid w:val="00DF6EB1"/>
    <w:rsid w:val="00DF7A7C"/>
    <w:rsid w:val="00DF7C50"/>
    <w:rsid w:val="00E00246"/>
    <w:rsid w:val="00E04C5C"/>
    <w:rsid w:val="00E052E6"/>
    <w:rsid w:val="00E11711"/>
    <w:rsid w:val="00E11B1F"/>
    <w:rsid w:val="00E12239"/>
    <w:rsid w:val="00E12B9B"/>
    <w:rsid w:val="00E12CDE"/>
    <w:rsid w:val="00E13F3D"/>
    <w:rsid w:val="00E14476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98C"/>
    <w:rsid w:val="00E4037E"/>
    <w:rsid w:val="00E40D3E"/>
    <w:rsid w:val="00E419D7"/>
    <w:rsid w:val="00E429F2"/>
    <w:rsid w:val="00E42ADA"/>
    <w:rsid w:val="00E4305A"/>
    <w:rsid w:val="00E43B9F"/>
    <w:rsid w:val="00E4426E"/>
    <w:rsid w:val="00E45DC8"/>
    <w:rsid w:val="00E465CE"/>
    <w:rsid w:val="00E51814"/>
    <w:rsid w:val="00E519F0"/>
    <w:rsid w:val="00E52E6A"/>
    <w:rsid w:val="00E530DE"/>
    <w:rsid w:val="00E53427"/>
    <w:rsid w:val="00E53893"/>
    <w:rsid w:val="00E53D55"/>
    <w:rsid w:val="00E54516"/>
    <w:rsid w:val="00E56386"/>
    <w:rsid w:val="00E57688"/>
    <w:rsid w:val="00E6031B"/>
    <w:rsid w:val="00E605B0"/>
    <w:rsid w:val="00E60E93"/>
    <w:rsid w:val="00E6560B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21BE"/>
    <w:rsid w:val="00E831EA"/>
    <w:rsid w:val="00E8338B"/>
    <w:rsid w:val="00E871B1"/>
    <w:rsid w:val="00E87342"/>
    <w:rsid w:val="00E92000"/>
    <w:rsid w:val="00E94345"/>
    <w:rsid w:val="00E94503"/>
    <w:rsid w:val="00E94607"/>
    <w:rsid w:val="00E94715"/>
    <w:rsid w:val="00E94ADC"/>
    <w:rsid w:val="00E9595E"/>
    <w:rsid w:val="00E9725A"/>
    <w:rsid w:val="00E97F41"/>
    <w:rsid w:val="00E97FE9"/>
    <w:rsid w:val="00EA12CF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1D37"/>
    <w:rsid w:val="00EB2625"/>
    <w:rsid w:val="00EB4183"/>
    <w:rsid w:val="00EB5A71"/>
    <w:rsid w:val="00EB72DB"/>
    <w:rsid w:val="00EC0E62"/>
    <w:rsid w:val="00EC1A27"/>
    <w:rsid w:val="00EC220F"/>
    <w:rsid w:val="00EC282C"/>
    <w:rsid w:val="00ED1AAC"/>
    <w:rsid w:val="00ED22DB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5B07"/>
    <w:rsid w:val="00EE664E"/>
    <w:rsid w:val="00EE738B"/>
    <w:rsid w:val="00EE7D7C"/>
    <w:rsid w:val="00EF2B55"/>
    <w:rsid w:val="00EF4CAC"/>
    <w:rsid w:val="00EF5295"/>
    <w:rsid w:val="00EF73D3"/>
    <w:rsid w:val="00EF79B9"/>
    <w:rsid w:val="00F01B37"/>
    <w:rsid w:val="00F061BD"/>
    <w:rsid w:val="00F06A73"/>
    <w:rsid w:val="00F06CF8"/>
    <w:rsid w:val="00F10AB5"/>
    <w:rsid w:val="00F10B1B"/>
    <w:rsid w:val="00F11BD6"/>
    <w:rsid w:val="00F133E9"/>
    <w:rsid w:val="00F13CB0"/>
    <w:rsid w:val="00F16198"/>
    <w:rsid w:val="00F16D89"/>
    <w:rsid w:val="00F171F0"/>
    <w:rsid w:val="00F1774A"/>
    <w:rsid w:val="00F209DD"/>
    <w:rsid w:val="00F209E7"/>
    <w:rsid w:val="00F21A70"/>
    <w:rsid w:val="00F22B40"/>
    <w:rsid w:val="00F22CA8"/>
    <w:rsid w:val="00F234B6"/>
    <w:rsid w:val="00F24A18"/>
    <w:rsid w:val="00F255CC"/>
    <w:rsid w:val="00F25D98"/>
    <w:rsid w:val="00F27799"/>
    <w:rsid w:val="00F300FB"/>
    <w:rsid w:val="00F305A9"/>
    <w:rsid w:val="00F30EAE"/>
    <w:rsid w:val="00F30F52"/>
    <w:rsid w:val="00F3143D"/>
    <w:rsid w:val="00F314B3"/>
    <w:rsid w:val="00F31650"/>
    <w:rsid w:val="00F3224B"/>
    <w:rsid w:val="00F32658"/>
    <w:rsid w:val="00F33432"/>
    <w:rsid w:val="00F335DA"/>
    <w:rsid w:val="00F35130"/>
    <w:rsid w:val="00F4005B"/>
    <w:rsid w:val="00F4052D"/>
    <w:rsid w:val="00F412B1"/>
    <w:rsid w:val="00F415DA"/>
    <w:rsid w:val="00F41B60"/>
    <w:rsid w:val="00F423AC"/>
    <w:rsid w:val="00F441D9"/>
    <w:rsid w:val="00F45EEE"/>
    <w:rsid w:val="00F46E4A"/>
    <w:rsid w:val="00F47C83"/>
    <w:rsid w:val="00F47FDA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7D3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77729"/>
    <w:rsid w:val="00F80452"/>
    <w:rsid w:val="00F80AA3"/>
    <w:rsid w:val="00F8123B"/>
    <w:rsid w:val="00F824A4"/>
    <w:rsid w:val="00F829B4"/>
    <w:rsid w:val="00F83060"/>
    <w:rsid w:val="00F9014C"/>
    <w:rsid w:val="00F9056A"/>
    <w:rsid w:val="00F91785"/>
    <w:rsid w:val="00F92637"/>
    <w:rsid w:val="00F948DB"/>
    <w:rsid w:val="00F95ADC"/>
    <w:rsid w:val="00F95DA8"/>
    <w:rsid w:val="00F9666B"/>
    <w:rsid w:val="00F966F7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A7961"/>
    <w:rsid w:val="00FB07A3"/>
    <w:rsid w:val="00FB299B"/>
    <w:rsid w:val="00FB2CA6"/>
    <w:rsid w:val="00FB4F2D"/>
    <w:rsid w:val="00FB571E"/>
    <w:rsid w:val="00FB60B6"/>
    <w:rsid w:val="00FB6386"/>
    <w:rsid w:val="00FC096E"/>
    <w:rsid w:val="00FC31B1"/>
    <w:rsid w:val="00FC4CFB"/>
    <w:rsid w:val="00FC69D2"/>
    <w:rsid w:val="00FC6C07"/>
    <w:rsid w:val="00FD2B96"/>
    <w:rsid w:val="00FD2FF6"/>
    <w:rsid w:val="00FD34EE"/>
    <w:rsid w:val="00FD5E1D"/>
    <w:rsid w:val="00FD6FCD"/>
    <w:rsid w:val="00FD7325"/>
    <w:rsid w:val="00FD767E"/>
    <w:rsid w:val="00FD7C4D"/>
    <w:rsid w:val="00FE0428"/>
    <w:rsid w:val="00FE2DE7"/>
    <w:rsid w:val="00FE4FE9"/>
    <w:rsid w:val="00FE518B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5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5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9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7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1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7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9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1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5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9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9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4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1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7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0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2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9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2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3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Narendra.Kalahasti@anritsu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1102</Words>
  <Characters>5489</Characters>
  <Application>Microsoft Office Word</Application>
  <DocSecurity>0</DocSecurity>
  <Lines>189</Lines>
  <Paragraphs>126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6</cp:revision>
  <cp:lastPrinted>1900-12-31T16:00:00Z</cp:lastPrinted>
  <dcterms:created xsi:type="dcterms:W3CDTF">2025-11-28T23:16:00Z</dcterms:created>
  <dcterms:modified xsi:type="dcterms:W3CDTF">2025-11-28T23:23:00Z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