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02628F3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A72E2D" w:rsidRPr="00A72E2D">
        <w:rPr>
          <w:b/>
          <w:i/>
          <w:noProof/>
          <w:sz w:val="28"/>
        </w:rPr>
        <w:t>250419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6EA862EC" w:rsidR="00745C21" w:rsidRDefault="00A72E2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A72E2D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A72E2D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A72E2D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4F2BB" w:rsidR="001E41F3" w:rsidRPr="00410371" w:rsidRDefault="00A72E2D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72E2D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08C1F" w:rsidR="001E41F3" w:rsidRPr="00410371" w:rsidRDefault="00A72E2D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72E2D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D83BC" w:rsidR="001E41F3" w:rsidRPr="00410371" w:rsidRDefault="00A72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72E2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586A7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DB73E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5.3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571C7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ABB89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2E2D">
              <w:rPr>
                <w:noProof/>
              </w:rPr>
              <w:t xml:space="preserve">TEI14_Test, </w:t>
            </w:r>
            <w:r w:rsidR="00A72E2D">
              <w:t>MCPTT-</w:t>
            </w:r>
            <w:proofErr w:type="spellStart"/>
            <w:r w:rsidR="00A72E2D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7DEBD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72E2D">
              <w:rPr>
                <w:noProof/>
              </w:rPr>
              <w:t>2025-10-06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35FF5" w:rsidR="001E41F3" w:rsidRDefault="00A72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A72E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AA181E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FE5B0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28BD9E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12787C">
              <w:t>5.3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3DAB2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015E9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 w:rsidR="0039666D"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>EUTRA</w:t>
            </w:r>
            <w:r w:rsidR="0039666D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5663C" w:rsidR="001E41F3" w:rsidRDefault="0012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823DE2" w:rsidR="001E41F3" w:rsidRDefault="0010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CFE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840C72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181A">
              <w:rPr>
                <w:noProof/>
              </w:rPr>
              <w:t>37.579-1</w:t>
            </w:r>
            <w:r>
              <w:rPr>
                <w:noProof/>
              </w:rPr>
              <w:t xml:space="preserve">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107319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73D9CF9" w14:textId="4F66B11C" w:rsidR="00A72E2D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2E2D" w:rsidRPr="00042956">
        <w:rPr>
          <w:rFonts w:cs="Arial"/>
          <w:iCs/>
        </w:rPr>
        <w:t>Table of Contents</w:t>
      </w:r>
      <w:r w:rsidR="00A72E2D">
        <w:tab/>
      </w:r>
      <w:r w:rsidR="00A72E2D">
        <w:fldChar w:fldCharType="begin"/>
      </w:r>
      <w:r w:rsidR="00A72E2D">
        <w:instrText xml:space="preserve"> PAGEREF _Toc210731985 \h </w:instrText>
      </w:r>
      <w:r w:rsidR="00A72E2D">
        <w:fldChar w:fldCharType="separate"/>
      </w:r>
      <w:r w:rsidR="00A72E2D">
        <w:t>2</w:t>
      </w:r>
      <w:r w:rsidR="00A72E2D">
        <w:fldChar w:fldCharType="end"/>
      </w:r>
    </w:p>
    <w:p w14:paraId="01BBD21B" w14:textId="2DCACB7B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_Toc210731986 \h </w:instrText>
      </w:r>
      <w:r>
        <w:fldChar w:fldCharType="separate"/>
      </w:r>
      <w:r>
        <w:t>3</w:t>
      </w:r>
      <w:r>
        <w:fldChar w:fldCharType="end"/>
      </w:r>
    </w:p>
    <w:p w14:paraId="1D77FA87" w14:textId="399464E1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_Toc210731987 \h </w:instrText>
      </w:r>
      <w:r>
        <w:fldChar w:fldCharType="separate"/>
      </w:r>
      <w:r>
        <w:t>3</w:t>
      </w:r>
      <w:r>
        <w:fldChar w:fldCharType="end"/>
      </w:r>
    </w:p>
    <w:p w14:paraId="1ED2C0AC" w14:textId="451DC29A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_Toc210731988 \h </w:instrText>
      </w:r>
      <w:r>
        <w:fldChar w:fldCharType="separate"/>
      </w:r>
      <w:r>
        <w:t>3</w:t>
      </w:r>
      <w:r>
        <w:fldChar w:fldCharType="end"/>
      </w:r>
    </w:p>
    <w:p w14:paraId="163656BC" w14:textId="4414DD30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_Toc210731989 \h </w:instrText>
      </w:r>
      <w:r>
        <w:fldChar w:fldCharType="separate"/>
      </w:r>
      <w:r>
        <w:t>3</w:t>
      </w:r>
      <w:r>
        <w:fldChar w:fldCharType="end"/>
      </w:r>
    </w:p>
    <w:p w14:paraId="3DAA3261" w14:textId="28752603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_Toc210731990 \h </w:instrText>
      </w:r>
      <w:r>
        <w:fldChar w:fldCharType="separate"/>
      </w:r>
      <w:r>
        <w:t>5</w:t>
      </w:r>
      <w:r>
        <w:fldChar w:fldCharType="end"/>
      </w:r>
    </w:p>
    <w:p w14:paraId="455B8309" w14:textId="7FF1D530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_Toc210731991 \h </w:instrText>
      </w:r>
      <w:r>
        <w:fldChar w:fldCharType="separate"/>
      </w:r>
      <w:r>
        <w:t>6</w:t>
      </w:r>
      <w:r>
        <w:fldChar w:fldCharType="end"/>
      </w:r>
    </w:p>
    <w:p w14:paraId="62BEDB44" w14:textId="579B1516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_Toc210731992 \h </w:instrText>
      </w:r>
      <w:r>
        <w:fldChar w:fldCharType="separate"/>
      </w:r>
      <w:r>
        <w:t>9</w:t>
      </w:r>
      <w:r>
        <w:fldChar w:fldCharType="end"/>
      </w:r>
    </w:p>
    <w:p w14:paraId="4EEEA83A" w14:textId="4AE6075B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_Toc210731993 \h </w:instrText>
      </w:r>
      <w:r>
        <w:fldChar w:fldCharType="separate"/>
      </w:r>
      <w:r>
        <w:t>10</w:t>
      </w:r>
      <w:r>
        <w:fldChar w:fldCharType="end"/>
      </w:r>
    </w:p>
    <w:p w14:paraId="34B8A1D2" w14:textId="3EF6BD77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_Toc210731994 \h </w:instrText>
      </w:r>
      <w:r>
        <w:fldChar w:fldCharType="separate"/>
      </w:r>
      <w:r>
        <w:t>10</w:t>
      </w:r>
      <w:r>
        <w:fldChar w:fldCharType="end"/>
      </w:r>
    </w:p>
    <w:p w14:paraId="2A24CC95" w14:textId="1FF0F686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_Toc210731995 \h </w:instrText>
      </w:r>
      <w:r>
        <w:fldChar w:fldCharType="separate"/>
      </w:r>
      <w:r>
        <w:t>10</w:t>
      </w:r>
      <w:r>
        <w:fldChar w:fldCharType="end"/>
      </w:r>
    </w:p>
    <w:p w14:paraId="325A0C2F" w14:textId="60C93B0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10731986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53CD358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5.3.MCPTT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A72E2D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10731987"/>
      <w:r w:rsidRPr="007036CE">
        <w:rPr>
          <w:b/>
        </w:rPr>
        <w:t>Verification Test Summary</w:t>
      </w:r>
      <w:bookmarkEnd w:id="7"/>
      <w:bookmarkEnd w:id="8"/>
    </w:p>
    <w:p w14:paraId="015EF2B9" w14:textId="5AD1AD7F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5.3.MCPTT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63B44162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A72E2D">
        <w:rPr>
          <w:rFonts w:cs="Arial"/>
        </w:rPr>
        <w:t>iwd-TTCN3-B2024-06_D25wk38</w:t>
      </w:r>
      <w:r w:rsidR="0048090B">
        <w:rPr>
          <w:rFonts w:cs="Arial"/>
        </w:rPr>
        <w:fldChar w:fldCharType="end"/>
      </w:r>
    </w:p>
    <w:p w14:paraId="32370A34" w14:textId="6A84BA58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94525EE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A72E2D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10731988"/>
      <w:r w:rsidRPr="00854C55">
        <w:rPr>
          <w:b/>
        </w:rPr>
        <w:t>Corrections required</w:t>
      </w:r>
      <w:bookmarkEnd w:id="5"/>
      <w:bookmarkEnd w:id="6"/>
      <w:bookmarkEnd w:id="9"/>
    </w:p>
    <w:p w14:paraId="48810807" w14:textId="77777777" w:rsidR="00A561DD" w:rsidRDefault="00A561DD" w:rsidP="00021EE4">
      <w:pPr>
        <w:rPr>
          <w:noProof/>
        </w:rPr>
      </w:pPr>
    </w:p>
    <w:p w14:paraId="357D4C4D" w14:textId="77777777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93981363"/>
      <w:bookmarkStart w:id="11" w:name="_Toc207180037"/>
      <w:bookmarkStart w:id="12" w:name="_Toc210731989"/>
      <w:r>
        <w:rPr>
          <w:rFonts w:cs="Arial"/>
          <w:b/>
          <w:color w:val="000000"/>
          <w:lang w:eastAsia="en-GB"/>
        </w:rPr>
        <w:t xml:space="preserve">Change </w:t>
      </w:r>
      <w:bookmarkEnd w:id="10"/>
      <w:r>
        <w:rPr>
          <w:rFonts w:cs="Arial"/>
          <w:b/>
          <w:color w:val="000000"/>
          <w:lang w:eastAsia="en-GB"/>
        </w:rPr>
        <w:t>1</w:t>
      </w:r>
      <w:bookmarkEnd w:id="11"/>
      <w:bookmarkEnd w:id="12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19A424A2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ED02" w14:textId="77777777" w:rsidR="00705622" w:rsidRP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 w:rsidRPr="00705622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70562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20B2" w14:textId="77777777" w:rsidR="00705622" w:rsidRPr="00705622" w:rsidRDefault="00705622" w:rsidP="003F79C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705622">
              <w:rPr>
                <w:rFonts w:ascii="Arial" w:hAnsi="Arial"/>
                <w:color w:val="000000"/>
                <w:lang w:eastAsia="en-GB"/>
              </w:rPr>
              <w:t>f_MCX_XML_DecryptAttributeUri</w:t>
            </w:r>
            <w:proofErr w:type="spellEnd"/>
          </w:p>
        </w:tc>
      </w:tr>
      <w:tr w:rsidR="00705622" w14:paraId="5421D6FB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17C5" w14:textId="77777777" w:rsidR="00705622" w:rsidRP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 w:rsidRPr="00705622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ADE5" w14:textId="28007262" w:rsidR="00705622" w:rsidRDefault="00805FEF" w:rsidP="003F79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implementation use </w:t>
            </w:r>
            <w:r w:rsidR="00705622" w:rsidRPr="00705622">
              <w:rPr>
                <w:noProof/>
                <w:lang w:eastAsia="zh-CN"/>
              </w:rPr>
              <w:t>"mc1-encrypt</w:t>
            </w:r>
            <w:r w:rsidR="006F565E">
              <w:rPr>
                <w:noProof/>
                <w:lang w:eastAsia="zh-CN"/>
              </w:rPr>
              <w:t>ion</w:t>
            </w:r>
            <w:r w:rsidR="00705622" w:rsidRPr="00705622">
              <w:rPr>
                <w:noProof/>
                <w:lang w:eastAsia="zh-CN"/>
              </w:rPr>
              <w:t>.3gppnetwork.org” as a hostname for decrypting the XML attributes.</w:t>
            </w:r>
          </w:p>
          <w:p w14:paraId="28CCCEF5" w14:textId="77777777" w:rsidR="005D0B5E" w:rsidRDefault="005D0B5E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7837A6" w14:textId="22CC8202" w:rsidR="00C603AD" w:rsidRDefault="00C603AD" w:rsidP="00C603AD">
            <w:pPr>
              <w:pStyle w:val="CRCoverPage"/>
              <w:spacing w:after="0"/>
            </w:pPr>
            <w:r>
              <w:rPr>
                <w:noProof/>
                <w:lang w:val="en-US" w:eastAsia="zh-CN"/>
              </w:rPr>
              <w:t xml:space="preserve">This is as per TS 37.579 </w:t>
            </w:r>
            <w:r w:rsidRPr="00EC1B4E">
              <w:t>Table 5.5.13.3-1</w:t>
            </w:r>
            <w:r>
              <w:t xml:space="preserve">, which refers to TS 24.379, cl. 6.6.2.3.4 and </w:t>
            </w:r>
          </w:p>
          <w:p w14:paraId="42B22956" w14:textId="1AA44764" w:rsidR="005D0B5E" w:rsidRDefault="00C603AD" w:rsidP="00C603AD">
            <w:pPr>
              <w:pStyle w:val="CRCoverPage"/>
              <w:spacing w:after="0"/>
            </w:pPr>
            <w:r>
              <w:t>TS 23.003, cl. 26.2.</w:t>
            </w:r>
          </w:p>
          <w:p w14:paraId="40F37075" w14:textId="77777777" w:rsidR="00C603AD" w:rsidRDefault="00C603AD" w:rsidP="00C603A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764EA44" w14:textId="3475A059" w:rsidR="00C603AD" w:rsidRPr="00705622" w:rsidRDefault="00C603AD" w:rsidP="00C603A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While in TS 24.379 cl 6.6.2.3.4, it states “</w:t>
            </w:r>
            <w:r w:rsidRPr="00C603AD">
              <w:rPr>
                <w:i/>
                <w:iCs/>
              </w:rPr>
              <w:t xml:space="preserve">the string </w:t>
            </w:r>
            <w:r w:rsidRPr="00C603AD">
              <w:rPr>
                <w:i/>
                <w:iCs/>
                <w:lang w:val="en-US" w:eastAsia="fr-FR"/>
              </w:rPr>
              <w:t>"</w:t>
            </w:r>
            <w:r w:rsidRPr="00C603AD">
              <w:rPr>
                <w:i/>
                <w:iCs/>
              </w:rPr>
              <w:t>@</w:t>
            </w:r>
            <w:r w:rsidRPr="00C603AD">
              <w:rPr>
                <w:i/>
                <w:iCs/>
                <w:lang w:val="en-US" w:eastAsia="fr-FR"/>
              </w:rPr>
              <w:t>"</w:t>
            </w:r>
            <w:r w:rsidRPr="00C603AD">
              <w:rPr>
                <w:i/>
                <w:iCs/>
              </w:rPr>
              <w:t xml:space="preserve"> followed by the domain name for MCPTT confidentiality protection as specified in 3GPP TS 23.203</w:t>
            </w:r>
            <w:r>
              <w:rPr>
                <w:noProof/>
                <w:lang w:val="en-US" w:eastAsia="zh-CN"/>
              </w:rPr>
              <w:t>”</w:t>
            </w:r>
          </w:p>
          <w:p w14:paraId="0A55EF0E" w14:textId="77777777" w:rsidR="00705622" w:rsidRPr="00705622" w:rsidRDefault="00705622" w:rsidP="003F79C7">
            <w:pPr>
              <w:pStyle w:val="CRCoverPage"/>
              <w:spacing w:after="0"/>
              <w:ind w:left="720"/>
              <w:rPr>
                <w:noProof/>
                <w:lang w:eastAsia="zh-CN"/>
              </w:rPr>
            </w:pPr>
          </w:p>
          <w:p w14:paraId="1DC09CCB" w14:textId="5C3CF1A3" w:rsidR="00705622" w:rsidRPr="00705622" w:rsidRDefault="00705622" w:rsidP="003F79C7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per</w:t>
            </w:r>
            <w:r w:rsidRPr="00705622">
              <w:rPr>
                <w:noProof/>
                <w:lang w:eastAsia="zh-CN"/>
              </w:rPr>
              <w:t xml:space="preserve"> </w:t>
            </w:r>
            <w:r w:rsidRPr="00C603AD">
              <w:rPr>
                <w:bCs/>
                <w:noProof/>
                <w:lang w:val="en-US" w:eastAsia="zh-CN"/>
              </w:rPr>
              <w:t>TS 23.003</w:t>
            </w:r>
            <w:r w:rsidR="00C603AD">
              <w:rPr>
                <w:bCs/>
                <w:noProof/>
                <w:lang w:val="en-US" w:eastAsia="zh-CN"/>
              </w:rPr>
              <w:t xml:space="preserve"> cl. </w:t>
            </w:r>
            <w:r w:rsidRPr="00C603AD">
              <w:rPr>
                <w:bCs/>
                <w:noProof/>
                <w:lang w:val="en-US" w:eastAsia="zh-CN"/>
              </w:rPr>
              <w:t>26.2</w:t>
            </w:r>
            <w:r w:rsidRPr="00705622">
              <w:rPr>
                <w:b/>
                <w:noProof/>
                <w:lang w:val="en-US" w:eastAsia="zh-CN"/>
              </w:rPr>
              <w:t xml:space="preserve">: </w:t>
            </w:r>
            <w:r w:rsidR="00533464" w:rsidRPr="00533464">
              <w:rPr>
                <w:i/>
                <w:iCs/>
              </w:rPr>
              <w:t xml:space="preserve">A Domain Name for MC Services confidentiality protection used in a host part of a SIP URI indicates that the user part of the SIP URI contains a confidentiality protected MC Services identity. </w:t>
            </w:r>
            <w:r w:rsidR="00533464" w:rsidRPr="00533464">
              <w:rPr>
                <w:b/>
                <w:bCs/>
                <w:i/>
                <w:iCs/>
              </w:rPr>
              <w:t>This Domain Name shall be the string "mc1-encrypted.3gppnetwork.org"</w:t>
            </w:r>
            <w:r w:rsidRPr="00533464">
              <w:rPr>
                <w:b/>
                <w:bCs/>
                <w:i/>
                <w:iCs/>
                <w:noProof/>
                <w:lang w:val="en-US" w:eastAsia="zh-CN"/>
              </w:rPr>
              <w:t>.</w:t>
            </w:r>
            <w:r w:rsidRPr="00705622">
              <w:rPr>
                <w:b/>
                <w:bCs/>
                <w:noProof/>
                <w:lang w:val="en-US" w:eastAsia="zh-CN"/>
              </w:rPr>
              <w:t xml:space="preserve"> </w:t>
            </w:r>
          </w:p>
          <w:p w14:paraId="014BCDC6" w14:textId="77777777" w:rsidR="00705622" w:rsidRPr="00705622" w:rsidRDefault="00705622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705622" w14:paraId="592D20DD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41EA" w14:textId="77777777" w:rsidR="00705622" w:rsidRP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 w:rsidRPr="00705622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6E13" w14:textId="00E51193" w:rsidR="00705622" w:rsidRDefault="00705622" w:rsidP="003F79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622">
              <w:rPr>
                <w:rFonts w:cs="Arial"/>
                <w:lang w:eastAsia="en-GB"/>
              </w:rPr>
              <w:t xml:space="preserve">Corrected the hostname as </w:t>
            </w:r>
            <w:r w:rsidRPr="00C603AD">
              <w:rPr>
                <w:rFonts w:cs="Arial"/>
                <w:lang w:eastAsia="en-GB"/>
              </w:rPr>
              <w:t>“</w:t>
            </w:r>
            <w:r w:rsidRPr="00C603AD">
              <w:rPr>
                <w:noProof/>
                <w:lang w:val="en-US" w:eastAsia="zh-CN"/>
              </w:rPr>
              <w:t>mc1-encrypted.3gppnetwork.org</w:t>
            </w:r>
            <w:r w:rsidRPr="00705622">
              <w:rPr>
                <w:b/>
                <w:bCs/>
                <w:noProof/>
                <w:lang w:val="en-US" w:eastAsia="zh-CN"/>
              </w:rPr>
              <w:t xml:space="preserve">" </w:t>
            </w:r>
            <w:r w:rsidRPr="00705622">
              <w:rPr>
                <w:noProof/>
                <w:lang w:val="en-US" w:eastAsia="zh-CN"/>
              </w:rPr>
              <w:t xml:space="preserve">for </w:t>
            </w:r>
            <w:r w:rsidRPr="00705622">
              <w:rPr>
                <w:noProof/>
                <w:lang w:eastAsia="zh-CN"/>
              </w:rPr>
              <w:t>decrypting the XML attributes.</w:t>
            </w:r>
          </w:p>
          <w:p w14:paraId="305BF7E3" w14:textId="77777777" w:rsidR="00C603AD" w:rsidRDefault="00C603AD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BA15FA" w14:textId="61056B56" w:rsidR="00C603AD" w:rsidRPr="00A01EE8" w:rsidRDefault="00C603AD" w:rsidP="003F79C7">
            <w:pPr>
              <w:pStyle w:val="CRCoverPage"/>
              <w:spacing w:after="0"/>
              <w:rPr>
                <w:b/>
                <w:bCs/>
                <w:noProof/>
                <w:lang w:val="en-US" w:eastAsia="zh-CN"/>
              </w:rPr>
            </w:pPr>
            <w:r w:rsidRPr="00A01EE8">
              <w:rPr>
                <w:b/>
                <w:bCs/>
                <w:noProof/>
                <w:lang w:eastAsia="zh-CN"/>
              </w:rPr>
              <w:t xml:space="preserve">Note – prose CR is required to correct </w:t>
            </w:r>
            <w:r w:rsidRPr="00A01EE8">
              <w:rPr>
                <w:b/>
                <w:bCs/>
                <w:noProof/>
                <w:lang w:val="en-US" w:eastAsia="zh-CN"/>
              </w:rPr>
              <w:t xml:space="preserve">TS 37.579 </w:t>
            </w:r>
            <w:r w:rsidRPr="00A01EE8">
              <w:rPr>
                <w:b/>
                <w:bCs/>
              </w:rPr>
              <w:t>Table 5.5.13.3-1</w:t>
            </w:r>
          </w:p>
          <w:p w14:paraId="6CAD8DFD" w14:textId="77777777" w:rsidR="00705622" w:rsidRPr="00705622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2FB996FA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A52A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ECC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132AB">
              <w:rPr>
                <w:rFonts w:ascii="Arial" w:hAnsi="Arial" w:cs="Arial"/>
                <w:lang w:eastAsia="en-GB"/>
              </w:rPr>
              <w:t>MCX_XML_Encryption.ttc</w:t>
            </w:r>
            <w:r>
              <w:rPr>
                <w:rFonts w:ascii="Arial" w:hAnsi="Arial" w:cs="Arial"/>
                <w:lang w:eastAsia="en-GB"/>
              </w:rPr>
              <w:t>n</w:t>
            </w:r>
            <w:proofErr w:type="spellEnd"/>
          </w:p>
        </w:tc>
      </w:tr>
      <w:tr w:rsidR="009F6CA6" w14:paraId="43CBC46D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B781" w14:textId="77777777" w:rsidR="009F6CA6" w:rsidRDefault="009F6CA6" w:rsidP="009F6C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111" w14:textId="77777777" w:rsidR="00347805" w:rsidRDefault="009F6CA6" w:rsidP="009F6C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 subject to prose CR approval:</w:t>
            </w:r>
          </w:p>
          <w:p w14:paraId="5749C307" w14:textId="4B8ABC52" w:rsidR="009F6CA6" w:rsidRDefault="00347805" w:rsidP="009F6C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I</w:t>
            </w:r>
            <w:r w:rsidR="009F6CA6">
              <w:rPr>
                <w:rFonts w:ascii="Arial" w:hAnsi="Arial"/>
                <w:highlight w:val="cyan"/>
                <w:lang w:eastAsia="zh-CN"/>
              </w:rPr>
              <w:t>mplemented us</w:t>
            </w:r>
            <w:r w:rsidR="0019641C">
              <w:rPr>
                <w:rFonts w:ascii="Arial" w:hAnsi="Arial"/>
                <w:highlight w:val="cyan"/>
                <w:lang w:eastAsia="zh-CN"/>
              </w:rPr>
              <w:t>ing</w:t>
            </w:r>
            <w:r w:rsidR="009F6CA6">
              <w:rPr>
                <w:rFonts w:ascii="Arial" w:hAnsi="Arial"/>
                <w:highlight w:val="cyan"/>
                <w:lang w:eastAsia="zh-CN"/>
              </w:rPr>
              <w:t xml:space="preserve"> new constant </w:t>
            </w:r>
            <w:proofErr w:type="spellStart"/>
            <w:r w:rsidR="009F6CA6" w:rsidRPr="009F6CA6">
              <w:rPr>
                <w:rFonts w:ascii="Arial" w:hAnsi="Arial"/>
                <w:highlight w:val="cyan"/>
                <w:lang w:eastAsia="zh-CN"/>
              </w:rPr>
              <w:t>tsc_XML_MCServices_DomainNameForConfidentialityProtection</w:t>
            </w:r>
            <w:proofErr w:type="spellEnd"/>
            <w:r w:rsidR="009F6CA6" w:rsidRPr="009F6CA6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7B3B5E1D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2F967A8B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441BED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4"/>
      </w:tblGrid>
      <w:tr w:rsidR="00705622" w:rsidRPr="00CD057D" w14:paraId="5E7D3BD3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F1A6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B6FEF">
              <w:rPr>
                <w:rFonts w:ascii="Arial" w:hAnsi="Arial"/>
                <w:color w:val="000000"/>
                <w:lang w:eastAsia="en-GB"/>
              </w:rPr>
              <w:lastRenderedPageBreak/>
              <w:t xml:space="preserve">function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f_MCX_XML_DecryptAttributeUri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?;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6E059F">
              <w:rPr>
                <w:rFonts w:ascii="Arial" w:hAnsi="Arial"/>
                <w:color w:val="000000"/>
                <w:lang w:eastAsia="en-GB"/>
              </w:rPr>
              <w:t xml:space="preserve">var template (present)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r w:rsidRPr="006E059F">
              <w:rPr>
                <w:rFonts w:ascii="Arial" w:hAnsi="Arial"/>
                <w:color w:val="000000"/>
                <w:highlight w:val="yellow"/>
                <w:lang w:eastAsia="en-GB"/>
              </w:rPr>
              <w:t>"mc1-encryption.3gppnetwork.org";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(present)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cr_SipUriComponent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SemicolonParam_List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f_UniCharstring2Charstring(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f_SIP_ParseURI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(match(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cr_SipUrl_Common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c_sipScheme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fl_MCX_XML_EncryptedUriUserInfo_GetParamValueList(v_SipUrl.components.sip.userInfo.userOrTelephoneSubscriber,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lengthof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&gt; 0)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[0]));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[1]));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oct2char(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fx_XML_Decrypt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AES_128_GCM,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)); /* according to 24.379 clause 6.6.2.3.4 the encryption is as specified in RFC 5288;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RFC 5288 clause 3 refers to AEAD_AES_128_GCM and AEAD_AES_256_GCM as described in RFC 5116;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according RFC 5116 clause 5.1 the ciphertext consists of the ciphered data and the authentication tag */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"";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F2E4E42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056D059E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427D2A75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r w:rsidRPr="00441BE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46B330E7" w14:textId="77777777" w:rsidTr="003F79C7">
        <w:tc>
          <w:tcPr>
            <w:tcW w:w="11194" w:type="dxa"/>
          </w:tcPr>
          <w:p w14:paraId="56D29CD9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B6FEF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f_MCX_XML_DecryptAttributeUri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?;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6E059F">
              <w:rPr>
                <w:rFonts w:ascii="Arial" w:hAnsi="Arial"/>
                <w:color w:val="000000"/>
                <w:lang w:eastAsia="en-GB"/>
              </w:rPr>
              <w:t xml:space="preserve">var template (present)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E059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6E059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r w:rsidRPr="00441BED">
              <w:rPr>
                <w:rFonts w:ascii="Arial" w:hAnsi="Arial"/>
                <w:color w:val="000000"/>
                <w:highlight w:val="yellow"/>
                <w:lang w:eastAsia="en-GB"/>
              </w:rPr>
              <w:t>"mc1-encrypted.3gppnetwork.org"; //TS23.003 Clause 26.2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(present)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cr_SipUriComponent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v_Host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template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SemicolonParam_List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omit;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f_UniCharstring2Charstring(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f_SIP_ParseURI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v_CharString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(match(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v_SipUrl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cr_SipUrl_Common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c_sipScheme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v_SipUriComponents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v_UriParameters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fl_MCX_XML_EncryptedUriUserInfo_GetParamValueList(v_SipUrl.components.sip.userInfo.userOrTelephoneSubscriber,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lastRenderedPageBreak/>
              <w:t>if 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lengthof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 &gt; 0)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v_XPK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[0]));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 := bit2oct(f_Base64Decode(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[1]));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oct2char(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fx_XML_Decrypt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v_EncryptedURI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AES_128_GCM,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)); /* according to 24.379 clause 6.6.2.3.4 the encryption is as specified in RFC 5288;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RFC 5288 clause 3 refers to AEAD_AES_128_GCM and AEAD_AES_256_GCM as described in RFC 5116;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according RFC 5116 clause 5.1 the ciphertext consists of the ciphered data and the authentication tag */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"";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CB6FEF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CB6FEF">
              <w:rPr>
                <w:rFonts w:ascii="Arial" w:hAnsi="Arial"/>
                <w:color w:val="000000"/>
                <w:lang w:eastAsia="en-GB"/>
              </w:rPr>
              <w:t>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8D82292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6367DD0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53B61FC3" w14:textId="77777777" w:rsidR="00A73069" w:rsidRDefault="00A73069" w:rsidP="00A73069">
      <w:pPr>
        <w:rPr>
          <w:lang w:eastAsia="en-GB"/>
        </w:rPr>
      </w:pPr>
      <w:bookmarkStart w:id="13" w:name="_Toc207180038"/>
    </w:p>
    <w:p w14:paraId="2297C1A5" w14:textId="79913BF5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210731990"/>
      <w:r>
        <w:rPr>
          <w:rFonts w:cs="Arial"/>
          <w:b/>
          <w:color w:val="000000"/>
          <w:lang w:eastAsia="en-GB"/>
        </w:rPr>
        <w:t>Change 2</w:t>
      </w:r>
      <w:bookmarkEnd w:id="13"/>
      <w:bookmarkEnd w:id="14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6BCF4450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97D5" w14:textId="77777777" w:rsid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565" w14:textId="77777777" w:rsidR="00705622" w:rsidRPr="00CC39F9" w:rsidRDefault="00705622" w:rsidP="003F79C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3132AB">
              <w:rPr>
                <w:rFonts w:ascii="Arial" w:hAnsi="Arial" w:cs="Arial"/>
                <w:lang w:eastAsia="en-GB"/>
              </w:rPr>
              <w:t>f_MCX_XML_EncryptAttributeUri</w:t>
            </w:r>
            <w:proofErr w:type="spellEnd"/>
          </w:p>
        </w:tc>
      </w:tr>
      <w:tr w:rsidR="00705622" w14:paraId="5DD0C69F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9BFD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423D" w14:textId="4C6EE96F" w:rsidR="00705622" w:rsidRPr="00441BED" w:rsidRDefault="00441BED" w:rsidP="003F79C7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Same as change 2.1</w:t>
            </w:r>
            <w:r w:rsidR="00705622" w:rsidRPr="00441BED">
              <w:rPr>
                <w:b/>
                <w:bCs/>
                <w:noProof/>
                <w:lang w:val="en-US" w:eastAsia="zh-CN"/>
              </w:rPr>
              <w:t xml:space="preserve"> </w:t>
            </w:r>
            <w:r w:rsidR="00705622" w:rsidRPr="00441BED">
              <w:rPr>
                <w:noProof/>
                <w:lang w:eastAsia="zh-CN"/>
              </w:rPr>
              <w:t xml:space="preserve"> </w:t>
            </w:r>
          </w:p>
        </w:tc>
      </w:tr>
      <w:tr w:rsidR="00705622" w14:paraId="23C1A7F4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9EE6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A63" w14:textId="55FE17DF" w:rsidR="00705622" w:rsidRPr="00441BED" w:rsidRDefault="00705622" w:rsidP="003F79C7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441BED">
              <w:rPr>
                <w:rFonts w:cs="Arial"/>
                <w:lang w:eastAsia="en-GB"/>
              </w:rPr>
              <w:t>Corrected the hostname as “</w:t>
            </w:r>
            <w:r w:rsidRPr="00441BED">
              <w:rPr>
                <w:b/>
                <w:bCs/>
                <w:noProof/>
                <w:lang w:val="en-US" w:eastAsia="zh-CN"/>
              </w:rPr>
              <w:t xml:space="preserve">mc1-encrypted.3gppnetwork.org" </w:t>
            </w:r>
            <w:r w:rsidRPr="00441BED">
              <w:rPr>
                <w:noProof/>
                <w:lang w:val="en-US" w:eastAsia="zh-CN"/>
              </w:rPr>
              <w:t xml:space="preserve">for </w:t>
            </w:r>
            <w:r w:rsidRPr="00441BED">
              <w:rPr>
                <w:noProof/>
                <w:lang w:eastAsia="zh-CN"/>
              </w:rPr>
              <w:t>encrypting the XML attributes.</w:t>
            </w:r>
          </w:p>
          <w:p w14:paraId="59476A30" w14:textId="77777777" w:rsidR="00705622" w:rsidRPr="00441BED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1AF8FE2D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006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5B1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132AB">
              <w:rPr>
                <w:rFonts w:ascii="Arial" w:hAnsi="Arial" w:cs="Arial"/>
                <w:lang w:eastAsia="en-GB"/>
              </w:rPr>
              <w:t>MCX_XML_Encryption.ttc</w:t>
            </w:r>
            <w:r>
              <w:rPr>
                <w:rFonts w:ascii="Arial" w:hAnsi="Arial" w:cs="Arial"/>
                <w:lang w:eastAsia="en-GB"/>
              </w:rPr>
              <w:t>n</w:t>
            </w:r>
            <w:proofErr w:type="spellEnd"/>
          </w:p>
        </w:tc>
      </w:tr>
      <w:tr w:rsidR="009F6CA6" w14:paraId="0F41BB2B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B606" w14:textId="77777777" w:rsidR="009F6CA6" w:rsidRDefault="009F6CA6" w:rsidP="009F6C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1FFB" w14:textId="77777777" w:rsidR="00347805" w:rsidRDefault="009F6CA6" w:rsidP="009F6C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subject to prose CR approval: </w:t>
            </w:r>
          </w:p>
          <w:p w14:paraId="56C2EE6D" w14:textId="2E85CCEC" w:rsidR="009F6CA6" w:rsidRDefault="00347805" w:rsidP="009F6C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I</w:t>
            </w:r>
            <w:r w:rsidR="009F6CA6">
              <w:rPr>
                <w:rFonts w:ascii="Arial" w:hAnsi="Arial"/>
                <w:highlight w:val="cyan"/>
                <w:lang w:eastAsia="zh-CN"/>
              </w:rPr>
              <w:t>mplemented us</w:t>
            </w:r>
            <w:r w:rsidR="003658C9">
              <w:rPr>
                <w:rFonts w:ascii="Arial" w:hAnsi="Arial"/>
                <w:highlight w:val="cyan"/>
                <w:lang w:eastAsia="zh-CN"/>
              </w:rPr>
              <w:t>ing</w:t>
            </w:r>
            <w:r w:rsidR="009F6CA6">
              <w:rPr>
                <w:rFonts w:ascii="Arial" w:hAnsi="Arial"/>
                <w:highlight w:val="cyan"/>
                <w:lang w:eastAsia="zh-CN"/>
              </w:rPr>
              <w:t xml:space="preserve"> new constant </w:t>
            </w:r>
            <w:proofErr w:type="spellStart"/>
            <w:r w:rsidR="009F6CA6" w:rsidRPr="009F6CA6">
              <w:rPr>
                <w:rFonts w:ascii="Arial" w:hAnsi="Arial"/>
                <w:highlight w:val="cyan"/>
                <w:lang w:eastAsia="zh-CN"/>
              </w:rPr>
              <w:t>tsc_XML_MCServices_DomainNameForConfidentialityProtection</w:t>
            </w:r>
            <w:proofErr w:type="spellEnd"/>
            <w:r w:rsidR="009F6CA6" w:rsidRPr="009F6CA6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67B625D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51D7161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2E3383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705622" w:rsidRPr="00CD057D" w14:paraId="18982890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D197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A5594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f_MCX_XML_EncryptAttributeUri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'5A5A5A5A5A5A5A5A5A5A5A5A'O; // arbitrarily selected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fx_XML_Encrypt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(unichar2oct(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), AES_128_GCM,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"iv=" &amp; 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"key-id=" &amp; f_Base64Encode(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v_CSK.Id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alg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=128-aes-gcm"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431801">
              <w:rPr>
                <w:rFonts w:ascii="Arial" w:hAnsi="Arial"/>
                <w:color w:val="000000"/>
                <w:lang w:eastAsia="en-GB"/>
              </w:rPr>
              <w:t xml:space="preserve">return "sip:" &amp; 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f_StringJoin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 xml:space="preserve">, ";") &amp; </w:t>
            </w:r>
            <w:r w:rsidRPr="00431801">
              <w:rPr>
                <w:rFonts w:ascii="Arial" w:hAnsi="Arial"/>
                <w:color w:val="000000"/>
                <w:highlight w:val="yellow"/>
                <w:lang w:eastAsia="en-GB"/>
              </w:rPr>
              <w:t>"@mc1-encryption.3gppnetwork.org";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1A5594">
              <w:rPr>
                <w:rFonts w:ascii="Arial" w:hAnsi="Arial"/>
                <w:color w:val="000000"/>
                <w:lang w:eastAsia="en-GB"/>
              </w:rPr>
              <w:lastRenderedPageBreak/>
              <w:t>}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6B06824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2058DCFA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0C22334C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bookmarkStart w:id="15" w:name="_Hlk197356130"/>
      <w:r w:rsidRPr="002E3383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2144498F" w14:textId="77777777" w:rsidTr="003F79C7">
        <w:tc>
          <w:tcPr>
            <w:tcW w:w="11194" w:type="dxa"/>
          </w:tcPr>
          <w:p w14:paraId="1716A13C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bookmarkStart w:id="16" w:name="_Hlk197356113"/>
            <w:r w:rsidRPr="001A5594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f_MCX_XML_EncryptAttributeUri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(universal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template (omit)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return universal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MCX_SecurityKey_Type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bitstring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var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CharStringList_Type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if 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isvalue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 and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tsc_MCX_XML_ConfidentialityProtection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f_MCX_XML_GenerateProtectionKey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tsc_MCX_FC_Confidentiality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p_MCServiceID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'5A5A5A5A5A5A5A5A5A5A5A5A'O; // arbitrarily selected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fx_XML_Encrypt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(unichar2oct(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), AES_128_GCM,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v_CipherKey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 xml:space="preserve"> :=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v_OctetString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"iv=" &amp; f_Base64Encode(oct2bit(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v_IV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"key-id=" &amp; f_Base64Encode(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v_CSK.Id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alg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=128-aes-gcm"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431801">
              <w:rPr>
                <w:rFonts w:ascii="Arial" w:hAnsi="Arial"/>
                <w:color w:val="000000"/>
                <w:lang w:eastAsia="en-GB"/>
              </w:rPr>
              <w:t xml:space="preserve">return "sip:" &amp; 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f_StringJoin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431801">
              <w:rPr>
                <w:rFonts w:ascii="Arial" w:hAnsi="Arial"/>
                <w:color w:val="000000"/>
                <w:lang w:eastAsia="en-GB"/>
              </w:rPr>
              <w:t>v_UserInfoParts</w:t>
            </w:r>
            <w:proofErr w:type="spellEnd"/>
            <w:r w:rsidRPr="00431801">
              <w:rPr>
                <w:rFonts w:ascii="Arial" w:hAnsi="Arial"/>
                <w:color w:val="000000"/>
                <w:lang w:eastAsia="en-GB"/>
              </w:rPr>
              <w:t xml:space="preserve">, ";") &amp; </w:t>
            </w:r>
            <w:r w:rsidRPr="002E3383">
              <w:rPr>
                <w:rFonts w:ascii="Arial" w:hAnsi="Arial"/>
                <w:color w:val="000000"/>
                <w:highlight w:val="yellow"/>
                <w:lang w:eastAsia="en-GB"/>
              </w:rPr>
              <w:t>"@mc1-encrypted.3gppnetwork.org"; //TS23.003 Clause 26.2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 xml:space="preserve">return </w:t>
            </w:r>
            <w:proofErr w:type="spellStart"/>
            <w:r w:rsidRPr="001A5594">
              <w:rPr>
                <w:rFonts w:ascii="Arial" w:hAnsi="Arial"/>
                <w:color w:val="000000"/>
                <w:lang w:eastAsia="en-GB"/>
              </w:rPr>
              <w:t>p_URI</w:t>
            </w:r>
            <w:proofErr w:type="spellEnd"/>
            <w:r w:rsidRPr="001A5594">
              <w:rPr>
                <w:rFonts w:ascii="Arial" w:hAnsi="Arial"/>
                <w:color w:val="000000"/>
                <w:lang w:eastAsia="en-GB"/>
              </w:rPr>
              <w:t>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5A343E3B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  <w:bookmarkEnd w:id="15"/>
      <w:bookmarkEnd w:id="16"/>
    </w:tbl>
    <w:p w14:paraId="5BE028A8" w14:textId="77777777" w:rsidR="002E3383" w:rsidRDefault="002E3383" w:rsidP="002E3383">
      <w:pPr>
        <w:rPr>
          <w:lang w:eastAsia="en-GB"/>
        </w:rPr>
      </w:pPr>
    </w:p>
    <w:p w14:paraId="53C6AA8C" w14:textId="4B10BAEE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210731991"/>
      <w:r>
        <w:rPr>
          <w:rFonts w:cs="Arial"/>
          <w:b/>
          <w:color w:val="000000"/>
          <w:lang w:eastAsia="en-GB"/>
        </w:rPr>
        <w:t>Change 3</w:t>
      </w:r>
      <w:bookmarkEnd w:id="17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284FDEE2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8E29" w14:textId="77777777" w:rsid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171" w14:textId="77777777" w:rsidR="00705622" w:rsidRPr="00CC39F9" w:rsidRDefault="00705622" w:rsidP="003F79C7">
            <w:pPr>
              <w:rPr>
                <w:rFonts w:ascii="Arial" w:hAnsi="Arial" w:cs="Arial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f_MCX_5_3_IMS</w:t>
            </w:r>
          </w:p>
        </w:tc>
      </w:tr>
      <w:tr w:rsidR="00705622" w14:paraId="52759E1E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4DF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73C5" w14:textId="7E3A0DE1" w:rsidR="00705622" w:rsidRDefault="004A5DD7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UE initialise </w:t>
            </w:r>
            <w:r w:rsidRPr="00121967">
              <w:rPr>
                <w:color w:val="000000"/>
                <w:lang w:eastAsia="en-GB"/>
              </w:rPr>
              <w:t>de-affiliation</w:t>
            </w:r>
            <w:r w:rsidR="000A0718">
              <w:rPr>
                <w:noProof/>
                <w:lang w:eastAsia="zh-CN"/>
              </w:rPr>
              <w:t xml:space="preserve">, </w:t>
            </w:r>
            <w:r w:rsidR="000426E6">
              <w:rPr>
                <w:noProof/>
                <w:lang w:eastAsia="zh-CN"/>
              </w:rPr>
              <w:t xml:space="preserve">the UE sends </w:t>
            </w:r>
            <w:r w:rsidR="000426E6" w:rsidRPr="001E5FBD">
              <w:rPr>
                <w:i/>
                <w:iCs/>
                <w:noProof/>
                <w:lang w:eastAsia="zh-CN"/>
              </w:rPr>
              <w:t>SIP PUBLISH request</w:t>
            </w:r>
            <w:r w:rsidR="000426E6">
              <w:rPr>
                <w:noProof/>
                <w:lang w:eastAsia="zh-CN"/>
              </w:rPr>
              <w:t xml:space="preserve"> , with </w:t>
            </w:r>
            <w:r w:rsidR="002D2848">
              <w:rPr>
                <w:noProof/>
                <w:lang w:eastAsia="zh-CN"/>
              </w:rPr>
              <w:t>the</w:t>
            </w:r>
            <w:r w:rsidR="000A0718">
              <w:rPr>
                <w:noProof/>
                <w:lang w:eastAsia="zh-CN"/>
              </w:rPr>
              <w:t xml:space="preserve"> </w:t>
            </w:r>
            <w:r w:rsidR="00705622" w:rsidRPr="000A0718">
              <w:rPr>
                <w:noProof/>
                <w:lang w:eastAsia="zh-CN"/>
              </w:rPr>
              <w:t xml:space="preserve">Affiliation element </w:t>
            </w:r>
            <w:r w:rsidR="002D2848">
              <w:rPr>
                <w:noProof/>
                <w:lang w:eastAsia="zh-CN"/>
              </w:rPr>
              <w:t xml:space="preserve">shall be </w:t>
            </w:r>
            <w:r w:rsidR="00705622" w:rsidRPr="000A0718">
              <w:rPr>
                <w:noProof/>
                <w:lang w:eastAsia="zh-CN"/>
              </w:rPr>
              <w:t>included in tuple status extension during affiliation status change(de-affiliation) procedure.</w:t>
            </w:r>
          </w:p>
          <w:p w14:paraId="1AAC3B3E" w14:textId="77777777" w:rsidR="00FF6858" w:rsidRDefault="00FF6858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6366BC3" w14:textId="77777777" w:rsidR="00FF6858" w:rsidRDefault="00FF6858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2FB139C" w14:textId="39024BDF" w:rsidR="000A0718" w:rsidRDefault="001116E7" w:rsidP="000A0718">
            <w:pPr>
              <w:pStyle w:val="CRCoverPage"/>
              <w:spacing w:after="0"/>
              <w:ind w:left="360"/>
            </w:pPr>
            <w:r>
              <w:rPr>
                <w:noProof/>
                <w:lang w:eastAsia="zh-CN"/>
              </w:rPr>
              <w:t xml:space="preserve">As per TS 37.579 </w:t>
            </w:r>
            <w:r w:rsidRPr="00EC1B4E">
              <w:t>Table 5.5.3.5.1-1</w:t>
            </w:r>
            <w:r>
              <w:t xml:space="preserve">, </w:t>
            </w:r>
            <w:r w:rsidRPr="00EC1B4E">
              <w:t>affiliation</w:t>
            </w:r>
            <w:r>
              <w:t xml:space="preserve"> shall be included on condition </w:t>
            </w:r>
            <w:r w:rsidRPr="00EC1B4E">
              <w:t>AFFILIATION</w:t>
            </w:r>
            <w:r>
              <w:t xml:space="preserve">, reference </w:t>
            </w:r>
            <w:r w:rsidRPr="00EC1B4E">
              <w:t>TS 24.379 clause 9.3.1</w:t>
            </w:r>
          </w:p>
          <w:p w14:paraId="24D470D3" w14:textId="77777777" w:rsidR="001116E7" w:rsidRPr="000A0718" w:rsidRDefault="001116E7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02F9C024" w14:textId="3DBB93B0" w:rsidR="00582479" w:rsidRDefault="00CD4B57" w:rsidP="000A0718">
            <w:pPr>
              <w:pStyle w:val="CRCoverPage"/>
              <w:spacing w:after="0"/>
              <w:ind w:left="360"/>
              <w:rPr>
                <w:b/>
                <w:bCs/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 a</w:t>
            </w:r>
            <w:r w:rsidR="002D2848">
              <w:rPr>
                <w:noProof/>
                <w:lang w:eastAsia="zh-CN"/>
              </w:rPr>
              <w:t>s per</w:t>
            </w:r>
            <w:r w:rsidR="00705622" w:rsidRPr="000A0718">
              <w:rPr>
                <w:noProof/>
                <w:lang w:eastAsia="zh-CN"/>
              </w:rPr>
              <w:t xml:space="preserve"> </w:t>
            </w:r>
            <w:r w:rsidR="00705622" w:rsidRPr="00FF6858">
              <w:rPr>
                <w:noProof/>
                <w:lang w:eastAsia="zh-CN"/>
              </w:rPr>
              <w:t xml:space="preserve">TS 24.379. </w:t>
            </w:r>
            <w:r w:rsidR="00FF6858">
              <w:rPr>
                <w:noProof/>
                <w:lang w:eastAsia="zh-CN"/>
              </w:rPr>
              <w:t xml:space="preserve">cl. </w:t>
            </w:r>
            <w:r w:rsidR="00705622" w:rsidRPr="00FF6858">
              <w:rPr>
                <w:noProof/>
                <w:lang w:eastAsia="zh-CN"/>
              </w:rPr>
              <w:t>9.2.1.2</w:t>
            </w:r>
            <w:r w:rsidR="00705622" w:rsidRPr="000A0718">
              <w:rPr>
                <w:b/>
                <w:bCs/>
                <w:noProof/>
                <w:lang w:eastAsia="zh-CN"/>
              </w:rPr>
              <w:t xml:space="preserve"> </w:t>
            </w:r>
            <w:r w:rsidR="00705622" w:rsidRPr="004E426C">
              <w:rPr>
                <w:noProof/>
                <w:lang w:eastAsia="zh-CN"/>
              </w:rPr>
              <w:t>Affiliation status change procedure</w:t>
            </w:r>
          </w:p>
          <w:p w14:paraId="53BC142B" w14:textId="77777777" w:rsidR="004E22F0" w:rsidRDefault="004E22F0" w:rsidP="000A0718">
            <w:pPr>
              <w:pStyle w:val="CRCoverPage"/>
              <w:spacing w:after="0"/>
              <w:ind w:left="360"/>
              <w:rPr>
                <w:b/>
                <w:bCs/>
                <w:noProof/>
                <w:lang w:eastAsia="zh-CN"/>
              </w:rPr>
            </w:pPr>
          </w:p>
          <w:p w14:paraId="68931867" w14:textId="4CF899FF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 w:rsidRPr="001E5FBD">
              <w:rPr>
                <w:i/>
                <w:iCs/>
                <w:noProof/>
                <w:lang w:eastAsia="zh-CN"/>
              </w:rPr>
              <w:t>In the SIP PUBLISH request, the MCPTT client:</w:t>
            </w:r>
          </w:p>
          <w:p w14:paraId="50D7211B" w14:textId="3AB9479B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2CF02A2C" w14:textId="3B743711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05882164" w14:textId="2CD64FAB" w:rsidR="00705622" w:rsidRPr="004E426C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 xml:space="preserve">6) </w:t>
            </w:r>
            <w:r w:rsidR="00705622" w:rsidRPr="004E426C">
              <w:rPr>
                <w:i/>
                <w:iCs/>
                <w:noProof/>
                <w:lang w:eastAsia="zh-CN"/>
              </w:rPr>
              <w:t>shall include an application/pidf+xml MIME body indicating per-user affiliation information according to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="00705622" w:rsidRPr="004E426C">
              <w:rPr>
                <w:i/>
                <w:iCs/>
                <w:noProof/>
                <w:lang w:eastAsia="zh-CN"/>
              </w:rPr>
              <w:t>subclause 9.3.1. In the MIME body, the MCPTT client: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a) shall include all MCPTT groups where the targeted MCPTT user indicates its interest at the targeted MCPTT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  <w:t>client;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b) shall include the MCPTT client ID of the targeted MCPTT client;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 xml:space="preserve">c) shall not include the "status" attribute and the "expires" attribute in the &lt;affiliation&gt; </w:t>
            </w:r>
            <w:r w:rsidR="00705622" w:rsidRPr="004E426C">
              <w:rPr>
                <w:i/>
                <w:iCs/>
                <w:noProof/>
                <w:lang w:eastAsia="zh-CN"/>
              </w:rPr>
              <w:lastRenderedPageBreak/>
              <w:t>element; and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 xml:space="preserve">d) shall set the &lt;p-id&gt; child element of the &lt;presence&gt; root element to a globally unique value. </w:t>
            </w:r>
          </w:p>
        </w:tc>
      </w:tr>
      <w:tr w:rsidR="00705622" w14:paraId="0888608F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C5D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E0B" w14:textId="77777777" w:rsidR="00705622" w:rsidRPr="000A0718" w:rsidRDefault="00705622" w:rsidP="004A5DD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 w:rsidRPr="000A0718">
              <w:rPr>
                <w:rFonts w:cs="Arial"/>
                <w:lang w:eastAsia="en-GB"/>
              </w:rPr>
              <w:t xml:space="preserve">Added the affiliation element in tuple status extension for </w:t>
            </w:r>
            <w:r w:rsidRPr="000A0718">
              <w:rPr>
                <w:noProof/>
                <w:lang w:eastAsia="zh-CN"/>
              </w:rPr>
              <w:t>affiliation status change(de-affiliation) procedure.</w:t>
            </w:r>
          </w:p>
          <w:p w14:paraId="70D723E1" w14:textId="77777777" w:rsidR="00705622" w:rsidRPr="000A0718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4930F16B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FE20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9F7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AC3D87">
              <w:rPr>
                <w:rFonts w:ascii="Arial" w:hAnsi="Arial" w:cs="Arial"/>
                <w:lang w:eastAsia="en-GB"/>
              </w:rPr>
              <w:t>MCX_ClientConfiguration_MCX_IMS.ttcn</w:t>
            </w:r>
            <w:proofErr w:type="spellEnd"/>
          </w:p>
        </w:tc>
      </w:tr>
      <w:tr w:rsidR="00347805" w14:paraId="09ED7384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618C" w14:textId="77777777" w:rsidR="00347805" w:rsidRDefault="00347805" w:rsidP="0034780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0D17" w14:textId="77777777" w:rsidR="00347805" w:rsidRPr="009E0318" w:rsidRDefault="009E0318" w:rsidP="00347805">
            <w:pPr>
              <w:rPr>
                <w:rFonts w:ascii="Arial" w:hAnsi="Arial"/>
                <w:highlight w:val="green"/>
                <w:lang w:eastAsia="zh-CN"/>
              </w:rPr>
            </w:pPr>
            <w:r w:rsidRPr="009E0318">
              <w:rPr>
                <w:rFonts w:ascii="Arial" w:hAnsi="Arial"/>
                <w:highlight w:val="green"/>
                <w:lang w:eastAsia="zh-CN"/>
              </w:rPr>
              <w:t>r1:</w:t>
            </w:r>
          </w:p>
          <w:p w14:paraId="246D233C" w14:textId="24F58D73" w:rsidR="009E0318" w:rsidRPr="00347805" w:rsidRDefault="009E0318" w:rsidP="00347805">
            <w:pPr>
              <w:rPr>
                <w:rFonts w:ascii="Arial" w:hAnsi="Arial"/>
                <w:highlight w:val="cyan"/>
                <w:lang w:eastAsia="zh-CN"/>
              </w:rPr>
            </w:pPr>
            <w:r w:rsidRPr="009E0318">
              <w:rPr>
                <w:rFonts w:ascii="Arial" w:hAnsi="Arial"/>
                <w:highlight w:val="red"/>
                <w:lang w:eastAsia="zh-CN"/>
              </w:rPr>
              <w:t>Rejected: Implementation is kept as it is in accordance to R5-255979</w:t>
            </w:r>
          </w:p>
        </w:tc>
      </w:tr>
    </w:tbl>
    <w:p w14:paraId="757543B3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2EB32570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2D2848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705622" w:rsidRPr="00CD057D" w14:paraId="1E8DFE75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375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D6186C">
              <w:rPr>
                <w:rFonts w:ascii="Arial" w:hAnsi="Arial"/>
                <w:color w:val="000000"/>
                <w:lang w:eastAsia="en-GB"/>
              </w:rPr>
              <w:t xml:space="preserve">  </w:t>
            </w:r>
          </w:p>
          <w:p w14:paraId="3BE5599E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function f_MCX_5_3_IMS(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MCX_ServiceType_Type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 runs on MCX_IMS_PTC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2366D34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1D9CF7F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5C097FF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4C"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4D - 4I"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5.3.3.3-47: SIP NOTIFY, Table 5.3.3.3-48: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(__FILE__, __LINE__, "Step 4D");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4J"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4J");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EF5BCF1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172F2ABC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6B45443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E00EE67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0970A91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 xml:space="preserve">// @siclog "Step 20"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send an affiliation status change request to de-affiliate targeted user B from group A (mandatory mode)");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21 - 23C"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5.3.3.3-18: SIP PUBLISH, Table 5.3.3.3-19: MCPTT-INFO, Table 5.3.3.3-20: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5.3.3.3-34: SIP NOTIFY, Table 5.3.3.3-35: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(__FILE__, __LINE__, "Step 21");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24"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notify the user of the target user (user B) being no longer affiliated with group A?", "Step 24");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</w:p>
          <w:p w14:paraId="517CD783" w14:textId="25A2C61D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B6B077A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39FFBD0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lastRenderedPageBreak/>
              <w:t>…</w:t>
            </w:r>
          </w:p>
          <w:p w14:paraId="6A284317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16D697D8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 xml:space="preserve">// @siclog "Step 34"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35 - 37C"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776138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776138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5.3.3.3-36: SIP NOTIFY, Table 5.3.3.3-37: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(__FILE__, __LINE__, "Step 35");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 xml:space="preserve">// @siclog "Step 38"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>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12196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12196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38");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266BEB1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500D056A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95C8C83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E1BAB11" w14:textId="1E9586AE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667E83AA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48677EFB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457F5107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r w:rsidRPr="00E40F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2C432A32" w14:textId="77777777" w:rsidTr="003F79C7">
        <w:tc>
          <w:tcPr>
            <w:tcW w:w="11194" w:type="dxa"/>
          </w:tcPr>
          <w:p w14:paraId="40545E52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33AB9B4" w14:textId="77777777" w:rsidR="004E426C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>function f_MCX_5_3_IMS(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MCX_ServiceType_Type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 runs on MCX_IMS_PTC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04C05DD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7F8319E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94282D6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4C"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4D - 4I"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tsc_MCX_Expires0, </w:t>
            </w:r>
            <w:proofErr w:type="spellStart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v_WithAffiliation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5.3.3.3-47: SIP NOTIFY, Table 5.3.3.3-48: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(__FILE__, __LINE__, "Step 4D");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4J"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4J");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77A21AB7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0E7C98E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B205DBB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B7DA4A4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 xml:space="preserve">// @siclog "Step 20"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send an affiliation status change request to de-affiliate targeted user B from group A (mandatory mode)");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lastRenderedPageBreak/>
              <w:t xml:space="preserve">// @siclog "Step 21 - 23C"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tsc_MCX_Expires0, </w:t>
            </w:r>
            <w:proofErr w:type="spellStart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v_WithAffiliation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5.3.3.3-18: SIP PUBLISH, Table 5.3.3.3-19: MCPTT-INFO, Table 5.3.3.3-20: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5.3.3.3-34: SIP NOTIFY, Table 5.3.3.3-35: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v_AffiliationInfo_B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(__FILE__, __LINE__, "Step 21");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24"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notify the user of the target user (user B) being no longer affiliated with group A?", "Step 24");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E21F894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484A06CE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5663E83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3528977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 xml:space="preserve">// @siclog "Step 34"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f_UT_MCX_UserAction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(MMI, "Make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request de-affiliation of user A from group A");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35 - 37C"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 xml:space="preserve"> := </w:t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f_MCX_Affiliation_Publish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DA337E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DA337E">
              <w:rPr>
                <w:rFonts w:ascii="Arial" w:hAnsi="Arial"/>
                <w:color w:val="000000"/>
                <w:lang w:eastAsia="en-GB"/>
              </w:rPr>
              <w:t xml:space="preserve">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tsc_MCX_Expires0, </w:t>
            </w:r>
            <w:proofErr w:type="spellStart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v_WithAffiliation</w:t>
            </w:r>
            <w:proofErr w:type="spellEnd"/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);</w:t>
            </w:r>
            <w:r w:rsidRPr="00DA337E">
              <w:rPr>
                <w:rFonts w:ascii="Arial" w:hAnsi="Arial"/>
                <w:color w:val="000000"/>
                <w:lang w:eastAsia="en-GB"/>
              </w:rPr>
              <w:t xml:space="preserve"> /* Table 5.3.3.3-21: SIP PUBLISH, Table 5.3.3.3-22: MCPTT-INFO, Table 5.3.3.3-23: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deaffiliating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5.3.3.3-36: SIP NOTIFY, Table 5.3.3.3-37: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f_MCX_Affiliation_Notification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p_ServiceType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v_AffiliationInfo_A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, omit,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v_P_id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f_IMS_PreliminaryPass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(__FILE__, __LINE__, "Step 35");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// @siclog "Step 38"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>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f_MCX_UserCheckPassFail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(__FILE__, __LINE__, "Does the UE (" &amp; </w:t>
            </w:r>
            <w:proofErr w:type="spellStart"/>
            <w:r w:rsidRPr="00AC3D87">
              <w:rPr>
                <w:rFonts w:ascii="Arial" w:hAnsi="Arial"/>
                <w:color w:val="000000"/>
                <w:lang w:eastAsia="en-GB"/>
              </w:rPr>
              <w:t>v_ServiceName</w:t>
            </w:r>
            <w:proofErr w:type="spellEnd"/>
            <w:r w:rsidRPr="00AC3D87">
              <w:rPr>
                <w:rFonts w:ascii="Arial" w:hAnsi="Arial"/>
                <w:color w:val="000000"/>
                <w:lang w:eastAsia="en-GB"/>
              </w:rPr>
              <w:t xml:space="preserve"> &amp; " client) notify the user of being no longer affiliated with group A?", "Step 38");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40709B42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B0104B9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7FB35563" w14:textId="311F0D91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1DDFC2DC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0CC57835" w14:textId="77777777" w:rsidR="00705622" w:rsidRDefault="00705622" w:rsidP="00021EE4">
      <w:pPr>
        <w:rPr>
          <w:noProof/>
        </w:rPr>
      </w:pPr>
    </w:p>
    <w:p w14:paraId="58A9BA5E" w14:textId="77777777" w:rsidR="00705622" w:rsidRDefault="00705622" w:rsidP="00021EE4">
      <w:pPr>
        <w:rPr>
          <w:noProof/>
        </w:rPr>
      </w:pPr>
    </w:p>
    <w:p w14:paraId="25F6B699" w14:textId="77777777" w:rsidR="00705622" w:rsidRDefault="00705622" w:rsidP="00021EE4">
      <w:pPr>
        <w:rPr>
          <w:noProof/>
        </w:rPr>
      </w:pPr>
    </w:p>
    <w:p w14:paraId="019A1D8F" w14:textId="77777777" w:rsidR="00705622" w:rsidRDefault="00705622" w:rsidP="00021EE4">
      <w:pPr>
        <w:rPr>
          <w:noProof/>
        </w:rPr>
      </w:pPr>
    </w:p>
    <w:p w14:paraId="1DCF8B23" w14:textId="77777777" w:rsidR="00705622" w:rsidRDefault="00705622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3"/>
      <w:bookmarkStart w:id="19" w:name="_Toc295288970"/>
      <w:bookmarkStart w:id="20" w:name="_Toc325725665"/>
      <w:bookmarkStart w:id="21" w:name="_Toc149142670"/>
      <w:bookmarkStart w:id="22" w:name="_Toc210731992"/>
      <w:r w:rsidRPr="00854C55">
        <w:rPr>
          <w:rFonts w:cs="Arial"/>
          <w:b/>
        </w:rPr>
        <w:t xml:space="preserve">Branches </w:t>
      </w:r>
      <w:bookmarkEnd w:id="18"/>
      <w:bookmarkEnd w:id="19"/>
      <w:bookmarkEnd w:id="20"/>
      <w:r>
        <w:rPr>
          <w:rFonts w:cs="Arial"/>
          <w:b/>
        </w:rPr>
        <w:t>executed</w:t>
      </w:r>
      <w:bookmarkEnd w:id="21"/>
      <w:bookmarkEnd w:id="22"/>
    </w:p>
    <w:p w14:paraId="3376348C" w14:textId="5981E1F4" w:rsidR="00EC68D4" w:rsidRDefault="00EC68D4" w:rsidP="00EC68D4">
      <w:pPr>
        <w:rPr>
          <w:rFonts w:cs="Arial"/>
        </w:rPr>
      </w:pPr>
      <w:bookmarkStart w:id="23" w:name="_Toc122434494"/>
      <w:bookmarkStart w:id="24" w:name="_Toc295288971"/>
      <w:bookmarkStart w:id="25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4AC96C31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70330ECD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lastRenderedPageBreak/>
        <w:t>MIKEY SAKKE/ECCSI (RFC 6507, 6508, 6509)</w:t>
      </w:r>
    </w:p>
    <w:p w14:paraId="7FC18D90" w14:textId="314365ED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6DCD84E3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6" w:name="_Toc149142671"/>
      <w:bookmarkStart w:id="27" w:name="_Toc210731993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</w:p>
    <w:bookmarkStart w:id="28" w:name="_Hlk120026754"/>
    <w:bookmarkStart w:id="29" w:name="_Hlk149142633"/>
    <w:p w14:paraId="718D1A2F" w14:textId="5DD82103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30" w:name="_Toc210731994"/>
      <w:r w:rsidR="00A72E2D">
        <w:rPr>
          <w:rStyle w:val="ui-provider"/>
          <w:b/>
          <w:bCs/>
        </w:rPr>
        <w:t>Alea - a Leonardo Company, MCXPTT Platform v. 4.2.2 - Android Client v 1.12.1</w:t>
      </w:r>
      <w:bookmarkEnd w:id="30"/>
      <w:r>
        <w:rPr>
          <w:rStyle w:val="ui-provider"/>
          <w:b/>
          <w:bCs/>
        </w:rPr>
        <w:fldChar w:fldCharType="end"/>
      </w:r>
    </w:p>
    <w:bookmarkEnd w:id="28"/>
    <w:p w14:paraId="4D326958" w14:textId="14606F8A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9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A72E2D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A72E2D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6C57A1B9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A72E2D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62D210E0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A72E2D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514F0" w14:paraId="7B68B3D8" w14:textId="77777777" w:rsidTr="00755816">
        <w:tc>
          <w:tcPr>
            <w:tcW w:w="1985" w:type="dxa"/>
          </w:tcPr>
          <w:p w14:paraId="3BCC8D58" w14:textId="77777777" w:rsidR="009514F0" w:rsidRPr="00891446" w:rsidRDefault="009514F0" w:rsidP="00755816">
            <w:pPr>
              <w:spacing w:before="40" w:after="40"/>
              <w:rPr>
                <w:rFonts w:ascii="Arial" w:hAnsi="Arial"/>
                <w:b/>
              </w:rPr>
            </w:pPr>
            <w:r w:rsidRPr="00891446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12C8D8" w14:textId="558037A6" w:rsidR="002B46B8" w:rsidRDefault="002B46B8" w:rsidP="00755816">
            <w:pPr>
              <w:spacing w:after="0"/>
              <w:rPr>
                <w:rFonts w:ascii="Arial" w:hAnsi="Arial" w:cs="Arial"/>
                <w:highlight w:val="green"/>
                <w:lang w:eastAsia="zh-CN"/>
              </w:rPr>
            </w:pPr>
            <w:r>
              <w:rPr>
                <w:rFonts w:ascii="Arial" w:hAnsi="Arial" w:cs="Arial"/>
                <w:highlight w:val="green"/>
                <w:lang w:eastAsia="zh-CN"/>
              </w:rPr>
              <w:t>r2:</w:t>
            </w:r>
          </w:p>
          <w:p w14:paraId="31574116" w14:textId="3C5E132F" w:rsidR="009514F0" w:rsidRDefault="009514F0" w:rsidP="00755816">
            <w:pPr>
              <w:spacing w:after="0"/>
              <w:rPr>
                <w:rFonts w:ascii="Arial" w:hAnsi="Arial" w:cs="Arial"/>
                <w:lang w:eastAsia="zh-CN"/>
              </w:rPr>
            </w:pPr>
            <w:r w:rsidRPr="0078541B">
              <w:rPr>
                <w:rFonts w:ascii="Arial" w:hAnsi="Arial" w:cs="Arial"/>
                <w:highlight w:val="green"/>
                <w:lang w:eastAsia="zh-CN"/>
              </w:rPr>
              <w:t>SS log in R5s2504</w:t>
            </w:r>
            <w:r>
              <w:rPr>
                <w:rFonts w:ascii="Arial" w:hAnsi="Arial" w:cs="Arial"/>
                <w:highlight w:val="green"/>
                <w:lang w:eastAsia="zh-CN"/>
              </w:rPr>
              <w:t>20</w:t>
            </w:r>
            <w:r w:rsidRPr="0078541B">
              <w:rPr>
                <w:rFonts w:ascii="Arial" w:hAnsi="Arial" w:cs="Arial"/>
                <w:highlight w:val="green"/>
                <w:lang w:eastAsia="zh-CN"/>
              </w:rPr>
              <w:t xml:space="preserve"> is replaced by SS log in R5s26000</w:t>
            </w:r>
            <w:r>
              <w:rPr>
                <w:rFonts w:ascii="Arial" w:hAnsi="Arial" w:cs="Arial"/>
                <w:highlight w:val="green"/>
                <w:lang w:eastAsia="zh-CN"/>
              </w:rPr>
              <w:t>6</w:t>
            </w:r>
            <w:r w:rsidRPr="0078541B">
              <w:rPr>
                <w:rFonts w:ascii="Arial" w:hAnsi="Arial" w:cs="Arial"/>
                <w:highlight w:val="green"/>
                <w:lang w:eastAsia="zh-CN"/>
              </w:rPr>
              <w:t>, obtained using iwd-25wk50, which implemented the MCC160Comments above.</w:t>
            </w:r>
          </w:p>
        </w:tc>
      </w:tr>
    </w:tbl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1" w:name="_Toc122434496"/>
      <w:bookmarkStart w:id="32" w:name="_Toc295288973"/>
      <w:bookmarkStart w:id="33" w:name="_Toc325725668"/>
      <w:bookmarkStart w:id="34" w:name="_Toc149142673"/>
      <w:bookmarkStart w:id="35" w:name="_Toc210731995"/>
      <w:r w:rsidRPr="002D362B">
        <w:rPr>
          <w:rFonts w:cs="Arial"/>
          <w:b/>
        </w:rPr>
        <w:t>References</w:t>
      </w:r>
      <w:bookmarkEnd w:id="31"/>
      <w:bookmarkEnd w:id="32"/>
      <w:bookmarkEnd w:id="33"/>
      <w:bookmarkEnd w:id="34"/>
      <w:bookmarkEnd w:id="3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2CA3D88B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A72E2D">
              <w:rPr>
                <w:rFonts w:cs="Arial"/>
                <w:b/>
                <w:noProof/>
                <w:sz w:val="18"/>
              </w:rPr>
              <w:t>250420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A72E2D">
              <w:rPr>
                <w:rFonts w:cs="Arial"/>
                <w:bCs/>
                <w:sz w:val="18"/>
              </w:rPr>
              <w:t>Addition of MCPTT test case 5.3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F8A0E" w14:textId="77777777" w:rsidR="00651428" w:rsidRDefault="00651428">
      <w:r>
        <w:separator/>
      </w:r>
    </w:p>
  </w:endnote>
  <w:endnote w:type="continuationSeparator" w:id="0">
    <w:p w14:paraId="203D5323" w14:textId="77777777" w:rsidR="00651428" w:rsidRDefault="0065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EE02E" w14:textId="77777777" w:rsidR="00651428" w:rsidRDefault="00651428">
      <w:r>
        <w:separator/>
      </w:r>
    </w:p>
  </w:footnote>
  <w:footnote w:type="continuationSeparator" w:id="0">
    <w:p w14:paraId="26E3E330" w14:textId="77777777" w:rsidR="00651428" w:rsidRDefault="00651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F9856B9"/>
    <w:multiLevelType w:val="hybridMultilevel"/>
    <w:tmpl w:val="C1964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91A29"/>
    <w:multiLevelType w:val="hybridMultilevel"/>
    <w:tmpl w:val="3A9A8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  <w:num w:numId="9" w16cid:durableId="1025324736">
    <w:abstractNumId w:val="7"/>
  </w:num>
  <w:num w:numId="10" w16cid:durableId="11751441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25F3"/>
    <w:rsid w:val="000152EC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6E6"/>
    <w:rsid w:val="00042805"/>
    <w:rsid w:val="000568E3"/>
    <w:rsid w:val="0005728D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071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181A"/>
    <w:rsid w:val="00102F74"/>
    <w:rsid w:val="001041E7"/>
    <w:rsid w:val="001078DD"/>
    <w:rsid w:val="00110E52"/>
    <w:rsid w:val="001116E7"/>
    <w:rsid w:val="0011207B"/>
    <w:rsid w:val="00112BB1"/>
    <w:rsid w:val="001148E4"/>
    <w:rsid w:val="00121EB1"/>
    <w:rsid w:val="001234CD"/>
    <w:rsid w:val="00123B9B"/>
    <w:rsid w:val="0012787C"/>
    <w:rsid w:val="0012790B"/>
    <w:rsid w:val="001301F5"/>
    <w:rsid w:val="00131EA5"/>
    <w:rsid w:val="00143A57"/>
    <w:rsid w:val="00145398"/>
    <w:rsid w:val="001459EF"/>
    <w:rsid w:val="00145D43"/>
    <w:rsid w:val="00147F24"/>
    <w:rsid w:val="00150768"/>
    <w:rsid w:val="0015350A"/>
    <w:rsid w:val="00155216"/>
    <w:rsid w:val="0015614B"/>
    <w:rsid w:val="001607E4"/>
    <w:rsid w:val="00161662"/>
    <w:rsid w:val="0016390F"/>
    <w:rsid w:val="001725FD"/>
    <w:rsid w:val="001731BC"/>
    <w:rsid w:val="001802B5"/>
    <w:rsid w:val="00180DEA"/>
    <w:rsid w:val="0018242C"/>
    <w:rsid w:val="00184F04"/>
    <w:rsid w:val="00185911"/>
    <w:rsid w:val="0018751F"/>
    <w:rsid w:val="001904A1"/>
    <w:rsid w:val="00192200"/>
    <w:rsid w:val="00192C46"/>
    <w:rsid w:val="001952CF"/>
    <w:rsid w:val="0019641C"/>
    <w:rsid w:val="001A08B3"/>
    <w:rsid w:val="001A0C87"/>
    <w:rsid w:val="001A258E"/>
    <w:rsid w:val="001A5AC3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5FBD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1C4C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5A2E"/>
    <w:rsid w:val="00285D51"/>
    <w:rsid w:val="002860C4"/>
    <w:rsid w:val="0029064D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6B8"/>
    <w:rsid w:val="002B4FE6"/>
    <w:rsid w:val="002B56B2"/>
    <w:rsid w:val="002B5741"/>
    <w:rsid w:val="002B77D7"/>
    <w:rsid w:val="002C234B"/>
    <w:rsid w:val="002C318D"/>
    <w:rsid w:val="002D2848"/>
    <w:rsid w:val="002D5F1E"/>
    <w:rsid w:val="002E0317"/>
    <w:rsid w:val="002E1921"/>
    <w:rsid w:val="002E3383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05"/>
    <w:rsid w:val="00347892"/>
    <w:rsid w:val="00355AC4"/>
    <w:rsid w:val="003609EF"/>
    <w:rsid w:val="00360BBE"/>
    <w:rsid w:val="0036231A"/>
    <w:rsid w:val="00364E5E"/>
    <w:rsid w:val="003658C9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66D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4C09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27D6B"/>
    <w:rsid w:val="004318BA"/>
    <w:rsid w:val="00433EC3"/>
    <w:rsid w:val="00434080"/>
    <w:rsid w:val="00435796"/>
    <w:rsid w:val="00441A8B"/>
    <w:rsid w:val="00441BED"/>
    <w:rsid w:val="00444042"/>
    <w:rsid w:val="004715D9"/>
    <w:rsid w:val="0047547D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A5DD7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22F0"/>
    <w:rsid w:val="004E322D"/>
    <w:rsid w:val="004E426C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3464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247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0B5E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1427B"/>
    <w:rsid w:val="00621188"/>
    <w:rsid w:val="0062226B"/>
    <w:rsid w:val="00622653"/>
    <w:rsid w:val="00625268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428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565E"/>
    <w:rsid w:val="006F6115"/>
    <w:rsid w:val="00705622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05FEF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6116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0BFD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4F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13E6"/>
    <w:rsid w:val="009D3791"/>
    <w:rsid w:val="009D4733"/>
    <w:rsid w:val="009D52B8"/>
    <w:rsid w:val="009D5F94"/>
    <w:rsid w:val="009D6542"/>
    <w:rsid w:val="009D7161"/>
    <w:rsid w:val="009E0318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CA6"/>
    <w:rsid w:val="009F6E91"/>
    <w:rsid w:val="009F6F4C"/>
    <w:rsid w:val="009F734F"/>
    <w:rsid w:val="009F7CC4"/>
    <w:rsid w:val="00A01EE8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57D6E"/>
    <w:rsid w:val="00A60300"/>
    <w:rsid w:val="00A60831"/>
    <w:rsid w:val="00A6135A"/>
    <w:rsid w:val="00A67C0E"/>
    <w:rsid w:val="00A7139C"/>
    <w:rsid w:val="00A72E2D"/>
    <w:rsid w:val="00A73069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B71B5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038"/>
    <w:rsid w:val="00BD36AE"/>
    <w:rsid w:val="00BD4E45"/>
    <w:rsid w:val="00BD637E"/>
    <w:rsid w:val="00BD6BB8"/>
    <w:rsid w:val="00BE37BC"/>
    <w:rsid w:val="00BF01AE"/>
    <w:rsid w:val="00BF0935"/>
    <w:rsid w:val="00BF0D0B"/>
    <w:rsid w:val="00BF3D71"/>
    <w:rsid w:val="00BF54AD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03AD"/>
    <w:rsid w:val="00C63429"/>
    <w:rsid w:val="00C635EB"/>
    <w:rsid w:val="00C66BA2"/>
    <w:rsid w:val="00C679BC"/>
    <w:rsid w:val="00C7139B"/>
    <w:rsid w:val="00C74298"/>
    <w:rsid w:val="00C7626F"/>
    <w:rsid w:val="00C8112A"/>
    <w:rsid w:val="00C843E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4B57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276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0FD5"/>
    <w:rsid w:val="00E42144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2796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116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10</Pages>
  <Words>2164</Words>
  <Characters>17599</Characters>
  <Application>Microsoft Office Word</Application>
  <DocSecurity>0</DocSecurity>
  <Lines>146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2025-11-27T10:14:00Z</dcterms:created>
  <dcterms:modified xsi:type="dcterms:W3CDTF">2025-12-18T13:31:00Z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250419</vt:lpwstr>
  </property>
  <property fmtid="{D5CDD505-2E9C-101B-9397-08002B2CF9AE}" pid="9" name="Spec#">
    <vt:lpwstr>37.579-5</vt:lpwstr>
  </property>
  <property fmtid="{D5CDD505-2E9C-101B-9397-08002B2CF9AE}" pid="10" name="Cr#">
    <vt:lpwstr>0020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B</vt:lpwstr>
  </property>
  <property fmtid="{D5CDD505-2E9C-101B-9397-08002B2CF9AE}" pid="17" name="ResDate">
    <vt:lpwstr>2025-10-06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5.3 to the MCX ATS with MCX-EUTRA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iwd-TTCN3-B2024-06_D25wk38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5.3.MCPTT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5_3_MCPTT</vt:lpwstr>
  </property>
</Properties>
</file>