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2DE8972B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C3165" w:rsidRPr="005C3165">
        <w:rPr>
          <w:b/>
          <w:bCs/>
          <w:i/>
          <w:iCs/>
          <w:sz w:val="24"/>
          <w:szCs w:val="24"/>
        </w:rPr>
        <w:t>R5s250243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60F85375" w:rsidR="006656B6" w:rsidRPr="00E96BE1" w:rsidRDefault="00E96BE1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96BE1">
              <w:rPr>
                <w:b/>
                <w:bCs/>
                <w:sz w:val="28"/>
                <w:szCs w:val="28"/>
              </w:rPr>
              <w:t>3</w:t>
            </w:r>
            <w:r w:rsidR="005C3165">
              <w:rPr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73AE1E1E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A15B2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31C92A90" w:rsidR="006656B6" w:rsidRDefault="00E96BE1" w:rsidP="000D09DB">
            <w:pPr>
              <w:pStyle w:val="CRCoverPage"/>
              <w:spacing w:after="0"/>
              <w:ind w:left="100"/>
              <w:rPr>
                <w:noProof/>
              </w:rPr>
            </w:pPr>
            <w:r w:rsidRPr="00E96BE1">
              <w:t xml:space="preserve">Correction to function </w:t>
            </w:r>
            <w:r w:rsidR="00512432" w:rsidRPr="008C57B0">
              <w:rPr>
                <w:rFonts w:cs="Arial"/>
                <w:bCs/>
              </w:rPr>
              <w:t>fl_Check_featureSets_r15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667026E4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512432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</w:fldSimple>
            <w:r w:rsidR="005C3165">
              <w:rPr>
                <w:noProof/>
              </w:rPr>
              <w:t>24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6656B6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432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512432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AF570" w14:textId="77777777" w:rsidR="00512432" w:rsidRDefault="00512432" w:rsidP="00512432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Based on 38.508-2 the </w:t>
            </w:r>
            <w:r w:rsidRPr="00512432">
              <w:rPr>
                <w:rFonts w:eastAsia="SimSun" w:cs="Arial"/>
                <w:lang w:eastAsia="zh-CN"/>
              </w:rPr>
              <w:t>pc_nrMIMO_CB_PUSCH</w:t>
            </w:r>
            <w:r>
              <w:rPr>
                <w:rFonts w:eastAsia="SimSun" w:cs="Arial"/>
                <w:lang w:eastAsia="zh-CN"/>
              </w:rPr>
              <w:t xml:space="preserve"> should be set to true </w:t>
            </w:r>
            <w:r w:rsidRPr="00512432">
              <w:rPr>
                <w:rFonts w:eastAsia="SimSun" w:cs="Arial"/>
                <w:lang w:eastAsia="zh-CN"/>
              </w:rPr>
              <w:t>if maxNumberMI MO-LayersCBPUSCH has value different from "oneLayer"</w:t>
            </w:r>
          </w:p>
          <w:p w14:paraId="77EBE4ED" w14:textId="1086B271" w:rsidR="00512432" w:rsidRDefault="00512432" w:rsidP="0051243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 xml:space="preserve">Current TTCN set it to true also for  </w:t>
            </w:r>
            <w:r w:rsidRPr="00512432">
              <w:rPr>
                <w:rFonts w:eastAsia="SimSun" w:cs="Arial"/>
                <w:lang w:eastAsia="zh-CN"/>
              </w:rPr>
              <w:t>"oneLayer"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</w:tr>
      <w:tr w:rsidR="00512432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512432" w:rsidRDefault="00512432" w:rsidP="00512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6E59781C" w:rsidR="00512432" w:rsidRDefault="00512432" w:rsidP="00512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432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512432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0181D4C9" w:rsidR="00512432" w:rsidRDefault="00512432" w:rsidP="0051243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Update function to not set </w:t>
            </w:r>
            <w:r>
              <w:rPr>
                <w:rFonts w:cs="Arial"/>
                <w:bCs/>
              </w:rPr>
              <w:t xml:space="preserve"> </w:t>
            </w:r>
            <w:r w:rsidRPr="00512432">
              <w:rPr>
                <w:rFonts w:eastAsia="SimSun" w:cs="Arial"/>
                <w:lang w:eastAsia="zh-CN"/>
              </w:rPr>
              <w:t>pc_nrMIMO_CB_PUSCH</w:t>
            </w:r>
            <w:r>
              <w:rPr>
                <w:rFonts w:eastAsia="SimSun" w:cs="Arial"/>
                <w:lang w:eastAsia="zh-CN"/>
              </w:rPr>
              <w:t xml:space="preserve"> to true for </w:t>
            </w:r>
            <w:r w:rsidRPr="00512432">
              <w:rPr>
                <w:rFonts w:eastAsia="SimSun" w:cs="Arial"/>
                <w:lang w:eastAsia="zh-CN"/>
              </w:rPr>
              <w:t>"oneLayer"</w:t>
            </w:r>
          </w:p>
        </w:tc>
      </w:tr>
      <w:tr w:rsidR="00512432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512432" w:rsidRDefault="00512432" w:rsidP="00512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512432" w:rsidRDefault="00512432" w:rsidP="00512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432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512432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5A276829" w:rsidR="00512432" w:rsidRDefault="00512432" w:rsidP="00512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512432" w14:paraId="735637FB" w14:textId="77777777" w:rsidTr="000D09DB">
        <w:tc>
          <w:tcPr>
            <w:tcW w:w="2694" w:type="dxa"/>
            <w:gridSpan w:val="2"/>
          </w:tcPr>
          <w:p w14:paraId="0FB49A5C" w14:textId="77777777" w:rsidR="00512432" w:rsidRDefault="00512432" w:rsidP="00512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512432" w:rsidRDefault="00512432" w:rsidP="00512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432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512432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62A52DB" w:rsidR="00512432" w:rsidRDefault="00512432" w:rsidP="00512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8.1.5.1.1.NR5GC, 8.2.1.1.1.ENDC</w:t>
            </w:r>
          </w:p>
        </w:tc>
      </w:tr>
      <w:tr w:rsidR="00512432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512432" w:rsidRDefault="00512432" w:rsidP="00512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512432" w:rsidRDefault="00512432" w:rsidP="00512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432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512432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512432" w:rsidRDefault="00512432" w:rsidP="0051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512432" w:rsidRDefault="00512432" w:rsidP="0051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512432" w:rsidRDefault="00512432" w:rsidP="005124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512432" w:rsidRDefault="00512432" w:rsidP="005124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2432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512432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512432" w:rsidRDefault="00512432" w:rsidP="0051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512432" w:rsidRDefault="00512432" w:rsidP="0051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512432" w:rsidRDefault="00512432" w:rsidP="005124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512432" w:rsidRDefault="00512432" w:rsidP="005124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2432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512432" w:rsidRDefault="00512432" w:rsidP="005124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A295D58" w:rsidR="00512432" w:rsidRDefault="00512432" w:rsidP="0051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7FEED2A8" w:rsidR="00512432" w:rsidRDefault="00512432" w:rsidP="0051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512432" w:rsidRDefault="00512432" w:rsidP="00512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8146122" w:rsidR="00512432" w:rsidRDefault="00512432" w:rsidP="005124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2432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512432" w:rsidRDefault="00512432" w:rsidP="005124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512432" w:rsidRDefault="00512432" w:rsidP="0051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512432" w:rsidRDefault="00512432" w:rsidP="0051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512432" w:rsidRDefault="00512432" w:rsidP="00512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512432" w:rsidRDefault="00512432" w:rsidP="005124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2432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512432" w:rsidRDefault="00512432" w:rsidP="005124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512432" w:rsidRDefault="00512432" w:rsidP="00512432">
            <w:pPr>
              <w:pStyle w:val="CRCoverPage"/>
              <w:spacing w:after="0"/>
              <w:rPr>
                <w:noProof/>
              </w:rPr>
            </w:pPr>
          </w:p>
        </w:tc>
      </w:tr>
      <w:tr w:rsidR="00512432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512432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512432" w:rsidRDefault="00512432" w:rsidP="005124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2432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512432" w:rsidRPr="008863B9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512432" w:rsidRPr="008863B9" w:rsidRDefault="00512432" w:rsidP="005124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2432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512432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512432" w:rsidRDefault="00512432" w:rsidP="005124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649934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AF0DBF3" w14:textId="62275EBD" w:rsidR="00345C1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45C1C" w:rsidRPr="007C742D">
        <w:rPr>
          <w:rFonts w:ascii="Arial" w:hAnsi="Arial" w:cs="Arial"/>
          <w:iCs/>
          <w:noProof/>
        </w:rPr>
        <w:t>Table of Contents</w:t>
      </w:r>
      <w:r w:rsidR="00345C1C">
        <w:rPr>
          <w:noProof/>
        </w:rPr>
        <w:tab/>
      </w:r>
      <w:r w:rsidR="00345C1C">
        <w:rPr>
          <w:noProof/>
        </w:rPr>
        <w:fldChar w:fldCharType="begin"/>
      </w:r>
      <w:r w:rsidR="00345C1C">
        <w:rPr>
          <w:noProof/>
        </w:rPr>
        <w:instrText xml:space="preserve"> PAGEREF _Toc196499346 \h </w:instrText>
      </w:r>
      <w:r w:rsidR="00345C1C">
        <w:rPr>
          <w:noProof/>
        </w:rPr>
      </w:r>
      <w:r w:rsidR="00345C1C">
        <w:rPr>
          <w:noProof/>
        </w:rPr>
        <w:fldChar w:fldCharType="separate"/>
      </w:r>
      <w:r w:rsidR="00345C1C">
        <w:rPr>
          <w:noProof/>
        </w:rPr>
        <w:t>2</w:t>
      </w:r>
      <w:r w:rsidR="00345C1C">
        <w:rPr>
          <w:noProof/>
        </w:rPr>
        <w:fldChar w:fldCharType="end"/>
      </w:r>
    </w:p>
    <w:p w14:paraId="5532A7BB" w14:textId="13C68FDA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59A274" w14:textId="0F197239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B9F6BB" w14:textId="138C1E38" w:rsidR="00345C1C" w:rsidRDefault="00345C1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293B65C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6499347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1523C4F8" w:rsidR="00DE555B" w:rsidRPr="00AE1F13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AE1F13">
        <w:rPr>
          <w:rFonts w:ascii="Arial" w:hAnsi="Arial" w:cs="Arial"/>
        </w:rPr>
        <w:t xml:space="preserve">This document lists all the changes needed to correct issues in the ATS </w:t>
      </w:r>
      <w:r w:rsidR="007D3887" w:rsidRPr="00AE1F13">
        <w:rPr>
          <w:rFonts w:ascii="Arial" w:hAnsi="Arial" w:cs="Arial"/>
          <w:lang w:val="en-US"/>
        </w:rPr>
        <w:t>iwd-TTCN3-B2024-06_D2</w:t>
      </w:r>
      <w:r w:rsidR="00496DC8" w:rsidRPr="00AE1F13">
        <w:rPr>
          <w:rFonts w:ascii="Arial" w:hAnsi="Arial" w:cs="Arial"/>
          <w:lang w:val="en-US"/>
        </w:rPr>
        <w:t>5</w:t>
      </w:r>
      <w:r w:rsidR="007D3887" w:rsidRPr="00AE1F13">
        <w:rPr>
          <w:rFonts w:ascii="Arial" w:hAnsi="Arial" w:cs="Arial"/>
          <w:lang w:val="en-US"/>
        </w:rPr>
        <w:t>wk</w:t>
      </w:r>
      <w:r w:rsidR="00512432">
        <w:rPr>
          <w:rFonts w:ascii="Arial" w:hAnsi="Arial" w:cs="Arial"/>
          <w:lang w:val="en-US"/>
        </w:rPr>
        <w:t>24</w:t>
      </w:r>
      <w:r w:rsidRPr="00AE1F13">
        <w:rPr>
          <w:rFonts w:ascii="Arial" w:hAnsi="Arial" w:cs="Arial"/>
        </w:rPr>
        <w:t xml:space="preserve"> related to the title of this CR.</w:t>
      </w:r>
    </w:p>
    <w:p w14:paraId="2204B9C6" w14:textId="416687CD" w:rsidR="00DE555B" w:rsidRPr="00AE1F13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</w:t>
      </w:r>
      <w:r w:rsidR="0050051B" w:rsidRPr="00AE1F13">
        <w:rPr>
          <w:rFonts w:ascii="Arial" w:hAnsi="Arial" w:cs="Arial"/>
          <w:sz w:val="24"/>
          <w:lang w:eastAsia="ja-JP"/>
        </w:rPr>
        <w:t xml:space="preserve">  </w:t>
      </w:r>
      <w:r w:rsidR="00A115D5" w:rsidRPr="00AE1F13">
        <w:rPr>
          <w:rFonts w:ascii="Arial" w:hAnsi="Arial" w:cs="Arial"/>
          <w:sz w:val="24"/>
          <w:lang w:eastAsia="ja-JP"/>
        </w:rPr>
        <w:t>Kalahasti, Narendra</w:t>
      </w:r>
      <w:r w:rsidR="00297050" w:rsidRPr="00AE1F13">
        <w:rPr>
          <w:rFonts w:ascii="Arial" w:hAnsi="Arial" w:cs="Arial"/>
          <w:sz w:val="24"/>
          <w:lang w:val="es-ES" w:eastAsia="ja-JP"/>
        </w:rPr>
        <w:br/>
      </w:r>
      <w:r w:rsidR="00A115D5"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6499348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6499349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CE3E778" w:rsidR="00BB6C5E" w:rsidRPr="000D7399" w:rsidRDefault="008C57B0" w:rsidP="00115981">
            <w:pPr>
              <w:spacing w:after="0"/>
              <w:rPr>
                <w:rFonts w:ascii="Arial" w:hAnsi="Arial" w:cs="Arial"/>
              </w:rPr>
            </w:pPr>
            <w:r w:rsidRPr="008C57B0">
              <w:rPr>
                <w:rFonts w:ascii="Arial" w:hAnsi="Arial" w:cs="Arial"/>
                <w:bCs/>
              </w:rPr>
              <w:t>fl_Check_featureSets_r15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FCED86C" w14:textId="77777777" w:rsidR="00512432" w:rsidRDefault="00512432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Based on 38.508-2 the </w:t>
            </w:r>
            <w:r w:rsidRPr="00512432">
              <w:rPr>
                <w:rFonts w:eastAsia="SimSun" w:cs="Arial"/>
                <w:lang w:eastAsia="zh-CN"/>
              </w:rPr>
              <w:t>pc_nrMIMO_CB_PUSCH</w:t>
            </w:r>
            <w:r>
              <w:rPr>
                <w:rFonts w:eastAsia="SimSun" w:cs="Arial"/>
                <w:lang w:eastAsia="zh-CN"/>
              </w:rPr>
              <w:t xml:space="preserve"> should be set to true </w:t>
            </w:r>
            <w:r w:rsidRPr="00512432">
              <w:rPr>
                <w:rFonts w:eastAsia="SimSun" w:cs="Arial"/>
                <w:lang w:eastAsia="zh-CN"/>
              </w:rPr>
              <w:t>if maxNumberMI MO-LayersCBPUSCH has value different from "oneLayer"</w:t>
            </w:r>
          </w:p>
          <w:p w14:paraId="0458A18E" w14:textId="6234557C" w:rsidR="00E75068" w:rsidRPr="00241F66" w:rsidRDefault="00512432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Current TTCN set it to true also for  </w:t>
            </w:r>
            <w:r w:rsidRPr="00512432">
              <w:rPr>
                <w:rFonts w:eastAsia="SimSun" w:cs="Arial"/>
                <w:lang w:eastAsia="zh-CN"/>
              </w:rPr>
              <w:t>"oneLayer"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2AF43FDB" w:rsidR="00BB6C5E" w:rsidRPr="007E26D6" w:rsidRDefault="005B1356" w:rsidP="00A115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 function </w:t>
            </w:r>
            <w:r w:rsidR="00512432">
              <w:rPr>
                <w:rFonts w:cs="Arial"/>
              </w:rPr>
              <w:t xml:space="preserve">to not set </w:t>
            </w:r>
            <w:r w:rsidR="000B6406">
              <w:rPr>
                <w:rFonts w:cs="Arial"/>
                <w:bCs/>
              </w:rPr>
              <w:t xml:space="preserve"> </w:t>
            </w:r>
            <w:r w:rsidR="00512432" w:rsidRPr="00512432">
              <w:rPr>
                <w:rFonts w:eastAsia="SimSun" w:cs="Arial"/>
                <w:lang w:eastAsia="zh-CN"/>
              </w:rPr>
              <w:t>pc_nrMIMO_CB_PUSCH</w:t>
            </w:r>
            <w:r w:rsidR="00512432">
              <w:rPr>
                <w:rFonts w:eastAsia="SimSun" w:cs="Arial"/>
                <w:lang w:eastAsia="zh-CN"/>
              </w:rPr>
              <w:t xml:space="preserve"> to true for </w:t>
            </w:r>
            <w:r w:rsidR="00512432" w:rsidRPr="00512432">
              <w:rPr>
                <w:rFonts w:eastAsia="SimSun" w:cs="Arial"/>
                <w:lang w:eastAsia="zh-CN"/>
              </w:rPr>
              <w:t>"oneLayer"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584C54F" w:rsidR="00BB6C5E" w:rsidRPr="000D7399" w:rsidRDefault="008C57B0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8C57B0">
              <w:rPr>
                <w:rFonts w:ascii="Arial" w:hAnsi="Arial" w:cs="Arial"/>
                <w:lang w:eastAsia="zh-CN"/>
              </w:rPr>
              <w:t>NR_CapabilityFunctions.ttcn</w:t>
            </w:r>
          </w:p>
        </w:tc>
      </w:tr>
      <w:tr w:rsidR="00A746B7" w:rsidRPr="00204F15" w14:paraId="6F03F080" w14:textId="77777777" w:rsidTr="00A746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4E26" w14:textId="77777777" w:rsidR="00A746B7" w:rsidRPr="00A746B7" w:rsidRDefault="00A746B7" w:rsidP="00164D9A">
            <w:pPr>
              <w:spacing w:before="40" w:after="40"/>
              <w:rPr>
                <w:rFonts w:ascii="Arial" w:hAnsi="Arial"/>
                <w:b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DD12" w14:textId="0B29D1B1" w:rsidR="00A746B7" w:rsidRPr="00A746B7" w:rsidRDefault="00A746B7" w:rsidP="00164D9A">
            <w:pPr>
              <w:spacing w:after="0"/>
              <w:rPr>
                <w:rFonts w:ascii="Arial" w:hAnsi="Arial" w:cs="Arial"/>
                <w:lang w:eastAsia="zh-CN"/>
              </w:rPr>
            </w:pPr>
            <w:r w:rsidRPr="00841B8B">
              <w:rPr>
                <w:rFonts w:ascii="Arial" w:hAnsi="Arial" w:cs="Arial"/>
                <w:highlight w:val="cyan"/>
                <w:lang w:eastAsia="zh-CN"/>
              </w:rPr>
              <w:t>Accepte</w:t>
            </w:r>
            <w:r w:rsidR="008347CB">
              <w:rPr>
                <w:rFonts w:ascii="Arial" w:hAnsi="Arial" w:cs="Arial"/>
                <w:highlight w:val="cyan"/>
                <w:lang w:eastAsia="zh-CN"/>
              </w:rPr>
              <w:t xml:space="preserve">d but implemented differently </w:t>
            </w:r>
            <w:r w:rsidR="008347CB" w:rsidRPr="00811F32">
              <w:rPr>
                <w:rFonts w:ascii="Arial" w:hAnsi="Arial" w:cs="Arial"/>
                <w:highlight w:val="cyan"/>
                <w:lang w:eastAsia="zh-CN"/>
              </w:rPr>
              <w:t xml:space="preserve">to </w:t>
            </w:r>
            <w:r w:rsidR="00811F32" w:rsidRPr="00811F32">
              <w:rPr>
                <w:rFonts w:ascii="Arial" w:hAnsi="Arial" w:cs="Arial"/>
                <w:highlight w:val="cyan"/>
                <w:lang w:eastAsia="zh-CN"/>
              </w:rPr>
              <w:t>handle dependency with field maxNumberSRS_ResourcePerSet.</w:t>
            </w:r>
            <w:r w:rsidR="008347CB" w:rsidRPr="00811F32">
              <w:rPr>
                <w:rFonts w:ascii="Arial" w:hAnsi="Arial" w:cs="Arial"/>
                <w:highlight w:val="cyan"/>
                <w:lang w:eastAsia="zh-CN"/>
              </w:rPr>
              <w:t xml:space="preserve">  </w:t>
            </w:r>
            <w:r w:rsidRPr="00A746B7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5BA16E0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function fl_Check_featureSets_r15 (UE_NR_Capability p_NRCapability,</w:t>
            </w:r>
          </w:p>
          <w:p w14:paraId="5B06D2CA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                    NR_Configuration_Type p_Configuration_Type)</w:t>
            </w:r>
          </w:p>
          <w:p w14:paraId="2FD17DD4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{ //@sic R5-250329 R5s221100 R5s221147 R5-227571 R5-227572 R5-227573 R5-231410 R5-241518 R5-242327 R5-246407 R5s250177 sic@</w:t>
            </w:r>
          </w:p>
          <w:p w14:paraId="12D4FDD1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UE_NR_Capability v_Received_NRCapabilityMsg;</w:t>
            </w:r>
          </w:p>
          <w:p w14:paraId="1019FF90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integer v_Index := 0;</w:t>
            </w:r>
          </w:p>
          <w:p w14:paraId="506DF979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boolean v_Found_dynamicSwitchSUL := false;</w:t>
            </w:r>
          </w:p>
          <w:p w14:paraId="26087FB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boolean v_Found_twoPUCCH_Group := false;</w:t>
            </w:r>
          </w:p>
          <w:p w14:paraId="2F181A0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boolean v_Found_mimo_CB_PUSCH := false;</w:t>
            </w:r>
          </w:p>
          <w:p w14:paraId="4AAC094A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4ED27EF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v_Received_NRCapabilityMsg := p_NRCapability;</w:t>
            </w:r>
          </w:p>
          <w:p w14:paraId="5921E3A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f_Check_maxNumberMIMO_LayersPDSCH (p_NRCapability, p_Configuration_Type); // Check featureSets.featureSetDownlinkPerCC.maxNumberMIMO-LayersPDSCH</w:t>
            </w:r>
          </w:p>
          <w:p w14:paraId="04283440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5692AE8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if(ispresent(v_Received_NRCapabilityMsg.featureSets.featureSetsUplink))</w:t>
            </w:r>
          </w:p>
          <w:p w14:paraId="7E9FCDD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{</w:t>
            </w:r>
          </w:p>
          <w:p w14:paraId="53A8767D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while ((v_Index &lt; lengthof(v_Received_NRCapabilityMsg.featureSets.featureSetsUplink)) and ((not v_Found_dynamicSwitchSUL) or (not v_Found_twoPUCCH_Group))) { // check featureSetsUplink</w:t>
            </w:r>
          </w:p>
          <w:p w14:paraId="00D67B0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if (isvalue(v_Received_NRCapabilityMsg.featureSets.featureSetsUplink[v_Index].dynamicSwitchSUL)) {</w:t>
            </w:r>
          </w:p>
          <w:p w14:paraId="3F3B2279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v_Found_dynamicSwitchSUL := true;</w:t>
            </w:r>
          </w:p>
          <w:p w14:paraId="5AA64EC1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}</w:t>
            </w:r>
          </w:p>
          <w:p w14:paraId="39281C67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if (isvalue(v_Received_NRCapabilityMsg.featureSets.featureSetsUplink[v_Index].twoPUCCH_Group)) {</w:t>
            </w:r>
          </w:p>
          <w:p w14:paraId="52D67089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v_Found_twoPUCCH_Group := true;</w:t>
            </w:r>
          </w:p>
          <w:p w14:paraId="07A81ECD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}</w:t>
            </w:r>
          </w:p>
          <w:p w14:paraId="57B2489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v_Index := v_Index + 1;</w:t>
            </w:r>
          </w:p>
          <w:p w14:paraId="6D97591D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}</w:t>
            </w:r>
          </w:p>
          <w:p w14:paraId="6242975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2FB48400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 (not f_NR_CompareCapability_vs_PICS(pc_dynamicSwitch_SUL, v_Found_dynamicSwitchSUL)) {</w:t>
            </w:r>
          </w:p>
          <w:p w14:paraId="3B38D1F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f_SetVerdict(inconc,__FILE__, __LINE__, "pc_dynamicSwitch_SUL not correctly set");</w:t>
            </w:r>
          </w:p>
          <w:p w14:paraId="0DDB9BAB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lastRenderedPageBreak/>
              <w:t xml:space="preserve">    }</w:t>
            </w:r>
          </w:p>
          <w:p w14:paraId="3CEFA5AB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 (not f_NR_CompareCapability_vs_PICS(pc_twoPUCCH_group, v_Found_twoPUCCH_Group)) {</w:t>
            </w:r>
          </w:p>
          <w:p w14:paraId="50B373F3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f_SetVerdict(inconc,__FILE__, __LINE__, "pc_twoPUCCH_group not correctly set");</w:t>
            </w:r>
          </w:p>
          <w:p w14:paraId="0F74218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7536C8E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</w:t>
            </w:r>
          </w:p>
          <w:p w14:paraId="51C61AB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v_Index := 0;</w:t>
            </w:r>
          </w:p>
          <w:p w14:paraId="37FC8FD0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if(ispresent(v_Received_NRCapabilityMsg.featureSets.featureSetsUplinkPerCC)) {</w:t>
            </w:r>
          </w:p>
          <w:p w14:paraId="6F25FF84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while ((v_Index &lt; lengthof(v_Received_NRCapabilityMsg.featureSets.featureSetsUplinkPerCC)) and ((not v_Found_mimo_CB_PUSCH))) { // check featureSetsUplinkPerCC</w:t>
            </w:r>
          </w:p>
          <w:p w14:paraId="1FC86CCE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if (isvalue(v_Received_NRCapabilityMsg.featureSets.featureSetsUplinkPerCC[v_Index].mimo_CB_PUSCH)) {</w:t>
            </w:r>
          </w:p>
          <w:p w14:paraId="6702EC6E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v_Found_mimo_CB_PUSCH := true;</w:t>
            </w:r>
          </w:p>
          <w:p w14:paraId="763530BE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if (not isvalue(v_Received_NRCapabilityMsg.featureSets.featureSetsUplinkPerCC[v_Index].mimo_CB_PUSCH.maxNumberSRS_ResourcePerSet)) {</w:t>
            </w:r>
          </w:p>
          <w:p w14:paraId="719BE1BB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   f_SetVerdict(fail,__FILE__, __LINE__, "mimo-CB-PUSCH.maxNumberSRS-ResourcePerSet is not signalled by UE in an existing featureSetsUplinkPerCC");</w:t>
            </w:r>
          </w:p>
          <w:p w14:paraId="042FB4C1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}</w:t>
            </w:r>
          </w:p>
          <w:p w14:paraId="3536004B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}</w:t>
            </w:r>
          </w:p>
          <w:p w14:paraId="73B60F37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v_Index := v_Index + 1;</w:t>
            </w:r>
          </w:p>
          <w:p w14:paraId="2A72A63F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}</w:t>
            </w:r>
          </w:p>
          <w:p w14:paraId="0B607CB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0F9CD99D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 (not f_NR_CompareCapability_vs_PICS(pc_nrMIMO_CB_PUSCH, v_Found_mimo_CB_PUSCH)) {</w:t>
            </w:r>
          </w:p>
          <w:p w14:paraId="0F5515CF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f_SetVerdict(inconc,__FILE__, __LINE__, "pc_nrMIMO_CB_PUSCH not correctly set");</w:t>
            </w:r>
          </w:p>
          <w:p w14:paraId="4E325B6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104484C7" w14:textId="7CE9308B" w:rsidR="00BB6C5E" w:rsidRPr="00AE1F13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352270D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>function fl_Check_featureSets_r15 (UE_NR_Capability p_NRCapability,</w:t>
            </w:r>
          </w:p>
          <w:p w14:paraId="054F8688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                    NR_Configuration_Type p_Configuration_Type)</w:t>
            </w:r>
          </w:p>
          <w:p w14:paraId="56E8B924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{ //@sic R5-250329 R5s221100 R5s221147 R5-227571 R5-227572 R5-227573 R5-231410 R5-241518 R5-242327 R5-246407 R5s250177 sic@</w:t>
            </w:r>
          </w:p>
          <w:p w14:paraId="39137A9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UE_NR_Capability v_Received_NRCapabilityMsg;</w:t>
            </w:r>
          </w:p>
          <w:p w14:paraId="3B52A489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integer v_Index := 0;</w:t>
            </w:r>
          </w:p>
          <w:p w14:paraId="6C7EDFA7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boolean v_Found_dynamicSwitchSUL := false;</w:t>
            </w:r>
          </w:p>
          <w:p w14:paraId="5A56F93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boolean v_Found_twoPUCCH_Group := false;</w:t>
            </w:r>
          </w:p>
          <w:p w14:paraId="55A45E78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boolean v_Found_mimo_CB_PUSCH := false;</w:t>
            </w:r>
          </w:p>
          <w:p w14:paraId="1DC8FC1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27C81D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v_Received_NRCapabilityMsg := p_NRCapability;</w:t>
            </w:r>
          </w:p>
          <w:p w14:paraId="3D8DA30B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f_Check_maxNumberMIMO_LayersPDSCH (p_NRCapability, p_Configuration_Type); // Check featureSets.featureSetDownlinkPerCC.maxNumberMIMO-LayersPDSCH</w:t>
            </w:r>
          </w:p>
          <w:p w14:paraId="7DB4AE97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79ACFA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if(ispresent(v_Received_NRCapabilityMsg.featureSets.featureSetsUplink))</w:t>
            </w:r>
          </w:p>
          <w:p w14:paraId="291C98ED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{</w:t>
            </w:r>
          </w:p>
          <w:p w14:paraId="4923877A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while ((v_Index &lt; lengthof(v_Received_NRCapabilityMsg.featureSets.featureSetsUplink)) and ((not v_Found_dynamicSwitchSUL) or (not v_Found_twoPUCCH_Group))) { // check featureSetsUplink</w:t>
            </w:r>
          </w:p>
          <w:p w14:paraId="731122D1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if (isvalue(v_Received_NRCapabilityMsg.featureSets.featureSetsUplink[v_Index].dynamicSwitchSUL)) {</w:t>
            </w:r>
          </w:p>
          <w:p w14:paraId="7371A169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v_Found_dynamicSwitchSUL := true;</w:t>
            </w:r>
          </w:p>
          <w:p w14:paraId="694A3227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}</w:t>
            </w:r>
          </w:p>
          <w:p w14:paraId="5E72E97E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if (isvalue(v_Received_NRCapabilityMsg.featureSets.featureSetsUplink[v_Index].twoPUCCH_Group)) {</w:t>
            </w:r>
          </w:p>
          <w:p w14:paraId="7974731E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v_Found_twoPUCCH_Group := true;</w:t>
            </w:r>
          </w:p>
          <w:p w14:paraId="037138C4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}</w:t>
            </w:r>
          </w:p>
          <w:p w14:paraId="299B7C37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v_Index := v_Index + 1;</w:t>
            </w:r>
          </w:p>
          <w:p w14:paraId="4CF9089F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}</w:t>
            </w:r>
          </w:p>
          <w:p w14:paraId="08CC8FE9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2AB99073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 (not f_NR_CompareCapability_vs_PICS(pc_dynamicSwitch_SUL, v_Found_dynamicSwitchSUL)) {</w:t>
            </w:r>
          </w:p>
          <w:p w14:paraId="2BE74519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f_SetVerdict(inconc,__FILE__, __LINE__, "pc_dynamicSwitch_SUL not correctly set");</w:t>
            </w:r>
          </w:p>
          <w:p w14:paraId="6252A832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180B7762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lastRenderedPageBreak/>
              <w:t xml:space="preserve">    if (not f_NR_CompareCapability_vs_PICS(pc_twoPUCCH_group, v_Found_twoPUCCH_Group)) {</w:t>
            </w:r>
          </w:p>
          <w:p w14:paraId="0AEFAFB0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f_SetVerdict(inconc,__FILE__, __LINE__, "pc_twoPUCCH_group not correctly set");</w:t>
            </w:r>
          </w:p>
          <w:p w14:paraId="2833B88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633BA2E2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</w:t>
            </w:r>
          </w:p>
          <w:p w14:paraId="01E491A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v_Index := 0;</w:t>
            </w:r>
          </w:p>
          <w:p w14:paraId="38B41CBE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if(ispresent(v_Received_NRCapabilityMsg.featureSets.featureSetsUplinkPerCC)) {</w:t>
            </w:r>
          </w:p>
          <w:p w14:paraId="70BF6889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while ((v_Index &lt; lengthof(v_Received_NRCapabilityMsg.featureSets.featureSetsUplinkPerCC)) and ((not v_Found_mimo_CB_PUSCH))) { // check featureSetsUplinkPerCC</w:t>
            </w:r>
          </w:p>
          <w:p w14:paraId="7A1A337F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if (isvalue(v_Received_NRCapabilityMsg.featureSets.featureSetsUplinkPerCC[v_Index].mimo_CB_PUSCH)) {</w:t>
            </w:r>
          </w:p>
          <w:p w14:paraId="5A368659" w14:textId="29141AA1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</w:t>
            </w:r>
            <w:r w:rsidRPr="008C57B0">
              <w:rPr>
                <w:rFonts w:ascii="Arial" w:hAnsi="Arial" w:cs="Arial"/>
                <w:bCs/>
                <w:highlight w:val="yellow"/>
              </w:rPr>
              <w:t>if (v_Received_NRCapabilityMsg.featureSets.featureSetsUplinkPerCC[v_Index].mimo_CB_PUSCH.maxNumberMIMO_LayersCB_PUSCH != oneLayer ){</w:t>
            </w:r>
            <w:r w:rsidRPr="008C57B0">
              <w:rPr>
                <w:rFonts w:ascii="Arial" w:hAnsi="Arial" w:cs="Arial"/>
                <w:bCs/>
              </w:rPr>
              <w:t xml:space="preserve">  </w:t>
            </w:r>
          </w:p>
          <w:p w14:paraId="78CCDDDE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v_Found_mimo_CB_PUSCH := true;</w:t>
            </w:r>
          </w:p>
          <w:p w14:paraId="6668902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</w:t>
            </w:r>
            <w:r w:rsidRPr="008C57B0">
              <w:rPr>
                <w:rFonts w:ascii="Arial" w:hAnsi="Arial" w:cs="Arial"/>
                <w:bCs/>
                <w:highlight w:val="yellow"/>
              </w:rPr>
              <w:t>}</w:t>
            </w:r>
            <w:r w:rsidRPr="008C57B0">
              <w:rPr>
                <w:rFonts w:ascii="Arial" w:hAnsi="Arial" w:cs="Arial"/>
                <w:bCs/>
              </w:rPr>
              <w:t xml:space="preserve">    </w:t>
            </w:r>
          </w:p>
          <w:p w14:paraId="546FD202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if (not isvalue(v_Received_NRCapabilityMsg.featureSets.featureSetsUplinkPerCC[v_Index].mimo_CB_PUSCH.maxNumberSRS_ResourcePerSet)) {</w:t>
            </w:r>
          </w:p>
          <w:p w14:paraId="60D87163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   f_SetVerdict(fail,__FILE__, __LINE__, "mimo-CB-PUSCH.maxNumberSRS-ResourcePerSet is not signalled by UE in an existing featureSetsUplinkPerCC");</w:t>
            </w:r>
          </w:p>
          <w:p w14:paraId="6A82DAE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}</w:t>
            </w:r>
          </w:p>
          <w:p w14:paraId="3915888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}</w:t>
            </w:r>
          </w:p>
          <w:p w14:paraId="0A2328AB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v_Index := v_Index + 1;</w:t>
            </w:r>
          </w:p>
          <w:p w14:paraId="01DBCD24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}</w:t>
            </w:r>
          </w:p>
          <w:p w14:paraId="6859873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4DA5181B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 (not f_NR_CompareCapability_vs_PICS(pc_nrMIMO_CB_PUSCH, v_Found_mimo_CB_PUSCH)) {</w:t>
            </w:r>
          </w:p>
          <w:p w14:paraId="519AAD7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f_SetVerdict(inconc,__FILE__, __LINE__, "pc_nrMIMO_CB_PUSCH not correctly set");</w:t>
            </w:r>
          </w:p>
          <w:p w14:paraId="35FD3FB1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244FCDBF" w14:textId="07D338F9" w:rsidR="00BB6C5E" w:rsidRPr="00AE1F13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6BE1430" w14:textId="77777777" w:rsidR="008347CB" w:rsidRDefault="00CE4294" w:rsidP="00CE4294">
      <w:pPr>
        <w:spacing w:after="0"/>
      </w:pPr>
      <w:r>
        <w:lastRenderedPageBreak/>
        <w:t xml:space="preserve">  </w:t>
      </w:r>
    </w:p>
    <w:p w14:paraId="3BDEDDCF" w14:textId="5929E634" w:rsidR="00CE4294" w:rsidRDefault="008347CB" w:rsidP="00CE4294">
      <w:pPr>
        <w:spacing w:after="0"/>
        <w:rPr>
          <w:rFonts w:ascii="Arial" w:hAnsi="Arial"/>
          <w:b/>
          <w:lang w:eastAsia="en-GB"/>
        </w:rPr>
      </w:pPr>
      <w:r w:rsidRPr="008905D0">
        <w:rPr>
          <w:rFonts w:ascii="Arial" w:hAnsi="Arial"/>
          <w:b/>
          <w:highlight w:val="cyan"/>
          <w:lang w:eastAsia="en-GB"/>
        </w:rPr>
        <w:t>MCC160 implementation</w:t>
      </w:r>
      <w:r w:rsidR="00CE4294" w:rsidRPr="008905D0">
        <w:rPr>
          <w:rFonts w:ascii="Arial" w:hAnsi="Arial"/>
          <w:b/>
          <w:highlight w:val="cyan"/>
          <w:lang w:eastAsia="en-GB"/>
        </w:rPr>
        <w:t>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E4294" w:rsidRPr="00AE1F13" w14:paraId="238DF6E7" w14:textId="77777777" w:rsidTr="00164D9A">
        <w:tc>
          <w:tcPr>
            <w:tcW w:w="9629" w:type="dxa"/>
          </w:tcPr>
          <w:p w14:paraId="4D894396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function fl_Check_featureSets_r15 (UE_NR_Capability p_NRCapability,</w:t>
            </w:r>
          </w:p>
          <w:p w14:paraId="25F2C1F6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                        NR_Configuration_Type p_Configuration_Type)</w:t>
            </w:r>
          </w:p>
          <w:p w14:paraId="6D07C67E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{ //@sic R5-250329 R5s221100 R5s221147 R5-227571 R5-227572 R5-227573 R5-231410 R5-241518 R5-242327 R5-246407 R5s250177 R5s250243 sic@</w:t>
            </w:r>
          </w:p>
          <w:p w14:paraId="5E56BE97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var UE_NR_Capability v_Received_NRCapabilityMsg;</w:t>
            </w:r>
          </w:p>
          <w:p w14:paraId="40DA9992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var integer v_Index := 0;</w:t>
            </w:r>
          </w:p>
          <w:p w14:paraId="1D425367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var boolean v_Found_dynamicSwitchSUL := false;</w:t>
            </w:r>
          </w:p>
          <w:p w14:paraId="14865656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var boolean v_Found_twoPUCCH_Group := false;</w:t>
            </w:r>
          </w:p>
          <w:p w14:paraId="00AAD266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var boolean v_Found_mimo_CB_PUSCH := false;</w:t>
            </w:r>
          </w:p>
          <w:p w14:paraId="34564C87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DC296BB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v_Received_NRCapabilityMsg := p_NRCapability;</w:t>
            </w:r>
          </w:p>
          <w:p w14:paraId="5D1D7868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f_Check_maxNumberMIMO_LayersPDSCH (p_NRCapability, p_Configuration_Type); // Check featureSets.featureSetDownlinkPerCC.maxNumberMIMO-LayersPDSCH</w:t>
            </w:r>
          </w:p>
          <w:p w14:paraId="4EA128BD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7A4B746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if(ispresent(v_Received_NRCapabilityMsg.featureSets.featureSetsUplink))</w:t>
            </w:r>
          </w:p>
          <w:p w14:paraId="2517BF64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{</w:t>
            </w:r>
          </w:p>
          <w:p w14:paraId="1B161355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while ((v_Index &lt; lengthof(v_Received_NRCapabilityMsg.featureSets.featureSetsUplink)) and ((not v_Found_dynamicSwitchSUL) or (not v_Found_twoPUCCH_Group))) { // check featureSetsUplink</w:t>
            </w:r>
          </w:p>
          <w:p w14:paraId="38F0599A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  if (isvalue(v_Received_NRCapabilityMsg.featureSets.featureSetsUplink[v_Index].dynamicSwitchSUL)) {</w:t>
            </w:r>
          </w:p>
          <w:p w14:paraId="77AA4BD9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    v_Found_dynamicSwitchSUL := true;</w:t>
            </w:r>
          </w:p>
          <w:p w14:paraId="5B2CBB0B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  }</w:t>
            </w:r>
          </w:p>
          <w:p w14:paraId="5E106E89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  if (isvalue(v_Received_NRCapabilityMsg.featureSets.featureSetsUplink[v_Index].twoPUCCH_Group)) {</w:t>
            </w:r>
          </w:p>
          <w:p w14:paraId="376D59EF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    v_Found_twoPUCCH_Group := true;</w:t>
            </w:r>
          </w:p>
          <w:p w14:paraId="791FE955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  }</w:t>
            </w:r>
          </w:p>
          <w:p w14:paraId="584754F8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  v_Index := v_Index + 1;</w:t>
            </w:r>
          </w:p>
          <w:p w14:paraId="439387EF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}</w:t>
            </w:r>
          </w:p>
          <w:p w14:paraId="0DD2AD80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}</w:t>
            </w:r>
          </w:p>
          <w:p w14:paraId="6656BA86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lastRenderedPageBreak/>
              <w:t xml:space="preserve">    if (not f_NR_CompareCapability_vs_PICS(pc_dynamicSwitch_SUL, v_Found_dynamicSwitchSUL)) {</w:t>
            </w:r>
          </w:p>
          <w:p w14:paraId="283E9B45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   f_SetVerdict(inconc,__FILE__, __LINE__, "pc_dynamicSwitch_SUL not correctly set");</w:t>
            </w:r>
          </w:p>
          <w:p w14:paraId="04D771D3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}</w:t>
            </w:r>
          </w:p>
          <w:p w14:paraId="58365144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if (not f_NR_CompareCapability_vs_PICS(pc_twoPUCCH_group, v_Found_twoPUCCH_Group)) {</w:t>
            </w:r>
          </w:p>
          <w:p w14:paraId="36D87E96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   f_SetVerdict(inconc,__FILE__, __LINE__, "pc_twoPUCCH_group not correctly set");</w:t>
            </w:r>
          </w:p>
          <w:p w14:paraId="2A7D1503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}</w:t>
            </w:r>
          </w:p>
          <w:p w14:paraId="1B9BE9BC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</w:t>
            </w:r>
          </w:p>
          <w:p w14:paraId="47629C60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v_Index := 0;</w:t>
            </w:r>
          </w:p>
          <w:p w14:paraId="2D15E8DE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if(ispresent(v_Received_NRCapabilityMsg.featureSets.featureSetsUplinkPerCC)) {</w:t>
            </w:r>
          </w:p>
          <w:p w14:paraId="3C9345E5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while ((v_Index &lt; lengthof(v_Received_NRCapabilityMsg.featureSets.featureSetsUplinkPerCC)) and ((not v_Found_mimo_CB_PUSCH))) { // check featureSetsUplinkPerCC</w:t>
            </w:r>
          </w:p>
          <w:p w14:paraId="78ED3356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cyan"/>
              </w:rPr>
            </w:pPr>
            <w:r w:rsidRPr="004C5E6D">
              <w:rPr>
                <w:rFonts w:ascii="Arial" w:hAnsi="Arial" w:cs="Arial"/>
                <w:bCs/>
              </w:rPr>
              <w:t xml:space="preserve">          if (isvalue(v_Received_NRCapabilityMsg.featureSets.featureSetsUplinkPerCC[v_Index].mimo_CB_PUSCH) </w:t>
            </w:r>
            <w:r w:rsidRPr="004C5E6D">
              <w:rPr>
                <w:rFonts w:ascii="Arial" w:hAnsi="Arial" w:cs="Arial"/>
                <w:bCs/>
                <w:highlight w:val="cyan"/>
              </w:rPr>
              <w:t>and match(v_Received_NRCapabilityMsg.featureSets.featureSetsUplinkPerCC[v_Index].mimo_CB_PUSCH.maxNumberMIMO_LayersCB_PUSCH, (twoLayers, fourLayers)))</w:t>
            </w:r>
          </w:p>
          <w:p w14:paraId="3ED75F95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cyan"/>
              </w:rPr>
            </w:pPr>
            <w:r w:rsidRPr="004C5E6D">
              <w:rPr>
                <w:rFonts w:ascii="Arial" w:hAnsi="Arial" w:cs="Arial"/>
                <w:bCs/>
                <w:highlight w:val="cyan"/>
              </w:rPr>
              <w:t xml:space="preserve">          {</w:t>
            </w:r>
          </w:p>
          <w:p w14:paraId="677A9BFC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cyan"/>
              </w:rPr>
            </w:pPr>
            <w:r w:rsidRPr="004C5E6D">
              <w:rPr>
                <w:rFonts w:ascii="Arial" w:hAnsi="Arial" w:cs="Arial"/>
                <w:bCs/>
                <w:highlight w:val="cyan"/>
              </w:rPr>
              <w:t xml:space="preserve">             v_Found_mimo_CB_PUSCH := true;</w:t>
            </w:r>
          </w:p>
          <w:p w14:paraId="65BF0FFA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cyan"/>
              </w:rPr>
            </w:pPr>
            <w:r w:rsidRPr="004C5E6D">
              <w:rPr>
                <w:rFonts w:ascii="Arial" w:hAnsi="Arial" w:cs="Arial"/>
                <w:bCs/>
                <w:highlight w:val="cyan"/>
              </w:rPr>
              <w:t xml:space="preserve">          if (not isvalue(v_Received_NRCapabilityMsg.featureSets.featureSetsUplinkPerCC[v_Index].mimo_CB_PUSCH.maxNumberSRS_ResourcePerSet)) {</w:t>
            </w:r>
          </w:p>
          <w:p w14:paraId="6DD4C634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  <w:highlight w:val="cyan"/>
              </w:rPr>
              <w:t xml:space="preserve">             f_SetVerdict(fail,__FILE__, __LINE__, "mimo-CB-PUSCH.maxNumberSRS-ResourcePerSet is not signalled by UE in an existing featureSetsUplinkPerCC");</w:t>
            </w:r>
          </w:p>
          <w:p w14:paraId="16C4B7AC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  }</w:t>
            </w:r>
          </w:p>
          <w:p w14:paraId="13C701DA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 }</w:t>
            </w:r>
          </w:p>
          <w:p w14:paraId="549EBCCB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  v_Index := v_Index + 1;</w:t>
            </w:r>
          </w:p>
          <w:p w14:paraId="68BDA537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}</w:t>
            </w:r>
          </w:p>
          <w:p w14:paraId="4E781748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if (not f_NR_CompareCapability_vs_PICS(pc_nrMIMO_CB_PUSCH, v_Found_mimo_CB_PUSCH)) {</w:t>
            </w:r>
          </w:p>
          <w:p w14:paraId="7021F900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       f_SetVerdict(inconc,__FILE__, __LINE__, "pc_nrMIMO_CB_PUSCH not correctly set");</w:t>
            </w:r>
          </w:p>
          <w:p w14:paraId="625A58A7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    }</w:t>
            </w:r>
          </w:p>
          <w:p w14:paraId="3F07EEFC" w14:textId="77777777" w:rsidR="004C5E6D" w:rsidRPr="004C5E6D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  }</w:t>
            </w:r>
          </w:p>
          <w:p w14:paraId="7ADDA19D" w14:textId="2E681E1A" w:rsidR="008347CB" w:rsidRPr="00AE1F13" w:rsidRDefault="004C5E6D" w:rsidP="004C5E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C5E6D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3FDB5AFB" w:rsidR="00BB6C5E" w:rsidRPr="00BB6C5E" w:rsidRDefault="00BB6C5E" w:rsidP="006256FA"/>
    <w:sectPr w:rsidR="00BB6C5E" w:rsidRPr="00BB6C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D5DCD" w14:textId="77777777" w:rsidR="00E422A6" w:rsidRDefault="00E422A6">
      <w:pPr>
        <w:spacing w:after="0"/>
      </w:pPr>
      <w:r>
        <w:separator/>
      </w:r>
    </w:p>
  </w:endnote>
  <w:endnote w:type="continuationSeparator" w:id="0">
    <w:p w14:paraId="4C29E2E1" w14:textId="77777777" w:rsidR="00E422A6" w:rsidRDefault="00E422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349E3" w14:textId="77777777" w:rsidR="00E422A6" w:rsidRDefault="00E422A6">
      <w:pPr>
        <w:spacing w:after="0"/>
      </w:pPr>
      <w:r>
        <w:separator/>
      </w:r>
    </w:p>
  </w:footnote>
  <w:footnote w:type="continuationSeparator" w:id="0">
    <w:p w14:paraId="30D3124D" w14:textId="77777777" w:rsidR="00E422A6" w:rsidRDefault="00E422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29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2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1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B76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31EF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3C0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40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662"/>
    <w:rsid w:val="000E4DF3"/>
    <w:rsid w:val="000E6C6A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3B49"/>
    <w:rsid w:val="00115E3D"/>
    <w:rsid w:val="00116C31"/>
    <w:rsid w:val="00122A23"/>
    <w:rsid w:val="00122F75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B00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2B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2DC1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5C1C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77311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687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BDB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539F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0EC3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C5E6D"/>
    <w:rsid w:val="004C5FE4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04F48"/>
    <w:rsid w:val="00510B0A"/>
    <w:rsid w:val="00510BE4"/>
    <w:rsid w:val="00512432"/>
    <w:rsid w:val="0051486D"/>
    <w:rsid w:val="0051580D"/>
    <w:rsid w:val="005165E2"/>
    <w:rsid w:val="00520BDE"/>
    <w:rsid w:val="00522580"/>
    <w:rsid w:val="0052267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E78"/>
    <w:rsid w:val="00534574"/>
    <w:rsid w:val="00535C0E"/>
    <w:rsid w:val="00543350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0C0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5B2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356"/>
    <w:rsid w:val="005B197D"/>
    <w:rsid w:val="005B1E5F"/>
    <w:rsid w:val="005B526D"/>
    <w:rsid w:val="005B6902"/>
    <w:rsid w:val="005B720B"/>
    <w:rsid w:val="005C2571"/>
    <w:rsid w:val="005C3165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6FA"/>
    <w:rsid w:val="006257ED"/>
    <w:rsid w:val="0062673E"/>
    <w:rsid w:val="00627580"/>
    <w:rsid w:val="006318FD"/>
    <w:rsid w:val="00632E3F"/>
    <w:rsid w:val="00633813"/>
    <w:rsid w:val="00633F3C"/>
    <w:rsid w:val="00634C17"/>
    <w:rsid w:val="00634C35"/>
    <w:rsid w:val="00635C3A"/>
    <w:rsid w:val="00636F46"/>
    <w:rsid w:val="00637F1D"/>
    <w:rsid w:val="0064033A"/>
    <w:rsid w:val="00641AA9"/>
    <w:rsid w:val="00642A9D"/>
    <w:rsid w:val="00642B2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320D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241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5E8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13E"/>
    <w:rsid w:val="00775C34"/>
    <w:rsid w:val="00775D2B"/>
    <w:rsid w:val="00780D4E"/>
    <w:rsid w:val="00781CC1"/>
    <w:rsid w:val="00783BE8"/>
    <w:rsid w:val="007842F8"/>
    <w:rsid w:val="007845F4"/>
    <w:rsid w:val="007860E1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373"/>
    <w:rsid w:val="008040A8"/>
    <w:rsid w:val="00804E18"/>
    <w:rsid w:val="00804E46"/>
    <w:rsid w:val="00806484"/>
    <w:rsid w:val="008064B1"/>
    <w:rsid w:val="0080696B"/>
    <w:rsid w:val="00807828"/>
    <w:rsid w:val="00807B8B"/>
    <w:rsid w:val="00811F32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CB"/>
    <w:rsid w:val="008347E0"/>
    <w:rsid w:val="00836267"/>
    <w:rsid w:val="00837F12"/>
    <w:rsid w:val="00837F47"/>
    <w:rsid w:val="00840522"/>
    <w:rsid w:val="00840DA9"/>
    <w:rsid w:val="00841663"/>
    <w:rsid w:val="00841B8B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190D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5D0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5812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666"/>
    <w:rsid w:val="008C57B0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0278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480D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178A4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46B7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B7FB6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114B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B69D3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294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1F0B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4C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2A88"/>
    <w:rsid w:val="00D44FD4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97F4F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0B25"/>
    <w:rsid w:val="00DF28AF"/>
    <w:rsid w:val="00DF336A"/>
    <w:rsid w:val="00DF7A7C"/>
    <w:rsid w:val="00DF7C50"/>
    <w:rsid w:val="00E00246"/>
    <w:rsid w:val="00E01755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10A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2A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3DC1"/>
    <w:rsid w:val="00E663B5"/>
    <w:rsid w:val="00E70196"/>
    <w:rsid w:val="00E70995"/>
    <w:rsid w:val="00E71B93"/>
    <w:rsid w:val="00E737F5"/>
    <w:rsid w:val="00E73AD9"/>
    <w:rsid w:val="00E748C7"/>
    <w:rsid w:val="00E74AC0"/>
    <w:rsid w:val="00E75068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BE1"/>
    <w:rsid w:val="00E9725A"/>
    <w:rsid w:val="00E97FE9"/>
    <w:rsid w:val="00EA1CC6"/>
    <w:rsid w:val="00EA1E62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6748"/>
    <w:rsid w:val="00EE738B"/>
    <w:rsid w:val="00EE7D7C"/>
    <w:rsid w:val="00EF2B55"/>
    <w:rsid w:val="00EF5295"/>
    <w:rsid w:val="00EF73D3"/>
    <w:rsid w:val="00EF79B9"/>
    <w:rsid w:val="00F01B37"/>
    <w:rsid w:val="00F047E3"/>
    <w:rsid w:val="00F061BD"/>
    <w:rsid w:val="00F06A73"/>
    <w:rsid w:val="00F1062F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1E6C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29C8"/>
    <w:rsid w:val="00F5366B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</Pages>
  <Words>1856</Words>
  <Characters>10209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16</cp:revision>
  <cp:lastPrinted>1900-12-31T16:00:00Z</cp:lastPrinted>
  <dcterms:created xsi:type="dcterms:W3CDTF">2025-06-24T12:03:00Z</dcterms:created>
  <dcterms:modified xsi:type="dcterms:W3CDTF">2025-06-24T16:21:00Z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