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BBA32" w14:textId="6F7AD6EA" w:rsidR="006656B6" w:rsidRDefault="006656B6" w:rsidP="00665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3014F2" w:rsidRPr="003014F2">
        <w:rPr>
          <w:b/>
          <w:bCs/>
          <w:i/>
          <w:iCs/>
          <w:sz w:val="24"/>
          <w:szCs w:val="24"/>
        </w:rPr>
        <w:t>R5s2505</w:t>
      </w:r>
      <w:r w:rsidR="001504C7">
        <w:rPr>
          <w:b/>
          <w:bCs/>
          <w:i/>
          <w:iCs/>
          <w:sz w:val="24"/>
          <w:szCs w:val="24"/>
        </w:rPr>
        <w:t>17</w:t>
      </w:r>
    </w:p>
    <w:p w14:paraId="1A2316BD" w14:textId="77777777" w:rsidR="006656B6" w:rsidRDefault="00000000" w:rsidP="006656B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656B6" w:rsidRPr="00BA51D9">
          <w:rPr>
            <w:b/>
            <w:noProof/>
            <w:sz w:val="24"/>
          </w:rPr>
          <w:t>Online</w:t>
        </w:r>
      </w:fldSimple>
      <w:r w:rsidR="006656B6">
        <w:rPr>
          <w:b/>
          <w:noProof/>
          <w:sz w:val="24"/>
        </w:rPr>
        <w:t xml:space="preserve">, </w:t>
      </w:r>
      <w:fldSimple w:instr=" DOCPROPERTY  Country  \* MERGEFORMAT "/>
      <w:r w:rsidR="006656B6">
        <w:rPr>
          <w:b/>
          <w:noProof/>
          <w:sz w:val="24"/>
        </w:rPr>
        <w:t xml:space="preserve">, </w:t>
      </w:r>
      <w:fldSimple w:instr=" DOCPROPERTY  StartDate  \* MERGEFORMAT ">
        <w:r w:rsidR="006656B6" w:rsidRPr="00BA51D9">
          <w:rPr>
            <w:b/>
            <w:noProof/>
            <w:sz w:val="24"/>
          </w:rPr>
          <w:t>13th Dec 2024</w:t>
        </w:r>
      </w:fldSimple>
      <w:r w:rsidR="006656B6">
        <w:rPr>
          <w:b/>
          <w:noProof/>
          <w:sz w:val="24"/>
        </w:rPr>
        <w:t xml:space="preserve"> - </w:t>
      </w:r>
      <w:fldSimple w:instr=" DOCPROPERTY  EndDate  \* MERGEFORMAT ">
        <w:r w:rsidR="006656B6"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6B6" w14:paraId="67F4F562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0CD4" w14:textId="77777777" w:rsidR="006656B6" w:rsidRDefault="006656B6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6B6" w14:paraId="50B1FFCE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69EAC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6B6" w14:paraId="7D45CE8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F5B1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62B0229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7A11F194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6DAC6F" w14:textId="77777777" w:rsidR="006656B6" w:rsidRPr="00410371" w:rsidRDefault="00000000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656B6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7CE6EF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412AD" w14:textId="427027A8" w:rsidR="006656B6" w:rsidRPr="001504C7" w:rsidRDefault="001504C7" w:rsidP="000D09DB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504C7">
              <w:rPr>
                <w:b/>
                <w:bCs/>
                <w:sz w:val="24"/>
                <w:szCs w:val="24"/>
              </w:rPr>
              <w:t>3786</w:t>
            </w:r>
          </w:p>
        </w:tc>
        <w:tc>
          <w:tcPr>
            <w:tcW w:w="709" w:type="dxa"/>
          </w:tcPr>
          <w:p w14:paraId="4C3D44FF" w14:textId="77777777" w:rsidR="006656B6" w:rsidRDefault="006656B6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D5C8" w14:textId="77777777" w:rsidR="006656B6" w:rsidRPr="00410371" w:rsidRDefault="00000000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656B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6F2501E" w14:textId="77777777" w:rsidR="006656B6" w:rsidRDefault="006656B6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6F67" w14:textId="152A96F0" w:rsidR="006656B6" w:rsidRPr="00410371" w:rsidRDefault="00000000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656B6" w:rsidRPr="00410371">
                <w:rPr>
                  <w:b/>
                  <w:noProof/>
                  <w:sz w:val="28"/>
                </w:rPr>
                <w:t>18.</w:t>
              </w:r>
              <w:r w:rsidR="003014F2">
                <w:rPr>
                  <w:b/>
                  <w:noProof/>
                  <w:sz w:val="28"/>
                </w:rPr>
                <w:t>4</w:t>
              </w:r>
              <w:r w:rsidR="006656B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6C0D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3F9A059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B149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2B83C80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5B4BF" w14:textId="77777777" w:rsidR="006656B6" w:rsidRPr="00F25D98" w:rsidRDefault="006656B6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6B6" w14:paraId="2320025B" w14:textId="77777777" w:rsidTr="000D09DB">
        <w:tc>
          <w:tcPr>
            <w:tcW w:w="9641" w:type="dxa"/>
            <w:gridSpan w:val="9"/>
          </w:tcPr>
          <w:p w14:paraId="799D505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3481" w14:textId="77777777" w:rsidR="006656B6" w:rsidRDefault="006656B6" w:rsidP="00665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6B6" w14:paraId="22DCE0D9" w14:textId="77777777" w:rsidTr="000D09DB">
        <w:tc>
          <w:tcPr>
            <w:tcW w:w="2835" w:type="dxa"/>
          </w:tcPr>
          <w:p w14:paraId="1575EB5E" w14:textId="77777777" w:rsidR="006656B6" w:rsidRDefault="006656B6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338F5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CF79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BEA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652EE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083FC3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30AB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FA18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523D7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AB456" w14:textId="77777777" w:rsidR="006656B6" w:rsidRDefault="006656B6" w:rsidP="00665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6B6" w14:paraId="15082903" w14:textId="77777777" w:rsidTr="000D09DB">
        <w:tc>
          <w:tcPr>
            <w:tcW w:w="9640" w:type="dxa"/>
            <w:gridSpan w:val="11"/>
          </w:tcPr>
          <w:p w14:paraId="45D4F001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B96" w14:paraId="133CB93A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18FA" w14:textId="77777777" w:rsidR="00FD2B96" w:rsidRDefault="00FD2B96" w:rsidP="00FD2B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1434" w14:textId="576F4182" w:rsidR="00FD2B96" w:rsidRDefault="003071BA" w:rsidP="00FD2B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Correction </w:t>
            </w:r>
            <w:r w:rsidR="001C0076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proofErr w:type="spellStart"/>
            <w:r w:rsidR="00D005E5">
              <w:rPr>
                <w:rFonts w:cs="Arial"/>
              </w:rPr>
              <w:t>RedCap</w:t>
            </w:r>
            <w:proofErr w:type="spellEnd"/>
            <w:r w:rsidR="00D005E5">
              <w:rPr>
                <w:rFonts w:cs="Arial"/>
              </w:rPr>
              <w:t xml:space="preserve"> emergency call test cases</w:t>
            </w:r>
          </w:p>
        </w:tc>
      </w:tr>
      <w:tr w:rsidR="006656B6" w14:paraId="37523EB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B9AB19A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C1805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5A0D09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93C2C6C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10B71" w14:textId="6176C7BA" w:rsidR="006656B6" w:rsidRDefault="00A115D5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6656B6" w14:paraId="1DFB9A9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256EB880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8CE35" w14:textId="5212D683" w:rsidR="006656B6" w:rsidRDefault="006656B6" w:rsidP="008E5F82">
            <w:pPr>
              <w:pStyle w:val="CRCoverPage"/>
              <w:tabs>
                <w:tab w:val="left" w:pos="2484"/>
              </w:tabs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  <w:r w:rsidR="008E5F82">
              <w:tab/>
            </w:r>
          </w:p>
        </w:tc>
      </w:tr>
      <w:tr w:rsidR="006656B6" w14:paraId="49CADF6E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865D2A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EC43B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FF7C00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6EA4A31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CFB5C" w14:textId="3B48642A" w:rsidR="006656B6" w:rsidRPr="00EA12CF" w:rsidRDefault="001504C7" w:rsidP="000D09DB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 w:rsidRPr="001504C7">
              <w:t xml:space="preserve">TEI17_Test, </w:t>
            </w:r>
            <w:proofErr w:type="spellStart"/>
            <w:r w:rsidRPr="001504C7">
              <w:t>NR_redcap_plus_ARCH-UEConTest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9B3F628" w14:textId="77777777" w:rsidR="006656B6" w:rsidRPr="00EA12CF" w:rsidRDefault="006656B6" w:rsidP="000D09DB">
            <w:pPr>
              <w:pStyle w:val="CRCoverPage"/>
              <w:spacing w:after="0"/>
              <w:ind w:right="100"/>
              <w:rPr>
                <w:noProof/>
                <w:lang w:val="en-I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70810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D3C1C" w14:textId="032EDCE5" w:rsidR="006656B6" w:rsidRDefault="00000000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656B6">
                <w:rPr>
                  <w:noProof/>
                </w:rPr>
                <w:t>2025-</w:t>
              </w:r>
              <w:r w:rsidR="007E0027">
                <w:rPr>
                  <w:noProof/>
                </w:rPr>
                <w:t>1</w:t>
              </w:r>
              <w:r w:rsidR="00A05579">
                <w:rPr>
                  <w:noProof/>
                </w:rPr>
                <w:t>2</w:t>
              </w:r>
              <w:r w:rsidR="006656B6">
                <w:rPr>
                  <w:noProof/>
                </w:rPr>
                <w:t>-</w:t>
              </w:r>
            </w:fldSimple>
            <w:r w:rsidR="00A05579">
              <w:rPr>
                <w:noProof/>
              </w:rPr>
              <w:t>0</w:t>
            </w:r>
            <w:r w:rsidR="00A344F6">
              <w:rPr>
                <w:noProof/>
              </w:rPr>
              <w:t>8</w:t>
            </w:r>
          </w:p>
        </w:tc>
      </w:tr>
      <w:tr w:rsidR="006656B6" w14:paraId="7174AF6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E8EE62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0013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B8ADA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A87F0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EDEB9C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4B1D46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796293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773BF" w14:textId="15839E93" w:rsidR="006656B6" w:rsidRDefault="003071BA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0582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1B97C" w14:textId="77777777" w:rsidR="006656B6" w:rsidRDefault="006656B6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5BF8A" w14:textId="77777777" w:rsidR="006656B6" w:rsidRDefault="00000000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656B6">
                <w:rPr>
                  <w:noProof/>
                </w:rPr>
                <w:t>Rel-18</w:t>
              </w:r>
            </w:fldSimple>
          </w:p>
        </w:tc>
      </w:tr>
      <w:tr w:rsidR="006656B6" w14:paraId="3CA2AED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EB0E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C5E4A" w14:textId="77777777" w:rsidR="006656B6" w:rsidRDefault="006656B6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A0D6E" w14:textId="77777777" w:rsidR="006656B6" w:rsidRDefault="006656B6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A218EA" w14:textId="77777777" w:rsidR="006656B6" w:rsidRPr="007C2097" w:rsidRDefault="006656B6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6B6" w14:paraId="09211249" w14:textId="77777777" w:rsidTr="000D09DB">
        <w:tc>
          <w:tcPr>
            <w:tcW w:w="1843" w:type="dxa"/>
          </w:tcPr>
          <w:p w14:paraId="481A1BD0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9CCC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71" w14:paraId="2FBA582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72BE5" w14:textId="5E16B8E9" w:rsidR="00AF3E71" w:rsidRDefault="00AF3E71" w:rsidP="00AF3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BE4ED" w14:textId="4F1EFF52" w:rsidR="00AF3E71" w:rsidRDefault="001C0076" w:rsidP="001C0076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lang w:val="en-IN" w:eastAsia="zh-CN"/>
              </w:rPr>
              <w:t xml:space="preserve">UE will initiate the RACH in the in the </w:t>
            </w:r>
            <w:proofErr w:type="spellStart"/>
            <w:r>
              <w:rPr>
                <w:rFonts w:eastAsia="SimSun" w:cs="Arial"/>
                <w:lang w:val="en-IN" w:eastAsia="zh-CN"/>
              </w:rPr>
              <w:t>postamble</w:t>
            </w:r>
            <w:proofErr w:type="spellEnd"/>
            <w:r>
              <w:rPr>
                <w:rFonts w:eastAsia="SimSun" w:cs="Arial"/>
                <w:lang w:val="en-IN" w:eastAsia="zh-CN"/>
              </w:rPr>
              <w:t xml:space="preserve"> as UL Grant is getting configured incorrectly with </w:t>
            </w:r>
            <w:r w:rsidRPr="00A05579">
              <w:rPr>
                <w:rFonts w:eastAsia="SimSun" w:cs="Arial"/>
                <w:lang w:val="en-IN" w:eastAsia="zh-CN"/>
              </w:rPr>
              <w:t>resourceAllocationType</w:t>
            </w:r>
            <w:r>
              <w:rPr>
                <w:rFonts w:eastAsia="SimSun" w:cs="Arial"/>
                <w:lang w:val="en-IN" w:eastAsia="zh-CN"/>
              </w:rPr>
              <w:t>0 with NPRB=24(not allowed for Type0)</w:t>
            </w:r>
          </w:p>
        </w:tc>
      </w:tr>
      <w:tr w:rsidR="00AF3E71" w14:paraId="24F1E69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93FB" w14:textId="77777777" w:rsidR="00AF3E71" w:rsidRDefault="00AF3E71" w:rsidP="00AF3E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C66B" w14:textId="04CB9F73" w:rsidR="00AF3E71" w:rsidRDefault="00AF3E71" w:rsidP="00AF3E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71" w14:paraId="4B01FA7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0206" w14:textId="0E99245E" w:rsidR="00AF3E71" w:rsidRDefault="00AF3E71" w:rsidP="00AF3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291D8" w14:textId="0094BD79" w:rsidR="00AF3E71" w:rsidRPr="00A05579" w:rsidRDefault="00A05579" w:rsidP="001C0076">
            <w:pPr>
              <w:pStyle w:val="CRCoverPage"/>
              <w:rPr>
                <w:rFonts w:cs="Arial"/>
                <w:lang w:val="en-IN"/>
              </w:rPr>
            </w:pPr>
            <w:r>
              <w:rPr>
                <w:rFonts w:cs="Arial"/>
              </w:rPr>
              <w:t xml:space="preserve">Configured </w:t>
            </w:r>
            <w:r w:rsidRPr="00A05579">
              <w:rPr>
                <w:rFonts w:eastAsia="SimSun" w:cs="Arial"/>
                <w:lang w:val="en-IN" w:eastAsia="zh-CN"/>
              </w:rPr>
              <w:t>resourceAllocationType</w:t>
            </w:r>
            <w:r>
              <w:rPr>
                <w:rFonts w:eastAsia="SimSun" w:cs="Arial"/>
                <w:lang w:val="en-IN" w:eastAsia="zh-CN"/>
              </w:rPr>
              <w:t>1</w:t>
            </w:r>
            <w:r>
              <w:rPr>
                <w:rFonts w:cs="Arial"/>
              </w:rPr>
              <w:t xml:space="preserve"> in </w:t>
            </w:r>
            <w:proofErr w:type="spellStart"/>
            <w:r>
              <w:rPr>
                <w:rFonts w:cs="Arial"/>
              </w:rPr>
              <w:t>postamble</w:t>
            </w:r>
            <w:proofErr w:type="spellEnd"/>
            <w:r>
              <w:rPr>
                <w:rFonts w:cs="Arial"/>
              </w:rPr>
              <w:t xml:space="preserve"> function </w:t>
            </w:r>
            <w:proofErr w:type="spellStart"/>
            <w:r w:rsidRPr="00A05579">
              <w:rPr>
                <w:rFonts w:cs="Arial"/>
                <w:lang w:val="en-IN"/>
              </w:rPr>
              <w:t>f_NR_ULGrantConfiguration_Start</w:t>
            </w:r>
            <w:proofErr w:type="spellEnd"/>
          </w:p>
        </w:tc>
      </w:tr>
      <w:tr w:rsidR="00EA12CF" w14:paraId="0CD031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74FA" w14:textId="77777777" w:rsidR="00EA12CF" w:rsidRDefault="00EA12CF" w:rsidP="00EA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16FF1" w14:textId="77777777" w:rsidR="00EA12CF" w:rsidRDefault="00EA12CF" w:rsidP="00EA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7C9F8B6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CDB75" w14:textId="6A68D1BE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CE20" w14:textId="4C90A80B" w:rsidR="00EA12CF" w:rsidRDefault="001C0076" w:rsidP="00D216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Conformant UE may fail the test case</w:t>
            </w:r>
          </w:p>
        </w:tc>
      </w:tr>
      <w:tr w:rsidR="006656B6" w14:paraId="735637FB" w14:textId="77777777" w:rsidTr="000D09DB">
        <w:tc>
          <w:tcPr>
            <w:tcW w:w="2694" w:type="dxa"/>
            <w:gridSpan w:val="2"/>
          </w:tcPr>
          <w:p w14:paraId="0FB49A5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27319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3715F0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9756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A186" w14:textId="30D151AA" w:rsidR="006656B6" w:rsidRDefault="00EC06E2" w:rsidP="00665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</w:t>
            </w:r>
            <w:r w:rsidR="002269D3">
              <w:rPr>
                <w:noProof/>
              </w:rPr>
              <w:t>3.2.NR5GC, 11.3.7.NR5GC, 11.4.x.NR5GC</w:t>
            </w:r>
          </w:p>
        </w:tc>
      </w:tr>
      <w:tr w:rsidR="006656B6" w14:paraId="473AEB5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9496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F158E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07D76BE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1AB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565A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8A854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8C5C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8A5A" w14:textId="77777777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0C4D034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2274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6DEB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AC02" w14:textId="1B799931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EA830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6FCCC" w14:textId="0264B51D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16801495" w14:textId="77777777" w:rsidTr="001C0076">
        <w:trPr>
          <w:trHeight w:val="1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036D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71729" w14:textId="4FBB98DA" w:rsidR="006656B6" w:rsidRDefault="006656B6" w:rsidP="007E00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39F7" w14:textId="01C3CDD2" w:rsidR="006656B6" w:rsidRDefault="007E0027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C954E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A7F4" w14:textId="0C77C66E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57B70F6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62E8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42C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FC92" w14:textId="6D01D7D9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03CB0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50900" w14:textId="3EDC10B4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74A5440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CA6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4934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54C6FB4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FAF37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F65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56B6" w:rsidRPr="008863B9" w14:paraId="7A885599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68C6" w14:textId="77777777" w:rsidR="006656B6" w:rsidRPr="008863B9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6FC9" w14:textId="77777777" w:rsidR="006656B6" w:rsidRPr="008863B9" w:rsidRDefault="006656B6" w:rsidP="006656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56B6" w14:paraId="392F5142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8B7C8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4E66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4320517"/>
      <w:bookmarkStart w:id="1" w:name="_Toc216087045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  <w:bookmarkEnd w:id="1"/>
    </w:p>
    <w:p w14:paraId="44240AC3" w14:textId="4984C503" w:rsidR="00EC06E2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EC06E2" w:rsidRPr="004A6BFD">
        <w:rPr>
          <w:rFonts w:ascii="Arial" w:hAnsi="Arial" w:cs="Arial"/>
          <w:iCs/>
          <w:noProof/>
        </w:rPr>
        <w:t>Table of Contents</w:t>
      </w:r>
      <w:r w:rsidR="00EC06E2">
        <w:rPr>
          <w:noProof/>
        </w:rPr>
        <w:tab/>
      </w:r>
      <w:r w:rsidR="00EC06E2">
        <w:rPr>
          <w:noProof/>
        </w:rPr>
        <w:fldChar w:fldCharType="begin"/>
      </w:r>
      <w:r w:rsidR="00EC06E2">
        <w:rPr>
          <w:noProof/>
        </w:rPr>
        <w:instrText xml:space="preserve"> PAGEREF _Toc216087045 \h </w:instrText>
      </w:r>
      <w:r w:rsidR="00EC06E2">
        <w:rPr>
          <w:noProof/>
        </w:rPr>
      </w:r>
      <w:r w:rsidR="00EC06E2">
        <w:rPr>
          <w:noProof/>
        </w:rPr>
        <w:fldChar w:fldCharType="separate"/>
      </w:r>
      <w:r w:rsidR="00EC06E2">
        <w:rPr>
          <w:noProof/>
        </w:rPr>
        <w:t>2</w:t>
      </w:r>
      <w:r w:rsidR="00EC06E2">
        <w:rPr>
          <w:noProof/>
        </w:rPr>
        <w:fldChar w:fldCharType="end"/>
      </w:r>
    </w:p>
    <w:p w14:paraId="35BDC52A" w14:textId="213F0DAC" w:rsidR="00EC06E2" w:rsidRDefault="00EC06E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A6BFD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A6BFD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_Toc216087046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C41AC6E" w14:textId="08AED3DF" w:rsidR="00EC06E2" w:rsidRDefault="00EC06E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A6BFD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A6BFD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_Toc216087047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E80DF71" w14:textId="2198F285" w:rsidR="00EC06E2" w:rsidRDefault="00EC06E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A6BFD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A6BFD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_Toc216087048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1089F9D" w14:textId="27723F02" w:rsidR="00EC06E2" w:rsidRDefault="00EC06E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A6BFD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A6BFD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_Toc216087049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42DFE7EF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94320518"/>
      <w:bookmarkStart w:id="4" w:name="_Toc216087046"/>
      <w:r w:rsidRPr="00E12CDE">
        <w:rPr>
          <w:rFonts w:cs="Arial"/>
        </w:rPr>
        <w:lastRenderedPageBreak/>
        <w:t>Overview</w:t>
      </w:r>
      <w:bookmarkEnd w:id="2"/>
      <w:bookmarkEnd w:id="3"/>
      <w:bookmarkEnd w:id="4"/>
    </w:p>
    <w:p w14:paraId="74F2A0F9" w14:textId="77777777" w:rsidR="001C0076" w:rsidRPr="00AE1F13" w:rsidRDefault="001C0076" w:rsidP="001C007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bookmarkStart w:id="5" w:name="_Toc122434488"/>
      <w:bookmarkStart w:id="6" w:name="_Toc295288959"/>
      <w:bookmarkStart w:id="7" w:name="_Toc194320519"/>
      <w:r w:rsidRPr="00AE1F13">
        <w:rPr>
          <w:rFonts w:ascii="Arial" w:hAnsi="Arial" w:cs="Arial"/>
        </w:rPr>
        <w:t xml:space="preserve">This document lists all the changes needed to correct issues in the ATS </w:t>
      </w:r>
      <w:r w:rsidRPr="00AE1F13">
        <w:rPr>
          <w:rFonts w:ascii="Arial" w:hAnsi="Arial" w:cs="Arial"/>
          <w:lang w:val="en-US"/>
        </w:rPr>
        <w:t>iwd-TTCN3-B2024-06_D25wk</w:t>
      </w:r>
      <w:r>
        <w:rPr>
          <w:rFonts w:ascii="Arial" w:hAnsi="Arial" w:cs="Arial"/>
          <w:lang w:val="en-US"/>
        </w:rPr>
        <w:t>38</w:t>
      </w:r>
      <w:r w:rsidRPr="00AE1F13">
        <w:rPr>
          <w:rFonts w:ascii="Arial" w:hAnsi="Arial" w:cs="Arial"/>
        </w:rPr>
        <w:t xml:space="preserve"> related to the title of this CR.</w:t>
      </w:r>
    </w:p>
    <w:p w14:paraId="1B167861" w14:textId="77777777" w:rsidR="001C0076" w:rsidRPr="00AE1F13" w:rsidRDefault="001C0076" w:rsidP="001C007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</w:rPr>
      </w:pPr>
      <w:r w:rsidRPr="00AE1F13">
        <w:rPr>
          <w:rFonts w:ascii="Arial" w:hAnsi="Arial" w:cs="Arial"/>
          <w:sz w:val="24"/>
          <w:lang w:eastAsia="ja-JP"/>
        </w:rPr>
        <w:t>Contact:  Kalahasti, Narendra</w:t>
      </w:r>
      <w:r w:rsidRPr="00AE1F13">
        <w:rPr>
          <w:rFonts w:ascii="Arial" w:hAnsi="Arial" w:cs="Arial"/>
          <w:sz w:val="24"/>
          <w:lang w:val="es-ES" w:eastAsia="ja-JP"/>
        </w:rPr>
        <w:br/>
      </w:r>
      <w:r w:rsidRPr="00AE1F13">
        <w:rPr>
          <w:rFonts w:ascii="Arial" w:hAnsi="Arial" w:cs="Arial"/>
          <w:sz w:val="24"/>
          <w:lang w:eastAsia="ja-JP"/>
        </w:rPr>
        <w:t>Narendra.Kalahasti@anritsu.com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8" w:name="_Toc216087047"/>
      <w:r w:rsidRPr="00E12CDE">
        <w:rPr>
          <w:rFonts w:cs="Arial"/>
        </w:rPr>
        <w:t>Corrections required</w:t>
      </w:r>
      <w:bookmarkEnd w:id="5"/>
      <w:bookmarkEnd w:id="6"/>
      <w:bookmarkEnd w:id="7"/>
      <w:bookmarkEnd w:id="8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83764882"/>
      <w:bookmarkStart w:id="10" w:name="_Toc194320520"/>
      <w:bookmarkStart w:id="11" w:name="_Toc216087048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9"/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7E61F6AC" w:rsidR="00BB6C5E" w:rsidRPr="00014975" w:rsidRDefault="00EC06E2" w:rsidP="001C0076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EC06E2">
              <w:rPr>
                <w:rFonts w:ascii="Arial" w:hAnsi="Arial" w:cs="Arial"/>
                <w:bCs/>
                <w:lang w:val="en-IN"/>
              </w:rPr>
              <w:t xml:space="preserve">function </w:t>
            </w:r>
            <w:proofErr w:type="spellStart"/>
            <w:r w:rsidRPr="00EC06E2">
              <w:rPr>
                <w:rFonts w:ascii="Arial" w:hAnsi="Arial" w:cs="Arial"/>
                <w:bCs/>
                <w:lang w:val="en-IN"/>
              </w:rPr>
              <w:t>fl_NR_</w:t>
            </w:r>
            <w:proofErr w:type="gramStart"/>
            <w:r w:rsidRPr="00EC06E2">
              <w:rPr>
                <w:rFonts w:ascii="Arial" w:hAnsi="Arial" w:cs="Arial"/>
                <w:bCs/>
                <w:lang w:val="en-IN"/>
              </w:rPr>
              <w:t>CheckRedCapUEIndicator</w:t>
            </w:r>
            <w:proofErr w:type="spellEnd"/>
            <w:r>
              <w:rPr>
                <w:rFonts w:ascii="Arial" w:hAnsi="Arial" w:cs="Arial"/>
                <w:bCs/>
                <w:lang w:val="en-IN"/>
              </w:rPr>
              <w:t>(</w:t>
            </w:r>
            <w:proofErr w:type="gramEnd"/>
            <w:r>
              <w:rPr>
                <w:rFonts w:ascii="Arial" w:hAnsi="Arial" w:cs="Arial"/>
                <w:bCs/>
                <w:lang w:val="en-IN"/>
              </w:rPr>
              <w:t>)</w:t>
            </w:r>
          </w:p>
        </w:tc>
      </w:tr>
      <w:tr w:rsidR="00BB6C5E" w:rsidRPr="003A459F" w14:paraId="573A6ACC" w14:textId="77777777" w:rsidTr="00082D71">
        <w:trPr>
          <w:trHeight w:val="68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58A18E" w14:textId="665BECC5" w:rsidR="00C91D28" w:rsidRPr="003A459F" w:rsidRDefault="00EC06E2" w:rsidP="00C72FB7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 w:rsidRPr="00EC06E2">
              <w:rPr>
                <w:rFonts w:eastAsia="SimSun" w:cs="Arial"/>
                <w:lang w:val="en-IN" w:eastAsia="zh-CN"/>
              </w:rPr>
              <w:t xml:space="preserve">Emergency call shall allow maximum flexibility for the </w:t>
            </w:r>
            <w:r>
              <w:rPr>
                <w:rFonts w:eastAsia="SimSun" w:cs="Arial"/>
                <w:lang w:val="en-IN" w:eastAsia="zh-CN"/>
              </w:rPr>
              <w:t>UE</w:t>
            </w:r>
            <w:r w:rsidRPr="00EC06E2">
              <w:rPr>
                <w:rFonts w:eastAsia="SimSun" w:cs="Arial"/>
                <w:lang w:val="en-IN" w:eastAsia="zh-CN"/>
              </w:rPr>
              <w:t xml:space="preserve"> to find all available networks and RAN5 shall not enforce capability restrictions without core spec justification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78120304" w:rsidR="00DE686E" w:rsidRPr="00082D71" w:rsidRDefault="00EC06E2" w:rsidP="00082D71">
            <w:pPr>
              <w:rPr>
                <w:rFonts w:cs="Arial"/>
              </w:rPr>
            </w:pPr>
            <w:r>
              <w:rPr>
                <w:rFonts w:ascii="Arial" w:eastAsia="SimSun" w:hAnsi="Arial" w:cs="Arial"/>
                <w:lang w:val="en-IN" w:eastAsia="zh-CN"/>
              </w:rPr>
              <w:t>Skip check of pc_supportOfRedCap_r17 during emergency call test cases. List of such test cases to be defined in Change 2.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32AE1B77" w:rsidR="00BB6C5E" w:rsidRPr="000D7399" w:rsidRDefault="00EC06E2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NR5GC_RRCSteps.</w:t>
            </w:r>
            <w:r w:rsidR="009E379F" w:rsidRPr="009E379F">
              <w:rPr>
                <w:rFonts w:ascii="Arial" w:hAnsi="Arial" w:cs="Arial"/>
                <w:lang w:val="en-IN" w:eastAsia="en-GB"/>
              </w:rPr>
              <w:t>ttcn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3D883CD8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function </w:t>
            </w:r>
            <w:proofErr w:type="spellStart"/>
            <w:r w:rsidRPr="005F635C">
              <w:rPr>
                <w:rFonts w:ascii="Arial" w:hAnsi="Arial" w:cs="Arial"/>
                <w:bCs/>
              </w:rPr>
              <w:t>fl_NR_</w:t>
            </w:r>
            <w:proofErr w:type="gramStart"/>
            <w:r w:rsidRPr="005F635C">
              <w:rPr>
                <w:rFonts w:ascii="Arial" w:hAnsi="Arial" w:cs="Arial"/>
                <w:bCs/>
              </w:rPr>
              <w:t>CheckRedCapUEIndicator</w:t>
            </w:r>
            <w:proofErr w:type="spellEnd"/>
            <w:r w:rsidRPr="005F635C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5F635C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5F635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5F635C">
              <w:rPr>
                <w:rFonts w:ascii="Arial" w:hAnsi="Arial" w:cs="Arial"/>
                <w:bCs/>
              </w:rPr>
              <w:t>p_NRCapability</w:t>
            </w:r>
            <w:proofErr w:type="spellEnd"/>
            <w:r w:rsidRPr="005F635C">
              <w:rPr>
                <w:rFonts w:ascii="Arial" w:hAnsi="Arial" w:cs="Arial"/>
                <w:bCs/>
              </w:rPr>
              <w:t>)</w:t>
            </w:r>
          </w:p>
          <w:p w14:paraId="2E9304C2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</w:t>
            </w:r>
            <w:proofErr w:type="gramStart"/>
            <w:r w:rsidRPr="005F635C">
              <w:rPr>
                <w:rFonts w:ascii="Arial" w:hAnsi="Arial" w:cs="Arial"/>
                <w:bCs/>
              </w:rPr>
              <w:t>{ /</w:t>
            </w:r>
            <w:proofErr w:type="gramEnd"/>
            <w:r w:rsidRPr="005F635C">
              <w:rPr>
                <w:rFonts w:ascii="Arial" w:hAnsi="Arial" w:cs="Arial"/>
                <w:bCs/>
              </w:rPr>
              <w:t>/ @sic R5s240258 sic@</w:t>
            </w:r>
          </w:p>
          <w:p w14:paraId="592A5B98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var </w:t>
            </w:r>
            <w:proofErr w:type="spellStart"/>
            <w:r w:rsidRPr="005F635C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5F635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5F635C">
              <w:rPr>
                <w:rFonts w:ascii="Arial" w:hAnsi="Arial" w:cs="Arial"/>
                <w:bCs/>
              </w:rPr>
              <w:t>v_Received_</w:t>
            </w:r>
            <w:proofErr w:type="gramStart"/>
            <w:r w:rsidRPr="005F635C">
              <w:rPr>
                <w:rFonts w:ascii="Arial" w:hAnsi="Arial" w:cs="Arial"/>
                <w:bCs/>
              </w:rPr>
              <w:t>NRCapabilityMsg</w:t>
            </w:r>
            <w:proofErr w:type="spellEnd"/>
            <w:r w:rsidRPr="005F635C">
              <w:rPr>
                <w:rFonts w:ascii="Arial" w:hAnsi="Arial" w:cs="Arial"/>
                <w:bCs/>
              </w:rPr>
              <w:t>;</w:t>
            </w:r>
            <w:proofErr w:type="gramEnd"/>
          </w:p>
          <w:p w14:paraId="4908BD3F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var template (omit) integer </w:t>
            </w:r>
            <w:proofErr w:type="spellStart"/>
            <w:r w:rsidRPr="005F635C">
              <w:rPr>
                <w:rFonts w:ascii="Arial" w:hAnsi="Arial" w:cs="Arial"/>
                <w:bCs/>
              </w:rPr>
              <w:t>v_UE_</w:t>
            </w:r>
            <w:proofErr w:type="gramStart"/>
            <w:r w:rsidRPr="005F635C">
              <w:rPr>
                <w:rFonts w:ascii="Arial" w:hAnsi="Arial" w:cs="Arial"/>
                <w:bCs/>
              </w:rPr>
              <w:t>Release</w:t>
            </w:r>
            <w:proofErr w:type="spellEnd"/>
            <w:r w:rsidRPr="005F635C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5F635C">
              <w:rPr>
                <w:rFonts w:ascii="Arial" w:hAnsi="Arial" w:cs="Arial"/>
                <w:bCs/>
              </w:rPr>
              <w:t>= omit;</w:t>
            </w:r>
          </w:p>
          <w:p w14:paraId="6F50EA5B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E3BA869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</w:t>
            </w:r>
            <w:proofErr w:type="spellStart"/>
            <w:r w:rsidRPr="005F635C">
              <w:rPr>
                <w:rFonts w:ascii="Arial" w:hAnsi="Arial" w:cs="Arial"/>
                <w:bCs/>
              </w:rPr>
              <w:t>v_Received_</w:t>
            </w:r>
            <w:proofErr w:type="gramStart"/>
            <w:r w:rsidRPr="005F635C">
              <w:rPr>
                <w:rFonts w:ascii="Arial" w:hAnsi="Arial" w:cs="Arial"/>
                <w:bCs/>
              </w:rPr>
              <w:t>NRCapabilityMsg</w:t>
            </w:r>
            <w:proofErr w:type="spellEnd"/>
            <w:r w:rsidRPr="005F635C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5F635C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5F635C">
              <w:rPr>
                <w:rFonts w:ascii="Arial" w:hAnsi="Arial" w:cs="Arial"/>
                <w:bCs/>
              </w:rPr>
              <w:t>p_NRCapability</w:t>
            </w:r>
            <w:proofErr w:type="spellEnd"/>
            <w:r w:rsidRPr="005F635C">
              <w:rPr>
                <w:rFonts w:ascii="Arial" w:hAnsi="Arial" w:cs="Arial"/>
                <w:bCs/>
              </w:rPr>
              <w:t>;</w:t>
            </w:r>
          </w:p>
          <w:p w14:paraId="21B887A8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F3904C2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if (pc_supportOfRedCap_r17) </w:t>
            </w:r>
            <w:proofErr w:type="gramStart"/>
            <w:r w:rsidRPr="005F635C">
              <w:rPr>
                <w:rFonts w:ascii="Arial" w:hAnsi="Arial" w:cs="Arial"/>
                <w:bCs/>
              </w:rPr>
              <w:t>{ /</w:t>
            </w:r>
            <w:proofErr w:type="gramEnd"/>
            <w:r w:rsidRPr="005F635C">
              <w:rPr>
                <w:rFonts w:ascii="Arial" w:hAnsi="Arial" w:cs="Arial"/>
                <w:bCs/>
              </w:rPr>
              <w:t xml:space="preserve">/ Checks done in case support of </w:t>
            </w:r>
            <w:proofErr w:type="spellStart"/>
            <w:r w:rsidRPr="005F635C">
              <w:rPr>
                <w:rFonts w:ascii="Arial" w:hAnsi="Arial" w:cs="Arial"/>
                <w:bCs/>
              </w:rPr>
              <w:t>RedCap</w:t>
            </w:r>
            <w:proofErr w:type="spellEnd"/>
            <w:r w:rsidRPr="005F635C">
              <w:rPr>
                <w:rFonts w:ascii="Arial" w:hAnsi="Arial" w:cs="Arial"/>
                <w:bCs/>
              </w:rPr>
              <w:t xml:space="preserve"> PICS is set</w:t>
            </w:r>
          </w:p>
          <w:p w14:paraId="09786052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if (</w:t>
            </w:r>
            <w:proofErr w:type="spellStart"/>
            <w:r w:rsidRPr="005F635C">
              <w:rPr>
                <w:rFonts w:ascii="Arial" w:hAnsi="Arial" w:cs="Arial"/>
                <w:bCs/>
              </w:rPr>
              <w:t>isvalue</w:t>
            </w:r>
            <w:proofErr w:type="spellEnd"/>
            <w:r w:rsidRPr="005F635C">
              <w:rPr>
                <w:rFonts w:ascii="Arial" w:hAnsi="Arial" w:cs="Arial"/>
                <w:bCs/>
              </w:rPr>
              <w:t>(</w:t>
            </w:r>
            <w:proofErr w:type="spellStart"/>
            <w:r w:rsidRPr="005F635C">
              <w:rPr>
                <w:rFonts w:ascii="Arial" w:hAnsi="Arial" w:cs="Arial"/>
                <w:bCs/>
              </w:rPr>
              <w:t>v_Received_NRCapabilityMsg.accessStratumRelease</w:t>
            </w:r>
            <w:proofErr w:type="spellEnd"/>
            <w:r w:rsidRPr="005F635C">
              <w:rPr>
                <w:rFonts w:ascii="Arial" w:hAnsi="Arial" w:cs="Arial"/>
                <w:bCs/>
              </w:rPr>
              <w:t>)) {</w:t>
            </w:r>
          </w:p>
          <w:p w14:paraId="6A13D518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    </w:t>
            </w:r>
            <w:proofErr w:type="spellStart"/>
            <w:r w:rsidRPr="005F635C">
              <w:rPr>
                <w:rFonts w:ascii="Arial" w:hAnsi="Arial" w:cs="Arial"/>
                <w:bCs/>
              </w:rPr>
              <w:t>v_UE_</w:t>
            </w:r>
            <w:proofErr w:type="gramStart"/>
            <w:r w:rsidRPr="005F635C">
              <w:rPr>
                <w:rFonts w:ascii="Arial" w:hAnsi="Arial" w:cs="Arial"/>
                <w:bCs/>
              </w:rPr>
              <w:t>Release</w:t>
            </w:r>
            <w:proofErr w:type="spellEnd"/>
            <w:r w:rsidRPr="005F635C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5F635C">
              <w:rPr>
                <w:rFonts w:ascii="Arial" w:hAnsi="Arial" w:cs="Arial"/>
                <w:bCs/>
              </w:rPr>
              <w:t>= f_NR_ConvertAccessStratumReleaseToInteger(v_Received_NRCapabilityMsg.accessStratumRelease); // Check the UE release</w:t>
            </w:r>
          </w:p>
          <w:p w14:paraId="15E2F979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}</w:t>
            </w:r>
          </w:p>
          <w:p w14:paraId="3F89652F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if (</w:t>
            </w:r>
            <w:proofErr w:type="spellStart"/>
            <w:r w:rsidRPr="005F635C">
              <w:rPr>
                <w:rFonts w:ascii="Arial" w:hAnsi="Arial" w:cs="Arial"/>
                <w:bCs/>
              </w:rPr>
              <w:t>valueof</w:t>
            </w:r>
            <w:proofErr w:type="spellEnd"/>
            <w:r w:rsidRPr="005F635C">
              <w:rPr>
                <w:rFonts w:ascii="Arial" w:hAnsi="Arial" w:cs="Arial"/>
                <w:bCs/>
              </w:rPr>
              <w:t>(</w:t>
            </w:r>
            <w:proofErr w:type="spellStart"/>
            <w:r w:rsidRPr="005F635C">
              <w:rPr>
                <w:rFonts w:ascii="Arial" w:hAnsi="Arial" w:cs="Arial"/>
                <w:bCs/>
              </w:rPr>
              <w:t>v_UE_Release</w:t>
            </w:r>
            <w:proofErr w:type="spellEnd"/>
            <w:r w:rsidRPr="005F635C">
              <w:rPr>
                <w:rFonts w:ascii="Arial" w:hAnsi="Arial" w:cs="Arial"/>
                <w:bCs/>
              </w:rPr>
              <w:t xml:space="preserve">) &lt; </w:t>
            </w:r>
            <w:proofErr w:type="gramStart"/>
            <w:r w:rsidRPr="005F635C">
              <w:rPr>
                <w:rFonts w:ascii="Arial" w:hAnsi="Arial" w:cs="Arial"/>
                <w:bCs/>
              </w:rPr>
              <w:t>17 )</w:t>
            </w:r>
            <w:proofErr w:type="gramEnd"/>
            <w:r w:rsidRPr="005F635C">
              <w:rPr>
                <w:rFonts w:ascii="Arial" w:hAnsi="Arial" w:cs="Arial"/>
                <w:bCs/>
              </w:rPr>
              <w:t xml:space="preserve"> //</w:t>
            </w:r>
            <w:proofErr w:type="spellStart"/>
            <w:r w:rsidRPr="005F635C">
              <w:rPr>
                <w:rFonts w:ascii="Arial" w:hAnsi="Arial" w:cs="Arial"/>
                <w:bCs/>
              </w:rPr>
              <w:t>valueof</w:t>
            </w:r>
            <w:proofErr w:type="spellEnd"/>
            <w:r w:rsidRPr="005F635C">
              <w:rPr>
                <w:rFonts w:ascii="Arial" w:hAnsi="Arial" w:cs="Arial"/>
                <w:bCs/>
              </w:rPr>
              <w:t xml:space="preserve"> is OK as it is checked in </w:t>
            </w:r>
            <w:proofErr w:type="spellStart"/>
            <w:r w:rsidRPr="005F635C">
              <w:rPr>
                <w:rFonts w:ascii="Arial" w:hAnsi="Arial" w:cs="Arial"/>
                <w:bCs/>
              </w:rPr>
              <w:t>v_Received_NRCapabilityMsg.accessStratumRelease</w:t>
            </w:r>
            <w:proofErr w:type="spellEnd"/>
          </w:p>
          <w:p w14:paraId="14FB87D4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{</w:t>
            </w:r>
          </w:p>
          <w:p w14:paraId="10969BFF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   </w:t>
            </w:r>
            <w:proofErr w:type="spellStart"/>
            <w:r w:rsidRPr="005F635C">
              <w:rPr>
                <w:rFonts w:ascii="Arial" w:hAnsi="Arial" w:cs="Arial"/>
                <w:bCs/>
              </w:rPr>
              <w:t>f_</w:t>
            </w:r>
            <w:proofErr w:type="gramStart"/>
            <w:r w:rsidRPr="005F635C">
              <w:rPr>
                <w:rFonts w:ascii="Arial" w:hAnsi="Arial" w:cs="Arial"/>
                <w:bCs/>
              </w:rPr>
              <w:t>SetVerdictInconc</w:t>
            </w:r>
            <w:proofErr w:type="spellEnd"/>
            <w:r w:rsidRPr="005F635C">
              <w:rPr>
                <w:rFonts w:ascii="Arial" w:hAnsi="Arial" w:cs="Arial"/>
                <w:bCs/>
              </w:rPr>
              <w:t>(</w:t>
            </w:r>
            <w:proofErr w:type="gramEnd"/>
            <w:r w:rsidRPr="005F635C">
              <w:rPr>
                <w:rFonts w:ascii="Arial" w:hAnsi="Arial" w:cs="Arial"/>
                <w:bCs/>
              </w:rPr>
              <w:t>__FILE__, __LINE__, "UE did not report rel-17 or higher with pc_supportOfRedCap_r17 enabled");</w:t>
            </w:r>
          </w:p>
          <w:p w14:paraId="7CEB4027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}</w:t>
            </w:r>
          </w:p>
          <w:p w14:paraId="6809130C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</w:t>
            </w:r>
            <w:r w:rsidRPr="00212FC5">
              <w:rPr>
                <w:rFonts w:ascii="Arial" w:hAnsi="Arial" w:cs="Arial"/>
                <w:bCs/>
                <w:highlight w:val="yellow"/>
              </w:rPr>
              <w:t>else</w:t>
            </w:r>
          </w:p>
          <w:p w14:paraId="3F2CAF5E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{</w:t>
            </w:r>
          </w:p>
          <w:p w14:paraId="3050743A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   if (not (ispresent(v_Received_</w:t>
            </w:r>
            <w:proofErr w:type="gramStart"/>
            <w:r w:rsidRPr="005F635C">
              <w:rPr>
                <w:rFonts w:ascii="Arial" w:hAnsi="Arial" w:cs="Arial"/>
                <w:bCs/>
              </w:rPr>
              <w:t>NRCapabilityMsg.nonCriticalExtension.nonCriticalExtension.nonCriticalExtension</w:t>
            </w:r>
            <w:proofErr w:type="gramEnd"/>
            <w:r w:rsidRPr="005F635C">
              <w:rPr>
                <w:rFonts w:ascii="Arial" w:hAnsi="Arial" w:cs="Arial"/>
                <w:bCs/>
              </w:rPr>
              <w:t>.nonCriticalExtension.nonCriticalExtension.nonCriticalExtension.nonCriticalExtension.nonCriticalExtension.nonCriticalExtension.nonCriticalExtension.redCapParameters_r17.supportOfRedCap_r17)))</w:t>
            </w:r>
          </w:p>
          <w:p w14:paraId="1987AF10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   {</w:t>
            </w:r>
          </w:p>
          <w:p w14:paraId="0553B210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      </w:t>
            </w:r>
            <w:proofErr w:type="spellStart"/>
            <w:r w:rsidRPr="005F635C">
              <w:rPr>
                <w:rFonts w:ascii="Arial" w:hAnsi="Arial" w:cs="Arial"/>
                <w:bCs/>
              </w:rPr>
              <w:t>f_</w:t>
            </w:r>
            <w:proofErr w:type="gramStart"/>
            <w:r w:rsidRPr="005F635C">
              <w:rPr>
                <w:rFonts w:ascii="Arial" w:hAnsi="Arial" w:cs="Arial"/>
                <w:bCs/>
              </w:rPr>
              <w:t>SetVerdictInconc</w:t>
            </w:r>
            <w:proofErr w:type="spellEnd"/>
            <w:r w:rsidRPr="005F635C">
              <w:rPr>
                <w:rFonts w:ascii="Arial" w:hAnsi="Arial" w:cs="Arial"/>
                <w:bCs/>
              </w:rPr>
              <w:t>(</w:t>
            </w:r>
            <w:proofErr w:type="gramEnd"/>
            <w:r w:rsidRPr="005F635C">
              <w:rPr>
                <w:rFonts w:ascii="Arial" w:hAnsi="Arial" w:cs="Arial"/>
                <w:bCs/>
              </w:rPr>
              <w:t>__FILE__, __LINE__, "pc_supportOfRedCap_r17 is set but UE did not signal capability for supportOfRedCap_r17");</w:t>
            </w:r>
          </w:p>
          <w:p w14:paraId="76E2BA98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   }</w:t>
            </w:r>
          </w:p>
          <w:p w14:paraId="731D4E8E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}</w:t>
            </w:r>
          </w:p>
          <w:p w14:paraId="465B88CF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}</w:t>
            </w:r>
          </w:p>
          <w:p w14:paraId="104484C7" w14:textId="409C4457" w:rsidR="00BB6C5E" w:rsidRPr="00AE1F13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}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60A40079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12FC5">
              <w:rPr>
                <w:rFonts w:ascii="Arial" w:hAnsi="Arial" w:cs="Arial"/>
                <w:bCs/>
              </w:rPr>
              <w:t xml:space="preserve">   function </w:t>
            </w:r>
            <w:proofErr w:type="spellStart"/>
            <w:r w:rsidRPr="00212FC5">
              <w:rPr>
                <w:rFonts w:ascii="Arial" w:hAnsi="Arial" w:cs="Arial"/>
                <w:bCs/>
              </w:rPr>
              <w:t>fl_NR_</w:t>
            </w:r>
            <w:proofErr w:type="gramStart"/>
            <w:r w:rsidRPr="00212FC5">
              <w:rPr>
                <w:rFonts w:ascii="Arial" w:hAnsi="Arial" w:cs="Arial"/>
                <w:bCs/>
              </w:rPr>
              <w:t>CheckRedCapUEIndicator</w:t>
            </w:r>
            <w:proofErr w:type="spellEnd"/>
            <w:r w:rsidRPr="00212FC5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212FC5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212FC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212FC5">
              <w:rPr>
                <w:rFonts w:ascii="Arial" w:hAnsi="Arial" w:cs="Arial"/>
                <w:bCs/>
              </w:rPr>
              <w:t>p_NRCapability</w:t>
            </w:r>
            <w:proofErr w:type="spellEnd"/>
            <w:r w:rsidRPr="00212FC5">
              <w:rPr>
                <w:rFonts w:ascii="Arial" w:hAnsi="Arial" w:cs="Arial"/>
                <w:bCs/>
              </w:rPr>
              <w:t>)</w:t>
            </w:r>
          </w:p>
          <w:p w14:paraId="0EB31A5F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12FC5">
              <w:rPr>
                <w:rFonts w:ascii="Arial" w:hAnsi="Arial" w:cs="Arial"/>
                <w:bCs/>
              </w:rPr>
              <w:t xml:space="preserve">   </w:t>
            </w:r>
            <w:proofErr w:type="gramStart"/>
            <w:r w:rsidRPr="00212FC5">
              <w:rPr>
                <w:rFonts w:ascii="Arial" w:hAnsi="Arial" w:cs="Arial"/>
                <w:bCs/>
              </w:rPr>
              <w:t>{ /</w:t>
            </w:r>
            <w:proofErr w:type="gramEnd"/>
            <w:r w:rsidRPr="00212FC5">
              <w:rPr>
                <w:rFonts w:ascii="Arial" w:hAnsi="Arial" w:cs="Arial"/>
                <w:bCs/>
              </w:rPr>
              <w:t>/ @sic R5s240258 sic@</w:t>
            </w:r>
          </w:p>
          <w:p w14:paraId="08075E05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12FC5">
              <w:rPr>
                <w:rFonts w:ascii="Arial" w:hAnsi="Arial" w:cs="Arial"/>
                <w:bCs/>
              </w:rPr>
              <w:t xml:space="preserve">     var </w:t>
            </w:r>
            <w:proofErr w:type="spellStart"/>
            <w:r w:rsidRPr="00212FC5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212FC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212FC5">
              <w:rPr>
                <w:rFonts w:ascii="Arial" w:hAnsi="Arial" w:cs="Arial"/>
                <w:bCs/>
              </w:rPr>
              <w:t>v_Received_</w:t>
            </w:r>
            <w:proofErr w:type="gramStart"/>
            <w:r w:rsidRPr="00212FC5">
              <w:rPr>
                <w:rFonts w:ascii="Arial" w:hAnsi="Arial" w:cs="Arial"/>
                <w:bCs/>
              </w:rPr>
              <w:t>NRCapabilityMsg</w:t>
            </w:r>
            <w:proofErr w:type="spellEnd"/>
            <w:r w:rsidRPr="00212FC5">
              <w:rPr>
                <w:rFonts w:ascii="Arial" w:hAnsi="Arial" w:cs="Arial"/>
                <w:bCs/>
              </w:rPr>
              <w:t>;</w:t>
            </w:r>
            <w:proofErr w:type="gramEnd"/>
          </w:p>
          <w:p w14:paraId="1DAE9F70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12FC5">
              <w:rPr>
                <w:rFonts w:ascii="Arial" w:hAnsi="Arial" w:cs="Arial"/>
                <w:bCs/>
              </w:rPr>
              <w:t xml:space="preserve">     var template (omit) integer </w:t>
            </w:r>
            <w:proofErr w:type="spellStart"/>
            <w:r w:rsidRPr="00212FC5">
              <w:rPr>
                <w:rFonts w:ascii="Arial" w:hAnsi="Arial" w:cs="Arial"/>
                <w:bCs/>
              </w:rPr>
              <w:t>v_UE_</w:t>
            </w:r>
            <w:proofErr w:type="gramStart"/>
            <w:r w:rsidRPr="00212FC5">
              <w:rPr>
                <w:rFonts w:ascii="Arial" w:hAnsi="Arial" w:cs="Arial"/>
                <w:bCs/>
              </w:rPr>
              <w:t>Release</w:t>
            </w:r>
            <w:proofErr w:type="spellEnd"/>
            <w:r w:rsidRPr="00212FC5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212FC5">
              <w:rPr>
                <w:rFonts w:ascii="Arial" w:hAnsi="Arial" w:cs="Arial"/>
                <w:bCs/>
              </w:rPr>
              <w:t>= omit;</w:t>
            </w:r>
          </w:p>
          <w:p w14:paraId="4F275950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39A32CC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12FC5">
              <w:rPr>
                <w:rFonts w:ascii="Arial" w:hAnsi="Arial" w:cs="Arial"/>
                <w:bCs/>
              </w:rPr>
              <w:t xml:space="preserve">     </w:t>
            </w:r>
            <w:proofErr w:type="spellStart"/>
            <w:r w:rsidRPr="00212FC5">
              <w:rPr>
                <w:rFonts w:ascii="Arial" w:hAnsi="Arial" w:cs="Arial"/>
                <w:bCs/>
              </w:rPr>
              <w:t>v_Received_</w:t>
            </w:r>
            <w:proofErr w:type="gramStart"/>
            <w:r w:rsidRPr="00212FC5">
              <w:rPr>
                <w:rFonts w:ascii="Arial" w:hAnsi="Arial" w:cs="Arial"/>
                <w:bCs/>
              </w:rPr>
              <w:t>NRCapabilityMsg</w:t>
            </w:r>
            <w:proofErr w:type="spellEnd"/>
            <w:r w:rsidRPr="00212FC5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212FC5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212FC5">
              <w:rPr>
                <w:rFonts w:ascii="Arial" w:hAnsi="Arial" w:cs="Arial"/>
                <w:bCs/>
              </w:rPr>
              <w:t>p_NRCapability</w:t>
            </w:r>
            <w:proofErr w:type="spellEnd"/>
            <w:r w:rsidRPr="00212FC5">
              <w:rPr>
                <w:rFonts w:ascii="Arial" w:hAnsi="Arial" w:cs="Arial"/>
                <w:bCs/>
              </w:rPr>
              <w:t>;</w:t>
            </w:r>
          </w:p>
          <w:p w14:paraId="3D9B82B1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1F19E30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12FC5">
              <w:rPr>
                <w:rFonts w:ascii="Arial" w:hAnsi="Arial" w:cs="Arial"/>
                <w:bCs/>
              </w:rPr>
              <w:t xml:space="preserve">      if (pc_supportOfRedCap_r17) </w:t>
            </w:r>
            <w:proofErr w:type="gramStart"/>
            <w:r w:rsidRPr="00212FC5">
              <w:rPr>
                <w:rFonts w:ascii="Arial" w:hAnsi="Arial" w:cs="Arial"/>
                <w:bCs/>
              </w:rPr>
              <w:t>{ /</w:t>
            </w:r>
            <w:proofErr w:type="gramEnd"/>
            <w:r w:rsidRPr="00212FC5">
              <w:rPr>
                <w:rFonts w:ascii="Arial" w:hAnsi="Arial" w:cs="Arial"/>
                <w:bCs/>
              </w:rPr>
              <w:t xml:space="preserve">/ Checks done in case support of </w:t>
            </w:r>
            <w:proofErr w:type="spellStart"/>
            <w:r w:rsidRPr="00212FC5">
              <w:rPr>
                <w:rFonts w:ascii="Arial" w:hAnsi="Arial" w:cs="Arial"/>
                <w:bCs/>
              </w:rPr>
              <w:t>RedCap</w:t>
            </w:r>
            <w:proofErr w:type="spellEnd"/>
            <w:r w:rsidRPr="00212FC5">
              <w:rPr>
                <w:rFonts w:ascii="Arial" w:hAnsi="Arial" w:cs="Arial"/>
                <w:bCs/>
              </w:rPr>
              <w:t xml:space="preserve"> PICS is set</w:t>
            </w:r>
          </w:p>
          <w:p w14:paraId="7D4E61C3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12FC5">
              <w:rPr>
                <w:rFonts w:ascii="Arial" w:hAnsi="Arial" w:cs="Arial"/>
                <w:bCs/>
              </w:rPr>
              <w:t xml:space="preserve">          if (</w:t>
            </w:r>
            <w:proofErr w:type="spellStart"/>
            <w:r w:rsidRPr="00212FC5">
              <w:rPr>
                <w:rFonts w:ascii="Arial" w:hAnsi="Arial" w:cs="Arial"/>
                <w:bCs/>
              </w:rPr>
              <w:t>isvalue</w:t>
            </w:r>
            <w:proofErr w:type="spellEnd"/>
            <w:r w:rsidRPr="00212FC5">
              <w:rPr>
                <w:rFonts w:ascii="Arial" w:hAnsi="Arial" w:cs="Arial"/>
                <w:bCs/>
              </w:rPr>
              <w:t>(</w:t>
            </w:r>
            <w:proofErr w:type="spellStart"/>
            <w:r w:rsidRPr="00212FC5">
              <w:rPr>
                <w:rFonts w:ascii="Arial" w:hAnsi="Arial" w:cs="Arial"/>
                <w:bCs/>
              </w:rPr>
              <w:t>v_Received_NRCapabilityMsg.accessStratumRelease</w:t>
            </w:r>
            <w:proofErr w:type="spellEnd"/>
            <w:r w:rsidRPr="00212FC5">
              <w:rPr>
                <w:rFonts w:ascii="Arial" w:hAnsi="Arial" w:cs="Arial"/>
                <w:bCs/>
              </w:rPr>
              <w:t>)) {</w:t>
            </w:r>
          </w:p>
          <w:p w14:paraId="43097D3C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12FC5">
              <w:rPr>
                <w:rFonts w:ascii="Arial" w:hAnsi="Arial" w:cs="Arial"/>
                <w:bCs/>
              </w:rPr>
              <w:t xml:space="preserve">              </w:t>
            </w:r>
            <w:proofErr w:type="spellStart"/>
            <w:r w:rsidRPr="00212FC5">
              <w:rPr>
                <w:rFonts w:ascii="Arial" w:hAnsi="Arial" w:cs="Arial"/>
                <w:bCs/>
              </w:rPr>
              <w:t>v_UE_</w:t>
            </w:r>
            <w:proofErr w:type="gramStart"/>
            <w:r w:rsidRPr="00212FC5">
              <w:rPr>
                <w:rFonts w:ascii="Arial" w:hAnsi="Arial" w:cs="Arial"/>
                <w:bCs/>
              </w:rPr>
              <w:t>Release</w:t>
            </w:r>
            <w:proofErr w:type="spellEnd"/>
            <w:r w:rsidRPr="00212FC5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212FC5">
              <w:rPr>
                <w:rFonts w:ascii="Arial" w:hAnsi="Arial" w:cs="Arial"/>
                <w:bCs/>
              </w:rPr>
              <w:t>= f_NR_ConvertAccessStratumReleaseToInteger(v_Received_NRCapabilityMsg.accessStratumRelease); // Check the UE release</w:t>
            </w:r>
          </w:p>
          <w:p w14:paraId="5E164953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12FC5">
              <w:rPr>
                <w:rFonts w:ascii="Arial" w:hAnsi="Arial" w:cs="Arial"/>
                <w:bCs/>
              </w:rPr>
              <w:t xml:space="preserve">          }</w:t>
            </w:r>
          </w:p>
          <w:p w14:paraId="1807EFE3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12FC5">
              <w:rPr>
                <w:rFonts w:ascii="Arial" w:hAnsi="Arial" w:cs="Arial"/>
                <w:bCs/>
              </w:rPr>
              <w:t xml:space="preserve">          if (</w:t>
            </w:r>
            <w:proofErr w:type="spellStart"/>
            <w:r w:rsidRPr="00212FC5">
              <w:rPr>
                <w:rFonts w:ascii="Arial" w:hAnsi="Arial" w:cs="Arial"/>
                <w:bCs/>
              </w:rPr>
              <w:t>valueof</w:t>
            </w:r>
            <w:proofErr w:type="spellEnd"/>
            <w:r w:rsidRPr="00212FC5">
              <w:rPr>
                <w:rFonts w:ascii="Arial" w:hAnsi="Arial" w:cs="Arial"/>
                <w:bCs/>
              </w:rPr>
              <w:t>(</w:t>
            </w:r>
            <w:proofErr w:type="spellStart"/>
            <w:r w:rsidRPr="00212FC5">
              <w:rPr>
                <w:rFonts w:ascii="Arial" w:hAnsi="Arial" w:cs="Arial"/>
                <w:bCs/>
              </w:rPr>
              <w:t>v_UE_Release</w:t>
            </w:r>
            <w:proofErr w:type="spellEnd"/>
            <w:r w:rsidRPr="00212FC5">
              <w:rPr>
                <w:rFonts w:ascii="Arial" w:hAnsi="Arial" w:cs="Arial"/>
                <w:bCs/>
              </w:rPr>
              <w:t xml:space="preserve">) &lt; </w:t>
            </w:r>
            <w:proofErr w:type="gramStart"/>
            <w:r w:rsidRPr="00212FC5">
              <w:rPr>
                <w:rFonts w:ascii="Arial" w:hAnsi="Arial" w:cs="Arial"/>
                <w:bCs/>
              </w:rPr>
              <w:t>17 )</w:t>
            </w:r>
            <w:proofErr w:type="gramEnd"/>
            <w:r w:rsidRPr="00212FC5">
              <w:rPr>
                <w:rFonts w:ascii="Arial" w:hAnsi="Arial" w:cs="Arial"/>
                <w:bCs/>
              </w:rPr>
              <w:t xml:space="preserve"> //</w:t>
            </w:r>
            <w:proofErr w:type="spellStart"/>
            <w:r w:rsidRPr="00212FC5">
              <w:rPr>
                <w:rFonts w:ascii="Arial" w:hAnsi="Arial" w:cs="Arial"/>
                <w:bCs/>
              </w:rPr>
              <w:t>valueof</w:t>
            </w:r>
            <w:proofErr w:type="spellEnd"/>
            <w:r w:rsidRPr="00212FC5">
              <w:rPr>
                <w:rFonts w:ascii="Arial" w:hAnsi="Arial" w:cs="Arial"/>
                <w:bCs/>
              </w:rPr>
              <w:t xml:space="preserve"> is OK as it is checked in </w:t>
            </w:r>
            <w:proofErr w:type="spellStart"/>
            <w:r w:rsidRPr="00212FC5">
              <w:rPr>
                <w:rFonts w:ascii="Arial" w:hAnsi="Arial" w:cs="Arial"/>
                <w:bCs/>
              </w:rPr>
              <w:t>v_Received_NRCapabilityMsg.accessStratumRelease</w:t>
            </w:r>
            <w:proofErr w:type="spellEnd"/>
          </w:p>
          <w:p w14:paraId="038A9F2D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12FC5">
              <w:rPr>
                <w:rFonts w:ascii="Arial" w:hAnsi="Arial" w:cs="Arial"/>
                <w:bCs/>
              </w:rPr>
              <w:t xml:space="preserve">          {</w:t>
            </w:r>
          </w:p>
          <w:p w14:paraId="78092E4D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12FC5">
              <w:rPr>
                <w:rFonts w:ascii="Arial" w:hAnsi="Arial" w:cs="Arial"/>
                <w:bCs/>
              </w:rPr>
              <w:t xml:space="preserve">             </w:t>
            </w:r>
            <w:proofErr w:type="spellStart"/>
            <w:r w:rsidRPr="00212FC5">
              <w:rPr>
                <w:rFonts w:ascii="Arial" w:hAnsi="Arial" w:cs="Arial"/>
                <w:bCs/>
              </w:rPr>
              <w:t>f_</w:t>
            </w:r>
            <w:proofErr w:type="gramStart"/>
            <w:r w:rsidRPr="00212FC5">
              <w:rPr>
                <w:rFonts w:ascii="Arial" w:hAnsi="Arial" w:cs="Arial"/>
                <w:bCs/>
              </w:rPr>
              <w:t>SetVerdictInconc</w:t>
            </w:r>
            <w:proofErr w:type="spellEnd"/>
            <w:r w:rsidRPr="00212FC5">
              <w:rPr>
                <w:rFonts w:ascii="Arial" w:hAnsi="Arial" w:cs="Arial"/>
                <w:bCs/>
              </w:rPr>
              <w:t>(</w:t>
            </w:r>
            <w:proofErr w:type="gramEnd"/>
            <w:r w:rsidRPr="00212FC5">
              <w:rPr>
                <w:rFonts w:ascii="Arial" w:hAnsi="Arial" w:cs="Arial"/>
                <w:bCs/>
              </w:rPr>
              <w:t>__FILE__, __LINE__, "UE did not report rel-17 or higher with pc_supportOfRedCap_r17 enabled");</w:t>
            </w:r>
          </w:p>
          <w:p w14:paraId="13423F94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12FC5">
              <w:rPr>
                <w:rFonts w:ascii="Arial" w:hAnsi="Arial" w:cs="Arial"/>
                <w:bCs/>
              </w:rPr>
              <w:t xml:space="preserve">          }</w:t>
            </w:r>
          </w:p>
          <w:p w14:paraId="6F8DD120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12FC5">
              <w:rPr>
                <w:rFonts w:ascii="Arial" w:hAnsi="Arial" w:cs="Arial"/>
                <w:bCs/>
              </w:rPr>
              <w:t xml:space="preserve">          </w:t>
            </w:r>
            <w:r w:rsidRPr="00212FC5">
              <w:rPr>
                <w:rFonts w:ascii="Arial" w:hAnsi="Arial" w:cs="Arial"/>
                <w:bCs/>
                <w:highlight w:val="yellow"/>
              </w:rPr>
              <w:t xml:space="preserve">else if (not </w:t>
            </w:r>
            <w:proofErr w:type="spellStart"/>
            <w:r w:rsidRPr="00212FC5">
              <w:rPr>
                <w:rFonts w:ascii="Arial" w:hAnsi="Arial" w:cs="Arial"/>
                <w:bCs/>
                <w:highlight w:val="yellow"/>
              </w:rPr>
              <w:t>f_GetTestcaseAttrib_EmergencyCall</w:t>
            </w:r>
            <w:proofErr w:type="spellEnd"/>
            <w:r w:rsidRPr="00212FC5">
              <w:rPr>
                <w:rFonts w:ascii="Arial" w:hAnsi="Arial" w:cs="Arial"/>
                <w:bCs/>
                <w:highlight w:val="yellow"/>
              </w:rPr>
              <w:t>(</w:t>
            </w:r>
            <w:proofErr w:type="spellStart"/>
            <w:proofErr w:type="gramStart"/>
            <w:r w:rsidRPr="00212FC5">
              <w:rPr>
                <w:rFonts w:ascii="Arial" w:hAnsi="Arial" w:cs="Arial"/>
                <w:bCs/>
                <w:highlight w:val="yellow"/>
              </w:rPr>
              <w:t>testcasename</w:t>
            </w:r>
            <w:proofErr w:type="spellEnd"/>
            <w:r w:rsidRPr="00212FC5">
              <w:rPr>
                <w:rFonts w:ascii="Arial" w:hAnsi="Arial" w:cs="Arial"/>
                <w:bCs/>
                <w:highlight w:val="yellow"/>
              </w:rPr>
              <w:t>(</w:t>
            </w:r>
            <w:proofErr w:type="gramEnd"/>
            <w:r w:rsidRPr="00212FC5">
              <w:rPr>
                <w:rFonts w:ascii="Arial" w:hAnsi="Arial" w:cs="Arial"/>
                <w:bCs/>
                <w:highlight w:val="yellow"/>
              </w:rPr>
              <w:t xml:space="preserve">))) // relax </w:t>
            </w:r>
            <w:proofErr w:type="spellStart"/>
            <w:r w:rsidRPr="00212FC5">
              <w:rPr>
                <w:rFonts w:ascii="Arial" w:hAnsi="Arial" w:cs="Arial"/>
                <w:bCs/>
                <w:highlight w:val="yellow"/>
              </w:rPr>
              <w:t>RedCap</w:t>
            </w:r>
            <w:proofErr w:type="spellEnd"/>
            <w:r w:rsidRPr="00212FC5">
              <w:rPr>
                <w:rFonts w:ascii="Arial" w:hAnsi="Arial" w:cs="Arial"/>
                <w:bCs/>
                <w:highlight w:val="yellow"/>
              </w:rPr>
              <w:t xml:space="preserve"> check for emergency call</w:t>
            </w:r>
          </w:p>
          <w:p w14:paraId="2E9CB9F4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12FC5">
              <w:rPr>
                <w:rFonts w:ascii="Arial" w:hAnsi="Arial" w:cs="Arial"/>
                <w:bCs/>
              </w:rPr>
              <w:t xml:space="preserve">          {</w:t>
            </w:r>
          </w:p>
          <w:p w14:paraId="4D968CE6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12FC5">
              <w:rPr>
                <w:rFonts w:ascii="Arial" w:hAnsi="Arial" w:cs="Arial"/>
                <w:bCs/>
              </w:rPr>
              <w:t xml:space="preserve">             if (not (ispresent(v_Received_</w:t>
            </w:r>
            <w:proofErr w:type="gramStart"/>
            <w:r w:rsidRPr="00212FC5">
              <w:rPr>
                <w:rFonts w:ascii="Arial" w:hAnsi="Arial" w:cs="Arial"/>
                <w:bCs/>
              </w:rPr>
              <w:t>NRCapabilityMsg.nonCriticalExtension.nonCriticalExtension.nonCriticalExtension</w:t>
            </w:r>
            <w:proofErr w:type="gramEnd"/>
            <w:r w:rsidRPr="00212FC5">
              <w:rPr>
                <w:rFonts w:ascii="Arial" w:hAnsi="Arial" w:cs="Arial"/>
                <w:bCs/>
              </w:rPr>
              <w:t>.nonCriticalExtension.nonCriticalExtension.nonCriticalExtension.nonCriticalExtension.nonCriticalExtension.nonCriticalExtension.nonCriticalExtension.redCapParameters_r17.supportOfRedCap_r17)))</w:t>
            </w:r>
          </w:p>
          <w:p w14:paraId="23A8236E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12FC5">
              <w:rPr>
                <w:rFonts w:ascii="Arial" w:hAnsi="Arial" w:cs="Arial"/>
                <w:bCs/>
              </w:rPr>
              <w:t xml:space="preserve">             {</w:t>
            </w:r>
          </w:p>
          <w:p w14:paraId="0463FE91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12FC5">
              <w:rPr>
                <w:rFonts w:ascii="Arial" w:hAnsi="Arial" w:cs="Arial"/>
                <w:bCs/>
              </w:rPr>
              <w:t xml:space="preserve">                </w:t>
            </w:r>
            <w:proofErr w:type="spellStart"/>
            <w:r w:rsidRPr="00212FC5">
              <w:rPr>
                <w:rFonts w:ascii="Arial" w:hAnsi="Arial" w:cs="Arial"/>
                <w:bCs/>
              </w:rPr>
              <w:t>f_</w:t>
            </w:r>
            <w:proofErr w:type="gramStart"/>
            <w:r w:rsidRPr="00212FC5">
              <w:rPr>
                <w:rFonts w:ascii="Arial" w:hAnsi="Arial" w:cs="Arial"/>
                <w:bCs/>
              </w:rPr>
              <w:t>SetVerdictInconc</w:t>
            </w:r>
            <w:proofErr w:type="spellEnd"/>
            <w:r w:rsidRPr="00212FC5">
              <w:rPr>
                <w:rFonts w:ascii="Arial" w:hAnsi="Arial" w:cs="Arial"/>
                <w:bCs/>
              </w:rPr>
              <w:t>(</w:t>
            </w:r>
            <w:proofErr w:type="gramEnd"/>
            <w:r w:rsidRPr="00212FC5">
              <w:rPr>
                <w:rFonts w:ascii="Arial" w:hAnsi="Arial" w:cs="Arial"/>
                <w:bCs/>
              </w:rPr>
              <w:t>__FILE__, __LINE__, "pc_supportOfRedCap_r17 is set but UE did not signal capability for supportOfRedCap_r17");</w:t>
            </w:r>
          </w:p>
          <w:p w14:paraId="0B29BEB8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12FC5">
              <w:rPr>
                <w:rFonts w:ascii="Arial" w:hAnsi="Arial" w:cs="Arial"/>
                <w:bCs/>
              </w:rPr>
              <w:t xml:space="preserve">             }</w:t>
            </w:r>
          </w:p>
          <w:p w14:paraId="5B865B9A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12FC5">
              <w:rPr>
                <w:rFonts w:ascii="Arial" w:hAnsi="Arial" w:cs="Arial"/>
                <w:bCs/>
              </w:rPr>
              <w:t xml:space="preserve">          }</w:t>
            </w:r>
          </w:p>
          <w:p w14:paraId="4C751D14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12FC5">
              <w:rPr>
                <w:rFonts w:ascii="Arial" w:hAnsi="Arial" w:cs="Arial"/>
                <w:bCs/>
              </w:rPr>
              <w:t xml:space="preserve">      }</w:t>
            </w:r>
          </w:p>
          <w:p w14:paraId="244FCDBF" w14:textId="43E964F4" w:rsidR="00BB6C5E" w:rsidRPr="00AE1F13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12FC5">
              <w:rPr>
                <w:rFonts w:ascii="Arial" w:hAnsi="Arial" w:cs="Arial"/>
                <w:bCs/>
              </w:rPr>
              <w:t xml:space="preserve">   }</w:t>
            </w:r>
          </w:p>
        </w:tc>
      </w:tr>
    </w:tbl>
    <w:p w14:paraId="0B35E37C" w14:textId="77777777" w:rsidR="008506B4" w:rsidRDefault="008506B4" w:rsidP="00B93E75">
      <w:pPr>
        <w:rPr>
          <w:rFonts w:ascii="Arial" w:hAnsi="Arial" w:cs="Arial"/>
          <w:b/>
        </w:rPr>
      </w:pPr>
    </w:p>
    <w:p w14:paraId="4FA12D41" w14:textId="77777777" w:rsidR="008506B4" w:rsidRDefault="008506B4" w:rsidP="00B93E75">
      <w:pPr>
        <w:rPr>
          <w:rFonts w:ascii="Arial" w:hAnsi="Arial" w:cs="Arial"/>
          <w:b/>
        </w:rPr>
      </w:pPr>
    </w:p>
    <w:p w14:paraId="63CD2073" w14:textId="77777777" w:rsidR="008506B4" w:rsidRDefault="008506B4" w:rsidP="00B93E75">
      <w:pPr>
        <w:rPr>
          <w:rFonts w:ascii="Arial" w:hAnsi="Arial" w:cs="Arial"/>
          <w:b/>
        </w:rPr>
      </w:pPr>
    </w:p>
    <w:p w14:paraId="34CE28FF" w14:textId="48FFDD37" w:rsidR="008506B4" w:rsidRDefault="008506B4" w:rsidP="008506B4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216087049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2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1C0076" w:rsidRPr="00E12CDE" w14:paraId="33E094A4" w14:textId="77777777" w:rsidTr="007D25E7">
        <w:trPr>
          <w:trHeight w:val="447"/>
        </w:trPr>
        <w:tc>
          <w:tcPr>
            <w:tcW w:w="1985" w:type="dxa"/>
          </w:tcPr>
          <w:p w14:paraId="20545D50" w14:textId="77777777" w:rsidR="001C0076" w:rsidRPr="00E12CDE" w:rsidRDefault="001C0076" w:rsidP="007D25E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932908F" w14:textId="410B4D09" w:rsidR="001C0076" w:rsidRPr="00014975" w:rsidRDefault="00EC06E2" w:rsidP="007D25E7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EC06E2">
              <w:rPr>
                <w:rFonts w:ascii="Arial" w:hAnsi="Arial" w:cs="Arial"/>
                <w:bCs/>
                <w:lang w:val="en-IN"/>
              </w:rPr>
              <w:t xml:space="preserve">function </w:t>
            </w:r>
            <w:proofErr w:type="spellStart"/>
            <w:r w:rsidRPr="00EC06E2">
              <w:rPr>
                <w:rFonts w:ascii="Arial" w:hAnsi="Arial" w:cs="Arial"/>
                <w:bCs/>
                <w:lang w:val="en-IN"/>
              </w:rPr>
              <w:t>f_GetTestcaseAttrib_</w:t>
            </w:r>
            <w:proofErr w:type="gramStart"/>
            <w:r w:rsidRPr="00EC06E2">
              <w:rPr>
                <w:rFonts w:ascii="Arial" w:hAnsi="Arial" w:cs="Arial"/>
                <w:bCs/>
                <w:lang w:val="en-IN"/>
              </w:rPr>
              <w:t>EmergencyCal</w:t>
            </w:r>
            <w:r>
              <w:rPr>
                <w:rFonts w:ascii="Arial" w:hAnsi="Arial" w:cs="Arial"/>
                <w:bCs/>
                <w:lang w:val="en-IN"/>
              </w:rPr>
              <w:t>l</w:t>
            </w:r>
            <w:proofErr w:type="spellEnd"/>
            <w:r>
              <w:rPr>
                <w:rFonts w:ascii="Arial" w:hAnsi="Arial" w:cs="Arial"/>
                <w:bCs/>
                <w:lang w:val="en-IN"/>
              </w:rPr>
              <w:t>(</w:t>
            </w:r>
            <w:proofErr w:type="gramEnd"/>
            <w:r>
              <w:rPr>
                <w:rFonts w:ascii="Arial" w:hAnsi="Arial" w:cs="Arial"/>
                <w:bCs/>
                <w:lang w:val="en-IN"/>
              </w:rPr>
              <w:t>)</w:t>
            </w:r>
          </w:p>
        </w:tc>
      </w:tr>
      <w:tr w:rsidR="001C0076" w:rsidRPr="003A459F" w14:paraId="591EDA07" w14:textId="77777777" w:rsidTr="007D25E7">
        <w:trPr>
          <w:trHeight w:val="682"/>
        </w:trPr>
        <w:tc>
          <w:tcPr>
            <w:tcW w:w="1985" w:type="dxa"/>
          </w:tcPr>
          <w:p w14:paraId="49B3377C" w14:textId="77777777" w:rsidR="001C0076" w:rsidRPr="00E12CDE" w:rsidRDefault="001C0076" w:rsidP="007D25E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B647D10" w14:textId="7F9EE403" w:rsidR="001C0076" w:rsidRPr="003A459F" w:rsidRDefault="00EC06E2" w:rsidP="007D25E7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>List of emergency call test cases need to be defined for use in Change 1.</w:t>
            </w:r>
          </w:p>
        </w:tc>
      </w:tr>
      <w:tr w:rsidR="001C0076" w:rsidRPr="00E12CDE" w14:paraId="372D4844" w14:textId="77777777" w:rsidTr="007D25E7">
        <w:tc>
          <w:tcPr>
            <w:tcW w:w="1985" w:type="dxa"/>
          </w:tcPr>
          <w:p w14:paraId="0F9F2B44" w14:textId="77777777" w:rsidR="001C0076" w:rsidRPr="00E12CDE" w:rsidRDefault="001C0076" w:rsidP="007D25E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84B98AE" w14:textId="4559B93D" w:rsidR="001C0076" w:rsidRPr="00082D71" w:rsidRDefault="00EC06E2" w:rsidP="007D25E7">
            <w:pPr>
              <w:rPr>
                <w:rFonts w:cs="Arial"/>
              </w:rPr>
            </w:pPr>
            <w:r>
              <w:rPr>
                <w:rFonts w:ascii="Arial" w:eastAsia="SimSun" w:hAnsi="Arial" w:cs="Arial"/>
                <w:lang w:val="en-IN" w:eastAsia="zh-CN"/>
              </w:rPr>
              <w:t xml:space="preserve">Define emergency call test cases under </w:t>
            </w:r>
            <w:proofErr w:type="spellStart"/>
            <w:r>
              <w:rPr>
                <w:rFonts w:ascii="Arial" w:eastAsia="SimSun" w:hAnsi="Arial" w:cs="Arial"/>
                <w:lang w:val="en-IN" w:eastAsia="zh-CN"/>
              </w:rPr>
              <w:t>TestcaseProperties</w:t>
            </w:r>
            <w:proofErr w:type="spellEnd"/>
          </w:p>
        </w:tc>
      </w:tr>
      <w:tr w:rsidR="001C0076" w:rsidRPr="00E12CDE" w14:paraId="62D35C27" w14:textId="77777777" w:rsidTr="007D25E7">
        <w:tc>
          <w:tcPr>
            <w:tcW w:w="1985" w:type="dxa"/>
          </w:tcPr>
          <w:p w14:paraId="5F3A389C" w14:textId="77777777" w:rsidR="001C0076" w:rsidRPr="00E12CDE" w:rsidRDefault="001C0076" w:rsidP="007D25E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79AA5B1" w14:textId="440BF72C" w:rsidR="001C0076" w:rsidRPr="000D7399" w:rsidRDefault="00566DB0" w:rsidP="007D25E7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NR5GC/</w:t>
            </w:r>
            <w:proofErr w:type="spellStart"/>
            <w:r>
              <w:rPr>
                <w:rFonts w:ascii="Arial" w:hAnsi="Arial" w:cs="Arial"/>
                <w:lang w:val="en-IN" w:eastAsia="en-GB"/>
              </w:rPr>
              <w:t>TestcaseProperties</w:t>
            </w:r>
            <w:r w:rsidR="001C0076" w:rsidRPr="009E379F">
              <w:rPr>
                <w:rFonts w:ascii="Arial" w:hAnsi="Arial" w:cs="Arial"/>
                <w:lang w:val="en-IN" w:eastAsia="en-GB"/>
              </w:rPr>
              <w:t>.ttcn</w:t>
            </w:r>
            <w:proofErr w:type="spellEnd"/>
          </w:p>
        </w:tc>
      </w:tr>
    </w:tbl>
    <w:p w14:paraId="1AD67354" w14:textId="77777777" w:rsidR="001C0076" w:rsidRPr="001C0076" w:rsidRDefault="001C0076" w:rsidP="001C0076">
      <w:pPr>
        <w:rPr>
          <w:lang w:val="pt-BR"/>
        </w:rPr>
      </w:pPr>
    </w:p>
    <w:p w14:paraId="248DB3E6" w14:textId="594558D4" w:rsidR="00B93E75" w:rsidRPr="005571C5" w:rsidRDefault="00566DB0" w:rsidP="00B93E7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New Function: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93E75" w:rsidRPr="00AE1F13" w14:paraId="5DCE0C66" w14:textId="77777777" w:rsidTr="00E955FA">
        <w:tc>
          <w:tcPr>
            <w:tcW w:w="9629" w:type="dxa"/>
          </w:tcPr>
          <w:p w14:paraId="7A6EC77E" w14:textId="77777777" w:rsidR="00566DB0" w:rsidRPr="00566DB0" w:rsidRDefault="00566DB0" w:rsidP="00566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66DB0">
              <w:rPr>
                <w:rFonts w:ascii="Arial" w:hAnsi="Arial" w:cs="Arial"/>
                <w:bCs/>
              </w:rPr>
              <w:t xml:space="preserve">  function </w:t>
            </w:r>
            <w:proofErr w:type="spellStart"/>
            <w:r w:rsidRPr="00566DB0">
              <w:rPr>
                <w:rFonts w:ascii="Arial" w:hAnsi="Arial" w:cs="Arial"/>
                <w:bCs/>
              </w:rPr>
              <w:t>f_GetTestcaseAttrib_</w:t>
            </w:r>
            <w:proofErr w:type="gramStart"/>
            <w:r w:rsidRPr="00566DB0">
              <w:rPr>
                <w:rFonts w:ascii="Arial" w:hAnsi="Arial" w:cs="Arial"/>
                <w:bCs/>
              </w:rPr>
              <w:t>EmergencyCall</w:t>
            </w:r>
            <w:proofErr w:type="spellEnd"/>
            <w:r w:rsidRPr="00566DB0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566DB0">
              <w:rPr>
                <w:rFonts w:ascii="Arial" w:hAnsi="Arial" w:cs="Arial"/>
                <w:bCs/>
              </w:rPr>
              <w:t>charstring</w:t>
            </w:r>
            <w:proofErr w:type="spellEnd"/>
            <w:r w:rsidRPr="00566DB0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566DB0">
              <w:rPr>
                <w:rFonts w:ascii="Arial" w:hAnsi="Arial" w:cs="Arial"/>
                <w:bCs/>
              </w:rPr>
              <w:t>p_Testcase</w:t>
            </w:r>
            <w:proofErr w:type="spellEnd"/>
            <w:r w:rsidRPr="00566DB0">
              <w:rPr>
                <w:rFonts w:ascii="Arial" w:hAnsi="Arial" w:cs="Arial"/>
                <w:bCs/>
              </w:rPr>
              <w:t xml:space="preserve">) return </w:t>
            </w:r>
            <w:proofErr w:type="spellStart"/>
            <w:r w:rsidRPr="00566DB0">
              <w:rPr>
                <w:rFonts w:ascii="Arial" w:hAnsi="Arial" w:cs="Arial"/>
                <w:bCs/>
              </w:rPr>
              <w:t>boolean</w:t>
            </w:r>
            <w:proofErr w:type="spellEnd"/>
          </w:p>
          <w:p w14:paraId="06E8305A" w14:textId="77777777" w:rsidR="00566DB0" w:rsidRPr="00566DB0" w:rsidRDefault="00566DB0" w:rsidP="00566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66DB0">
              <w:rPr>
                <w:rFonts w:ascii="Arial" w:hAnsi="Arial" w:cs="Arial"/>
                <w:bCs/>
              </w:rPr>
              <w:t xml:space="preserve">  {</w:t>
            </w:r>
          </w:p>
          <w:p w14:paraId="14939EAD" w14:textId="77777777" w:rsidR="00566DB0" w:rsidRPr="00566DB0" w:rsidRDefault="00566DB0" w:rsidP="00566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66DB0">
              <w:rPr>
                <w:rFonts w:ascii="Arial" w:hAnsi="Arial" w:cs="Arial"/>
                <w:bCs/>
              </w:rPr>
              <w:t xml:space="preserve">    select (</w:t>
            </w:r>
            <w:proofErr w:type="spellStart"/>
            <w:r w:rsidRPr="00566DB0">
              <w:rPr>
                <w:rFonts w:ascii="Arial" w:hAnsi="Arial" w:cs="Arial"/>
                <w:bCs/>
              </w:rPr>
              <w:t>p_Testcase</w:t>
            </w:r>
            <w:proofErr w:type="spellEnd"/>
            <w:r w:rsidRPr="00566DB0">
              <w:rPr>
                <w:rFonts w:ascii="Arial" w:hAnsi="Arial" w:cs="Arial"/>
                <w:bCs/>
              </w:rPr>
              <w:t>) {</w:t>
            </w:r>
          </w:p>
          <w:p w14:paraId="7E3B0C3D" w14:textId="77777777" w:rsidR="00566DB0" w:rsidRPr="00566DB0" w:rsidRDefault="00566DB0" w:rsidP="00566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66DB0">
              <w:rPr>
                <w:rFonts w:ascii="Arial" w:hAnsi="Arial" w:cs="Arial"/>
                <w:bCs/>
              </w:rPr>
              <w:t xml:space="preserve">      case ("TC_11_3_2_NR5GC") </w:t>
            </w:r>
            <w:proofErr w:type="gramStart"/>
            <w:r w:rsidRPr="00566DB0">
              <w:rPr>
                <w:rFonts w:ascii="Arial" w:hAnsi="Arial" w:cs="Arial"/>
                <w:bCs/>
              </w:rPr>
              <w:t>{ return</w:t>
            </w:r>
            <w:proofErr w:type="gramEnd"/>
            <w:r w:rsidRPr="00566DB0">
              <w:rPr>
                <w:rFonts w:ascii="Arial" w:hAnsi="Arial" w:cs="Arial"/>
                <w:bCs/>
              </w:rPr>
              <w:t xml:space="preserve"> true; }</w:t>
            </w:r>
          </w:p>
          <w:p w14:paraId="3A51859C" w14:textId="77777777" w:rsidR="00566DB0" w:rsidRPr="00566DB0" w:rsidRDefault="00566DB0" w:rsidP="00566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66DB0">
              <w:rPr>
                <w:rFonts w:ascii="Arial" w:hAnsi="Arial" w:cs="Arial"/>
                <w:bCs/>
              </w:rPr>
              <w:t xml:space="preserve">      case ("TC_11_3_7_NR5GC") </w:t>
            </w:r>
            <w:proofErr w:type="gramStart"/>
            <w:r w:rsidRPr="00566DB0">
              <w:rPr>
                <w:rFonts w:ascii="Arial" w:hAnsi="Arial" w:cs="Arial"/>
                <w:bCs/>
              </w:rPr>
              <w:t>{ return</w:t>
            </w:r>
            <w:proofErr w:type="gramEnd"/>
            <w:r w:rsidRPr="00566DB0">
              <w:rPr>
                <w:rFonts w:ascii="Arial" w:hAnsi="Arial" w:cs="Arial"/>
                <w:bCs/>
              </w:rPr>
              <w:t xml:space="preserve"> true; }</w:t>
            </w:r>
          </w:p>
          <w:p w14:paraId="647F787A" w14:textId="77777777" w:rsidR="00566DB0" w:rsidRPr="00566DB0" w:rsidRDefault="00566DB0" w:rsidP="00566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66DB0">
              <w:rPr>
                <w:rFonts w:ascii="Arial" w:hAnsi="Arial" w:cs="Arial"/>
                <w:bCs/>
              </w:rPr>
              <w:lastRenderedPageBreak/>
              <w:t xml:space="preserve">      case ("TC_11_4_1_NR5GC") </w:t>
            </w:r>
            <w:proofErr w:type="gramStart"/>
            <w:r w:rsidRPr="00566DB0">
              <w:rPr>
                <w:rFonts w:ascii="Arial" w:hAnsi="Arial" w:cs="Arial"/>
                <w:bCs/>
              </w:rPr>
              <w:t>{ return</w:t>
            </w:r>
            <w:proofErr w:type="gramEnd"/>
            <w:r w:rsidRPr="00566DB0">
              <w:rPr>
                <w:rFonts w:ascii="Arial" w:hAnsi="Arial" w:cs="Arial"/>
                <w:bCs/>
              </w:rPr>
              <w:t xml:space="preserve"> true; }</w:t>
            </w:r>
          </w:p>
          <w:p w14:paraId="093DD31D" w14:textId="77777777" w:rsidR="00566DB0" w:rsidRPr="00566DB0" w:rsidRDefault="00566DB0" w:rsidP="00566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66DB0">
              <w:rPr>
                <w:rFonts w:ascii="Arial" w:hAnsi="Arial" w:cs="Arial"/>
                <w:bCs/>
              </w:rPr>
              <w:t xml:space="preserve">      case ("TC_11_4_1a_NR5GC") </w:t>
            </w:r>
            <w:proofErr w:type="gramStart"/>
            <w:r w:rsidRPr="00566DB0">
              <w:rPr>
                <w:rFonts w:ascii="Arial" w:hAnsi="Arial" w:cs="Arial"/>
                <w:bCs/>
              </w:rPr>
              <w:t>{ return</w:t>
            </w:r>
            <w:proofErr w:type="gramEnd"/>
            <w:r w:rsidRPr="00566DB0">
              <w:rPr>
                <w:rFonts w:ascii="Arial" w:hAnsi="Arial" w:cs="Arial"/>
                <w:bCs/>
              </w:rPr>
              <w:t xml:space="preserve"> true; }</w:t>
            </w:r>
          </w:p>
          <w:p w14:paraId="23D8BD81" w14:textId="77777777" w:rsidR="00566DB0" w:rsidRPr="00566DB0" w:rsidRDefault="00566DB0" w:rsidP="00566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66DB0">
              <w:rPr>
                <w:rFonts w:ascii="Arial" w:hAnsi="Arial" w:cs="Arial"/>
                <w:bCs/>
              </w:rPr>
              <w:t xml:space="preserve">      case ("TC_11_4_2_NR5GC") </w:t>
            </w:r>
            <w:proofErr w:type="gramStart"/>
            <w:r w:rsidRPr="00566DB0">
              <w:rPr>
                <w:rFonts w:ascii="Arial" w:hAnsi="Arial" w:cs="Arial"/>
                <w:bCs/>
              </w:rPr>
              <w:t>{ return</w:t>
            </w:r>
            <w:proofErr w:type="gramEnd"/>
            <w:r w:rsidRPr="00566DB0">
              <w:rPr>
                <w:rFonts w:ascii="Arial" w:hAnsi="Arial" w:cs="Arial"/>
                <w:bCs/>
              </w:rPr>
              <w:t xml:space="preserve"> true; }</w:t>
            </w:r>
          </w:p>
          <w:p w14:paraId="4CEAB9A8" w14:textId="77777777" w:rsidR="00566DB0" w:rsidRPr="00566DB0" w:rsidRDefault="00566DB0" w:rsidP="00566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66DB0">
              <w:rPr>
                <w:rFonts w:ascii="Arial" w:hAnsi="Arial" w:cs="Arial"/>
                <w:bCs/>
              </w:rPr>
              <w:t xml:space="preserve">      case ("TC_11_4_3_NR5GC") </w:t>
            </w:r>
            <w:proofErr w:type="gramStart"/>
            <w:r w:rsidRPr="00566DB0">
              <w:rPr>
                <w:rFonts w:ascii="Arial" w:hAnsi="Arial" w:cs="Arial"/>
                <w:bCs/>
              </w:rPr>
              <w:t>{ return</w:t>
            </w:r>
            <w:proofErr w:type="gramEnd"/>
            <w:r w:rsidRPr="00566DB0">
              <w:rPr>
                <w:rFonts w:ascii="Arial" w:hAnsi="Arial" w:cs="Arial"/>
                <w:bCs/>
              </w:rPr>
              <w:t xml:space="preserve"> true; }</w:t>
            </w:r>
          </w:p>
          <w:p w14:paraId="63E139EC" w14:textId="77777777" w:rsidR="00566DB0" w:rsidRPr="00566DB0" w:rsidRDefault="00566DB0" w:rsidP="00566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66DB0">
              <w:rPr>
                <w:rFonts w:ascii="Arial" w:hAnsi="Arial" w:cs="Arial"/>
                <w:bCs/>
              </w:rPr>
              <w:t xml:space="preserve">      case ("TC_11_4_4_NR5GC") </w:t>
            </w:r>
            <w:proofErr w:type="gramStart"/>
            <w:r w:rsidRPr="00566DB0">
              <w:rPr>
                <w:rFonts w:ascii="Arial" w:hAnsi="Arial" w:cs="Arial"/>
                <w:bCs/>
              </w:rPr>
              <w:t>{ return</w:t>
            </w:r>
            <w:proofErr w:type="gramEnd"/>
            <w:r w:rsidRPr="00566DB0">
              <w:rPr>
                <w:rFonts w:ascii="Arial" w:hAnsi="Arial" w:cs="Arial"/>
                <w:bCs/>
              </w:rPr>
              <w:t xml:space="preserve"> true; }</w:t>
            </w:r>
          </w:p>
          <w:p w14:paraId="5277EF0C" w14:textId="77777777" w:rsidR="00566DB0" w:rsidRPr="00566DB0" w:rsidRDefault="00566DB0" w:rsidP="00566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66DB0">
              <w:rPr>
                <w:rFonts w:ascii="Arial" w:hAnsi="Arial" w:cs="Arial"/>
                <w:bCs/>
              </w:rPr>
              <w:t xml:space="preserve">      case ("TC_11_4_5_NR5GC") </w:t>
            </w:r>
            <w:proofErr w:type="gramStart"/>
            <w:r w:rsidRPr="00566DB0">
              <w:rPr>
                <w:rFonts w:ascii="Arial" w:hAnsi="Arial" w:cs="Arial"/>
                <w:bCs/>
              </w:rPr>
              <w:t>{ return</w:t>
            </w:r>
            <w:proofErr w:type="gramEnd"/>
            <w:r w:rsidRPr="00566DB0">
              <w:rPr>
                <w:rFonts w:ascii="Arial" w:hAnsi="Arial" w:cs="Arial"/>
                <w:bCs/>
              </w:rPr>
              <w:t xml:space="preserve"> true; }</w:t>
            </w:r>
          </w:p>
          <w:p w14:paraId="5E1A70CE" w14:textId="77777777" w:rsidR="00566DB0" w:rsidRPr="00566DB0" w:rsidRDefault="00566DB0" w:rsidP="00566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66DB0">
              <w:rPr>
                <w:rFonts w:ascii="Arial" w:hAnsi="Arial" w:cs="Arial"/>
                <w:bCs/>
              </w:rPr>
              <w:t xml:space="preserve">      case ("TC_11_4_6_NR5GC") </w:t>
            </w:r>
            <w:proofErr w:type="gramStart"/>
            <w:r w:rsidRPr="00566DB0">
              <w:rPr>
                <w:rFonts w:ascii="Arial" w:hAnsi="Arial" w:cs="Arial"/>
                <w:bCs/>
              </w:rPr>
              <w:t>{ return</w:t>
            </w:r>
            <w:proofErr w:type="gramEnd"/>
            <w:r w:rsidRPr="00566DB0">
              <w:rPr>
                <w:rFonts w:ascii="Arial" w:hAnsi="Arial" w:cs="Arial"/>
                <w:bCs/>
              </w:rPr>
              <w:t xml:space="preserve"> true; }</w:t>
            </w:r>
          </w:p>
          <w:p w14:paraId="376679AF" w14:textId="77777777" w:rsidR="00566DB0" w:rsidRPr="00566DB0" w:rsidRDefault="00566DB0" w:rsidP="00566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66DB0">
              <w:rPr>
                <w:rFonts w:ascii="Arial" w:hAnsi="Arial" w:cs="Arial"/>
                <w:bCs/>
              </w:rPr>
              <w:t xml:space="preserve">      case ("TC_11_4_7_NR5GC") </w:t>
            </w:r>
            <w:proofErr w:type="gramStart"/>
            <w:r w:rsidRPr="00566DB0">
              <w:rPr>
                <w:rFonts w:ascii="Arial" w:hAnsi="Arial" w:cs="Arial"/>
                <w:bCs/>
              </w:rPr>
              <w:t>{ return</w:t>
            </w:r>
            <w:proofErr w:type="gramEnd"/>
            <w:r w:rsidRPr="00566DB0">
              <w:rPr>
                <w:rFonts w:ascii="Arial" w:hAnsi="Arial" w:cs="Arial"/>
                <w:bCs/>
              </w:rPr>
              <w:t xml:space="preserve"> true; }</w:t>
            </w:r>
          </w:p>
          <w:p w14:paraId="71570929" w14:textId="77777777" w:rsidR="00566DB0" w:rsidRPr="00566DB0" w:rsidRDefault="00566DB0" w:rsidP="00566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66DB0">
              <w:rPr>
                <w:rFonts w:ascii="Arial" w:hAnsi="Arial" w:cs="Arial"/>
                <w:bCs/>
              </w:rPr>
              <w:t xml:space="preserve">      case ("TC_11_4_8_NR5GC") </w:t>
            </w:r>
            <w:proofErr w:type="gramStart"/>
            <w:r w:rsidRPr="00566DB0">
              <w:rPr>
                <w:rFonts w:ascii="Arial" w:hAnsi="Arial" w:cs="Arial"/>
                <w:bCs/>
              </w:rPr>
              <w:t>{ return</w:t>
            </w:r>
            <w:proofErr w:type="gramEnd"/>
            <w:r w:rsidRPr="00566DB0">
              <w:rPr>
                <w:rFonts w:ascii="Arial" w:hAnsi="Arial" w:cs="Arial"/>
                <w:bCs/>
              </w:rPr>
              <w:t xml:space="preserve"> true; }</w:t>
            </w:r>
          </w:p>
          <w:p w14:paraId="33075AE3" w14:textId="77777777" w:rsidR="00566DB0" w:rsidRPr="00566DB0" w:rsidRDefault="00566DB0" w:rsidP="00566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66DB0">
              <w:rPr>
                <w:rFonts w:ascii="Arial" w:hAnsi="Arial" w:cs="Arial"/>
                <w:bCs/>
              </w:rPr>
              <w:t xml:space="preserve">      case ("TC_11_4_9_NR5GC") </w:t>
            </w:r>
            <w:proofErr w:type="gramStart"/>
            <w:r w:rsidRPr="00566DB0">
              <w:rPr>
                <w:rFonts w:ascii="Arial" w:hAnsi="Arial" w:cs="Arial"/>
                <w:bCs/>
              </w:rPr>
              <w:t>{ return</w:t>
            </w:r>
            <w:proofErr w:type="gramEnd"/>
            <w:r w:rsidRPr="00566DB0">
              <w:rPr>
                <w:rFonts w:ascii="Arial" w:hAnsi="Arial" w:cs="Arial"/>
                <w:bCs/>
              </w:rPr>
              <w:t xml:space="preserve"> true; }</w:t>
            </w:r>
          </w:p>
          <w:p w14:paraId="3C368D02" w14:textId="77777777" w:rsidR="00566DB0" w:rsidRPr="00566DB0" w:rsidRDefault="00566DB0" w:rsidP="00566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66DB0">
              <w:rPr>
                <w:rFonts w:ascii="Arial" w:hAnsi="Arial" w:cs="Arial"/>
                <w:bCs/>
              </w:rPr>
              <w:t xml:space="preserve">    }</w:t>
            </w:r>
          </w:p>
          <w:p w14:paraId="13CC57B3" w14:textId="77777777" w:rsidR="00566DB0" w:rsidRPr="00566DB0" w:rsidRDefault="00566DB0" w:rsidP="00566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66DB0">
              <w:rPr>
                <w:rFonts w:ascii="Arial" w:hAnsi="Arial" w:cs="Arial"/>
                <w:bCs/>
              </w:rPr>
              <w:t xml:space="preserve">    return </w:t>
            </w:r>
            <w:proofErr w:type="gramStart"/>
            <w:r w:rsidRPr="00566DB0">
              <w:rPr>
                <w:rFonts w:ascii="Arial" w:hAnsi="Arial" w:cs="Arial"/>
                <w:bCs/>
              </w:rPr>
              <w:t>false;</w:t>
            </w:r>
            <w:proofErr w:type="gramEnd"/>
          </w:p>
          <w:p w14:paraId="7241B51D" w14:textId="214D3CEE" w:rsidR="00B93E75" w:rsidRPr="00AE1F13" w:rsidRDefault="00566DB0" w:rsidP="00566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66DB0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7738341E" w14:textId="77777777" w:rsidR="008506B4" w:rsidRDefault="008506B4" w:rsidP="00B93E75">
      <w:pPr>
        <w:spacing w:after="0"/>
        <w:rPr>
          <w:rFonts w:ascii="Arial" w:hAnsi="Arial"/>
          <w:b/>
          <w:lang w:eastAsia="en-GB"/>
        </w:rPr>
      </w:pPr>
    </w:p>
    <w:sectPr w:rsidR="008506B4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03A6B" w14:textId="77777777" w:rsidR="003564DA" w:rsidRDefault="003564DA">
      <w:pPr>
        <w:spacing w:after="0"/>
      </w:pPr>
      <w:r>
        <w:separator/>
      </w:r>
    </w:p>
  </w:endnote>
  <w:endnote w:type="continuationSeparator" w:id="0">
    <w:p w14:paraId="1273AD4F" w14:textId="77777777" w:rsidR="003564DA" w:rsidRDefault="003564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06155" w14:textId="77777777" w:rsidR="006656B6" w:rsidRDefault="00665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D17EF" w14:textId="77777777" w:rsidR="006656B6" w:rsidRDefault="00665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BFF54" w14:textId="77777777" w:rsidR="006656B6" w:rsidRDefault="0066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BC2D1" w14:textId="77777777" w:rsidR="003564DA" w:rsidRDefault="003564DA">
      <w:pPr>
        <w:spacing w:after="0"/>
      </w:pPr>
      <w:r>
        <w:separator/>
      </w:r>
    </w:p>
  </w:footnote>
  <w:footnote w:type="continuationSeparator" w:id="0">
    <w:p w14:paraId="1193B505" w14:textId="77777777" w:rsidR="003564DA" w:rsidRDefault="003564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FC6A0" w14:textId="77777777" w:rsidR="006656B6" w:rsidRDefault="00665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D0ABA" w14:textId="77777777" w:rsidR="006656B6" w:rsidRDefault="006656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19346887">
    <w:abstractNumId w:val="0"/>
  </w:num>
  <w:num w:numId="2" w16cid:durableId="79175227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2D5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975"/>
    <w:rsid w:val="00014A23"/>
    <w:rsid w:val="0001511B"/>
    <w:rsid w:val="000164CE"/>
    <w:rsid w:val="0002071B"/>
    <w:rsid w:val="00020FF7"/>
    <w:rsid w:val="000211C4"/>
    <w:rsid w:val="00022BE0"/>
    <w:rsid w:val="00022E4A"/>
    <w:rsid w:val="00022F66"/>
    <w:rsid w:val="00023754"/>
    <w:rsid w:val="00025A6C"/>
    <w:rsid w:val="000268D1"/>
    <w:rsid w:val="00026967"/>
    <w:rsid w:val="00030231"/>
    <w:rsid w:val="0003123E"/>
    <w:rsid w:val="00031B26"/>
    <w:rsid w:val="00032587"/>
    <w:rsid w:val="0003343E"/>
    <w:rsid w:val="000346DC"/>
    <w:rsid w:val="0003523D"/>
    <w:rsid w:val="00037D16"/>
    <w:rsid w:val="0004021C"/>
    <w:rsid w:val="00040F2E"/>
    <w:rsid w:val="000416FA"/>
    <w:rsid w:val="0004231C"/>
    <w:rsid w:val="00042F75"/>
    <w:rsid w:val="000439AF"/>
    <w:rsid w:val="00043E99"/>
    <w:rsid w:val="00045D2F"/>
    <w:rsid w:val="000460FA"/>
    <w:rsid w:val="00046544"/>
    <w:rsid w:val="0004713F"/>
    <w:rsid w:val="00047814"/>
    <w:rsid w:val="00047CA3"/>
    <w:rsid w:val="00053143"/>
    <w:rsid w:val="000541B0"/>
    <w:rsid w:val="00055183"/>
    <w:rsid w:val="00060658"/>
    <w:rsid w:val="000611C7"/>
    <w:rsid w:val="0006311B"/>
    <w:rsid w:val="000631FF"/>
    <w:rsid w:val="00063492"/>
    <w:rsid w:val="00064D82"/>
    <w:rsid w:val="00064E40"/>
    <w:rsid w:val="00065909"/>
    <w:rsid w:val="00065BDF"/>
    <w:rsid w:val="000666AB"/>
    <w:rsid w:val="000675E6"/>
    <w:rsid w:val="00071F52"/>
    <w:rsid w:val="00073B2F"/>
    <w:rsid w:val="000758D6"/>
    <w:rsid w:val="00075C41"/>
    <w:rsid w:val="000775F2"/>
    <w:rsid w:val="00082C27"/>
    <w:rsid w:val="00082D71"/>
    <w:rsid w:val="000833CA"/>
    <w:rsid w:val="00084783"/>
    <w:rsid w:val="0008565B"/>
    <w:rsid w:val="000858B2"/>
    <w:rsid w:val="000879B9"/>
    <w:rsid w:val="0009046C"/>
    <w:rsid w:val="00092CB6"/>
    <w:rsid w:val="0009310B"/>
    <w:rsid w:val="00093C29"/>
    <w:rsid w:val="0009464F"/>
    <w:rsid w:val="00094FDE"/>
    <w:rsid w:val="00096ACE"/>
    <w:rsid w:val="0009750B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C34"/>
    <w:rsid w:val="000A73D4"/>
    <w:rsid w:val="000A7B1A"/>
    <w:rsid w:val="000A7D4B"/>
    <w:rsid w:val="000B04C8"/>
    <w:rsid w:val="000B0A16"/>
    <w:rsid w:val="000B2A46"/>
    <w:rsid w:val="000B36AB"/>
    <w:rsid w:val="000B4962"/>
    <w:rsid w:val="000B4ABB"/>
    <w:rsid w:val="000B5760"/>
    <w:rsid w:val="000B6A18"/>
    <w:rsid w:val="000B749E"/>
    <w:rsid w:val="000B798F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350"/>
    <w:rsid w:val="000D4F7D"/>
    <w:rsid w:val="000D5305"/>
    <w:rsid w:val="000D5D22"/>
    <w:rsid w:val="000D62C3"/>
    <w:rsid w:val="000D736B"/>
    <w:rsid w:val="000D7399"/>
    <w:rsid w:val="000E0109"/>
    <w:rsid w:val="000E1C53"/>
    <w:rsid w:val="000E265E"/>
    <w:rsid w:val="000E376A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6B02"/>
    <w:rsid w:val="00100682"/>
    <w:rsid w:val="00103D0C"/>
    <w:rsid w:val="00105ADC"/>
    <w:rsid w:val="00107797"/>
    <w:rsid w:val="00107D54"/>
    <w:rsid w:val="00107D63"/>
    <w:rsid w:val="0011048A"/>
    <w:rsid w:val="00110BA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3303"/>
    <w:rsid w:val="0014331E"/>
    <w:rsid w:val="00143DDE"/>
    <w:rsid w:val="00145D43"/>
    <w:rsid w:val="00146391"/>
    <w:rsid w:val="00147597"/>
    <w:rsid w:val="001504C7"/>
    <w:rsid w:val="001524C1"/>
    <w:rsid w:val="001528C6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1E"/>
    <w:rsid w:val="001810A1"/>
    <w:rsid w:val="001825EA"/>
    <w:rsid w:val="00182D17"/>
    <w:rsid w:val="00183820"/>
    <w:rsid w:val="00183CA6"/>
    <w:rsid w:val="00184F3E"/>
    <w:rsid w:val="00185591"/>
    <w:rsid w:val="0018610B"/>
    <w:rsid w:val="001907D4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6969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076"/>
    <w:rsid w:val="001C0605"/>
    <w:rsid w:val="001C0630"/>
    <w:rsid w:val="001C17C2"/>
    <w:rsid w:val="001C19FA"/>
    <w:rsid w:val="001C2757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3ED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3FC5"/>
    <w:rsid w:val="001F6BFA"/>
    <w:rsid w:val="001F6CA2"/>
    <w:rsid w:val="00202764"/>
    <w:rsid w:val="00202EEB"/>
    <w:rsid w:val="00203F8E"/>
    <w:rsid w:val="0020728C"/>
    <w:rsid w:val="0020773E"/>
    <w:rsid w:val="00207C22"/>
    <w:rsid w:val="0021054A"/>
    <w:rsid w:val="00210B57"/>
    <w:rsid w:val="002112F2"/>
    <w:rsid w:val="00212151"/>
    <w:rsid w:val="0021275E"/>
    <w:rsid w:val="00212FC5"/>
    <w:rsid w:val="0021326A"/>
    <w:rsid w:val="00213412"/>
    <w:rsid w:val="00213FE3"/>
    <w:rsid w:val="00214C21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269D3"/>
    <w:rsid w:val="00230337"/>
    <w:rsid w:val="00230DAA"/>
    <w:rsid w:val="002322F7"/>
    <w:rsid w:val="00232425"/>
    <w:rsid w:val="002328FC"/>
    <w:rsid w:val="00234CC0"/>
    <w:rsid w:val="00235AC3"/>
    <w:rsid w:val="00235BC2"/>
    <w:rsid w:val="002367B5"/>
    <w:rsid w:val="002401B2"/>
    <w:rsid w:val="0024075E"/>
    <w:rsid w:val="00241006"/>
    <w:rsid w:val="00241F66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1FDE"/>
    <w:rsid w:val="002640DD"/>
    <w:rsid w:val="00265F33"/>
    <w:rsid w:val="002671E5"/>
    <w:rsid w:val="00267486"/>
    <w:rsid w:val="00267DCE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4CC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714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CFD"/>
    <w:rsid w:val="002E5E90"/>
    <w:rsid w:val="002E6507"/>
    <w:rsid w:val="002E6AB0"/>
    <w:rsid w:val="002E772E"/>
    <w:rsid w:val="002F0476"/>
    <w:rsid w:val="002F0C74"/>
    <w:rsid w:val="002F29C3"/>
    <w:rsid w:val="002F6CB3"/>
    <w:rsid w:val="002F75B7"/>
    <w:rsid w:val="002F7766"/>
    <w:rsid w:val="002F7A51"/>
    <w:rsid w:val="002F7CF0"/>
    <w:rsid w:val="002F7E88"/>
    <w:rsid w:val="0030082A"/>
    <w:rsid w:val="00300C03"/>
    <w:rsid w:val="003014F2"/>
    <w:rsid w:val="00301712"/>
    <w:rsid w:val="00305385"/>
    <w:rsid w:val="00305409"/>
    <w:rsid w:val="00306376"/>
    <w:rsid w:val="00306A17"/>
    <w:rsid w:val="00306AAF"/>
    <w:rsid w:val="003071BA"/>
    <w:rsid w:val="00310205"/>
    <w:rsid w:val="0031142C"/>
    <w:rsid w:val="00312220"/>
    <w:rsid w:val="00312434"/>
    <w:rsid w:val="0031276F"/>
    <w:rsid w:val="00312DC2"/>
    <w:rsid w:val="003143DA"/>
    <w:rsid w:val="00314A3B"/>
    <w:rsid w:val="003151FF"/>
    <w:rsid w:val="003153AF"/>
    <w:rsid w:val="00315ED2"/>
    <w:rsid w:val="00316D9A"/>
    <w:rsid w:val="003202ED"/>
    <w:rsid w:val="00320B3D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5826"/>
    <w:rsid w:val="00346664"/>
    <w:rsid w:val="00346D37"/>
    <w:rsid w:val="00347450"/>
    <w:rsid w:val="00347B92"/>
    <w:rsid w:val="00350710"/>
    <w:rsid w:val="00352158"/>
    <w:rsid w:val="003544B2"/>
    <w:rsid w:val="00354641"/>
    <w:rsid w:val="003564DA"/>
    <w:rsid w:val="00356E58"/>
    <w:rsid w:val="00357016"/>
    <w:rsid w:val="00357F5D"/>
    <w:rsid w:val="003609EF"/>
    <w:rsid w:val="0036231A"/>
    <w:rsid w:val="00362C0D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E03"/>
    <w:rsid w:val="003867ED"/>
    <w:rsid w:val="00386DF4"/>
    <w:rsid w:val="003879CE"/>
    <w:rsid w:val="00393604"/>
    <w:rsid w:val="00394AC1"/>
    <w:rsid w:val="00396B7F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4E1"/>
    <w:rsid w:val="003B693A"/>
    <w:rsid w:val="003C058F"/>
    <w:rsid w:val="003C1B53"/>
    <w:rsid w:val="003C244B"/>
    <w:rsid w:val="003C2FEA"/>
    <w:rsid w:val="003C5091"/>
    <w:rsid w:val="003C56EB"/>
    <w:rsid w:val="003C5B6D"/>
    <w:rsid w:val="003C6CC7"/>
    <w:rsid w:val="003C7375"/>
    <w:rsid w:val="003D159A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3226"/>
    <w:rsid w:val="003F3B30"/>
    <w:rsid w:val="003F3ECA"/>
    <w:rsid w:val="003F457E"/>
    <w:rsid w:val="003F4D73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42BD"/>
    <w:rsid w:val="004166DB"/>
    <w:rsid w:val="00416F44"/>
    <w:rsid w:val="00417519"/>
    <w:rsid w:val="00420D8F"/>
    <w:rsid w:val="00420D96"/>
    <w:rsid w:val="004222C6"/>
    <w:rsid w:val="00422B78"/>
    <w:rsid w:val="00423382"/>
    <w:rsid w:val="00423E9C"/>
    <w:rsid w:val="004242F1"/>
    <w:rsid w:val="00424848"/>
    <w:rsid w:val="004253A5"/>
    <w:rsid w:val="004255A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46746"/>
    <w:rsid w:val="00447511"/>
    <w:rsid w:val="00451FDB"/>
    <w:rsid w:val="004526D2"/>
    <w:rsid w:val="0045387E"/>
    <w:rsid w:val="00453AF8"/>
    <w:rsid w:val="00453E41"/>
    <w:rsid w:val="00453F6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55F"/>
    <w:rsid w:val="00475984"/>
    <w:rsid w:val="00475BB0"/>
    <w:rsid w:val="00477D55"/>
    <w:rsid w:val="00477E57"/>
    <w:rsid w:val="00480997"/>
    <w:rsid w:val="00480E1E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5860"/>
    <w:rsid w:val="004A7F8E"/>
    <w:rsid w:val="004B0C24"/>
    <w:rsid w:val="004B2728"/>
    <w:rsid w:val="004B2CBE"/>
    <w:rsid w:val="004B3A88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D5C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4BDB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5D2"/>
    <w:rsid w:val="00525F2E"/>
    <w:rsid w:val="00526F61"/>
    <w:rsid w:val="005276E6"/>
    <w:rsid w:val="00527E04"/>
    <w:rsid w:val="005301C1"/>
    <w:rsid w:val="0053042C"/>
    <w:rsid w:val="00531704"/>
    <w:rsid w:val="005329B6"/>
    <w:rsid w:val="00532DD6"/>
    <w:rsid w:val="00534574"/>
    <w:rsid w:val="00535A9B"/>
    <w:rsid w:val="00535C0E"/>
    <w:rsid w:val="00535F2C"/>
    <w:rsid w:val="00536D15"/>
    <w:rsid w:val="005377E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47C7"/>
    <w:rsid w:val="00564C5E"/>
    <w:rsid w:val="005653AA"/>
    <w:rsid w:val="00566DB0"/>
    <w:rsid w:val="00567546"/>
    <w:rsid w:val="00570611"/>
    <w:rsid w:val="00572C67"/>
    <w:rsid w:val="00574163"/>
    <w:rsid w:val="00574C7C"/>
    <w:rsid w:val="00574FCE"/>
    <w:rsid w:val="005769EE"/>
    <w:rsid w:val="00576DAC"/>
    <w:rsid w:val="0058053C"/>
    <w:rsid w:val="0058140E"/>
    <w:rsid w:val="00581FA1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1F92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C66F6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35C"/>
    <w:rsid w:val="005F6E82"/>
    <w:rsid w:val="005F6FA4"/>
    <w:rsid w:val="0060014C"/>
    <w:rsid w:val="0060039C"/>
    <w:rsid w:val="00600608"/>
    <w:rsid w:val="006007B8"/>
    <w:rsid w:val="006022D5"/>
    <w:rsid w:val="00602A22"/>
    <w:rsid w:val="006030CA"/>
    <w:rsid w:val="006039DF"/>
    <w:rsid w:val="00604210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2B6"/>
    <w:rsid w:val="0063455E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5F8D"/>
    <w:rsid w:val="0064636F"/>
    <w:rsid w:val="00646CEE"/>
    <w:rsid w:val="006473B6"/>
    <w:rsid w:val="00650183"/>
    <w:rsid w:val="0065053C"/>
    <w:rsid w:val="00652526"/>
    <w:rsid w:val="006544E8"/>
    <w:rsid w:val="00655F51"/>
    <w:rsid w:val="00656E20"/>
    <w:rsid w:val="006572C4"/>
    <w:rsid w:val="00657AFC"/>
    <w:rsid w:val="006622AA"/>
    <w:rsid w:val="00663ACD"/>
    <w:rsid w:val="00663BD6"/>
    <w:rsid w:val="00664000"/>
    <w:rsid w:val="006656B6"/>
    <w:rsid w:val="0066693E"/>
    <w:rsid w:val="00666EF9"/>
    <w:rsid w:val="00671608"/>
    <w:rsid w:val="00672DEE"/>
    <w:rsid w:val="006742A1"/>
    <w:rsid w:val="00674E74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9F4"/>
    <w:rsid w:val="006B0C69"/>
    <w:rsid w:val="006B16E4"/>
    <w:rsid w:val="006B1DC1"/>
    <w:rsid w:val="006B2262"/>
    <w:rsid w:val="006B2B94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6B02"/>
    <w:rsid w:val="006C76C7"/>
    <w:rsid w:val="006D02CB"/>
    <w:rsid w:val="006D039B"/>
    <w:rsid w:val="006D0588"/>
    <w:rsid w:val="006D1B72"/>
    <w:rsid w:val="006D20B5"/>
    <w:rsid w:val="006D2480"/>
    <w:rsid w:val="006D2BF4"/>
    <w:rsid w:val="006D5EE2"/>
    <w:rsid w:val="006D63AD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2EC6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16D8B"/>
    <w:rsid w:val="00720B91"/>
    <w:rsid w:val="00721A36"/>
    <w:rsid w:val="00723845"/>
    <w:rsid w:val="00723E06"/>
    <w:rsid w:val="00724479"/>
    <w:rsid w:val="0072507F"/>
    <w:rsid w:val="00726820"/>
    <w:rsid w:val="00727E4A"/>
    <w:rsid w:val="00730028"/>
    <w:rsid w:val="00730E2A"/>
    <w:rsid w:val="007317F1"/>
    <w:rsid w:val="007326C0"/>
    <w:rsid w:val="00733EF8"/>
    <w:rsid w:val="00735944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16A1"/>
    <w:rsid w:val="0075229A"/>
    <w:rsid w:val="00753C07"/>
    <w:rsid w:val="00754554"/>
    <w:rsid w:val="007562C1"/>
    <w:rsid w:val="00756B20"/>
    <w:rsid w:val="00756C77"/>
    <w:rsid w:val="00756D76"/>
    <w:rsid w:val="00760F43"/>
    <w:rsid w:val="00760F81"/>
    <w:rsid w:val="00761B61"/>
    <w:rsid w:val="00762365"/>
    <w:rsid w:val="007628DA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80D4E"/>
    <w:rsid w:val="00781CC1"/>
    <w:rsid w:val="00783BE8"/>
    <w:rsid w:val="007842F8"/>
    <w:rsid w:val="007845F4"/>
    <w:rsid w:val="007857FA"/>
    <w:rsid w:val="00786197"/>
    <w:rsid w:val="00786203"/>
    <w:rsid w:val="00786530"/>
    <w:rsid w:val="00792342"/>
    <w:rsid w:val="00792CEB"/>
    <w:rsid w:val="00793138"/>
    <w:rsid w:val="00793FBC"/>
    <w:rsid w:val="00796014"/>
    <w:rsid w:val="0079604B"/>
    <w:rsid w:val="007969E4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1FB"/>
    <w:rsid w:val="007D485D"/>
    <w:rsid w:val="007D6296"/>
    <w:rsid w:val="007D6A07"/>
    <w:rsid w:val="007D79B1"/>
    <w:rsid w:val="007E0027"/>
    <w:rsid w:val="007E4690"/>
    <w:rsid w:val="007E4AE0"/>
    <w:rsid w:val="007E6207"/>
    <w:rsid w:val="007E7B05"/>
    <w:rsid w:val="007F0760"/>
    <w:rsid w:val="007F0FCF"/>
    <w:rsid w:val="007F24FE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0D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203"/>
    <w:rsid w:val="00830495"/>
    <w:rsid w:val="00831633"/>
    <w:rsid w:val="00831FDD"/>
    <w:rsid w:val="00833673"/>
    <w:rsid w:val="00833D88"/>
    <w:rsid w:val="008347E0"/>
    <w:rsid w:val="00834FC1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634B"/>
    <w:rsid w:val="00847334"/>
    <w:rsid w:val="00847B40"/>
    <w:rsid w:val="008506AC"/>
    <w:rsid w:val="008506B4"/>
    <w:rsid w:val="00852B9B"/>
    <w:rsid w:val="00856538"/>
    <w:rsid w:val="00856906"/>
    <w:rsid w:val="00857B05"/>
    <w:rsid w:val="00861269"/>
    <w:rsid w:val="00862498"/>
    <w:rsid w:val="008626E7"/>
    <w:rsid w:val="00862AC0"/>
    <w:rsid w:val="008630A8"/>
    <w:rsid w:val="00864BF3"/>
    <w:rsid w:val="00870EE7"/>
    <w:rsid w:val="008714E8"/>
    <w:rsid w:val="0087296A"/>
    <w:rsid w:val="00873A4C"/>
    <w:rsid w:val="00873A58"/>
    <w:rsid w:val="0087438A"/>
    <w:rsid w:val="00875DC7"/>
    <w:rsid w:val="0087628D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238"/>
    <w:rsid w:val="00885FFF"/>
    <w:rsid w:val="008863B9"/>
    <w:rsid w:val="00887BA7"/>
    <w:rsid w:val="00890F71"/>
    <w:rsid w:val="00891E25"/>
    <w:rsid w:val="00893132"/>
    <w:rsid w:val="00894393"/>
    <w:rsid w:val="00894EFE"/>
    <w:rsid w:val="008964E8"/>
    <w:rsid w:val="00896FA9"/>
    <w:rsid w:val="00896FDF"/>
    <w:rsid w:val="008974E7"/>
    <w:rsid w:val="008A0D8B"/>
    <w:rsid w:val="008A166D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BC2"/>
    <w:rsid w:val="008F13AD"/>
    <w:rsid w:val="008F1E04"/>
    <w:rsid w:val="008F39A7"/>
    <w:rsid w:val="008F563E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8E9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70FDD"/>
    <w:rsid w:val="009715FE"/>
    <w:rsid w:val="009720E2"/>
    <w:rsid w:val="009734AC"/>
    <w:rsid w:val="00975463"/>
    <w:rsid w:val="00975523"/>
    <w:rsid w:val="00975657"/>
    <w:rsid w:val="00975E55"/>
    <w:rsid w:val="00975E70"/>
    <w:rsid w:val="00976349"/>
    <w:rsid w:val="009777D9"/>
    <w:rsid w:val="00980214"/>
    <w:rsid w:val="009819D2"/>
    <w:rsid w:val="00982769"/>
    <w:rsid w:val="009834DE"/>
    <w:rsid w:val="009836D1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923"/>
    <w:rsid w:val="00996D31"/>
    <w:rsid w:val="00997CB2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62C"/>
    <w:rsid w:val="009B1C9A"/>
    <w:rsid w:val="009B2057"/>
    <w:rsid w:val="009B2F72"/>
    <w:rsid w:val="009B391D"/>
    <w:rsid w:val="009B48F7"/>
    <w:rsid w:val="009B7B41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E71DE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579"/>
    <w:rsid w:val="00A05A97"/>
    <w:rsid w:val="00A07642"/>
    <w:rsid w:val="00A115D5"/>
    <w:rsid w:val="00A144CA"/>
    <w:rsid w:val="00A15767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44F6"/>
    <w:rsid w:val="00A354FA"/>
    <w:rsid w:val="00A36E9B"/>
    <w:rsid w:val="00A3708B"/>
    <w:rsid w:val="00A413EB"/>
    <w:rsid w:val="00A44798"/>
    <w:rsid w:val="00A44A39"/>
    <w:rsid w:val="00A455A9"/>
    <w:rsid w:val="00A46BC1"/>
    <w:rsid w:val="00A46DA8"/>
    <w:rsid w:val="00A47E70"/>
    <w:rsid w:val="00A50CF0"/>
    <w:rsid w:val="00A5141D"/>
    <w:rsid w:val="00A517E0"/>
    <w:rsid w:val="00A52393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24BA"/>
    <w:rsid w:val="00A83BF2"/>
    <w:rsid w:val="00A8452B"/>
    <w:rsid w:val="00A85F07"/>
    <w:rsid w:val="00A86F1E"/>
    <w:rsid w:val="00A878CF"/>
    <w:rsid w:val="00A90051"/>
    <w:rsid w:val="00A915C3"/>
    <w:rsid w:val="00A93136"/>
    <w:rsid w:val="00A931B7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E9B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C7DD6"/>
    <w:rsid w:val="00AD036C"/>
    <w:rsid w:val="00AD1537"/>
    <w:rsid w:val="00AD1CD8"/>
    <w:rsid w:val="00AD1DAA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433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3E71"/>
    <w:rsid w:val="00AF40D7"/>
    <w:rsid w:val="00AF512C"/>
    <w:rsid w:val="00AF668A"/>
    <w:rsid w:val="00AF6895"/>
    <w:rsid w:val="00AF7C6D"/>
    <w:rsid w:val="00AF7E7F"/>
    <w:rsid w:val="00B00BEB"/>
    <w:rsid w:val="00B02C1B"/>
    <w:rsid w:val="00B036C9"/>
    <w:rsid w:val="00B04C2C"/>
    <w:rsid w:val="00B054E4"/>
    <w:rsid w:val="00B117B6"/>
    <w:rsid w:val="00B11C1C"/>
    <w:rsid w:val="00B1265D"/>
    <w:rsid w:val="00B1279F"/>
    <w:rsid w:val="00B12AA5"/>
    <w:rsid w:val="00B136F6"/>
    <w:rsid w:val="00B13C3D"/>
    <w:rsid w:val="00B13F0F"/>
    <w:rsid w:val="00B14836"/>
    <w:rsid w:val="00B15539"/>
    <w:rsid w:val="00B15FDD"/>
    <w:rsid w:val="00B16856"/>
    <w:rsid w:val="00B17E98"/>
    <w:rsid w:val="00B200B1"/>
    <w:rsid w:val="00B2025E"/>
    <w:rsid w:val="00B2119C"/>
    <w:rsid w:val="00B220E2"/>
    <w:rsid w:val="00B22F0E"/>
    <w:rsid w:val="00B232EC"/>
    <w:rsid w:val="00B232F9"/>
    <w:rsid w:val="00B23BE8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416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57BA2"/>
    <w:rsid w:val="00B6188A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3E75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97E45"/>
    <w:rsid w:val="00BA0328"/>
    <w:rsid w:val="00BA0AB9"/>
    <w:rsid w:val="00BA1A48"/>
    <w:rsid w:val="00BA32C5"/>
    <w:rsid w:val="00BA3EC5"/>
    <w:rsid w:val="00BA4255"/>
    <w:rsid w:val="00BA51D9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C01AF"/>
    <w:rsid w:val="00BC0FE3"/>
    <w:rsid w:val="00BC1627"/>
    <w:rsid w:val="00BC3091"/>
    <w:rsid w:val="00BC37DB"/>
    <w:rsid w:val="00BC3DB9"/>
    <w:rsid w:val="00BC4A44"/>
    <w:rsid w:val="00BC4B3A"/>
    <w:rsid w:val="00BC5278"/>
    <w:rsid w:val="00BC7E95"/>
    <w:rsid w:val="00BD279D"/>
    <w:rsid w:val="00BD2E2F"/>
    <w:rsid w:val="00BD6BB8"/>
    <w:rsid w:val="00BD6FA9"/>
    <w:rsid w:val="00BE0543"/>
    <w:rsid w:val="00BE0B66"/>
    <w:rsid w:val="00BE2D2D"/>
    <w:rsid w:val="00BE5C60"/>
    <w:rsid w:val="00BE5CC7"/>
    <w:rsid w:val="00BE6728"/>
    <w:rsid w:val="00BE6A2B"/>
    <w:rsid w:val="00BE6AE6"/>
    <w:rsid w:val="00BE6C26"/>
    <w:rsid w:val="00BF1109"/>
    <w:rsid w:val="00BF1B54"/>
    <w:rsid w:val="00BF1EF1"/>
    <w:rsid w:val="00BF28E1"/>
    <w:rsid w:val="00BF31D1"/>
    <w:rsid w:val="00BF321C"/>
    <w:rsid w:val="00BF475D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584F"/>
    <w:rsid w:val="00C06451"/>
    <w:rsid w:val="00C065EF"/>
    <w:rsid w:val="00C06D8D"/>
    <w:rsid w:val="00C10026"/>
    <w:rsid w:val="00C118F3"/>
    <w:rsid w:val="00C11C9D"/>
    <w:rsid w:val="00C126C3"/>
    <w:rsid w:val="00C14AC8"/>
    <w:rsid w:val="00C15688"/>
    <w:rsid w:val="00C17907"/>
    <w:rsid w:val="00C179AD"/>
    <w:rsid w:val="00C20012"/>
    <w:rsid w:val="00C20990"/>
    <w:rsid w:val="00C20AC1"/>
    <w:rsid w:val="00C22BAB"/>
    <w:rsid w:val="00C259BF"/>
    <w:rsid w:val="00C31147"/>
    <w:rsid w:val="00C31799"/>
    <w:rsid w:val="00C31D46"/>
    <w:rsid w:val="00C3234A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6DF1"/>
    <w:rsid w:val="00C572D0"/>
    <w:rsid w:val="00C61603"/>
    <w:rsid w:val="00C61B63"/>
    <w:rsid w:val="00C61FBA"/>
    <w:rsid w:val="00C62F66"/>
    <w:rsid w:val="00C657C3"/>
    <w:rsid w:val="00C661E8"/>
    <w:rsid w:val="00C66BA2"/>
    <w:rsid w:val="00C7056B"/>
    <w:rsid w:val="00C7195A"/>
    <w:rsid w:val="00C72072"/>
    <w:rsid w:val="00C72B5F"/>
    <w:rsid w:val="00C72FB7"/>
    <w:rsid w:val="00C737F7"/>
    <w:rsid w:val="00C73A0F"/>
    <w:rsid w:val="00C7458F"/>
    <w:rsid w:val="00C7489A"/>
    <w:rsid w:val="00C74A84"/>
    <w:rsid w:val="00C74F29"/>
    <w:rsid w:val="00C74FB2"/>
    <w:rsid w:val="00C7566A"/>
    <w:rsid w:val="00C76BCE"/>
    <w:rsid w:val="00C76E05"/>
    <w:rsid w:val="00C80876"/>
    <w:rsid w:val="00C81091"/>
    <w:rsid w:val="00C812B0"/>
    <w:rsid w:val="00C812E3"/>
    <w:rsid w:val="00C81629"/>
    <w:rsid w:val="00C82B55"/>
    <w:rsid w:val="00C83622"/>
    <w:rsid w:val="00C84391"/>
    <w:rsid w:val="00C84657"/>
    <w:rsid w:val="00C84B9C"/>
    <w:rsid w:val="00C870E0"/>
    <w:rsid w:val="00C9030E"/>
    <w:rsid w:val="00C91704"/>
    <w:rsid w:val="00C91D28"/>
    <w:rsid w:val="00C92309"/>
    <w:rsid w:val="00C92F5C"/>
    <w:rsid w:val="00C93A73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F6B"/>
    <w:rsid w:val="00CB0108"/>
    <w:rsid w:val="00CB4BF5"/>
    <w:rsid w:val="00CB4F71"/>
    <w:rsid w:val="00CB553B"/>
    <w:rsid w:val="00CB5FB5"/>
    <w:rsid w:val="00CB6E1D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264A"/>
    <w:rsid w:val="00CD268A"/>
    <w:rsid w:val="00CD44B9"/>
    <w:rsid w:val="00CD4A35"/>
    <w:rsid w:val="00CE06FC"/>
    <w:rsid w:val="00CE0D0A"/>
    <w:rsid w:val="00CE1159"/>
    <w:rsid w:val="00CE17CB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8A8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5E5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F54"/>
    <w:rsid w:val="00D27C12"/>
    <w:rsid w:val="00D30460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2F99"/>
    <w:rsid w:val="00D5586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3024"/>
    <w:rsid w:val="00D743EC"/>
    <w:rsid w:val="00D74967"/>
    <w:rsid w:val="00D76152"/>
    <w:rsid w:val="00D76276"/>
    <w:rsid w:val="00D816F8"/>
    <w:rsid w:val="00D8207F"/>
    <w:rsid w:val="00D8252B"/>
    <w:rsid w:val="00D85633"/>
    <w:rsid w:val="00D8781A"/>
    <w:rsid w:val="00D9158D"/>
    <w:rsid w:val="00D916F2"/>
    <w:rsid w:val="00D92CAA"/>
    <w:rsid w:val="00D935D0"/>
    <w:rsid w:val="00D937C5"/>
    <w:rsid w:val="00D943B5"/>
    <w:rsid w:val="00D947E9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47"/>
    <w:rsid w:val="00DA6D80"/>
    <w:rsid w:val="00DA7D67"/>
    <w:rsid w:val="00DB0F15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0C88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273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86E"/>
    <w:rsid w:val="00DE6CEB"/>
    <w:rsid w:val="00DE6EFA"/>
    <w:rsid w:val="00DE711E"/>
    <w:rsid w:val="00DF07BE"/>
    <w:rsid w:val="00DF0E1C"/>
    <w:rsid w:val="00DF28AF"/>
    <w:rsid w:val="00DF336A"/>
    <w:rsid w:val="00DF6EB1"/>
    <w:rsid w:val="00DF7A7C"/>
    <w:rsid w:val="00DF7C50"/>
    <w:rsid w:val="00E00246"/>
    <w:rsid w:val="00E04C5C"/>
    <w:rsid w:val="00E052E6"/>
    <w:rsid w:val="00E11711"/>
    <w:rsid w:val="00E11B1F"/>
    <w:rsid w:val="00E12239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3B9F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3D55"/>
    <w:rsid w:val="00E54516"/>
    <w:rsid w:val="00E56386"/>
    <w:rsid w:val="00E57688"/>
    <w:rsid w:val="00E6031B"/>
    <w:rsid w:val="00E605B0"/>
    <w:rsid w:val="00E60E93"/>
    <w:rsid w:val="00E6560B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21BE"/>
    <w:rsid w:val="00E831EA"/>
    <w:rsid w:val="00E8338B"/>
    <w:rsid w:val="00E871B1"/>
    <w:rsid w:val="00E87342"/>
    <w:rsid w:val="00E92000"/>
    <w:rsid w:val="00E94503"/>
    <w:rsid w:val="00E94607"/>
    <w:rsid w:val="00E94715"/>
    <w:rsid w:val="00E94ADC"/>
    <w:rsid w:val="00E9595E"/>
    <w:rsid w:val="00E9725A"/>
    <w:rsid w:val="00E97F41"/>
    <w:rsid w:val="00E97FE9"/>
    <w:rsid w:val="00EA12CF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1D37"/>
    <w:rsid w:val="00EB2625"/>
    <w:rsid w:val="00EB4183"/>
    <w:rsid w:val="00EB5A71"/>
    <w:rsid w:val="00EB72DB"/>
    <w:rsid w:val="00EC06E2"/>
    <w:rsid w:val="00EC0E62"/>
    <w:rsid w:val="00EC1A27"/>
    <w:rsid w:val="00EC220F"/>
    <w:rsid w:val="00EC282C"/>
    <w:rsid w:val="00ED1AAC"/>
    <w:rsid w:val="00ED22DB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4CAC"/>
    <w:rsid w:val="00EF5295"/>
    <w:rsid w:val="00EF73D3"/>
    <w:rsid w:val="00EF79B9"/>
    <w:rsid w:val="00F01B37"/>
    <w:rsid w:val="00F061BD"/>
    <w:rsid w:val="00F06A73"/>
    <w:rsid w:val="00F06CF8"/>
    <w:rsid w:val="00F10AB5"/>
    <w:rsid w:val="00F10B1B"/>
    <w:rsid w:val="00F11BD6"/>
    <w:rsid w:val="00F133E9"/>
    <w:rsid w:val="00F13CB0"/>
    <w:rsid w:val="00F16198"/>
    <w:rsid w:val="00F16D89"/>
    <w:rsid w:val="00F171F0"/>
    <w:rsid w:val="00F1774A"/>
    <w:rsid w:val="00F209DD"/>
    <w:rsid w:val="00F209E7"/>
    <w:rsid w:val="00F21A70"/>
    <w:rsid w:val="00F22B40"/>
    <w:rsid w:val="00F22CA8"/>
    <w:rsid w:val="00F234B6"/>
    <w:rsid w:val="00F24A18"/>
    <w:rsid w:val="00F255CC"/>
    <w:rsid w:val="00F25D9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5130"/>
    <w:rsid w:val="00F4005B"/>
    <w:rsid w:val="00F4052D"/>
    <w:rsid w:val="00F412B1"/>
    <w:rsid w:val="00F415DA"/>
    <w:rsid w:val="00F41B60"/>
    <w:rsid w:val="00F423AC"/>
    <w:rsid w:val="00F441D9"/>
    <w:rsid w:val="00F45EEE"/>
    <w:rsid w:val="00F46E4A"/>
    <w:rsid w:val="00F47C83"/>
    <w:rsid w:val="00F47FDA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83060"/>
    <w:rsid w:val="00F9014C"/>
    <w:rsid w:val="00F9056A"/>
    <w:rsid w:val="00F91785"/>
    <w:rsid w:val="00F92637"/>
    <w:rsid w:val="00F92732"/>
    <w:rsid w:val="00F948DB"/>
    <w:rsid w:val="00F95ADC"/>
    <w:rsid w:val="00F95DA8"/>
    <w:rsid w:val="00F9666B"/>
    <w:rsid w:val="00F966F7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4CFB"/>
    <w:rsid w:val="00FC69D2"/>
    <w:rsid w:val="00FC6C07"/>
    <w:rsid w:val="00FD2B96"/>
    <w:rsid w:val="00FD2FF6"/>
    <w:rsid w:val="00FD34EE"/>
    <w:rsid w:val="00FD6FCD"/>
    <w:rsid w:val="00FD7325"/>
    <w:rsid w:val="00FD767E"/>
    <w:rsid w:val="00FD7C4D"/>
    <w:rsid w:val="00FE0428"/>
    <w:rsid w:val="00FE1048"/>
    <w:rsid w:val="00FE2DE7"/>
    <w:rsid w:val="00FE4FE9"/>
    <w:rsid w:val="00FE518B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7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5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9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1092</Words>
  <Characters>6228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2</cp:revision>
  <cp:lastPrinted>1900-12-31T16:00:00Z</cp:lastPrinted>
  <dcterms:created xsi:type="dcterms:W3CDTF">2025-12-10T16:47:00Z</dcterms:created>
  <dcterms:modified xsi:type="dcterms:W3CDTF">2025-12-10T16:47:00Z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