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572D1" w14:textId="07F41185" w:rsidR="00B5552D" w:rsidRDefault="00B5552D" w:rsidP="00B555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2D2245">
          <w:rPr>
            <w:b/>
            <w:i/>
            <w:noProof/>
            <w:sz w:val="28"/>
          </w:rPr>
          <w:t>R5s250</w:t>
        </w:r>
        <w:r w:rsidR="00750342">
          <w:rPr>
            <w:b/>
            <w:i/>
            <w:noProof/>
            <w:sz w:val="28"/>
          </w:rPr>
          <w:t>501</w:t>
        </w:r>
      </w:fldSimple>
    </w:p>
    <w:p w14:paraId="3CE2AEDE" w14:textId="77777777" w:rsidR="00B5552D" w:rsidRDefault="00B5552D" w:rsidP="00B5552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552D" w14:paraId="4BAE6923" w14:textId="77777777" w:rsidTr="009F62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B468D" w14:textId="77777777" w:rsidR="00B5552D" w:rsidRDefault="00B5552D" w:rsidP="009F62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5552D" w14:paraId="268C4454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43C5A" w14:textId="77777777" w:rsidR="00B5552D" w:rsidRDefault="00B5552D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552D" w14:paraId="46A41BDF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61943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7E50BB7F" w14:textId="77777777" w:rsidTr="009F6228">
        <w:tc>
          <w:tcPr>
            <w:tcW w:w="142" w:type="dxa"/>
            <w:tcBorders>
              <w:left w:val="single" w:sz="4" w:space="0" w:color="auto"/>
            </w:tcBorders>
          </w:tcPr>
          <w:p w14:paraId="20CE0FA8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3B6B1D" w14:textId="7AA16BA1" w:rsidR="00B5552D" w:rsidRPr="00410371" w:rsidRDefault="00B5552D" w:rsidP="009F62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C6379F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E88EB2A" w14:textId="77777777" w:rsidR="00B5552D" w:rsidRDefault="00B5552D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B26381" w14:textId="034FE4F3" w:rsidR="00B5552D" w:rsidRPr="00410371" w:rsidRDefault="000F5C0B" w:rsidP="009F6228">
            <w:pPr>
              <w:pStyle w:val="CRCoverPage"/>
              <w:spacing w:after="0"/>
              <w:rPr>
                <w:noProof/>
              </w:rPr>
            </w:pPr>
            <w:fldSimple w:instr=" DOCPROPERTY  Version  \* MERGEFORMAT ">
              <w:r w:rsidRPr="000F5C0B">
                <w:rPr>
                  <w:b/>
                  <w:noProof/>
                  <w:sz w:val="28"/>
                </w:rPr>
                <w:t>3781</w:t>
              </w:r>
            </w:fldSimple>
          </w:p>
        </w:tc>
        <w:tc>
          <w:tcPr>
            <w:tcW w:w="709" w:type="dxa"/>
          </w:tcPr>
          <w:p w14:paraId="37A01D03" w14:textId="77777777" w:rsidR="00B5552D" w:rsidRDefault="00B5552D" w:rsidP="009F62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5CB11" w14:textId="77777777" w:rsidR="00B5552D" w:rsidRPr="00410371" w:rsidRDefault="00B5552D" w:rsidP="009F62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BCC0FE2" w14:textId="77777777" w:rsidR="00B5552D" w:rsidRDefault="00B5552D" w:rsidP="009F62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8A4099" w14:textId="248C82DA" w:rsidR="00B5552D" w:rsidRPr="00410371" w:rsidRDefault="00B5552D" w:rsidP="009F6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C6379F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C6379F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DCEBD8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009B762C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5E4E7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1620402F" w14:textId="77777777" w:rsidTr="009F62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111A06" w14:textId="77777777" w:rsidR="00B5552D" w:rsidRPr="00F25D98" w:rsidRDefault="00B5552D" w:rsidP="009F62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552D" w14:paraId="50787D59" w14:textId="77777777" w:rsidTr="009F6228">
        <w:tc>
          <w:tcPr>
            <w:tcW w:w="9641" w:type="dxa"/>
            <w:gridSpan w:val="9"/>
          </w:tcPr>
          <w:p w14:paraId="6E4B0E82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6D9D5E" w14:textId="77777777" w:rsidR="00B5552D" w:rsidRDefault="00B5552D" w:rsidP="00B55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552D" w14:paraId="6C5A3A2C" w14:textId="77777777" w:rsidTr="009F6228">
        <w:tc>
          <w:tcPr>
            <w:tcW w:w="2835" w:type="dxa"/>
          </w:tcPr>
          <w:p w14:paraId="3D3AF76A" w14:textId="77777777" w:rsidR="00B5552D" w:rsidRDefault="00B5552D" w:rsidP="009F62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32764D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124D1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E2C48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95B580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60C631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025B5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37DC6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8CF9DB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768E3D" w14:textId="77777777" w:rsidR="00B5552D" w:rsidRDefault="00B5552D" w:rsidP="00B55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552D" w14:paraId="47E31316" w14:textId="77777777" w:rsidTr="009F6228">
        <w:tc>
          <w:tcPr>
            <w:tcW w:w="9640" w:type="dxa"/>
            <w:gridSpan w:val="11"/>
          </w:tcPr>
          <w:p w14:paraId="4B3B957F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0914F615" w14:textId="77777777" w:rsidTr="009F62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006AF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D63A9" w14:textId="065EF987" w:rsidR="00B5552D" w:rsidRDefault="00116970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 </w:t>
            </w:r>
            <w:r w:rsidR="002D2245" w:rsidRPr="002D2245">
              <w:rPr>
                <w:rFonts w:cs="Arial"/>
              </w:rPr>
              <w:t>Correction to TC</w:t>
            </w:r>
            <w:r w:rsidR="00C6379F">
              <w:rPr>
                <w:rFonts w:cs="Arial"/>
              </w:rPr>
              <w:t>s 7.1.3.4.1</w:t>
            </w:r>
            <w:r w:rsidR="002650BF">
              <w:rPr>
                <w:rFonts w:cs="Arial"/>
              </w:rPr>
              <w:t>, 7.1.3.4.2, 7.1.3.5.3</w:t>
            </w:r>
            <w:r w:rsidR="00C6379F">
              <w:rPr>
                <w:rFonts w:cs="Arial"/>
              </w:rPr>
              <w:t xml:space="preserve"> and 7.1.3.5.4</w:t>
            </w:r>
          </w:p>
        </w:tc>
      </w:tr>
      <w:tr w:rsidR="00B5552D" w14:paraId="45B8D3DE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04313323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37F55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3591F2F6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5EA4CC61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41922E" w14:textId="51B2C834" w:rsidR="00B5552D" w:rsidRDefault="00116970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cs="Arial"/>
                </w:rPr>
                <w:t xml:space="preserve"> MCC TF160</w:t>
              </w:r>
            </w:fldSimple>
          </w:p>
        </w:tc>
      </w:tr>
      <w:tr w:rsidR="00B5552D" w14:paraId="67EB0B02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3B2291C6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3F1A91" w14:textId="32FCDAB9" w:rsidR="00B5552D" w:rsidRDefault="00116970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B5552D">
              <w:t>R5</w:t>
            </w:r>
            <w:fldSimple w:instr=" DOCPROPERTY  SourceIfTsg  \* MERGEFORMAT "/>
          </w:p>
        </w:tc>
      </w:tr>
      <w:tr w:rsidR="00B5552D" w14:paraId="4F8A4858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3F123FDE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28EFF4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6DEECFA7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0706369B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699B99" w14:textId="4A462961" w:rsidR="00B5552D" w:rsidRPr="000F5C0B" w:rsidRDefault="000F5C0B" w:rsidP="009F6228">
            <w:pPr>
              <w:pStyle w:val="CRCoverPage"/>
              <w:spacing w:after="0"/>
              <w:ind w:left="100"/>
              <w:rPr>
                <w:noProof/>
              </w:rPr>
            </w:pPr>
            <w:r w:rsidRPr="000F5C0B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282F468" w14:textId="77777777" w:rsidR="00B5552D" w:rsidRDefault="00B5552D" w:rsidP="009F62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6F99E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031950" w14:textId="62C0966E" w:rsidR="00B5552D" w:rsidRDefault="00B5552D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2D2245">
                <w:rPr>
                  <w:noProof/>
                </w:rPr>
                <w:t>2025-</w:t>
              </w:r>
              <w:r w:rsidR="00116970" w:rsidRPr="002D2245">
                <w:rPr>
                  <w:noProof/>
                </w:rPr>
                <w:t>1</w:t>
              </w:r>
              <w:r w:rsidR="00750342">
                <w:rPr>
                  <w:noProof/>
                </w:rPr>
                <w:t>2</w:t>
              </w:r>
              <w:r w:rsidRPr="002D2245">
                <w:rPr>
                  <w:noProof/>
                </w:rPr>
                <w:t>-</w:t>
              </w:r>
              <w:r w:rsidR="00750342">
                <w:rPr>
                  <w:noProof/>
                </w:rPr>
                <w:t>01</w:t>
              </w:r>
            </w:fldSimple>
          </w:p>
        </w:tc>
      </w:tr>
      <w:tr w:rsidR="00B5552D" w14:paraId="7334EF25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7DA11F58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3C5F8B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A129E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18F6F0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C63039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09D0D81F" w14:textId="77777777" w:rsidTr="009F62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C7429F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3A20F" w14:textId="77777777" w:rsidR="00B5552D" w:rsidRDefault="00B5552D" w:rsidP="009F6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7CDA30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B3AE2" w14:textId="77777777" w:rsidR="00B5552D" w:rsidRDefault="00B5552D" w:rsidP="009F62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EA29B" w14:textId="251DD66C" w:rsidR="00B5552D" w:rsidRDefault="00B5552D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0F5C0B">
                <w:rPr>
                  <w:noProof/>
                </w:rPr>
                <w:t>Rel-1</w:t>
              </w:r>
              <w:r w:rsidR="00C6379F" w:rsidRPr="000F5C0B">
                <w:rPr>
                  <w:noProof/>
                </w:rPr>
                <w:t>8</w:t>
              </w:r>
            </w:fldSimple>
          </w:p>
        </w:tc>
      </w:tr>
      <w:tr w:rsidR="00B5552D" w14:paraId="410F7FB1" w14:textId="77777777" w:rsidTr="009F62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FFDF80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2DFADC" w14:textId="77777777" w:rsidR="00B5552D" w:rsidRDefault="00B5552D" w:rsidP="009F62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FD76BC" w14:textId="77777777" w:rsidR="00B5552D" w:rsidRDefault="00B5552D" w:rsidP="009F62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C0AF3C" w14:textId="77777777" w:rsidR="00B5552D" w:rsidRPr="007C2097" w:rsidRDefault="00B5552D" w:rsidP="009F62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5552D" w14:paraId="4DE6B1C3" w14:textId="77777777" w:rsidTr="009F6228">
        <w:tc>
          <w:tcPr>
            <w:tcW w:w="1843" w:type="dxa"/>
          </w:tcPr>
          <w:p w14:paraId="0AA27C8D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0D922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716ECD90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E5976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AD29E" w14:textId="2B3C2AB6" w:rsidR="00116970" w:rsidRPr="00634836" w:rsidRDefault="00634836" w:rsidP="00634836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Some distinct </w:t>
            </w:r>
            <w:r w:rsidR="003F752F">
              <w:rPr>
                <w:rFonts w:cs="Arial"/>
                <w:noProof/>
                <w:lang w:val="en-US"/>
              </w:rPr>
              <w:t xml:space="preserve">SDU </w:t>
            </w:r>
            <w:r w:rsidR="003F752F" w:rsidRPr="003F752F">
              <w:rPr>
                <w:rFonts w:cs="Arial"/>
                <w:noProof/>
                <w:lang w:val="en-US"/>
              </w:rPr>
              <w:t>numbering indications in the message column of the prose a</w:t>
            </w:r>
            <w:r>
              <w:rPr>
                <w:rFonts w:cs="Arial"/>
                <w:noProof/>
                <w:lang w:val="en-US"/>
              </w:rPr>
              <w:t xml:space="preserve">re not </w:t>
            </w:r>
            <w:r w:rsidR="003F752F" w:rsidRPr="003F752F">
              <w:rPr>
                <w:rFonts w:cs="Arial"/>
                <w:noProof/>
                <w:lang w:val="en-US"/>
              </w:rPr>
              <w:t>implement</w:t>
            </w:r>
            <w:r>
              <w:rPr>
                <w:rFonts w:cs="Arial"/>
                <w:noProof/>
                <w:lang w:val="en-US"/>
              </w:rPr>
              <w:t xml:space="preserve">ed </w:t>
            </w:r>
            <w:r w:rsidR="008511BD">
              <w:rPr>
                <w:rFonts w:cs="Arial"/>
                <w:noProof/>
                <w:lang w:val="en-US"/>
              </w:rPr>
              <w:t xml:space="preserve">in a </w:t>
            </w:r>
            <w:r>
              <w:rPr>
                <w:rFonts w:cs="Arial"/>
                <w:noProof/>
                <w:lang w:val="en-US"/>
              </w:rPr>
              <w:t xml:space="preserve">distinguishable way in the TTCN. </w:t>
            </w:r>
          </w:p>
        </w:tc>
      </w:tr>
      <w:tr w:rsidR="00116970" w14:paraId="507D7FBA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092B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99A33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12001728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9DD4E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BF844" w14:textId="7FF7D67A" w:rsidR="00116970" w:rsidRDefault="00634836" w:rsidP="0063483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  Distinct SDUs were generated </w:t>
            </w:r>
            <w:r w:rsidR="008511BD">
              <w:rPr>
                <w:rFonts w:cs="Arial"/>
              </w:rPr>
              <w:t xml:space="preserve">and applied to </w:t>
            </w:r>
            <w:r>
              <w:rPr>
                <w:rFonts w:cs="Arial"/>
              </w:rPr>
              <w:t>mak</w:t>
            </w:r>
            <w:r w:rsidR="008511BD">
              <w:rPr>
                <w:rFonts w:cs="Arial"/>
              </w:rPr>
              <w:t>e</w:t>
            </w:r>
            <w:r>
              <w:rPr>
                <w:rFonts w:cs="Arial"/>
              </w:rPr>
              <w:t xml:space="preserve"> the SDUs</w:t>
            </w:r>
            <w:r w:rsidR="008511BD">
              <w:rPr>
                <w:rFonts w:cs="Arial"/>
              </w:rPr>
              <w:br/>
            </w:r>
            <w:r>
              <w:rPr>
                <w:rFonts w:cs="Arial"/>
              </w:rPr>
              <w:t xml:space="preserve"> </w:t>
            </w:r>
            <w:r w:rsidR="008511BD">
              <w:rPr>
                <w:rFonts w:cs="Arial"/>
              </w:rPr>
              <w:t xml:space="preserve"> </w:t>
            </w:r>
            <w:r>
              <w:rPr>
                <w:rFonts w:cs="Arial"/>
              </w:rPr>
              <w:t>distinguishable</w:t>
            </w:r>
            <w:r w:rsidR="008511BD">
              <w:rPr>
                <w:rFonts w:cs="Arial"/>
              </w:rPr>
              <w:t xml:space="preserve"> in the TTCN</w:t>
            </w:r>
            <w:r w:rsidR="008511BD">
              <w:rPr>
                <w:rFonts w:cs="Arial"/>
                <w:noProof/>
                <w:lang w:val="en-US"/>
              </w:rPr>
              <w:t>.</w:t>
            </w:r>
            <w:r>
              <w:rPr>
                <w:rFonts w:cs="Arial"/>
              </w:rPr>
              <w:t xml:space="preserve"> </w:t>
            </w:r>
          </w:p>
        </w:tc>
      </w:tr>
      <w:tr w:rsidR="00116970" w14:paraId="526BE17E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13D4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66BA2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2BCC4058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68F18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C49E8" w14:textId="6DF7A4F8" w:rsidR="00116970" w:rsidRDefault="00634836" w:rsidP="00116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Erroneous UE behaviour may not be detected.</w:t>
            </w:r>
          </w:p>
        </w:tc>
      </w:tr>
      <w:tr w:rsidR="00116970" w14:paraId="1969524A" w14:textId="77777777" w:rsidTr="009F6228">
        <w:tc>
          <w:tcPr>
            <w:tcW w:w="2694" w:type="dxa"/>
            <w:gridSpan w:val="2"/>
          </w:tcPr>
          <w:p w14:paraId="55CD3B7F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705493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44036283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868DE9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F2A37" w14:textId="1480DEDF" w:rsidR="00116970" w:rsidRDefault="00CA2C93" w:rsidP="00116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7.1.3.4.</w:t>
            </w:r>
            <w:proofErr w:type="gramStart"/>
            <w:r>
              <w:rPr>
                <w:rFonts w:cs="Arial"/>
              </w:rPr>
              <w:t>1.ENDC</w:t>
            </w:r>
            <w:proofErr w:type="gramEnd"/>
            <w:r>
              <w:rPr>
                <w:rFonts w:cs="Arial"/>
              </w:rPr>
              <w:t>, 7.1.3.4.1.NR5GC, 7.1.3.4.</w:t>
            </w:r>
            <w:proofErr w:type="gramStart"/>
            <w:r>
              <w:rPr>
                <w:rFonts w:cs="Arial"/>
              </w:rPr>
              <w:t>2.ENDC</w:t>
            </w:r>
            <w:proofErr w:type="gramEnd"/>
            <w:r>
              <w:rPr>
                <w:rFonts w:cs="Arial"/>
              </w:rPr>
              <w:t>, 7.1.3.4.2.NR5GC, 7.1.3.5.</w:t>
            </w:r>
            <w:proofErr w:type="gramStart"/>
            <w:r>
              <w:rPr>
                <w:rFonts w:cs="Arial"/>
              </w:rPr>
              <w:t>3.ENDC</w:t>
            </w:r>
            <w:proofErr w:type="gramEnd"/>
            <w:r>
              <w:rPr>
                <w:rFonts w:cs="Arial"/>
              </w:rPr>
              <w:t>, 7.1.3.5.3.NR5GC, 7.1.3.5.</w:t>
            </w:r>
            <w:proofErr w:type="gramStart"/>
            <w:r>
              <w:rPr>
                <w:rFonts w:cs="Arial"/>
              </w:rPr>
              <w:t>4.ENDC</w:t>
            </w:r>
            <w:proofErr w:type="gramEnd"/>
            <w:r>
              <w:rPr>
                <w:rFonts w:cs="Arial"/>
              </w:rPr>
              <w:t xml:space="preserve"> and 7.1.3.5.4.NR5GC</w:t>
            </w:r>
          </w:p>
        </w:tc>
      </w:tr>
      <w:tr w:rsidR="00116970" w14:paraId="27146439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70FF5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C1813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0A7AF142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5B7F2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7EA590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A27FAB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08B4CB" w14:textId="77777777" w:rsidR="00116970" w:rsidRDefault="00116970" w:rsidP="001169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0C71EA" w14:textId="77777777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14:paraId="7BD35EB6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61CE3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EF4E1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508FE" w14:textId="586C9690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6ED63" w14:textId="77777777" w:rsidR="00116970" w:rsidRDefault="00116970" w:rsidP="001169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DC536" w14:textId="581D2368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14:paraId="5485F391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71DC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E0DF7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A9F1C" w14:textId="58D8F7D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6E1F7" w14:textId="77777777" w:rsidR="00116970" w:rsidRDefault="00116970" w:rsidP="00116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7B70B" w14:textId="70E43F7E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14:paraId="7F079828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E1F6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25D81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9EE1D" w14:textId="16A8D1AB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70969D" w14:textId="77777777" w:rsidR="00116970" w:rsidRDefault="00116970" w:rsidP="00116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EFB32" w14:textId="7F64C87E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14:paraId="77E544EC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456B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502B3" w14:textId="77777777" w:rsidR="00116970" w:rsidRDefault="00116970" w:rsidP="00116970">
            <w:pPr>
              <w:pStyle w:val="CRCoverPage"/>
              <w:spacing w:after="0"/>
              <w:rPr>
                <w:noProof/>
              </w:rPr>
            </w:pPr>
          </w:p>
        </w:tc>
      </w:tr>
      <w:tr w:rsidR="00116970" w14:paraId="40F8A1F4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1FEE8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CD6C8" w14:textId="77777777" w:rsidR="00116970" w:rsidRDefault="00116970" w:rsidP="00116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6970" w:rsidRPr="008863B9" w14:paraId="590D4553" w14:textId="77777777" w:rsidTr="009F62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69EBAE" w14:textId="77777777" w:rsidR="00116970" w:rsidRPr="008863B9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83241E" w14:textId="77777777" w:rsidR="00116970" w:rsidRPr="008863B9" w:rsidRDefault="00116970" w:rsidP="001169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6970" w14:paraId="455E38B6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9645B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BE3C7" w14:textId="77777777" w:rsidR="00116970" w:rsidRDefault="00116970" w:rsidP="00116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0" w:name="_Toc213530285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0"/>
    </w:p>
    <w:p w14:paraId="7035A846" w14:textId="560F4CDA" w:rsidR="002161F7" w:rsidRDefault="001D1E67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161F7" w:rsidRPr="00573763">
        <w:rPr>
          <w:rFonts w:cs="Arial"/>
          <w:iCs/>
        </w:rPr>
        <w:t>Table of Contents</w:t>
      </w:r>
      <w:r w:rsidR="002161F7">
        <w:tab/>
      </w:r>
      <w:r w:rsidR="002161F7">
        <w:fldChar w:fldCharType="begin"/>
      </w:r>
      <w:r w:rsidR="002161F7">
        <w:instrText xml:space="preserve"> PAGEREF _Toc213530285 \h </w:instrText>
      </w:r>
      <w:r w:rsidR="002161F7">
        <w:fldChar w:fldCharType="separate"/>
      </w:r>
      <w:r w:rsidR="002161F7">
        <w:t>2</w:t>
      </w:r>
      <w:r w:rsidR="002161F7">
        <w:fldChar w:fldCharType="end"/>
      </w:r>
    </w:p>
    <w:p w14:paraId="558576A5" w14:textId="4C717395" w:rsidR="002161F7" w:rsidRDefault="002161F7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7376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7376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_Toc213530286 \h </w:instrText>
      </w:r>
      <w:r>
        <w:fldChar w:fldCharType="separate"/>
      </w:r>
      <w:r>
        <w:t>3</w:t>
      </w:r>
      <w:r>
        <w:fldChar w:fldCharType="end"/>
      </w:r>
    </w:p>
    <w:p w14:paraId="7C258376" w14:textId="41A7B687" w:rsidR="002161F7" w:rsidRDefault="002161F7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7376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7376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_Toc213530287 \h </w:instrText>
      </w:r>
      <w:r>
        <w:fldChar w:fldCharType="separate"/>
      </w:r>
      <w:r>
        <w:t>3</w:t>
      </w:r>
      <w:r>
        <w:fldChar w:fldCharType="end"/>
      </w:r>
    </w:p>
    <w:p w14:paraId="463138CF" w14:textId="069BA0C3" w:rsidR="002161F7" w:rsidRDefault="002161F7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73763">
        <w:rPr>
          <w:rFonts w:cs="Arial"/>
          <w:b/>
          <w:lang w:val="en-US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73763">
        <w:rPr>
          <w:rFonts w:cs="Arial"/>
          <w:b/>
          <w:lang w:val="pt-BR"/>
        </w:rPr>
        <w:t xml:space="preserve">Change </w:t>
      </w:r>
      <w:r w:rsidRPr="00573763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_Toc213530288 \h </w:instrText>
      </w:r>
      <w:r>
        <w:fldChar w:fldCharType="separate"/>
      </w:r>
      <w:r>
        <w:t>3</w:t>
      </w:r>
      <w:r>
        <w:fldChar w:fldCharType="end"/>
      </w:r>
    </w:p>
    <w:p w14:paraId="695D2940" w14:textId="2675DF11" w:rsidR="002161F7" w:rsidRDefault="002161F7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73763">
        <w:rPr>
          <w:rFonts w:cs="Arial"/>
          <w:b/>
          <w:lang w:val="en-US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73763">
        <w:rPr>
          <w:rFonts w:cs="Arial"/>
          <w:b/>
          <w:lang w:val="pt-BR"/>
        </w:rPr>
        <w:t xml:space="preserve">Change </w:t>
      </w:r>
      <w:r w:rsidRPr="00573763">
        <w:rPr>
          <w:rFonts w:cs="Arial"/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_Toc213530289 \h </w:instrText>
      </w:r>
      <w:r>
        <w:fldChar w:fldCharType="separate"/>
      </w:r>
      <w:r>
        <w:t>16</w:t>
      </w:r>
      <w:r>
        <w:fldChar w:fldCharType="end"/>
      </w:r>
    </w:p>
    <w:p w14:paraId="3604641A" w14:textId="4F9CEB48" w:rsidR="002161F7" w:rsidRDefault="002161F7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73763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73763">
        <w:rPr>
          <w:rFonts w:cs="Arial"/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_Toc213530290 \h </w:instrText>
      </w:r>
      <w:r>
        <w:fldChar w:fldCharType="separate"/>
      </w:r>
      <w:r>
        <w:t>21</w:t>
      </w:r>
      <w:r>
        <w:fldChar w:fldCharType="end"/>
      </w:r>
    </w:p>
    <w:p w14:paraId="618109D7" w14:textId="28D39E19" w:rsidR="002161F7" w:rsidRDefault="002161F7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73763">
        <w:rPr>
          <w:rFonts w:cs="Arial"/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73763">
        <w:rPr>
          <w:rFonts w:cs="Arial"/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_Toc213530291 \h </w:instrText>
      </w:r>
      <w:r>
        <w:fldChar w:fldCharType="separate"/>
      </w:r>
      <w:r>
        <w:t>25</w:t>
      </w:r>
      <w:r>
        <w:fldChar w:fldCharType="end"/>
      </w:r>
    </w:p>
    <w:p w14:paraId="3B527C13" w14:textId="2E63797D" w:rsidR="001D1E67" w:rsidRDefault="001D1E67" w:rsidP="001D1E67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13530286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2620FE98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AF712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1FA5AB4F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5CDBD71B" w14:textId="77777777" w:rsidR="0072478F" w:rsidRPr="00854C55" w:rsidRDefault="0072478F" w:rsidP="0072478F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13530287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C5DAE8D" w14:textId="53EF20BB" w:rsidR="003F6EF6" w:rsidRPr="003F6EF6" w:rsidRDefault="009C173D" w:rsidP="003F6EF6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/>
        </w:rPr>
      </w:pPr>
      <w:bookmarkStart w:id="7" w:name="_Toc213530288"/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1</w:t>
      </w:r>
      <w:bookmarkEnd w:id="7"/>
    </w:p>
    <w:p w14:paraId="2037AE92" w14:textId="77777777" w:rsidR="003F6EF6" w:rsidRPr="003F6EF6" w:rsidRDefault="003F6EF6" w:rsidP="003F6EF6">
      <w:pPr>
        <w:rPr>
          <w:lang w:val="en-US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A423B" w:rsidRPr="003C4E4F" w14:paraId="401E8527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576C" w14:textId="77777777" w:rsidR="005A423B" w:rsidRPr="003C4E4F" w:rsidRDefault="005A423B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C557" w14:textId="217A69D8" w:rsidR="005A423B" w:rsidRPr="003C4E4F" w:rsidRDefault="005A423B" w:rsidP="00370841">
            <w:pPr>
              <w:spacing w:after="0"/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>f_TC_7_1_3_4_1_NR_Step1to7</w:t>
            </w:r>
          </w:p>
        </w:tc>
      </w:tr>
      <w:tr w:rsidR="005A423B" w:rsidRPr="003C4E4F" w14:paraId="132E6F0C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0E3E" w14:textId="77777777" w:rsidR="005A423B" w:rsidRPr="003C4E4F" w:rsidRDefault="005A423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6200" w14:textId="2B27CE8B" w:rsidR="005A423B" w:rsidRPr="00AC794D" w:rsidRDefault="005A423B" w:rsidP="0037084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SDU </w:t>
            </w:r>
            <w:r w:rsidRPr="003F752F">
              <w:rPr>
                <w:rFonts w:cs="Arial"/>
                <w:noProof/>
                <w:lang w:val="en-US"/>
              </w:rPr>
              <w:t xml:space="preserve">numbering indications </w:t>
            </w:r>
            <w:r>
              <w:rPr>
                <w:rFonts w:cs="Arial"/>
                <w:noProof/>
                <w:lang w:val="en-US"/>
              </w:rPr>
              <w:t xml:space="preserve">0 to 7 </w:t>
            </w:r>
            <w:r w:rsidRPr="003F752F">
              <w:rPr>
                <w:rFonts w:cs="Arial"/>
                <w:noProof/>
                <w:lang w:val="en-US"/>
              </w:rPr>
              <w:t>in the message column of the prose a</w:t>
            </w:r>
            <w:r>
              <w:rPr>
                <w:rFonts w:cs="Arial"/>
                <w:noProof/>
                <w:lang w:val="en-US"/>
              </w:rPr>
              <w:t xml:space="preserve">re not </w:t>
            </w:r>
            <w:r w:rsidRPr="003F752F">
              <w:rPr>
                <w:rFonts w:cs="Arial"/>
                <w:noProof/>
                <w:lang w:val="en-US"/>
              </w:rPr>
              <w:t>implement</w:t>
            </w:r>
            <w:r>
              <w:rPr>
                <w:rFonts w:cs="Arial"/>
                <w:noProof/>
                <w:lang w:val="en-US"/>
              </w:rPr>
              <w:t>ed in a distinguishable way in the TTCN</w:t>
            </w:r>
            <w:r>
              <w:rPr>
                <w:rFonts w:cs="Arial"/>
              </w:rPr>
              <w:t xml:space="preserve">. </w:t>
            </w:r>
          </w:p>
        </w:tc>
      </w:tr>
      <w:tr w:rsidR="005A423B" w:rsidRPr="003C4E4F" w14:paraId="3BB669E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D90D" w14:textId="77777777" w:rsidR="005A423B" w:rsidRPr="003C4E4F" w:rsidRDefault="005A423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C2AE" w14:textId="48B1E7BF" w:rsidR="005A423B" w:rsidRPr="001354DE" w:rsidRDefault="005A423B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Distinct SDUs 0 to 7 were generated and applied to make the SDUs</w:t>
            </w:r>
            <w:r>
              <w:rPr>
                <w:rFonts w:cs="Arial"/>
              </w:rPr>
              <w:br/>
              <w:t>distinguishable in the TTCN</w:t>
            </w:r>
            <w:r w:rsidRPr="001354DE"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  <w:t xml:space="preserve">Note: </w:t>
            </w:r>
            <w:r>
              <w:rPr>
                <w:rFonts w:cs="Arial"/>
              </w:rPr>
              <w:br/>
              <w:t xml:space="preserve">The SDUs used throughout complete </w:t>
            </w:r>
            <w:r w:rsidRPr="005A423B">
              <w:rPr>
                <w:rFonts w:cs="Arial"/>
              </w:rPr>
              <w:t>TC_7_1_3_4_1</w:t>
            </w:r>
            <w:r>
              <w:rPr>
                <w:rFonts w:cs="Arial"/>
              </w:rPr>
              <w:t xml:space="preserve"> are created although not all of them used in this part.</w:t>
            </w:r>
          </w:p>
        </w:tc>
      </w:tr>
      <w:tr w:rsidR="005A423B" w:rsidRPr="003C4E4F" w14:paraId="0A4A4E90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6A7A" w14:textId="77777777" w:rsidR="005A423B" w:rsidRPr="003C4E4F" w:rsidRDefault="005A423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C6ED" w14:textId="77777777" w:rsidR="005A423B" w:rsidRPr="003C4E4F" w:rsidRDefault="005A423B" w:rsidP="00370841">
            <w:pPr>
              <w:spacing w:after="0"/>
              <w:rPr>
                <w:rFonts w:ascii="Arial" w:hAnsi="Arial" w:cs="Arial"/>
              </w:rPr>
            </w:pPr>
            <w:r w:rsidRPr="008511BD">
              <w:rPr>
                <w:rFonts w:ascii="Arial" w:hAnsi="Arial" w:cs="Arial"/>
              </w:rPr>
              <w:t>PDCP_TC_Common_NR</w:t>
            </w:r>
            <w:r w:rsidRPr="0088494B">
              <w:rPr>
                <w:rFonts w:ascii="Arial" w:hAnsi="Arial" w:cs="Arial"/>
              </w:rPr>
              <w:t>.ttcn</w:t>
            </w:r>
          </w:p>
        </w:tc>
      </w:tr>
    </w:tbl>
    <w:p w14:paraId="5FB4A355" w14:textId="77777777" w:rsidR="005A423B" w:rsidRPr="003C4E4F" w:rsidRDefault="005A423B" w:rsidP="005A423B">
      <w:pPr>
        <w:rPr>
          <w:rFonts w:ascii="Arial" w:hAnsi="Arial" w:cs="Arial"/>
        </w:rPr>
      </w:pPr>
    </w:p>
    <w:p w14:paraId="2FEAD67C" w14:textId="77777777" w:rsidR="005A423B" w:rsidRPr="003C4E4F" w:rsidRDefault="005A423B" w:rsidP="005A423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A423B" w:rsidRPr="003C4E4F" w14:paraId="0035E4A5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7930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</w:rPr>
              <w:t xml:space="preserve">  function f_TC_7_1_3_4_1_NR_Step1to7(inout NR_PDCP_SS_State_Type p_NR_PDCP_State) runs on NR_BASE_PTC</w:t>
            </w:r>
          </w:p>
          <w:p w14:paraId="089D13D6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{</w:t>
            </w:r>
          </w:p>
          <w:p w14:paraId="0D0EB3B7" w14:textId="1F606888" w:rsidR="005A423B" w:rsidRPr="005A423B" w:rsidRDefault="005A423B" w:rsidP="005A423B">
            <w:pPr>
              <w:rPr>
                <w:rFonts w:ascii="Arial" w:hAnsi="Arial" w:cs="Arial"/>
                <w:strike/>
              </w:rPr>
            </w:pPr>
            <w:r w:rsidRPr="005A423B">
              <w:rPr>
                <w:rFonts w:ascii="Arial" w:hAnsi="Arial" w:cs="Arial"/>
              </w:rPr>
              <w:t xml:space="preserve">   </w:t>
            </w:r>
            <w:r w:rsidRPr="005A423B">
              <w:rPr>
                <w:rFonts w:ascii="Arial" w:hAnsi="Arial" w:cs="Arial"/>
                <w:strike/>
                <w:highlight w:val="cyan"/>
              </w:rPr>
              <w:t>var octetstring v_IPData := f_IPv4IPv6_IcmpEchoReply(f_LoopbackModeB_IP_Address_UE());</w:t>
            </w:r>
          </w:p>
          <w:p w14:paraId="08112516" w14:textId="5B9141E4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</w:t>
            </w:r>
            <w:r w:rsidRPr="005A423B">
              <w:rPr>
                <w:rFonts w:ascii="Arial" w:hAnsi="Arial" w:cs="Arial"/>
                <w:highlight w:val="cyan"/>
              </w:rPr>
              <w:t>var NR_PDCP_SDUList_Type v_</w:t>
            </w:r>
            <w:proofErr w:type="gramStart"/>
            <w:r w:rsidRPr="005A423B">
              <w:rPr>
                <w:rFonts w:ascii="Arial" w:hAnsi="Arial" w:cs="Arial"/>
                <w:highlight w:val="cyan"/>
              </w:rPr>
              <w:t>SduList :</w:t>
            </w:r>
            <w:proofErr w:type="gramEnd"/>
            <w:r w:rsidRPr="005A423B">
              <w:rPr>
                <w:rFonts w:ascii="Arial" w:hAnsi="Arial" w:cs="Arial"/>
                <w:highlight w:val="cyan"/>
              </w:rPr>
              <w:t>= f_GenerateSDU (p_NR_PDCP_State, {55,68,81,94,107, 120, 133, 146}); // @sic R5s250</w:t>
            </w:r>
            <w:r w:rsidR="00D33BDC">
              <w:rPr>
                <w:rFonts w:ascii="Arial" w:hAnsi="Arial" w:cs="Arial"/>
                <w:highlight w:val="cyan"/>
              </w:rPr>
              <w:t xml:space="preserve">501 </w:t>
            </w:r>
            <w:r w:rsidRPr="005A423B">
              <w:rPr>
                <w:rFonts w:ascii="Arial" w:hAnsi="Arial" w:cs="Arial"/>
                <w:highlight w:val="cyan"/>
              </w:rPr>
              <w:t>sic@</w:t>
            </w:r>
          </w:p>
          <w:p w14:paraId="14C879E9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var template (value) NR_RadioBearerList_Type v_SS_Drb_ConfigList;</w:t>
            </w:r>
          </w:p>
          <w:p w14:paraId="69F9ACF8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var NR_AbsoluteCellPower_Type v_CellPowerAtT1Cell2_FR1 := -82;</w:t>
            </w:r>
          </w:p>
          <w:p w14:paraId="2A6D9151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var NR_AbsoluteCellPower_Type v_CellPowerAtT1Cell2_FR2 := -82;</w:t>
            </w:r>
          </w:p>
          <w:p w14:paraId="486CA77E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var SubFrameTiming_Type v_TimingInfoStart;</w:t>
            </w:r>
          </w:p>
          <w:p w14:paraId="0B62692A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var integer k;</w:t>
            </w:r>
          </w:p>
          <w:p w14:paraId="5969224F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</w:t>
            </w:r>
          </w:p>
          <w:p w14:paraId="3156176D" w14:textId="4A35CD0D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//Step 2 and </w:t>
            </w:r>
            <w:r w:rsidRPr="00DB3664">
              <w:rPr>
                <w:rFonts w:ascii="Arial" w:hAnsi="Arial" w:cs="Arial"/>
                <w:strike/>
                <w:highlight w:val="cyan"/>
              </w:rPr>
              <w:t>4</w:t>
            </w:r>
            <w:r w:rsidR="00DB3664" w:rsidRPr="00DB3664">
              <w:rPr>
                <w:rFonts w:ascii="Arial" w:hAnsi="Arial" w:cs="Arial"/>
                <w:highlight w:val="cyan"/>
              </w:rPr>
              <w:t>3</w:t>
            </w:r>
            <w:r w:rsidRPr="005A423B">
              <w:rPr>
                <w:rFonts w:ascii="Arial" w:hAnsi="Arial" w:cs="Arial"/>
              </w:rPr>
              <w:t xml:space="preserve"> shall be repeated for k=0 to 1</w:t>
            </w:r>
          </w:p>
          <w:p w14:paraId="4ECD8B8F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//@siclog "Step 2-3" siclog@</w:t>
            </w:r>
          </w:p>
          <w:p w14:paraId="3E6FDA6B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for (k:= 0; k &lt;= 1; k:= k+1) {</w:t>
            </w:r>
          </w:p>
          <w:p w14:paraId="641B232B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//SS transmits a PDCP Data PDU containing one PDCP SDU</w:t>
            </w:r>
          </w:p>
          <w:p w14:paraId="002122D5" w14:textId="3E711B4E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f_NR_PDCP_Send(p_NR_PDCP_State, nr_Cell1, </w:t>
            </w:r>
            <w:r w:rsidRPr="005A423B">
              <w:rPr>
                <w:rFonts w:ascii="Arial" w:hAnsi="Arial" w:cs="Arial"/>
                <w:strike/>
                <w:highlight w:val="cyan"/>
              </w:rPr>
              <w:t>v_IPData</w:t>
            </w:r>
            <w:r w:rsidRPr="005A423B">
              <w:rPr>
                <w:rFonts w:ascii="Arial" w:hAnsi="Arial" w:cs="Arial"/>
                <w:highlight w:val="cyan"/>
              </w:rPr>
              <w:t xml:space="preserve"> v_SduList[k]</w:t>
            </w:r>
            <w:r w:rsidRPr="005A423B">
              <w:rPr>
                <w:rFonts w:ascii="Arial" w:hAnsi="Arial" w:cs="Arial"/>
              </w:rPr>
              <w:t>); //@sic R5s200063 sic@</w:t>
            </w:r>
          </w:p>
          <w:p w14:paraId="124202AC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lastRenderedPageBreak/>
              <w:t xml:space="preserve">      //Does UE transmit a PDCP Data PDU with SN=K for the first iteration?</w:t>
            </w:r>
          </w:p>
          <w:p w14:paraId="096D4A4B" w14:textId="74DC5171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f_NR_PDCP_Recv(p_NR_PDCP_State, nr_Cell1, </w:t>
            </w:r>
            <w:r w:rsidR="00DB3664" w:rsidRPr="005A423B">
              <w:rPr>
                <w:rFonts w:ascii="Arial" w:hAnsi="Arial" w:cs="Arial"/>
                <w:strike/>
                <w:highlight w:val="cyan"/>
              </w:rPr>
              <w:t>v_IPData</w:t>
            </w:r>
            <w:r w:rsidR="00DB3664" w:rsidRPr="005A423B">
              <w:rPr>
                <w:rFonts w:ascii="Arial" w:hAnsi="Arial" w:cs="Arial"/>
                <w:highlight w:val="cyan"/>
              </w:rPr>
              <w:t xml:space="preserve"> v_SduList[k]</w:t>
            </w:r>
            <w:r w:rsidRPr="005A423B">
              <w:rPr>
                <w:rFonts w:ascii="Arial" w:hAnsi="Arial" w:cs="Arial"/>
              </w:rPr>
              <w:t>, cr_RlcBearerRouting_NR(nr_Cell1));</w:t>
            </w:r>
          </w:p>
          <w:p w14:paraId="40C7DDDE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}</w:t>
            </w:r>
          </w:p>
          <w:p w14:paraId="4E9769A4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</w:t>
            </w:r>
          </w:p>
          <w:p w14:paraId="21BC9C63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//@siclog "Step 3A" siclog@ //@sic R5-201219 sic@</w:t>
            </w:r>
          </w:p>
          <w:p w14:paraId="5BC83357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//The SS changes NR Cell 2 parameters according to the row "T1" in table 7.1.3.4.1.3.2.0-1.</w:t>
            </w:r>
          </w:p>
          <w:p w14:paraId="2A668558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f_NR_SetCellPower (nr_Cell2, v_CellPowerAtT1Cell2_FR1, v_CellPowerAtT1Cell2_FR2); //@sic R5-195929 sic@</w:t>
            </w:r>
          </w:p>
          <w:p w14:paraId="3A165AA9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</w:t>
            </w:r>
          </w:p>
          <w:p w14:paraId="06A0C922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</w:t>
            </w:r>
          </w:p>
          <w:p w14:paraId="6150D89E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v_SS_Drb_ConfigList := {f_NR_GetRadioBearerConfig_FullAM(nr_Cell1,</w:t>
            </w:r>
          </w:p>
          <w:p w14:paraId="7593193C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                                                              p_NR_PDCP_State.DRB_Id,</w:t>
            </w:r>
          </w:p>
          <w:p w14:paraId="273C0BF5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                                                              -,</w:t>
            </w:r>
          </w:p>
          <w:p w14:paraId="45A384E7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                                                              cs_NR_PDCP_RbConfig_TransparentMode(f_NR_38508_SetPDCP_SN_Size()), // @sic R5-227535 sic@,</w:t>
            </w:r>
          </w:p>
          <w:p w14:paraId="2D2E7606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                                                              cs_NR_RLC_TestModeConfig_NotAcK,</w:t>
            </w:r>
          </w:p>
          <w:p w14:paraId="6A72916E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                                                              -,</w:t>
            </w:r>
          </w:p>
          <w:p w14:paraId="48420D37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                                                              -,</w:t>
            </w:r>
          </w:p>
          <w:p w14:paraId="2901D22C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                                                              ms150)};// @sic R5s200690 sic@</w:t>
            </w:r>
          </w:p>
          <w:p w14:paraId="45E897A2" w14:textId="77777777" w:rsidR="005A423B" w:rsidRPr="005A423B" w:rsidRDefault="005A423B" w:rsidP="005A423B">
            <w:pPr>
              <w:rPr>
                <w:rFonts w:ascii="Arial" w:hAnsi="Arial" w:cs="Arial"/>
              </w:rPr>
            </w:pPr>
          </w:p>
          <w:p w14:paraId="070DFDCB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</w:t>
            </w:r>
          </w:p>
          <w:p w14:paraId="3ECE035A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v_TimingInfoStart := f_NR_GetNextSendOccasion_DL(nr_Cell1);//@sic R5-201219 sic@</w:t>
            </w:r>
          </w:p>
          <w:p w14:paraId="00636CCA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for (k:= 0; k &lt;= 2; k:= k+1) { //@sic  R5s190844 sic@</w:t>
            </w:r>
          </w:p>
          <w:p w14:paraId="015133BD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//@siclog "Step 4" siclog@</w:t>
            </w:r>
          </w:p>
          <w:p w14:paraId="233A8F8A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//Configure the SS to not ACK next RLC PDU  @sic R5-190752 ,R5-191296 sic@</w:t>
            </w:r>
          </w:p>
          <w:p w14:paraId="18A153A0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f_NR_SS_CommonRadioBearerConfig(nr_Cell1, v_SS_Drb_ConfigList);</w:t>
            </w:r>
          </w:p>
          <w:p w14:paraId="0011D98D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//@siclog "Step 5" siclog@</w:t>
            </w:r>
          </w:p>
          <w:p w14:paraId="47D3A115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//The SS sends the PDCP Data PDU</w:t>
            </w:r>
          </w:p>
          <w:p w14:paraId="1CD77893" w14:textId="02203BA0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f_NR_PDCP_Send(p_NR_PDCP_State, nr_Cell1</w:t>
            </w:r>
            <w:r w:rsidR="00B735CE" w:rsidRPr="005A423B">
              <w:rPr>
                <w:rFonts w:ascii="Arial" w:hAnsi="Arial" w:cs="Arial"/>
              </w:rPr>
              <w:t xml:space="preserve">, </w:t>
            </w:r>
            <w:r w:rsidR="00B735CE" w:rsidRPr="005A423B">
              <w:rPr>
                <w:rFonts w:ascii="Arial" w:hAnsi="Arial" w:cs="Arial"/>
                <w:strike/>
                <w:highlight w:val="cyan"/>
              </w:rPr>
              <w:t xml:space="preserve"> v_IPData</w:t>
            </w:r>
            <w:r w:rsidR="00B735CE" w:rsidRPr="005A423B">
              <w:rPr>
                <w:rFonts w:ascii="Arial" w:hAnsi="Arial" w:cs="Arial"/>
                <w:highlight w:val="cyan"/>
              </w:rPr>
              <w:t xml:space="preserve"> v_SduList[k</w:t>
            </w:r>
            <w:r w:rsidR="00B735CE">
              <w:rPr>
                <w:rFonts w:ascii="Arial" w:hAnsi="Arial" w:cs="Arial"/>
                <w:highlight w:val="cyan"/>
              </w:rPr>
              <w:t>+2</w:t>
            </w:r>
            <w:r w:rsidR="00B735CE" w:rsidRPr="005A423B">
              <w:rPr>
                <w:rFonts w:ascii="Arial" w:hAnsi="Arial" w:cs="Arial"/>
                <w:highlight w:val="cyan"/>
              </w:rPr>
              <w:t>]</w:t>
            </w:r>
            <w:r w:rsidR="00B735CE" w:rsidRPr="005A423B">
              <w:rPr>
                <w:rFonts w:ascii="Arial" w:hAnsi="Arial" w:cs="Arial"/>
              </w:rPr>
              <w:t>,</w:t>
            </w:r>
            <w:r w:rsidRPr="005A423B">
              <w:rPr>
                <w:rFonts w:ascii="Arial" w:hAnsi="Arial" w:cs="Arial"/>
              </w:rPr>
              <w:t xml:space="preserve"> f_SubFrameTiming_AddMilliSeconds(v_TimingInfoStart, 100*k)); //@sic R5-201219 R5-222511 sic@</w:t>
            </w:r>
          </w:p>
          <w:p w14:paraId="11396DA1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//@siclog "Step 6" siclog@</w:t>
            </w:r>
          </w:p>
          <w:p w14:paraId="632F853D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//The UE sends the PDCP Data PDU</w:t>
            </w:r>
          </w:p>
          <w:p w14:paraId="31176781" w14:textId="3A357C03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f_NR_PDCP_Recv(p_NR_PDCP_State, nr_Cell1, </w:t>
            </w:r>
            <w:r w:rsidR="00DB3664" w:rsidRPr="005A423B">
              <w:rPr>
                <w:rFonts w:ascii="Arial" w:hAnsi="Arial" w:cs="Arial"/>
                <w:strike/>
                <w:highlight w:val="cyan"/>
              </w:rPr>
              <w:t xml:space="preserve"> v_IPData</w:t>
            </w:r>
            <w:r w:rsidR="00DB3664" w:rsidRPr="005A423B">
              <w:rPr>
                <w:rFonts w:ascii="Arial" w:hAnsi="Arial" w:cs="Arial"/>
                <w:highlight w:val="cyan"/>
              </w:rPr>
              <w:t xml:space="preserve"> v_SduList[k</w:t>
            </w:r>
            <w:r w:rsidR="00DB3664">
              <w:rPr>
                <w:rFonts w:ascii="Arial" w:hAnsi="Arial" w:cs="Arial"/>
                <w:highlight w:val="cyan"/>
              </w:rPr>
              <w:t>+2</w:t>
            </w:r>
            <w:r w:rsidR="00DB3664" w:rsidRPr="005A423B">
              <w:rPr>
                <w:rFonts w:ascii="Arial" w:hAnsi="Arial" w:cs="Arial"/>
                <w:highlight w:val="cyan"/>
              </w:rPr>
              <w:t>]</w:t>
            </w:r>
            <w:r w:rsidRPr="005A423B">
              <w:rPr>
                <w:rFonts w:ascii="Arial" w:hAnsi="Arial" w:cs="Arial"/>
              </w:rPr>
              <w:t>, cr_RlcBearerRouting_NR(nr_Cell1));</w:t>
            </w:r>
          </w:p>
          <w:p w14:paraId="69EA7A61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}</w:t>
            </w:r>
          </w:p>
          <w:p w14:paraId="6365D61E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lastRenderedPageBreak/>
              <w:t xml:space="preserve">    </w:t>
            </w:r>
          </w:p>
          <w:p w14:paraId="54D438E7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//@siclog "Step 6A" siclog@</w:t>
            </w:r>
          </w:p>
          <w:p w14:paraId="6C97E75B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f_NR_ULGrantConfiguration_Stop(nr_Cell1);</w:t>
            </w:r>
          </w:p>
          <w:p w14:paraId="1A938E6A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  </w:t>
            </w:r>
          </w:p>
          <w:p w14:paraId="29CB31D4" w14:textId="77777777" w:rsidR="005A423B" w:rsidRPr="005A423B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  //@siclog "Step 7" siclog@ Void</w:t>
            </w:r>
          </w:p>
          <w:p w14:paraId="5F332E62" w14:textId="73436A21" w:rsidR="005A423B" w:rsidRPr="003C4E4F" w:rsidRDefault="005A423B" w:rsidP="005A423B">
            <w:pPr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 xml:space="preserve">  }</w:t>
            </w:r>
          </w:p>
          <w:p w14:paraId="55678A6A" w14:textId="3C7665D3" w:rsidR="005A423B" w:rsidRPr="003C4E4F" w:rsidRDefault="005A423B" w:rsidP="00370841">
            <w:pPr>
              <w:rPr>
                <w:rFonts w:ascii="Arial" w:hAnsi="Arial" w:cs="Arial"/>
              </w:rPr>
            </w:pPr>
          </w:p>
        </w:tc>
      </w:tr>
    </w:tbl>
    <w:p w14:paraId="46491BD4" w14:textId="77777777" w:rsidR="00DB3664" w:rsidRDefault="00DB3664" w:rsidP="00DB3664">
      <w:pPr>
        <w:rPr>
          <w:lang w:val="en-US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B3664" w:rsidRPr="003C4E4F" w14:paraId="215AD0C9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65C2" w14:textId="77777777" w:rsidR="00DB3664" w:rsidRPr="003C4E4F" w:rsidRDefault="00DB3664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CA32" w14:textId="01883C40" w:rsidR="00DB3664" w:rsidRPr="003C4E4F" w:rsidRDefault="00DB3664" w:rsidP="00370841">
            <w:pPr>
              <w:spacing w:after="0"/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>f_TC_7_1_3_4_1_NR_Step</w:t>
            </w:r>
            <w:r w:rsidRPr="00DB3664">
              <w:rPr>
                <w:rFonts w:ascii="Arial" w:hAnsi="Arial" w:cs="Arial"/>
              </w:rPr>
              <w:t>10to23</w:t>
            </w:r>
          </w:p>
        </w:tc>
      </w:tr>
      <w:tr w:rsidR="00DB3664" w:rsidRPr="003C4E4F" w14:paraId="23B5E343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62B9" w14:textId="77777777" w:rsidR="00DB3664" w:rsidRPr="003C4E4F" w:rsidRDefault="00DB3664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136C" w14:textId="4C7DFAE2" w:rsidR="00DB3664" w:rsidRPr="00AC794D" w:rsidRDefault="00DB3664" w:rsidP="0037084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SDU </w:t>
            </w:r>
            <w:r w:rsidRPr="003F752F">
              <w:rPr>
                <w:rFonts w:cs="Arial"/>
                <w:noProof/>
                <w:lang w:val="en-US"/>
              </w:rPr>
              <w:t xml:space="preserve">numbering indications </w:t>
            </w:r>
            <w:r>
              <w:rPr>
                <w:rFonts w:cs="Arial"/>
                <w:noProof/>
                <w:lang w:val="en-US"/>
              </w:rPr>
              <w:t xml:space="preserve">2 to 7 </w:t>
            </w:r>
            <w:r w:rsidRPr="003F752F">
              <w:rPr>
                <w:rFonts w:cs="Arial"/>
                <w:noProof/>
                <w:lang w:val="en-US"/>
              </w:rPr>
              <w:t>in the message column of the prose a</w:t>
            </w:r>
            <w:r>
              <w:rPr>
                <w:rFonts w:cs="Arial"/>
                <w:noProof/>
                <w:lang w:val="en-US"/>
              </w:rPr>
              <w:t xml:space="preserve">re not </w:t>
            </w:r>
            <w:r w:rsidRPr="003F752F">
              <w:rPr>
                <w:rFonts w:cs="Arial"/>
                <w:noProof/>
                <w:lang w:val="en-US"/>
              </w:rPr>
              <w:t>implement</w:t>
            </w:r>
            <w:r>
              <w:rPr>
                <w:rFonts w:cs="Arial"/>
                <w:noProof/>
                <w:lang w:val="en-US"/>
              </w:rPr>
              <w:t>ed in a distinguishable way in the TTCN</w:t>
            </w:r>
            <w:r>
              <w:rPr>
                <w:rFonts w:cs="Arial"/>
              </w:rPr>
              <w:t xml:space="preserve">. </w:t>
            </w:r>
          </w:p>
        </w:tc>
      </w:tr>
      <w:tr w:rsidR="00DB3664" w:rsidRPr="003C4E4F" w14:paraId="3BF9314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50B1" w14:textId="77777777" w:rsidR="00DB3664" w:rsidRPr="003C4E4F" w:rsidRDefault="00DB3664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577E" w14:textId="008C9734" w:rsidR="00DB3664" w:rsidRPr="001354DE" w:rsidRDefault="00DB3664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Distinct SDUs 2 to 7 were generated and applied to make the SDUs</w:t>
            </w:r>
            <w:r>
              <w:rPr>
                <w:rFonts w:cs="Arial"/>
              </w:rPr>
              <w:br/>
              <w:t>distinguishable in the TTCN</w:t>
            </w:r>
            <w:r w:rsidRPr="001354DE"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  <w:t xml:space="preserve">Note: </w:t>
            </w:r>
            <w:r>
              <w:rPr>
                <w:rFonts w:cs="Arial"/>
              </w:rPr>
              <w:br/>
              <w:t xml:space="preserve">The SDUs used throughout complete </w:t>
            </w:r>
            <w:r w:rsidRPr="005A423B">
              <w:rPr>
                <w:rFonts w:cs="Arial"/>
              </w:rPr>
              <w:t>TC_7_1_3_4_1</w:t>
            </w:r>
            <w:r>
              <w:rPr>
                <w:rFonts w:cs="Arial"/>
              </w:rPr>
              <w:t xml:space="preserve"> are created although not all of them used in this part.</w:t>
            </w:r>
          </w:p>
        </w:tc>
      </w:tr>
      <w:tr w:rsidR="00DB3664" w:rsidRPr="003C4E4F" w14:paraId="22A98FB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171C" w14:textId="77777777" w:rsidR="00DB3664" w:rsidRPr="003C4E4F" w:rsidRDefault="00DB3664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7998" w14:textId="77777777" w:rsidR="00DB3664" w:rsidRPr="003C4E4F" w:rsidRDefault="00DB3664" w:rsidP="00370841">
            <w:pPr>
              <w:spacing w:after="0"/>
              <w:rPr>
                <w:rFonts w:ascii="Arial" w:hAnsi="Arial" w:cs="Arial"/>
              </w:rPr>
            </w:pPr>
            <w:r w:rsidRPr="008511BD">
              <w:rPr>
                <w:rFonts w:ascii="Arial" w:hAnsi="Arial" w:cs="Arial"/>
              </w:rPr>
              <w:t>PDCP_TC_Common_NR</w:t>
            </w:r>
            <w:r w:rsidRPr="0088494B">
              <w:rPr>
                <w:rFonts w:ascii="Arial" w:hAnsi="Arial" w:cs="Arial"/>
              </w:rPr>
              <w:t>.ttcn</w:t>
            </w:r>
          </w:p>
        </w:tc>
      </w:tr>
    </w:tbl>
    <w:p w14:paraId="5DFA3A1D" w14:textId="77777777" w:rsidR="00DB3664" w:rsidRPr="003C4E4F" w:rsidRDefault="00DB3664" w:rsidP="00DB3664">
      <w:pPr>
        <w:rPr>
          <w:rFonts w:ascii="Arial" w:hAnsi="Arial" w:cs="Arial"/>
        </w:rPr>
      </w:pPr>
    </w:p>
    <w:p w14:paraId="639448F1" w14:textId="77777777" w:rsidR="00DB3664" w:rsidRPr="003C4E4F" w:rsidRDefault="00DB3664" w:rsidP="00DB3664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DB3664" w:rsidRPr="003C4E4F" w14:paraId="0D06ABFA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066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function f_TC_7_1_3_4_1_NR_Step10to23(inout NR_PDCP_SS_State_Type p_NR_PDCP_State, boolean p_WaitforRRCConCmp := false) runs on NR_BASE_PTC</w:t>
            </w:r>
          </w:p>
          <w:p w14:paraId="293E03B8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{</w:t>
            </w:r>
          </w:p>
          <w:p w14:paraId="4B217825" w14:textId="77777777" w:rsidR="00DB3664" w:rsidRPr="00DB3664" w:rsidRDefault="00DB3664" w:rsidP="00DB3664">
            <w:pPr>
              <w:rPr>
                <w:rFonts w:ascii="Arial" w:hAnsi="Arial" w:cs="Arial"/>
                <w:strike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  <w:r w:rsidRPr="00DB3664">
              <w:rPr>
                <w:rFonts w:ascii="Arial" w:hAnsi="Arial" w:cs="Arial"/>
                <w:strike/>
                <w:highlight w:val="cyan"/>
              </w:rPr>
              <w:t>var octetstring v_IPData := f_IPv4IPv6_IcmpEchoReply(f_LoopbackModeB_IP_Address_UE());</w:t>
            </w:r>
          </w:p>
          <w:p w14:paraId="53DF9577" w14:textId="79753D73" w:rsidR="00DB3664" w:rsidRPr="005A423B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  <w:highlight w:val="cyan"/>
              </w:rPr>
              <w:t>var NR_PDCP_SDUList_Type v_</w:t>
            </w:r>
            <w:proofErr w:type="gramStart"/>
            <w:r w:rsidRPr="005A423B">
              <w:rPr>
                <w:rFonts w:ascii="Arial" w:hAnsi="Arial" w:cs="Arial"/>
                <w:highlight w:val="cyan"/>
              </w:rPr>
              <w:t>SduList :</w:t>
            </w:r>
            <w:proofErr w:type="gramEnd"/>
            <w:r w:rsidRPr="005A423B">
              <w:rPr>
                <w:rFonts w:ascii="Arial" w:hAnsi="Arial" w:cs="Arial"/>
                <w:highlight w:val="cyan"/>
              </w:rPr>
              <w:t>= f_GenerateSDU (p_NR_PDCP_State, {55,68,81,94,107, 120, 133, 146}); // @sic R5s250</w:t>
            </w:r>
            <w:r w:rsidR="00D33BDC">
              <w:rPr>
                <w:rFonts w:ascii="Arial" w:hAnsi="Arial" w:cs="Arial"/>
                <w:highlight w:val="cyan"/>
              </w:rPr>
              <w:t xml:space="preserve">501 </w:t>
            </w:r>
            <w:r w:rsidRPr="005A423B">
              <w:rPr>
                <w:rFonts w:ascii="Arial" w:hAnsi="Arial" w:cs="Arial"/>
                <w:highlight w:val="cyan"/>
              </w:rPr>
              <w:t>sic@</w:t>
            </w:r>
          </w:p>
          <w:p w14:paraId="5E0AF629" w14:textId="4375DE62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var NR_ResourceAllocation_Type v_NR_ResourceAllocation;</w:t>
            </w:r>
          </w:p>
          <w:p w14:paraId="6592711D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NR_UplinkBWP_Type v_NR_UplinkBWP := f_NR_CellInfo_GetUplinkBWP(nr_Cell1, tsc_NR_BWP_Id);</w:t>
            </w:r>
          </w:p>
          <w:p w14:paraId="3E0A46C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SubFrameTiming_Type v_TimingDL;</w:t>
            </w:r>
          </w:p>
          <w:p w14:paraId="2B4AAABF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SubFrameTiming_Type v_TimingUL;</w:t>
            </w:r>
          </w:p>
          <w:p w14:paraId="6A85226C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SubFrameTiming_Type v_TimingCurrentSlot;</w:t>
            </w:r>
          </w:p>
          <w:p w14:paraId="10867C8D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SubFrameTiming_Type v_TimingPreviousSlot;</w:t>
            </w:r>
          </w:p>
          <w:p w14:paraId="1264F59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// var TimingInfo_Type v_TimingInfo;</w:t>
            </w:r>
          </w:p>
          <w:p w14:paraId="462F009E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template (present) NR_PDCP_PDU_Type  v_ExpectedPdu1;</w:t>
            </w:r>
          </w:p>
          <w:p w14:paraId="143787EA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template (present) NR_PDCP_PDU_Type  v_ExpectedPdu2;</w:t>
            </w:r>
          </w:p>
          <w:p w14:paraId="3165DFA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template (present) NR_PDCP_PDU_Type  v_ExpectedPdu3;</w:t>
            </w:r>
          </w:p>
          <w:p w14:paraId="2C427DC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template (present) NR_PDCP_PDUList_Type v_ExpectedPdu4;</w:t>
            </w:r>
          </w:p>
          <w:p w14:paraId="0DE0599F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template (present) NR_PDCP_PDUList_Type v_ExpectedPdu5;</w:t>
            </w:r>
          </w:p>
          <w:p w14:paraId="72DAD4D1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lastRenderedPageBreak/>
              <w:t xml:space="preserve">    var template (present) NR_PDCP_PDUList_Type v_ExpectedPdu6;</w:t>
            </w:r>
          </w:p>
          <w:p w14:paraId="50234EA2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NR_DRB_COMMON_IND v_ReceivedPdu1;</w:t>
            </w:r>
          </w:p>
          <w:p w14:paraId="758C8EAA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NR_DRB_COMMON_IND v_ReceivedPdu2;</w:t>
            </w:r>
          </w:p>
          <w:p w14:paraId="2C4A0C97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NR_DRB_COMMON_IND v_ReceivedPdu3;</w:t>
            </w:r>
          </w:p>
          <w:p w14:paraId="2FD1C80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NR_DRB_COMMON_IND v_ReceivedPdu4;</w:t>
            </w:r>
          </w:p>
          <w:p w14:paraId="1DF2D5B0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NR_DRB_COMMON_IND v_ReceivedPdu5;</w:t>
            </w:r>
          </w:p>
          <w:p w14:paraId="07FC7611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NR_DRB_COMMON_IND v_ReceivedPdu6;</w:t>
            </w:r>
          </w:p>
          <w:p w14:paraId="7B4A1555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NR_AbsoluteCellPower_Type v_CellPowerAtT2Cell1_FR1 := -82;</w:t>
            </w:r>
          </w:p>
          <w:p w14:paraId="64214FB1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NR_AbsoluteCellPower_Type v_CellPowerAtT2Cell1_FR2 := -82;</w:t>
            </w:r>
          </w:p>
          <w:p w14:paraId="6CFB363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NR_AbsoluteCellPower_Type v_CellPowerAtT2Cell2_FR1 := -88;</w:t>
            </w:r>
          </w:p>
          <w:p w14:paraId="7C5B613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NR_AbsoluteCellPower_Type v_CellPowerAtT2Cell2_FR2 := -91;</w:t>
            </w:r>
          </w:p>
          <w:p w14:paraId="58ADBD1E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var template (value) NR_CellPowerList_Type v_CellPowerList_AtT2 :=  {</w:t>
            </w:r>
          </w:p>
          <w:p w14:paraId="1C3D1A0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cs_NR_CellPower(nr_Cell1, v_CellPowerAtT2Cell1_FR1, v_CellPowerAtT2Cell1_FR2),</w:t>
            </w:r>
          </w:p>
          <w:p w14:paraId="6F1BD76E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cs_NR_CellPower(nr_Cell2, v_CellPowerAtT2Cell2_FR1, v_CellPowerAtT2Cell2_FR2)</w:t>
            </w:r>
          </w:p>
          <w:p w14:paraId="1A2477D9" w14:textId="77777777" w:rsidR="00DB3664" w:rsidRPr="00DB3664" w:rsidRDefault="00DB3664" w:rsidP="00DB3664">
            <w:pPr>
              <w:rPr>
                <w:rFonts w:ascii="Arial" w:hAnsi="Arial" w:cs="Arial"/>
                <w:lang w:val="de-DE"/>
              </w:rPr>
            </w:pPr>
            <w:r w:rsidRPr="00DB3664">
              <w:rPr>
                <w:rFonts w:ascii="Arial" w:hAnsi="Arial" w:cs="Arial"/>
              </w:rPr>
              <w:t xml:space="preserve">     </w:t>
            </w:r>
            <w:r w:rsidRPr="00DB3664">
              <w:rPr>
                <w:rFonts w:ascii="Arial" w:hAnsi="Arial" w:cs="Arial"/>
                <w:lang w:val="de-DE"/>
              </w:rPr>
              <w:t>}; //@sic R5-195929 sic@</w:t>
            </w:r>
          </w:p>
          <w:p w14:paraId="04166E11" w14:textId="77777777" w:rsidR="00DB3664" w:rsidRPr="002650BF" w:rsidRDefault="00DB3664" w:rsidP="00DB3664">
            <w:pPr>
              <w:rPr>
                <w:rFonts w:ascii="Arial" w:hAnsi="Arial" w:cs="Arial"/>
                <w:lang w:val="en-US"/>
              </w:rPr>
            </w:pPr>
            <w:r w:rsidRPr="00DB3664">
              <w:rPr>
                <w:rFonts w:ascii="Arial" w:hAnsi="Arial" w:cs="Arial"/>
                <w:lang w:val="de-DE"/>
              </w:rPr>
              <w:t xml:space="preserve">    </w:t>
            </w:r>
            <w:r w:rsidRPr="002650BF">
              <w:rPr>
                <w:rFonts w:ascii="Arial" w:hAnsi="Arial" w:cs="Arial"/>
                <w:lang w:val="en-US"/>
              </w:rPr>
              <w:t xml:space="preserve">timer </w:t>
            </w:r>
            <w:proofErr w:type="spellStart"/>
            <w:r w:rsidRPr="002650BF">
              <w:rPr>
                <w:rFonts w:ascii="Arial" w:hAnsi="Arial" w:cs="Arial"/>
                <w:lang w:val="en-US"/>
              </w:rPr>
              <w:t>t_</w:t>
            </w:r>
            <w:proofErr w:type="gramStart"/>
            <w:r w:rsidRPr="002650BF">
              <w:rPr>
                <w:rFonts w:ascii="Arial" w:hAnsi="Arial" w:cs="Arial"/>
                <w:lang w:val="en-US"/>
              </w:rPr>
              <w:t>Wait</w:t>
            </w:r>
            <w:proofErr w:type="spellEnd"/>
            <w:r w:rsidRPr="002650BF">
              <w:rPr>
                <w:rFonts w:ascii="Arial" w:hAnsi="Arial" w:cs="Arial"/>
                <w:lang w:val="en-US"/>
              </w:rPr>
              <w:t>:=</w:t>
            </w:r>
            <w:proofErr w:type="gramEnd"/>
            <w:r w:rsidRPr="002650BF">
              <w:rPr>
                <w:rFonts w:ascii="Arial" w:hAnsi="Arial" w:cs="Arial"/>
                <w:lang w:val="en-US"/>
              </w:rPr>
              <w:t xml:space="preserve"> 5.0;</w:t>
            </w:r>
          </w:p>
          <w:p w14:paraId="6B89386C" w14:textId="77777777" w:rsidR="00DB3664" w:rsidRPr="002650BF" w:rsidRDefault="00DB3664" w:rsidP="00DB3664">
            <w:pPr>
              <w:rPr>
                <w:rFonts w:ascii="Arial" w:hAnsi="Arial" w:cs="Arial"/>
                <w:lang w:val="en-US"/>
              </w:rPr>
            </w:pPr>
            <w:r w:rsidRPr="002650BF">
              <w:rPr>
                <w:rFonts w:ascii="Arial" w:hAnsi="Arial" w:cs="Arial"/>
                <w:lang w:val="en-US"/>
              </w:rPr>
              <w:t xml:space="preserve">    </w:t>
            </w:r>
          </w:p>
          <w:p w14:paraId="0A46748F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2650BF">
              <w:rPr>
                <w:rFonts w:ascii="Arial" w:hAnsi="Arial" w:cs="Arial"/>
                <w:lang w:val="en-US"/>
              </w:rPr>
              <w:t xml:space="preserve">    </w:t>
            </w:r>
            <w:r w:rsidRPr="00DB3664">
              <w:rPr>
                <w:rFonts w:ascii="Arial" w:hAnsi="Arial" w:cs="Arial"/>
              </w:rPr>
              <w:t xml:space="preserve">// for ENDC </w:t>
            </w:r>
            <w:proofErr w:type="spellStart"/>
            <w:r w:rsidRPr="00DB3664">
              <w:rPr>
                <w:rFonts w:ascii="Arial" w:hAnsi="Arial" w:cs="Arial"/>
              </w:rPr>
              <w:t>RRCReconfigurationComplete</w:t>
            </w:r>
            <w:proofErr w:type="spellEnd"/>
            <w:r w:rsidRPr="00DB3664">
              <w:rPr>
                <w:rFonts w:ascii="Arial" w:hAnsi="Arial" w:cs="Arial"/>
              </w:rPr>
              <w:t xml:space="preserve"> is not received, just one UL Grant is assigned (112 </w:t>
            </w:r>
            <w:proofErr w:type="gramStart"/>
            <w:r w:rsidRPr="00DB3664">
              <w:rPr>
                <w:rFonts w:ascii="Arial" w:hAnsi="Arial" w:cs="Arial"/>
              </w:rPr>
              <w:t>bits)for</w:t>
            </w:r>
            <w:proofErr w:type="gramEnd"/>
            <w:r w:rsidRPr="00DB3664">
              <w:rPr>
                <w:rFonts w:ascii="Arial" w:hAnsi="Arial" w:cs="Arial"/>
              </w:rPr>
              <w:t xml:space="preserve"> STATUS PDU</w:t>
            </w:r>
          </w:p>
          <w:p w14:paraId="4BF24606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 For NR5GC, RRCReconfigurationComplete is received, 2 Grants (2x112 bits)are assigned, one for RRCReconfigurationComplete and one for STATUS PDU</w:t>
            </w:r>
          </w:p>
          <w:p w14:paraId="2875373D" w14:textId="77777777" w:rsidR="00DB3664" w:rsidRPr="00DB3664" w:rsidRDefault="00DB3664" w:rsidP="00DB3664">
            <w:pPr>
              <w:rPr>
                <w:rFonts w:ascii="Arial" w:hAnsi="Arial" w:cs="Arial"/>
              </w:rPr>
            </w:pPr>
          </w:p>
          <w:p w14:paraId="33D4D795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//@siclog "Step 9" siclog@</w:t>
            </w:r>
          </w:p>
          <w:p w14:paraId="075F405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 The SS assigns  UL grant during the Random Access procedure on NR Cell 2 to allow the UE to send only PDCP status report and</w:t>
            </w:r>
          </w:p>
          <w:p w14:paraId="6C3492A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 5 octets PDCP STATUS REPORT + 3 octets RLC header + 2 octets MAC header + 3oct BSR or padding = 13 octets</w:t>
            </w:r>
          </w:p>
          <w:p w14:paraId="37EA5E2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</w:p>
          <w:p w14:paraId="352B6147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v_NR_ResourceAllocation := f_NR_ResourceAllocation_UplinkGrant(112, v_NR_UplinkBWP); //@sic R5-198906 sic@</w:t>
            </w:r>
          </w:p>
          <w:p w14:paraId="5C3FA97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//@sic R5s201484 sic@</w:t>
            </w:r>
          </w:p>
          <w:p w14:paraId="1155682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v_TimingDL := f_NR_GetNextSendOccasion_DL(nr_Cell2); // Timing of DL</w:t>
            </w:r>
          </w:p>
          <w:p w14:paraId="1488F71C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v_TimingUL := f_NR_GetNextSendOccasion_ULafterDL(nr_Cell2, v_TimingDL, 20);</w:t>
            </w:r>
          </w:p>
          <w:p w14:paraId="657CB25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if ( p_WaitforRRCConCmp) {  // if NR5GC start a periodic grant to receive RRCReconfigurationComplete and PDCP STATUS REPORT  @sic R5s210282 sic@</w:t>
            </w:r>
          </w:p>
          <w:p w14:paraId="7BD2337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f_NR_ULGrantConfiguration_StartPeriodicGrant(nr_Cell2, cs_TimingInfo_NR(v_TimingUL), v_NR_ResourceAllocation, 20);</w:t>
            </w:r>
          </w:p>
          <w:p w14:paraId="4A0CDB68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lastRenderedPageBreak/>
              <w:t xml:space="preserve">    } else {  // if ENDC - only one grant for PDCP STATUS REPORT</w:t>
            </w:r>
          </w:p>
          <w:p w14:paraId="6A49FEC5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f_NR_ULGrantConfiguration_StartPeriodicCyclicGrant(nr_Cell2, cs_TimingInfo_NR(v_TimingUL), v_NR_ResourceAllocation, 20, 1);</w:t>
            </w:r>
          </w:p>
          <w:p w14:paraId="33BFAB2D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}</w:t>
            </w:r>
          </w:p>
          <w:p w14:paraId="5B16AE7E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</w:p>
          <w:p w14:paraId="10310D1D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if ( p_WaitforRRCConCmp) {//@sic R5s210032 sic@</w:t>
            </w:r>
          </w:p>
          <w:p w14:paraId="44D0D63F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interleave {//@sic R5s201484 sic@</w:t>
            </w:r>
          </w:p>
          <w:p w14:paraId="1AB7F805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//Receive RRCReconfigurationComplete</w:t>
            </w:r>
          </w:p>
          <w:p w14:paraId="1EB29616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[]SRB.receive(car_NR_SRB1_RrcPdu_IND(nr_Cell2, cr_38508_RRCReconfigurationComplete)){}</w:t>
            </w:r>
          </w:p>
          <w:p w14:paraId="44347B4C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</w:p>
          <w:p w14:paraId="2C6ADA0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//@siclog "Step 11" siclog@</w:t>
            </w:r>
          </w:p>
          <w:p w14:paraId="1A3AA94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//Does the UE send PDCP Control PDUs via RLC-AM RB with the following content to the SS:</w:t>
            </w:r>
          </w:p>
          <w:p w14:paraId="577C5910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//D/C field = 0 (PDCP control PDU) and PDU Type =000, FMC field = 5?</w:t>
            </w:r>
          </w:p>
          <w:p w14:paraId="58719FF7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[]DRB.receive (car_NR_DRB_COMMON_IND_PDCP_PDUList_DC(nr_Cell2,</w:t>
            </w:r>
          </w:p>
          <w:p w14:paraId="1A12A8D0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                                      p_NR_PDCP_State.DRB_Id,</w:t>
            </w:r>
          </w:p>
          <w:p w14:paraId="58E3047C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                                      cr_RlcBearerRouting_NR(nr_Cell2), //@sic R5s190844 sic@</w:t>
            </w:r>
          </w:p>
          <w:p w14:paraId="182FE97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                                      -,</w:t>
            </w:r>
          </w:p>
          <w:p w14:paraId="011CE4C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                                      {cr_NR_PDCP_STATUS_REPORT(5)})){}</w:t>
            </w:r>
          </w:p>
          <w:p w14:paraId="4C80AE7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</w:p>
          <w:p w14:paraId="7FB293E0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}</w:t>
            </w:r>
          </w:p>
          <w:p w14:paraId="00DFF2F6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}</w:t>
            </w:r>
          </w:p>
          <w:p w14:paraId="2A78812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else{</w:t>
            </w:r>
          </w:p>
          <w:p w14:paraId="6BFEF747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//@siclog "Step 11" siclog@</w:t>
            </w:r>
          </w:p>
          <w:p w14:paraId="2F6142C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//Does the UE send PDCP Control PDUs via RLC-AM RB with the following content to the SS:</w:t>
            </w:r>
          </w:p>
          <w:p w14:paraId="414BEF1D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//D/C field = 0 (PDCP control PDU) and PDU Type =000, FMC field = 5?</w:t>
            </w:r>
          </w:p>
          <w:p w14:paraId="1920FA10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DRB.receive (car_NR_DRB_COMMON_IND_PDCP_PDUList_DC(nr_Cell2,</w:t>
            </w:r>
          </w:p>
          <w:p w14:paraId="2125F91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                                      p_NR_PDCP_State.DRB_Id,</w:t>
            </w:r>
          </w:p>
          <w:p w14:paraId="48D12FC2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                                      cr_RlcBearerRouting_NR(nr_Cell2), //@sic R5s190844 sic@</w:t>
            </w:r>
          </w:p>
          <w:p w14:paraId="1C2207DC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                                      -,</w:t>
            </w:r>
          </w:p>
          <w:p w14:paraId="6094495A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                                      {cr_NR_PDCP_STATUS_REPORT(5)}));</w:t>
            </w:r>
          </w:p>
          <w:p w14:paraId="33CEF802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}</w:t>
            </w:r>
          </w:p>
          <w:p w14:paraId="260D374D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f_NR_PreliminaryPass(__FILE__, __LINE__, "Step 11");</w:t>
            </w:r>
          </w:p>
          <w:p w14:paraId="640F3EE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</w:p>
          <w:p w14:paraId="37EC9A5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if ( p_WaitforRRCConCmp) {  // if NR5GC  @sic R5s210282 sic@</w:t>
            </w:r>
          </w:p>
          <w:p w14:paraId="0AE958C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lastRenderedPageBreak/>
              <w:t xml:space="preserve">        f_NR_ULGrantConfiguration_Stop(nr_Cell2);</w:t>
            </w:r>
          </w:p>
          <w:p w14:paraId="34FF1F4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}</w:t>
            </w:r>
          </w:p>
          <w:p w14:paraId="3A600352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</w:p>
          <w:p w14:paraId="106C256D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if(p_WaitforRRCConCmp){ //@sic R5-204363 sic@</w:t>
            </w:r>
          </w:p>
          <w:p w14:paraId="1FE488C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f_NR_SS_SRBs_DRBs_Release(nr_Cell1, cs_TimingInfo_Now, f_NR_GetActiveDRBs(nr_Cell1)); //@sic R5s200690 sic@</w:t>
            </w:r>
          </w:p>
          <w:p w14:paraId="1D5F633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f_NR_SS_SRBs_DRBs_Config(nr_Cell1, cs_TimingInfo_Now, omit);</w:t>
            </w:r>
          </w:p>
          <w:p w14:paraId="6F6E7F5C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};</w:t>
            </w:r>
          </w:p>
          <w:p w14:paraId="7D18DDB6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</w:p>
          <w:p w14:paraId="3DFE8188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//@siclog "Step 12" siclog@</w:t>
            </w:r>
          </w:p>
          <w:p w14:paraId="67BC265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//The SS generates a PDCP status report message and sends it to UE: D/C field = 0 (PDCP control PDU)</w:t>
            </w:r>
          </w:p>
          <w:p w14:paraId="3817623F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//and PDU Type =000, FMC field = 3</w:t>
            </w:r>
          </w:p>
          <w:p w14:paraId="7420DCC8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DRB.send (cas_NR_DRB_COMMON_REQ_PDCP_PDUList (nr_Cell2,</w:t>
            </w:r>
          </w:p>
          <w:p w14:paraId="2BC2D2F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                             p_NR_PDCP_State.DRB_Id,</w:t>
            </w:r>
          </w:p>
          <w:p w14:paraId="6C239C80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                             -,</w:t>
            </w:r>
          </w:p>
          <w:p w14:paraId="2D37CDBE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                             {cs_NR_PDCP_STATUS_REPORT(2)})); //@sic R5-196261 sic@</w:t>
            </w:r>
          </w:p>
          <w:p w14:paraId="50DCB396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                             </w:t>
            </w:r>
          </w:p>
          <w:p w14:paraId="3DE258DC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//@siclog "Step 13" siclog@</w:t>
            </w:r>
          </w:p>
          <w:p w14:paraId="2F77C1D2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// The SS starts the UL default grant transmission.</w:t>
            </w:r>
          </w:p>
          <w:p w14:paraId="20535D3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f_NR_ULGrantConfiguration_Start(nr_Cell2);</w:t>
            </w:r>
          </w:p>
          <w:p w14:paraId="392C1592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</w:t>
            </w:r>
          </w:p>
          <w:p w14:paraId="6B444EEA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//@siclog "Step 15" siclog@</w:t>
            </w:r>
          </w:p>
          <w:p w14:paraId="36944EC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//@sic R5-213462 sic@</w:t>
            </w:r>
          </w:p>
          <w:p w14:paraId="729F3E85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p_NR_PDCP_State.RX_NEXT:= 2;//@sic R5-196261 sic@</w:t>
            </w:r>
          </w:p>
          <w:p w14:paraId="622E7BC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</w:t>
            </w:r>
          </w:p>
          <w:p w14:paraId="2C4FB772" w14:textId="1EE14BD1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v_ExpectedPdu1:= f_NR_PDCP_PDU_Get(p_NR_PDCP_State.PDCP_SN_Size, p_NR_PDCP_State.RX_NEXT</w:t>
            </w:r>
            <w:r w:rsidR="00EA4049" w:rsidRPr="00EA4049">
              <w:rPr>
                <w:rFonts w:ascii="Arial" w:hAnsi="Arial" w:cs="Arial"/>
                <w:highlight w:val="cyan"/>
              </w:rPr>
              <w:t>, v_SduList[2]</w:t>
            </w:r>
            <w:r w:rsidRPr="00DB3664">
              <w:rPr>
                <w:rFonts w:ascii="Arial" w:hAnsi="Arial" w:cs="Arial"/>
              </w:rPr>
              <w:t>); // @sic R5s210719 sic@</w:t>
            </w:r>
          </w:p>
          <w:p w14:paraId="093D59B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f_NR_PDCP_Increment_NEXT_RX(p_NR_PDCP_State,1);</w:t>
            </w:r>
          </w:p>
          <w:p w14:paraId="11A6CDDF" w14:textId="62E44764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v_ExpectedPdu2:= f_NR_PDCP_PDU_Get(p_NR_PDCP_State.PDCP_SN_Size, p_NR_PDCP_State.RX_NEXT</w:t>
            </w:r>
            <w:r w:rsidR="00EA4049" w:rsidRPr="00EA4049">
              <w:rPr>
                <w:rFonts w:ascii="Arial" w:hAnsi="Arial" w:cs="Arial"/>
                <w:highlight w:val="cyan"/>
              </w:rPr>
              <w:t>, v_SduList[</w:t>
            </w:r>
            <w:r w:rsidR="00EA4049">
              <w:rPr>
                <w:rFonts w:ascii="Arial" w:hAnsi="Arial" w:cs="Arial"/>
                <w:highlight w:val="cyan"/>
              </w:rPr>
              <w:t>3</w:t>
            </w:r>
            <w:r w:rsidR="00EA4049" w:rsidRPr="00EA4049">
              <w:rPr>
                <w:rFonts w:ascii="Arial" w:hAnsi="Arial" w:cs="Arial"/>
                <w:highlight w:val="cyan"/>
              </w:rPr>
              <w:t>]</w:t>
            </w:r>
            <w:r w:rsidRPr="00DB3664">
              <w:rPr>
                <w:rFonts w:ascii="Arial" w:hAnsi="Arial" w:cs="Arial"/>
              </w:rPr>
              <w:t>); // @sic R5s210719 sic@</w:t>
            </w:r>
          </w:p>
          <w:p w14:paraId="47348D1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f_NR_PDCP_Increment_NEXT_RX(p_NR_PDCP_State,1);</w:t>
            </w:r>
          </w:p>
          <w:p w14:paraId="4614DA0F" w14:textId="2500F5FA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v_ExpectedPdu3:= f_NR_PDCP_PDU_Get(p_NR_PDCP_State.PDCP_SN_Size, p_NR_PDCP_State.RX_NEXT</w:t>
            </w:r>
            <w:r w:rsidR="00EA4049" w:rsidRPr="00EA4049">
              <w:rPr>
                <w:rFonts w:ascii="Arial" w:hAnsi="Arial" w:cs="Arial"/>
                <w:highlight w:val="cyan"/>
              </w:rPr>
              <w:t>, v_SduList[</w:t>
            </w:r>
            <w:r w:rsidR="00EA4049">
              <w:rPr>
                <w:rFonts w:ascii="Arial" w:hAnsi="Arial" w:cs="Arial"/>
                <w:highlight w:val="cyan"/>
              </w:rPr>
              <w:t>4</w:t>
            </w:r>
            <w:r w:rsidR="00EA4049" w:rsidRPr="00EA4049">
              <w:rPr>
                <w:rFonts w:ascii="Arial" w:hAnsi="Arial" w:cs="Arial"/>
                <w:highlight w:val="cyan"/>
              </w:rPr>
              <w:t>]</w:t>
            </w:r>
            <w:r w:rsidRPr="00DB3664">
              <w:rPr>
                <w:rFonts w:ascii="Arial" w:hAnsi="Arial" w:cs="Arial"/>
              </w:rPr>
              <w:t>); // @sic R5s210719 sic@</w:t>
            </w:r>
          </w:p>
          <w:p w14:paraId="28FE4838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f_NR_PDCP_Increment_NEXT_RX(p_NR_PDCP_State,1);</w:t>
            </w:r>
          </w:p>
          <w:p w14:paraId="3E254CDC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v_ExpectedPdu4:= {v_ExpectedPdu1, v_ExpectedPdu2};</w:t>
            </w:r>
          </w:p>
          <w:p w14:paraId="38025676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lastRenderedPageBreak/>
              <w:t xml:space="preserve">    v_ExpectedPdu5:= {v_ExpectedPdu2, v_ExpectedPdu3};</w:t>
            </w:r>
          </w:p>
          <w:p w14:paraId="4CBBABB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v_ExpectedPdu6:= {v_ExpectedPdu1, v_ExpectedPdu2, v_ExpectedPdu3};</w:t>
            </w:r>
          </w:p>
          <w:p w14:paraId="56B80DF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</w:p>
          <w:p w14:paraId="6DFD495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alt {</w:t>
            </w:r>
          </w:p>
          <w:p w14:paraId="28F3BC2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// receive PDU1</w:t>
            </w:r>
          </w:p>
          <w:p w14:paraId="29857EA1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// @sic R5s210838 sic@</w:t>
            </w:r>
          </w:p>
          <w:p w14:paraId="0157C042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[]  DRB.receive(car_NR_DRB_COMMON_IND_PDCP_PDUList_DC(nr_Cell2, p_NR_PDCP_State.DRB_Id, cr_RlcBearerRouting_NR(nr_Cell2), -, {v_ExpectedPdu1})) -&gt; value v_ReceivedPdu1 // @sic R5s210719 sic@</w:t>
            </w:r>
          </w:p>
          <w:p w14:paraId="1E774852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{</w:t>
            </w:r>
          </w:p>
          <w:p w14:paraId="611E28F0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v_TimingPreviousSlot := v_ReceivedPdu1.Common.TimingInfo.SubFrame;</w:t>
            </w:r>
          </w:p>
          <w:p w14:paraId="5D15588A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alt {</w:t>
            </w:r>
          </w:p>
          <w:p w14:paraId="16F2841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// receive PDU2</w:t>
            </w:r>
          </w:p>
          <w:p w14:paraId="70C25E0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[] DRB.receive(car_NR_DRB_COMMON_IND_PDCP_PDUList_DC(nr_Cell2, p_NR_PDCP_State.DRB_Id, cr_RlcBearerRouting_NR(nr_Cell2), -, {v_ExpectedPdu2})) -&gt; value v_ReceivedPdu2 // @sic R5s210719 sic@</w:t>
            </w:r>
          </w:p>
          <w:p w14:paraId="6B9D9C5D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{</w:t>
            </w:r>
          </w:p>
          <w:p w14:paraId="18847E9E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v_TimingCurrentSlot := v_ReceivedPdu2.Common.TimingInfo.SubFrame;</w:t>
            </w:r>
          </w:p>
          <w:p w14:paraId="2DFA3D5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f_NR_SubFrameTiming_DifferentSlots (v_TimingCurrentSlot, v_TimingPreviousSlot);</w:t>
            </w:r>
          </w:p>
          <w:p w14:paraId="74108A3F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v_TimingPreviousSlot:= v_TimingCurrentSlot;</w:t>
            </w:r>
          </w:p>
          <w:p w14:paraId="399489F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}</w:t>
            </w:r>
          </w:p>
          <w:p w14:paraId="127CFAE2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// receive PDU3</w:t>
            </w:r>
          </w:p>
          <w:p w14:paraId="5FB16E2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[] DRB.receive(car_NR_DRB_COMMON_IND_PDCP_PDUList_DC(nr_Cell2, p_NR_PDCP_State.DRB_Id, cr_RlcBearerRouting_NR(nr_Cell2), -, {v_ExpectedPdu3})) -&gt; value v_ReceivedPdu3 // @sic R5s210719 sic@</w:t>
            </w:r>
          </w:p>
          <w:p w14:paraId="34DB443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{</w:t>
            </w:r>
          </w:p>
          <w:p w14:paraId="5AD452A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v_TimingCurrentSlot := v_ReceivedPdu3.Common.TimingInfo.SubFrame;</w:t>
            </w:r>
          </w:p>
          <w:p w14:paraId="1E73FA15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f_NR_SubFrameTiming_DifferentSlots (v_TimingCurrentSlot, v_TimingPreviousSlot);</w:t>
            </w:r>
          </w:p>
          <w:p w14:paraId="624DC58D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  f_NR_PreliminaryPass(__FILE__, __LINE__, "Step 15");</w:t>
            </w:r>
          </w:p>
          <w:p w14:paraId="5CA0AED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}</w:t>
            </w:r>
          </w:p>
          <w:p w14:paraId="1B5FD77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// receive PDU2 and PDU3</w:t>
            </w:r>
          </w:p>
          <w:p w14:paraId="46DA42B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[] DRB.receive(car_NR_DRB_COMMON_IND_PDCP_PDUList_DC(nr_Cell2, p_NR_PDCP_State.DRB_Id, cr_RlcBearerRouting_NR(nr_Cell2), -, v_ExpectedPdu5)) -&gt; value v_ReceivedPdu5</w:t>
            </w:r>
          </w:p>
          <w:p w14:paraId="3E3DD5FF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{</w:t>
            </w:r>
          </w:p>
          <w:p w14:paraId="654772F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v_TimingCurrentSlot := v_ReceivedPdu5.Common.TimingInfo.SubFrame;</w:t>
            </w:r>
          </w:p>
          <w:p w14:paraId="0112A46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f_NR_SubFrameTiming_DifferentSlots (v_TimingCurrentSlot, v_TimingPreviousSlot);</w:t>
            </w:r>
          </w:p>
          <w:p w14:paraId="4339FD7A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    f_NR_PreliminaryPass(__FILE__, __LINE__, "Step 15");</w:t>
            </w:r>
          </w:p>
          <w:p w14:paraId="22BE070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lastRenderedPageBreak/>
              <w:t xml:space="preserve">              }</w:t>
            </w:r>
          </w:p>
          <w:p w14:paraId="6F20E82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}</w:t>
            </w:r>
          </w:p>
          <w:p w14:paraId="5C76A14A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}</w:t>
            </w:r>
          </w:p>
          <w:p w14:paraId="4E168998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// receive PDU1 and PDU2</w:t>
            </w:r>
          </w:p>
          <w:p w14:paraId="51A973C5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[] DRB.receive(car_NR_DRB_COMMON_IND_PDCP_PDUList_DC(nr_Cell2, p_NR_PDCP_State.DRB_Id, cr_RlcBearerRouting_NR(nr_Cell2), -, v_ExpectedPdu4)) -&gt; value v_ReceivedPdu4</w:t>
            </w:r>
          </w:p>
          <w:p w14:paraId="6CCB277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{</w:t>
            </w:r>
          </w:p>
          <w:p w14:paraId="48B573A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v_TimingPreviousSlot := v_ReceivedPdu4.Common.TimingInfo.SubFrame;</w:t>
            </w:r>
          </w:p>
          <w:p w14:paraId="742246FF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 // receive PDU3</w:t>
            </w:r>
          </w:p>
          <w:p w14:paraId="620A9E78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DRB.receive(car_NR_DRB_COMMON_IND_PDCP_PDUList_DC(nr_Cell2, p_NR_PDCP_State.DRB_Id, cr_RlcBearerRouting_NR(nr_Cell2), -, {v_ExpectedPdu3})) -&gt; value v_ReceivedPdu3;</w:t>
            </w:r>
          </w:p>
          <w:p w14:paraId="4C6E48EB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v_TimingCurrentSlot := v_ReceivedPdu3.Common.TimingInfo.SubFrame;</w:t>
            </w:r>
          </w:p>
          <w:p w14:paraId="3DF04BB8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f_NR_SubFrameTiming_DifferentSlots (v_TimingCurrentSlot, v_TimingPreviousSlot);</w:t>
            </w:r>
          </w:p>
          <w:p w14:paraId="46959E58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 f_NR_PreliminaryPass(__FILE__, __LINE__, "Step 15");</w:t>
            </w:r>
          </w:p>
          <w:p w14:paraId="74E8814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}</w:t>
            </w:r>
          </w:p>
          <w:p w14:paraId="16B3EBBE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// receive PDU1, PDU2 and PDU3</w:t>
            </w:r>
          </w:p>
          <w:p w14:paraId="0F678A01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[]  DRB.receive(car_NR_DRB_COMMON_IND_PDCP_PDUList_DC(nr_Cell2, p_NR_PDCP_State.DRB_Id, cr_RlcBearerRouting_NR(nr_Cell2), -, v_ExpectedPdu6)) -&gt; value v_ReceivedPdu6</w:t>
            </w:r>
          </w:p>
          <w:p w14:paraId="122601C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{</w:t>
            </w:r>
          </w:p>
          <w:p w14:paraId="571E4E8F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f_NR_PreliminaryPass(__FILE__, __LINE__, "Step 15");</w:t>
            </w:r>
          </w:p>
          <w:p w14:paraId="40B8B10C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}</w:t>
            </w:r>
          </w:p>
          <w:p w14:paraId="086CDED2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}</w:t>
            </w:r>
          </w:p>
          <w:p w14:paraId="53ACE060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</w:p>
          <w:p w14:paraId="2A28A4A8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//@siclog "Step 16" siclog@</w:t>
            </w:r>
          </w:p>
          <w:p w14:paraId="74419C71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//The SS sends the PDCP Data PDU#5</w:t>
            </w:r>
          </w:p>
          <w:p w14:paraId="141B8BF9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p_NR_PDCP_State.TX_NEXT:= 5;</w:t>
            </w:r>
          </w:p>
          <w:p w14:paraId="7FD578BD" w14:textId="71803604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f_NR_PDCP_Send(p_NR_PDCP_State, nr_Cell2, </w:t>
            </w:r>
            <w:r w:rsidRPr="00EA4049">
              <w:rPr>
                <w:rFonts w:ascii="Arial" w:hAnsi="Arial" w:cs="Arial"/>
                <w:strike/>
                <w:highlight w:val="cyan"/>
              </w:rPr>
              <w:t>v_IPData</w:t>
            </w:r>
            <w:r w:rsidR="00EA4049" w:rsidRPr="00EA4049">
              <w:rPr>
                <w:rFonts w:ascii="Arial" w:hAnsi="Arial" w:cs="Arial"/>
                <w:highlight w:val="cyan"/>
              </w:rPr>
              <w:t xml:space="preserve"> v_SduList[</w:t>
            </w:r>
            <w:r w:rsidR="00EA4049">
              <w:rPr>
                <w:rFonts w:ascii="Arial" w:hAnsi="Arial" w:cs="Arial"/>
                <w:highlight w:val="cyan"/>
              </w:rPr>
              <w:t>5</w:t>
            </w:r>
            <w:r w:rsidR="00EA4049" w:rsidRPr="00EA4049">
              <w:rPr>
                <w:rFonts w:ascii="Arial" w:hAnsi="Arial" w:cs="Arial"/>
                <w:highlight w:val="cyan"/>
              </w:rPr>
              <w:t>]</w:t>
            </w:r>
            <w:r w:rsidR="00EA4049" w:rsidRPr="00DB3664">
              <w:rPr>
                <w:rFonts w:ascii="Arial" w:hAnsi="Arial" w:cs="Arial"/>
              </w:rPr>
              <w:t>,</w:t>
            </w:r>
            <w:r w:rsidRPr="00DB3664">
              <w:rPr>
                <w:rFonts w:ascii="Arial" w:hAnsi="Arial" w:cs="Arial"/>
              </w:rPr>
              <w:t>);</w:t>
            </w:r>
          </w:p>
          <w:p w14:paraId="3B85EE16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</w:t>
            </w:r>
          </w:p>
          <w:p w14:paraId="1C0B8C8C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//@siclog "Step 17" siclog@</w:t>
            </w:r>
          </w:p>
          <w:p w14:paraId="021BA670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//The UE sends the PDCP Data PDU#5</w:t>
            </w:r>
          </w:p>
          <w:p w14:paraId="79CCC66A" w14:textId="0FD03A69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f_NR_PDCP_Recv(p_NR_PDCP_State, nr_Cell2, </w:t>
            </w:r>
            <w:r w:rsidRPr="00EA4049">
              <w:rPr>
                <w:rFonts w:ascii="Arial" w:hAnsi="Arial" w:cs="Arial"/>
                <w:strike/>
                <w:highlight w:val="cyan"/>
              </w:rPr>
              <w:t>v_IPData</w:t>
            </w:r>
            <w:r w:rsidR="00EA4049" w:rsidRPr="00EA4049">
              <w:rPr>
                <w:rFonts w:ascii="Arial" w:hAnsi="Arial" w:cs="Arial"/>
                <w:highlight w:val="cyan"/>
              </w:rPr>
              <w:t xml:space="preserve"> v_SduList[</w:t>
            </w:r>
            <w:r w:rsidR="00EA4049">
              <w:rPr>
                <w:rFonts w:ascii="Arial" w:hAnsi="Arial" w:cs="Arial"/>
                <w:highlight w:val="cyan"/>
              </w:rPr>
              <w:t>5</w:t>
            </w:r>
            <w:r w:rsidR="00EA4049" w:rsidRPr="00EA4049">
              <w:rPr>
                <w:rFonts w:ascii="Arial" w:hAnsi="Arial" w:cs="Arial"/>
                <w:highlight w:val="cyan"/>
              </w:rPr>
              <w:t>]</w:t>
            </w:r>
            <w:r w:rsidRPr="00DB3664">
              <w:rPr>
                <w:rFonts w:ascii="Arial" w:hAnsi="Arial" w:cs="Arial"/>
              </w:rPr>
              <w:t>, cr_RlcBearerRouting_NR(nr_Cell2));</w:t>
            </w:r>
          </w:p>
          <w:p w14:paraId="3FE4C566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</w:p>
          <w:p w14:paraId="4675B265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//@siclog "Step 20" siclog@</w:t>
            </w:r>
          </w:p>
          <w:p w14:paraId="2C49AC7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lastRenderedPageBreak/>
              <w:t xml:space="preserve">    //SS transmits a PDCP Data PDU containing one PDCP SDU#7</w:t>
            </w:r>
          </w:p>
          <w:p w14:paraId="216996DD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p_NR_PDCP_State.TX_NEXT:= 7;</w:t>
            </w:r>
          </w:p>
          <w:p w14:paraId="6ACD630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p_NR_PDCP_State.RX_NEXT:= 7;</w:t>
            </w:r>
          </w:p>
          <w:p w14:paraId="645C7C46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//The SS sends the PDCP Data PDU</w:t>
            </w:r>
          </w:p>
          <w:p w14:paraId="4B1871F4" w14:textId="52B0ADDF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f_NR_PDCP_Send(p_NR_PDCP_State, nr_Cell2, </w:t>
            </w:r>
            <w:r w:rsidR="00A547DF" w:rsidRPr="00EA4049">
              <w:rPr>
                <w:rFonts w:ascii="Arial" w:hAnsi="Arial" w:cs="Arial"/>
                <w:strike/>
                <w:highlight w:val="cyan"/>
              </w:rPr>
              <w:t>v_IPData</w:t>
            </w:r>
            <w:r w:rsidR="00A547DF" w:rsidRPr="00EA4049">
              <w:rPr>
                <w:rFonts w:ascii="Arial" w:hAnsi="Arial" w:cs="Arial"/>
                <w:highlight w:val="cyan"/>
              </w:rPr>
              <w:t xml:space="preserve"> v_SduList[</w:t>
            </w:r>
            <w:r w:rsidR="00A547DF">
              <w:rPr>
                <w:rFonts w:ascii="Arial" w:hAnsi="Arial" w:cs="Arial"/>
                <w:highlight w:val="cyan"/>
              </w:rPr>
              <w:t>7</w:t>
            </w:r>
            <w:r w:rsidR="00A547DF" w:rsidRPr="00EA4049">
              <w:rPr>
                <w:rFonts w:ascii="Arial" w:hAnsi="Arial" w:cs="Arial"/>
                <w:highlight w:val="cyan"/>
              </w:rPr>
              <w:t>]</w:t>
            </w:r>
            <w:r w:rsidRPr="00DB3664">
              <w:rPr>
                <w:rFonts w:ascii="Arial" w:hAnsi="Arial" w:cs="Arial"/>
              </w:rPr>
              <w:t>);</w:t>
            </w:r>
          </w:p>
          <w:p w14:paraId="03D88665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</w:t>
            </w:r>
          </w:p>
          <w:p w14:paraId="24A8819F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//@siclog "Step 21" siclog@</w:t>
            </w:r>
          </w:p>
          <w:p w14:paraId="6F817BB0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//Check: Does the UE transmit a PDCP DATA PDU#7 on NR Cell 2?</w:t>
            </w:r>
          </w:p>
          <w:p w14:paraId="5573015A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t_Wait.start;</w:t>
            </w:r>
          </w:p>
          <w:p w14:paraId="3807C19F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alt {</w:t>
            </w:r>
          </w:p>
          <w:p w14:paraId="1C9BC821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[] DRB.receive(car_NR_DRB_COMMON_IND_PDCP_PDUList(nr_Cell2, p_NR_PDCP_State.DRB_Id)) {</w:t>
            </w:r>
          </w:p>
          <w:p w14:paraId="1F596BE3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t_Wait.stop;</w:t>
            </w:r>
          </w:p>
          <w:p w14:paraId="448CAB65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  f_NR_SetVerdictFailOrInconc(__FILE__, __LINE__, "Step 21");</w:t>
            </w:r>
          </w:p>
          <w:p w14:paraId="639829EA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  }</w:t>
            </w:r>
          </w:p>
          <w:p w14:paraId="5F8CE93F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  [] t_Wait.timeout{}</w:t>
            </w:r>
          </w:p>
          <w:p w14:paraId="3BDCFDAA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}</w:t>
            </w:r>
          </w:p>
          <w:p w14:paraId="27FC2C30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</w:p>
          <w:p w14:paraId="1038079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//@siclog "Step 21A" siclog@</w:t>
            </w:r>
          </w:p>
          <w:p w14:paraId="50877FF2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 f_NR_ULGrantConfiguration_Stop(nr_Cell1); //@sic R5-190752 sic@</w:t>
            </w:r>
          </w:p>
          <w:p w14:paraId="7944562E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//@siclog "Step 22" siclog@</w:t>
            </w:r>
          </w:p>
          <w:p w14:paraId="4DAB18CC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//The SS changes NR Cell 1 and NR Cell 2 parameters according to row "T2" in Table 7.1.3.4.1.3.1-1.</w:t>
            </w:r>
          </w:p>
          <w:p w14:paraId="37E32E24" w14:textId="77777777" w:rsidR="00DB3664" w:rsidRPr="00DB3664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 f_NR_SetCellPowerList(v_CellPowerList_AtT2);</w:t>
            </w:r>
          </w:p>
          <w:p w14:paraId="4FDA83FF" w14:textId="216DE15D" w:rsidR="00DB3664" w:rsidRPr="003C4E4F" w:rsidRDefault="00DB3664" w:rsidP="00DB3664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}</w:t>
            </w:r>
          </w:p>
        </w:tc>
      </w:tr>
    </w:tbl>
    <w:p w14:paraId="7CA56074" w14:textId="77777777" w:rsidR="00E82536" w:rsidRDefault="00E82536" w:rsidP="00E82536">
      <w:pPr>
        <w:rPr>
          <w:lang w:val="en-US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82536" w:rsidRPr="003C4E4F" w14:paraId="6F9FD6B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2D36" w14:textId="77777777" w:rsidR="00E82536" w:rsidRPr="003C4E4F" w:rsidRDefault="00E82536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6030" w14:textId="7BC2AA95" w:rsidR="00E82536" w:rsidRPr="003C4E4F" w:rsidRDefault="00E82536" w:rsidP="00370841">
            <w:pPr>
              <w:spacing w:after="0"/>
              <w:rPr>
                <w:rFonts w:ascii="Arial" w:hAnsi="Arial" w:cs="Arial"/>
              </w:rPr>
            </w:pPr>
            <w:r w:rsidRPr="005A423B">
              <w:rPr>
                <w:rFonts w:ascii="Arial" w:hAnsi="Arial" w:cs="Arial"/>
              </w:rPr>
              <w:t>f_TC_7_1_3_4_1_NR_Step</w:t>
            </w:r>
            <w:r w:rsidRPr="00E82536">
              <w:rPr>
                <w:rFonts w:ascii="Arial" w:hAnsi="Arial" w:cs="Arial"/>
              </w:rPr>
              <w:t>25to30</w:t>
            </w:r>
          </w:p>
        </w:tc>
      </w:tr>
      <w:tr w:rsidR="00E82536" w:rsidRPr="003C4E4F" w14:paraId="2BF3746E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37E6" w14:textId="77777777" w:rsidR="00E82536" w:rsidRPr="003C4E4F" w:rsidRDefault="00E82536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5C93" w14:textId="6FFF9E58" w:rsidR="00E82536" w:rsidRPr="00AC794D" w:rsidRDefault="00E82536" w:rsidP="0037084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SDU </w:t>
            </w:r>
            <w:r w:rsidRPr="003F752F">
              <w:rPr>
                <w:rFonts w:cs="Arial"/>
                <w:noProof/>
                <w:lang w:val="en-US"/>
              </w:rPr>
              <w:t xml:space="preserve">numbering indications </w:t>
            </w:r>
            <w:r>
              <w:rPr>
                <w:rFonts w:cs="Arial"/>
                <w:noProof/>
                <w:lang w:val="en-US"/>
              </w:rPr>
              <w:t xml:space="preserve">5 to 7 </w:t>
            </w:r>
            <w:r w:rsidRPr="003F752F">
              <w:rPr>
                <w:rFonts w:cs="Arial"/>
                <w:noProof/>
                <w:lang w:val="en-US"/>
              </w:rPr>
              <w:t>in the message column of the prose a</w:t>
            </w:r>
            <w:r>
              <w:rPr>
                <w:rFonts w:cs="Arial"/>
                <w:noProof/>
                <w:lang w:val="en-US"/>
              </w:rPr>
              <w:t xml:space="preserve">re not </w:t>
            </w:r>
            <w:r w:rsidRPr="003F752F">
              <w:rPr>
                <w:rFonts w:cs="Arial"/>
                <w:noProof/>
                <w:lang w:val="en-US"/>
              </w:rPr>
              <w:t>implement</w:t>
            </w:r>
            <w:r>
              <w:rPr>
                <w:rFonts w:cs="Arial"/>
                <w:noProof/>
                <w:lang w:val="en-US"/>
              </w:rPr>
              <w:t>ed in a distinguishable way in the TTCN</w:t>
            </w:r>
            <w:r>
              <w:rPr>
                <w:rFonts w:cs="Arial"/>
              </w:rPr>
              <w:t xml:space="preserve">. </w:t>
            </w:r>
          </w:p>
        </w:tc>
      </w:tr>
      <w:tr w:rsidR="00E82536" w:rsidRPr="003C4E4F" w14:paraId="71D4DBA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71B5" w14:textId="77777777" w:rsidR="00E82536" w:rsidRPr="003C4E4F" w:rsidRDefault="00E82536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0D1D" w14:textId="5CC88D7E" w:rsidR="00E82536" w:rsidRPr="001354DE" w:rsidRDefault="00E82536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Distinct SDUs 5 to 7 were generated and applied to make the SDUs</w:t>
            </w:r>
            <w:r>
              <w:rPr>
                <w:rFonts w:cs="Arial"/>
              </w:rPr>
              <w:br/>
              <w:t>distinguishable in the TTCN</w:t>
            </w:r>
            <w:r w:rsidRPr="001354DE"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  <w:t xml:space="preserve">Note: </w:t>
            </w:r>
            <w:r>
              <w:rPr>
                <w:rFonts w:cs="Arial"/>
              </w:rPr>
              <w:br/>
              <w:t xml:space="preserve">The SDUs used throughout complete </w:t>
            </w:r>
            <w:r w:rsidRPr="005A423B">
              <w:rPr>
                <w:rFonts w:cs="Arial"/>
              </w:rPr>
              <w:t>TC_7_1_3_4_1</w:t>
            </w:r>
            <w:r>
              <w:rPr>
                <w:rFonts w:cs="Arial"/>
              </w:rPr>
              <w:t xml:space="preserve"> are created although not all of them used in this part.</w:t>
            </w:r>
          </w:p>
        </w:tc>
      </w:tr>
      <w:tr w:rsidR="00E82536" w:rsidRPr="003C4E4F" w14:paraId="32BF09E5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EEB5" w14:textId="77777777" w:rsidR="00E82536" w:rsidRPr="003C4E4F" w:rsidRDefault="00E82536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5E35" w14:textId="77777777" w:rsidR="00E82536" w:rsidRPr="003C4E4F" w:rsidRDefault="00E82536" w:rsidP="00370841">
            <w:pPr>
              <w:spacing w:after="0"/>
              <w:rPr>
                <w:rFonts w:ascii="Arial" w:hAnsi="Arial" w:cs="Arial"/>
              </w:rPr>
            </w:pPr>
            <w:r w:rsidRPr="008511BD">
              <w:rPr>
                <w:rFonts w:ascii="Arial" w:hAnsi="Arial" w:cs="Arial"/>
              </w:rPr>
              <w:t>PDCP_TC_Common_NR</w:t>
            </w:r>
            <w:r w:rsidRPr="0088494B">
              <w:rPr>
                <w:rFonts w:ascii="Arial" w:hAnsi="Arial" w:cs="Arial"/>
              </w:rPr>
              <w:t>.ttcn</w:t>
            </w:r>
          </w:p>
        </w:tc>
      </w:tr>
    </w:tbl>
    <w:p w14:paraId="65EB6CBB" w14:textId="77777777" w:rsidR="00E82536" w:rsidRPr="003C4E4F" w:rsidRDefault="00E82536" w:rsidP="00E82536">
      <w:pPr>
        <w:rPr>
          <w:rFonts w:ascii="Arial" w:hAnsi="Arial" w:cs="Arial"/>
        </w:rPr>
      </w:pPr>
    </w:p>
    <w:p w14:paraId="13B73A45" w14:textId="77777777" w:rsidR="00E82536" w:rsidRPr="003C4E4F" w:rsidRDefault="00E82536" w:rsidP="00E82536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82536" w:rsidRPr="003C4E4F" w14:paraId="53EF5638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EF90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</w:t>
            </w:r>
            <w:r w:rsidRPr="00E82536">
              <w:rPr>
                <w:rFonts w:ascii="Arial" w:hAnsi="Arial" w:cs="Arial"/>
              </w:rPr>
              <w:t xml:space="preserve">  function f_TC_7_1_3_4_1_NR_Step25to30(inout NR_PDCP_SS_State_Type p_NR_PDCP_State,  boolean p_WaitforRRCConCmp := false) runs on NR_BASE_PTC</w:t>
            </w:r>
          </w:p>
          <w:p w14:paraId="7EBB30F7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lastRenderedPageBreak/>
              <w:t xml:space="preserve">  {</w:t>
            </w:r>
          </w:p>
          <w:p w14:paraId="2B2565CD" w14:textId="77777777" w:rsidR="00E82536" w:rsidRPr="00DB3664" w:rsidRDefault="00E82536" w:rsidP="00E82536">
            <w:pPr>
              <w:rPr>
                <w:rFonts w:ascii="Arial" w:hAnsi="Arial" w:cs="Arial"/>
                <w:strike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  <w:r w:rsidRPr="00DB3664">
              <w:rPr>
                <w:rFonts w:ascii="Arial" w:hAnsi="Arial" w:cs="Arial"/>
                <w:strike/>
                <w:highlight w:val="cyan"/>
              </w:rPr>
              <w:t>var octetstring v_IPData := f_IPv4IPv6_IcmpEchoReply(f_LoopbackModeB_IP_Address_UE());</w:t>
            </w:r>
          </w:p>
          <w:p w14:paraId="54BF3839" w14:textId="25FBFDA3" w:rsidR="00E82536" w:rsidRPr="005A423B" w:rsidRDefault="00E82536" w:rsidP="00E82536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  <w:highlight w:val="cyan"/>
              </w:rPr>
              <w:t>var NR_PDCP_SDUList_Type v_</w:t>
            </w:r>
            <w:proofErr w:type="gramStart"/>
            <w:r w:rsidRPr="005A423B">
              <w:rPr>
                <w:rFonts w:ascii="Arial" w:hAnsi="Arial" w:cs="Arial"/>
                <w:highlight w:val="cyan"/>
              </w:rPr>
              <w:t>SduList :</w:t>
            </w:r>
            <w:proofErr w:type="gramEnd"/>
            <w:r w:rsidRPr="005A423B">
              <w:rPr>
                <w:rFonts w:ascii="Arial" w:hAnsi="Arial" w:cs="Arial"/>
                <w:highlight w:val="cyan"/>
              </w:rPr>
              <w:t>= f_GenerateSDU (p_NR_PDCP_State, {55,68,81,94,107, 120, 133, 146}); // @sic R5s250</w:t>
            </w:r>
            <w:r w:rsidR="00752F69">
              <w:rPr>
                <w:rFonts w:ascii="Arial" w:hAnsi="Arial" w:cs="Arial"/>
                <w:highlight w:val="cyan"/>
              </w:rPr>
              <w:t>501</w:t>
            </w:r>
            <w:r w:rsidRPr="005A423B">
              <w:rPr>
                <w:rFonts w:ascii="Arial" w:hAnsi="Arial" w:cs="Arial"/>
                <w:highlight w:val="cyan"/>
              </w:rPr>
              <w:t xml:space="preserve"> sic@</w:t>
            </w:r>
          </w:p>
          <w:p w14:paraId="69A4274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var NR_ResourceAllocation_Type v_NR_ResourceAllocation;</w:t>
            </w:r>
          </w:p>
          <w:p w14:paraId="59830D61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var SubFrameTiming_Type v_TimingDL;</w:t>
            </w:r>
          </w:p>
          <w:p w14:paraId="13A52C7D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var SubFrameTiming_Type v_TimingUL;</w:t>
            </w:r>
          </w:p>
          <w:p w14:paraId="42A8809E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var SubFrameTiming_Type v_TimingCurrentSlot;</w:t>
            </w:r>
          </w:p>
          <w:p w14:paraId="555AF2A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var SubFrameTiming_Type v_TimingPreviousSlot;</w:t>
            </w:r>
          </w:p>
          <w:p w14:paraId="1D1B0466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var template (present) NR_PDCP_PDU_Type  v_ExpectedPdu1;</w:t>
            </w:r>
          </w:p>
          <w:p w14:paraId="308484D6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var template (present) NR_PDCP_PDU_Type  v_ExpectedPdu2;</w:t>
            </w:r>
          </w:p>
          <w:p w14:paraId="66E8E007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var template (present) NR_PDCP_PDUList_Type v_ExpectedPdu3;</w:t>
            </w:r>
          </w:p>
          <w:p w14:paraId="0EE76807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var NR_DRB_COMMON_IND v_ReceivedPdu1;</w:t>
            </w:r>
          </w:p>
          <w:p w14:paraId="5E8E953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var NR_DRB_COMMON_IND v_ReceivedPdu2;</w:t>
            </w:r>
          </w:p>
          <w:p w14:paraId="1EFEE2BB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var NR_DRB_COMMON_IND v_ReceivedPdu3;</w:t>
            </w:r>
          </w:p>
          <w:p w14:paraId="334CD68F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var NR_UplinkBWP_Type v_NR_UplinkBWP := f_NR_CellInfo_GetUplinkBWP(nr_Cell1, tsc_NR_BWP_Id);</w:t>
            </w:r>
          </w:p>
          <w:p w14:paraId="25CFEF6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timer t_Wait:= 5.0;</w:t>
            </w:r>
          </w:p>
          <w:p w14:paraId="351F6EB9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</w:t>
            </w:r>
          </w:p>
          <w:p w14:paraId="11E78D2C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 for ENDC RRCReconfigurationComplete is not received, jut one UL Grant is assigned (112 bits)for STATUS PDU</w:t>
            </w:r>
          </w:p>
          <w:p w14:paraId="7B1F7BEA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 For NR5GC, RRCReconfigurationComplete is received, 2 Grants (2x112 bits)are assigned, one for RRCReconfigurationComplete and one for STATUS PDU</w:t>
            </w:r>
          </w:p>
          <w:p w14:paraId="01E1C349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</w:t>
            </w:r>
          </w:p>
          <w:p w14:paraId="4D0D83FC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//@siclog "Step 24" siclog@</w:t>
            </w:r>
          </w:p>
          <w:p w14:paraId="1A8D4ACB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 The SS assigns UL grant during the Random Access procedure on NR Cell 1 to allow the UE to send only PDCP status report.</w:t>
            </w:r>
          </w:p>
          <w:p w14:paraId="397B1BF9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 5 octets PDCP STATUS REPORT + 3 octets RLC header + 2 octets MAC header = 10 octets</w:t>
            </w:r>
          </w:p>
          <w:p w14:paraId="42ECEB36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v_NR_ResourceAllocation := f_NR_ResourceAllocation_UplinkGrant(112, v_NR_UplinkBWP); //@sic R5-198906 sic@</w:t>
            </w:r>
          </w:p>
          <w:p w14:paraId="16084299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v_TimingDL := f_NR_GetNextSendOccasion_DL(nr_Cell1); // Timing of DL</w:t>
            </w:r>
          </w:p>
          <w:p w14:paraId="55EFA21A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v_TimingUL := f_NR_GetNextSendOccasion_ULafterDL(nr_Cell1, v_TimingDL, 20);</w:t>
            </w:r>
          </w:p>
          <w:p w14:paraId="652A93F6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if ( p_WaitforRRCConCmp) {  // if NR5GC start a periodic grant to receive RRCReconfigurationComplete and PDCP STATUS REPORT @sic R5s210282 sic@</w:t>
            </w:r>
          </w:p>
          <w:p w14:paraId="2D7B4060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f_NR_ULGrantConfiguration_StartPeriodicGrant(nr_Cell1, cs_TimingInfo_NR(v_TimingUL), v_NR_ResourceAllocation, 20);</w:t>
            </w:r>
          </w:p>
          <w:p w14:paraId="6C616DF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} else {  // if ENDC</w:t>
            </w:r>
          </w:p>
          <w:p w14:paraId="70C403A0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lastRenderedPageBreak/>
              <w:t xml:space="preserve">      f_NR_ULGrantConfiguration_StartPeriodicCyclicGrant(nr_Cell1, cs_TimingInfo_NR(v_TimingUL), v_NR_ResourceAllocation, 20, 1);</w:t>
            </w:r>
          </w:p>
          <w:p w14:paraId="2ACC172C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}</w:t>
            </w:r>
          </w:p>
          <w:p w14:paraId="72A1CB2C" w14:textId="77777777" w:rsidR="00E82536" w:rsidRPr="00E82536" w:rsidRDefault="00E82536" w:rsidP="00E82536">
            <w:pPr>
              <w:rPr>
                <w:rFonts w:ascii="Arial" w:hAnsi="Arial" w:cs="Arial"/>
              </w:rPr>
            </w:pPr>
          </w:p>
          <w:p w14:paraId="43FC4F2B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if ( p_WaitforRRCConCmp) {//@sic R5s210032 sic@</w:t>
            </w:r>
          </w:p>
          <w:p w14:paraId="41760BF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//EXCEPTION: Steps 25 and 26 can occur in any order. (Note 7)</w:t>
            </w:r>
          </w:p>
          <w:p w14:paraId="68B52F4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interleave {//@sic R5s201484 sic@</w:t>
            </w:r>
          </w:p>
          <w:p w14:paraId="09E2E9D8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//@siclog "Step 25" siclog@</w:t>
            </w:r>
          </w:p>
          <w:p w14:paraId="6131C867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//The UE transmits a NR RRCReconfigurationComplete message.(Note 4)</w:t>
            </w:r>
          </w:p>
          <w:p w14:paraId="4DE1F57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[]SRB.receive(car_NR_SRB1_RrcPdu_IND(nr_Cell1, cr_38508_RRCReconfigurationComplete)){}</w:t>
            </w:r>
          </w:p>
          <w:p w14:paraId="70923B67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</w:t>
            </w:r>
          </w:p>
          <w:p w14:paraId="34FDDD9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//@siclog "Step 26" siclog@</w:t>
            </w:r>
          </w:p>
          <w:p w14:paraId="0A2A0D5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//Does the UE send PDCP Control PDUs via RLC-AM RB with the following content to the SS:</w:t>
            </w:r>
          </w:p>
          <w:p w14:paraId="0A4DD01E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//D/C field = 0 (PDCP control PDU) and PDU Type =000, FMC field = 5?</w:t>
            </w:r>
          </w:p>
          <w:p w14:paraId="6635D3C1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[]DRB.receive (car_NR_DRB_COMMON_IND_PDCP_PDUList_DC(nr_Cell1,</w:t>
            </w:r>
          </w:p>
          <w:p w14:paraId="3A09908B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     p_NR_PDCP_State.DRB_Id,</w:t>
            </w:r>
          </w:p>
          <w:p w14:paraId="1BFB00E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     cr_RlcBearerRouting_NR(nr_Cell1), //@sic R5s190844 sic@</w:t>
            </w:r>
          </w:p>
          <w:p w14:paraId="075DB685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     -,</w:t>
            </w:r>
          </w:p>
          <w:p w14:paraId="312FCCAE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     {cr_NR_PDCP_STATUS_REPORT(6,'80'O)})){}</w:t>
            </w:r>
          </w:p>
          <w:p w14:paraId="11CC0A2D" w14:textId="77777777" w:rsidR="00E82536" w:rsidRPr="00E82536" w:rsidRDefault="00E82536" w:rsidP="00E82536">
            <w:pPr>
              <w:rPr>
                <w:rFonts w:ascii="Arial" w:hAnsi="Arial" w:cs="Arial"/>
              </w:rPr>
            </w:pPr>
          </w:p>
          <w:p w14:paraId="5BAF277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}</w:t>
            </w:r>
          </w:p>
          <w:p w14:paraId="69897570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</w:t>
            </w:r>
          </w:p>
          <w:p w14:paraId="596B43E5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}</w:t>
            </w:r>
          </w:p>
          <w:p w14:paraId="03188BDA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</w:t>
            </w:r>
          </w:p>
          <w:p w14:paraId="5FB9CDA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else{</w:t>
            </w:r>
          </w:p>
          <w:p w14:paraId="7612BCD5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//@siclog "Step 26" siclog@</w:t>
            </w:r>
          </w:p>
          <w:p w14:paraId="47E3275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//Does the UE send PDCP Control PDUs via RLC-AM RB with the following content to the SS:</w:t>
            </w:r>
          </w:p>
          <w:p w14:paraId="70685D0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//D/C field = 0 (PDCP control PDU) and PDU Type =000, FMC field = 5?</w:t>
            </w:r>
          </w:p>
          <w:p w14:paraId="6EC52F5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DRB.receive (car_NR_DRB_COMMON_IND_PDCP_PDUList_DC(nr_Cell1,</w:t>
            </w:r>
          </w:p>
          <w:p w14:paraId="1DB5917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     p_NR_PDCP_State.DRB_Id,</w:t>
            </w:r>
          </w:p>
          <w:p w14:paraId="5999737E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     cr_RlcBearerRouting_NR(nr_Cell1), //@sic R5s190844 sic@</w:t>
            </w:r>
          </w:p>
          <w:p w14:paraId="6EF081A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     -,</w:t>
            </w:r>
          </w:p>
          <w:p w14:paraId="1BAA346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     {cr_NR_PDCP_STATUS_REPORT(6,'80'O)}));</w:t>
            </w:r>
          </w:p>
          <w:p w14:paraId="6BA8A2A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}</w:t>
            </w:r>
          </w:p>
          <w:p w14:paraId="3F743DE7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lastRenderedPageBreak/>
              <w:t xml:space="preserve">     </w:t>
            </w:r>
          </w:p>
          <w:p w14:paraId="697795F7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if(p_WaitforRRCConCmp){ //@sic R5-204363 sic@</w:t>
            </w:r>
          </w:p>
          <w:p w14:paraId="2BC116C6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f_NR_ULGrantConfiguration_Stop(nr_Cell1);    // @sic R5s210282 sic@</w:t>
            </w:r>
          </w:p>
          <w:p w14:paraId="29936EF1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f_NR_SS_SRBs_DRBs_Release(nr_Cell2, cs_TimingInfo_Now, f_NR_GetActiveDRBs(nr_Cell2)); //@sic R5s200690 sic@</w:t>
            </w:r>
          </w:p>
          <w:p w14:paraId="1813D23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f_NR_SS_SRBs_DRBs_Config(nr_Cell2, cs_TimingInfo_Now, omit);</w:t>
            </w:r>
          </w:p>
          <w:p w14:paraId="4B7375F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};</w:t>
            </w:r>
          </w:p>
          <w:p w14:paraId="27809E15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//@siclog "Step 27" siclog@</w:t>
            </w:r>
          </w:p>
          <w:p w14:paraId="0C3D44F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//The SS generates a PDCP status report message and sends it to UE: D/C field = 0 (PDCP control PDU) and PDU Type =000, FMC field = 6 on NR Cell 1.</w:t>
            </w:r>
          </w:p>
          <w:p w14:paraId="258AF665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DRB.send (cas_NR_DRB_COMMON_REQ_PDCP_PDUList (nr_Cell1,</w:t>
            </w:r>
          </w:p>
          <w:p w14:paraId="5F1B4B8B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p_NR_PDCP_State.DRB_Id,</w:t>
            </w:r>
          </w:p>
          <w:p w14:paraId="352DFEF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-,</w:t>
            </w:r>
          </w:p>
          <w:p w14:paraId="409A4F86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{cs_NR_PDCP_STATUS_REPORT(6)}));</w:t>
            </w:r>
          </w:p>
          <w:p w14:paraId="7AE997B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</w:t>
            </w:r>
          </w:p>
          <w:p w14:paraId="6E6DADED" w14:textId="77777777" w:rsidR="00E82536" w:rsidRPr="00E82536" w:rsidRDefault="00E82536" w:rsidP="00E82536">
            <w:pPr>
              <w:rPr>
                <w:rFonts w:ascii="Arial" w:hAnsi="Arial" w:cs="Arial"/>
              </w:rPr>
            </w:pPr>
          </w:p>
          <w:p w14:paraId="00B65FB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//@siclog "Step 28" siclog@</w:t>
            </w:r>
          </w:p>
          <w:p w14:paraId="6F82209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 The SS starts the UL default grant transmission.</w:t>
            </w:r>
          </w:p>
          <w:p w14:paraId="6E28C3B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f_NR_ULGrantConfiguration_Start(nr_Cell1);</w:t>
            </w:r>
          </w:p>
          <w:p w14:paraId="2CE8B206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</w:t>
            </w:r>
          </w:p>
          <w:p w14:paraId="76025DBA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//@siclog "Step 28A" siclog@</w:t>
            </w:r>
          </w:p>
          <w:p w14:paraId="53D2A8B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//The SS sends the PDCP Data PDU#5</w:t>
            </w:r>
          </w:p>
          <w:p w14:paraId="539EA5E1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p_NR_PDCP_State.TX_NEXT:= 5;</w:t>
            </w:r>
          </w:p>
          <w:p w14:paraId="084E9430" w14:textId="07C83620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f_NR_PDCP_Send(p_NR_PDCP_State, nr_Cell1, </w:t>
            </w:r>
            <w:r w:rsidRPr="00EA4049">
              <w:rPr>
                <w:rFonts w:ascii="Arial" w:hAnsi="Arial" w:cs="Arial"/>
                <w:strike/>
                <w:highlight w:val="cyan"/>
              </w:rPr>
              <w:t>v_IPData</w:t>
            </w:r>
            <w:r w:rsidRPr="00EA4049">
              <w:rPr>
                <w:rFonts w:ascii="Arial" w:hAnsi="Arial" w:cs="Arial"/>
                <w:highlight w:val="cyan"/>
              </w:rPr>
              <w:t xml:space="preserve"> v_SduList[</w:t>
            </w:r>
            <w:r>
              <w:rPr>
                <w:rFonts w:ascii="Arial" w:hAnsi="Arial" w:cs="Arial"/>
                <w:highlight w:val="cyan"/>
              </w:rPr>
              <w:t>5</w:t>
            </w:r>
            <w:r w:rsidRPr="00EA4049">
              <w:rPr>
                <w:rFonts w:ascii="Arial" w:hAnsi="Arial" w:cs="Arial"/>
                <w:highlight w:val="cyan"/>
              </w:rPr>
              <w:t>]</w:t>
            </w:r>
            <w:r w:rsidRPr="00E82536">
              <w:rPr>
                <w:rFonts w:ascii="Arial" w:hAnsi="Arial" w:cs="Arial"/>
              </w:rPr>
              <w:t>); //@sic R5-190752 sic@</w:t>
            </w:r>
          </w:p>
          <w:p w14:paraId="4997BB0C" w14:textId="77777777" w:rsidR="00E82536" w:rsidRPr="00E82536" w:rsidRDefault="00E82536" w:rsidP="00E82536">
            <w:pPr>
              <w:rPr>
                <w:rFonts w:ascii="Arial" w:hAnsi="Arial" w:cs="Arial"/>
              </w:rPr>
            </w:pPr>
          </w:p>
          <w:p w14:paraId="5CEF8B6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//@siclog "Step 28B" siclog@</w:t>
            </w:r>
          </w:p>
          <w:p w14:paraId="6CC3082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//Check: Does the UE transmit a PDCP Data PDU via RLC-AM RB with the following content back to the SS?</w:t>
            </w:r>
          </w:p>
          <w:p w14:paraId="111C293E" w14:textId="77777777" w:rsidR="00E82536" w:rsidRPr="00E82536" w:rsidRDefault="00E82536" w:rsidP="00E82536">
            <w:pPr>
              <w:rPr>
                <w:rFonts w:ascii="Arial" w:hAnsi="Arial" w:cs="Arial"/>
                <w:lang w:val="de-DE"/>
              </w:rPr>
            </w:pPr>
            <w:r w:rsidRPr="00E82536">
              <w:rPr>
                <w:rFonts w:ascii="Arial" w:hAnsi="Arial" w:cs="Arial"/>
              </w:rPr>
              <w:t xml:space="preserve">    </w:t>
            </w:r>
            <w:r w:rsidRPr="00E82536">
              <w:rPr>
                <w:rFonts w:ascii="Arial" w:hAnsi="Arial" w:cs="Arial"/>
                <w:lang w:val="de-DE"/>
              </w:rPr>
              <w:t>t_Wait.start; //@sic R5-190752 sic@</w:t>
            </w:r>
          </w:p>
          <w:p w14:paraId="0066F330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  <w:lang w:val="de-DE"/>
              </w:rPr>
              <w:t xml:space="preserve">    </w:t>
            </w:r>
            <w:r w:rsidRPr="00E82536">
              <w:rPr>
                <w:rFonts w:ascii="Arial" w:hAnsi="Arial" w:cs="Arial"/>
              </w:rPr>
              <w:t>alt {</w:t>
            </w:r>
          </w:p>
          <w:p w14:paraId="088C2CBE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[] DRB.receive((car_NR_DRB_COMMON_IND_PDCP_PDUList_DC(nr_Cell1,</w:t>
            </w:r>
          </w:p>
          <w:p w14:paraId="049D204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          p_NR_PDCP_State.DRB_Id,</w:t>
            </w:r>
          </w:p>
          <w:p w14:paraId="1AEB64C7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                                               cr_RlcBearerRouting_NR(nr_Cell1)))) {</w:t>
            </w:r>
          </w:p>
          <w:p w14:paraId="5385E496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t_Wait.stop;</w:t>
            </w:r>
          </w:p>
          <w:p w14:paraId="529F2D9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f_NR_SetVerdictFailOrInconc(__FILE__, __LINE__, "Step 28B");</w:t>
            </w:r>
          </w:p>
          <w:p w14:paraId="3FA44D80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}</w:t>
            </w:r>
          </w:p>
          <w:p w14:paraId="1D3DECF6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lastRenderedPageBreak/>
              <w:t xml:space="preserve">      [] t_Wait.timeout{}</w:t>
            </w:r>
          </w:p>
          <w:p w14:paraId="6BB85B7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}</w:t>
            </w:r>
          </w:p>
          <w:p w14:paraId="1A9952ED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</w:t>
            </w:r>
          </w:p>
          <w:p w14:paraId="070F033A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//@siclog "Step 29" siclog@</w:t>
            </w:r>
          </w:p>
          <w:p w14:paraId="65FB733A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//SS transmits a PDCP Data PDU containing one PDCP SDU#6</w:t>
            </w:r>
          </w:p>
          <w:p w14:paraId="7A8069E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p_NR_PDCP_State.TX_NEXT:= 6;</w:t>
            </w:r>
          </w:p>
          <w:p w14:paraId="2B6AFFEF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p_NR_PDCP_State.RX_NEXT:= 6;</w:t>
            </w:r>
          </w:p>
          <w:p w14:paraId="42E93EFA" w14:textId="5D86080E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f_NR_PDCP_Send(p_NR_PDCP_State, nr_Cell1, </w:t>
            </w:r>
            <w:r w:rsidRPr="00EA4049">
              <w:rPr>
                <w:rFonts w:ascii="Arial" w:hAnsi="Arial" w:cs="Arial"/>
                <w:strike/>
                <w:highlight w:val="cyan"/>
              </w:rPr>
              <w:t>v_IPData</w:t>
            </w:r>
            <w:r w:rsidRPr="00EA4049">
              <w:rPr>
                <w:rFonts w:ascii="Arial" w:hAnsi="Arial" w:cs="Arial"/>
                <w:highlight w:val="cyan"/>
              </w:rPr>
              <w:t xml:space="preserve"> v_SduList[</w:t>
            </w:r>
            <w:r>
              <w:rPr>
                <w:rFonts w:ascii="Arial" w:hAnsi="Arial" w:cs="Arial"/>
                <w:highlight w:val="cyan"/>
              </w:rPr>
              <w:t>6</w:t>
            </w:r>
            <w:r w:rsidRPr="00EA4049">
              <w:rPr>
                <w:rFonts w:ascii="Arial" w:hAnsi="Arial" w:cs="Arial"/>
                <w:highlight w:val="cyan"/>
              </w:rPr>
              <w:t>]</w:t>
            </w:r>
            <w:r w:rsidRPr="00E82536">
              <w:rPr>
                <w:rFonts w:ascii="Arial" w:hAnsi="Arial" w:cs="Arial"/>
              </w:rPr>
              <w:t>);</w:t>
            </w:r>
          </w:p>
          <w:p w14:paraId="0921DDC8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</w:t>
            </w:r>
          </w:p>
          <w:p w14:paraId="7345F6C7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//@siclog "Steps 30 - 31" siclog@</w:t>
            </w:r>
          </w:p>
          <w:p w14:paraId="5E19282D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//Check: Does the UE transmit a PDCP Data PDU via RLC-AM RB with the following content back to the SS? D/C field = 1 (PDCP Data PDU) and PDCP SN=6 on NR Cell 1.</w:t>
            </w:r>
          </w:p>
          <w:p w14:paraId="0627382B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//Note: Data is previously received packet in PDCP Data PDU#6.(Note 9)</w:t>
            </w:r>
          </w:p>
          <w:p w14:paraId="29A279BA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//Check: Does the UE transmit PDCP Data PDU via RLC-AM RB with the following content back to the SS? D/C field = 1 (PDCP Data PDU) and PDCP SN=7 on NR Cell 1.</w:t>
            </w:r>
          </w:p>
          <w:p w14:paraId="59249F9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//Note: Data is previously received packet in PDCP Data PDU#7(Note 9).</w:t>
            </w:r>
          </w:p>
          <w:p w14:paraId="6D0A9D6C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//@sic R5-213462  sic@</w:t>
            </w:r>
          </w:p>
          <w:p w14:paraId="4B461BF7" w14:textId="2FBE7ADC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v_ExpectedPdu1:= f_NR_PDCP_PDU_Get(p_NR_PDCP_State.PDCP_SN_Size, p_NR_PDCP_State.RX_NEXT</w:t>
            </w:r>
            <w:r>
              <w:rPr>
                <w:rFonts w:ascii="Arial" w:hAnsi="Arial" w:cs="Arial"/>
              </w:rPr>
              <w:t xml:space="preserve">, </w:t>
            </w:r>
            <w:r w:rsidRPr="00EA4049">
              <w:rPr>
                <w:rFonts w:ascii="Arial" w:hAnsi="Arial" w:cs="Arial"/>
                <w:highlight w:val="cyan"/>
              </w:rPr>
              <w:t>v_SduList[</w:t>
            </w:r>
            <w:r>
              <w:rPr>
                <w:rFonts w:ascii="Arial" w:hAnsi="Arial" w:cs="Arial"/>
                <w:highlight w:val="cyan"/>
              </w:rPr>
              <w:t>6</w:t>
            </w:r>
            <w:r w:rsidRPr="00EA4049">
              <w:rPr>
                <w:rFonts w:ascii="Arial" w:hAnsi="Arial" w:cs="Arial"/>
                <w:highlight w:val="cyan"/>
              </w:rPr>
              <w:t>]</w:t>
            </w:r>
            <w:r w:rsidRPr="00E82536">
              <w:rPr>
                <w:rFonts w:ascii="Arial" w:hAnsi="Arial" w:cs="Arial"/>
              </w:rPr>
              <w:t>);// @sic R5s210719 sic@</w:t>
            </w:r>
          </w:p>
          <w:p w14:paraId="5BABA39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f_NR_PDCP_Increment_NEXT_RX(p_NR_PDCP_State,1);</w:t>
            </w:r>
          </w:p>
          <w:p w14:paraId="62AF3E3A" w14:textId="472A8121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v_ExpectedPdu2:= f_NR_PDCP_PDU_Get(p_NR_PDCP_State.PDCP_SN_Size, p_NR_PDCP_State.RX_NEXT</w:t>
            </w:r>
            <w:r w:rsidR="004511EB">
              <w:rPr>
                <w:rFonts w:ascii="Arial" w:hAnsi="Arial" w:cs="Arial"/>
              </w:rPr>
              <w:t xml:space="preserve">, </w:t>
            </w:r>
            <w:r w:rsidR="004511EB" w:rsidRPr="00EA4049">
              <w:rPr>
                <w:rFonts w:ascii="Arial" w:hAnsi="Arial" w:cs="Arial"/>
                <w:highlight w:val="cyan"/>
              </w:rPr>
              <w:t>v_SduList[</w:t>
            </w:r>
            <w:r w:rsidR="004511EB">
              <w:rPr>
                <w:rFonts w:ascii="Arial" w:hAnsi="Arial" w:cs="Arial"/>
                <w:highlight w:val="cyan"/>
              </w:rPr>
              <w:t>7</w:t>
            </w:r>
            <w:r w:rsidR="004511EB" w:rsidRPr="00EA4049">
              <w:rPr>
                <w:rFonts w:ascii="Arial" w:hAnsi="Arial" w:cs="Arial"/>
                <w:highlight w:val="cyan"/>
              </w:rPr>
              <w:t>]</w:t>
            </w:r>
            <w:r w:rsidRPr="00E82536">
              <w:rPr>
                <w:rFonts w:ascii="Arial" w:hAnsi="Arial" w:cs="Arial"/>
              </w:rPr>
              <w:t>);// @sic R5s210719 sic@</w:t>
            </w:r>
          </w:p>
          <w:p w14:paraId="77F332A0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f_NR_PDCP_Increment_NEXT_RX(p_NR_PDCP_State,1);</w:t>
            </w:r>
          </w:p>
          <w:p w14:paraId="47EA121F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v_ExpectedPdu3:= {v_ExpectedPdu1,v_ExpectedPdu2}; // @sic R5s210719 sic@</w:t>
            </w:r>
          </w:p>
          <w:p w14:paraId="79C5FB9C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</w:t>
            </w:r>
          </w:p>
          <w:p w14:paraId="3B529365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alt {</w:t>
            </w:r>
          </w:p>
          <w:p w14:paraId="69ED701E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// receive PDU1</w:t>
            </w:r>
          </w:p>
          <w:p w14:paraId="54F3145A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[]  DRB.receive(car_NR_DRB_COMMON_IND_PDCP_PDUList_DC(nr_Cell1, p_NR_PDCP_State.DRB_Id, cr_RlcBearerRouting_NR(nr_Cell1), -,{v_ExpectedPdu1})) -&gt; value v_ReceivedPdu1 // @sic R5s210719 sic@</w:t>
            </w:r>
          </w:p>
          <w:p w14:paraId="0C60984A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{</w:t>
            </w:r>
          </w:p>
          <w:p w14:paraId="70BF0F5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v_TimingPreviousSlot := v_ReceivedPdu1.Common.TimingInfo.SubFrame;</w:t>
            </w:r>
          </w:p>
          <w:p w14:paraId="6CBB9EB8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// receive PDU2</w:t>
            </w:r>
          </w:p>
          <w:p w14:paraId="74C4E24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DRB.receive(car_NR_DRB_COMMON_IND_PDCP_PDUList_DC(nr_Cell1, p_NR_PDCP_State.DRB_Id, cr_RlcBearerRouting_NR(nr_Cell1), -, {v_ExpectedPdu2})) -&gt; value v_ReceivedPdu2; // @sic R5s210719 sic@</w:t>
            </w:r>
          </w:p>
          <w:p w14:paraId="40293A6C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v_TimingCurrentSlot := v_ReceivedPdu2.Common.TimingInfo.SubFrame;</w:t>
            </w:r>
          </w:p>
          <w:p w14:paraId="08B3147C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f_NR_SubFrameTiming_DifferentSlots (v_TimingCurrentSlot, v_TimingPreviousSlot);</w:t>
            </w:r>
          </w:p>
          <w:p w14:paraId="592584F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lastRenderedPageBreak/>
              <w:t xml:space="preserve">          f_NR_PreliminaryPass(__FILE__, __LINE__, "Steps 30-31");</w:t>
            </w:r>
          </w:p>
          <w:p w14:paraId="0F6A6F6B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}</w:t>
            </w:r>
          </w:p>
          <w:p w14:paraId="0141092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// receive PDU1 and PDU2</w:t>
            </w:r>
          </w:p>
          <w:p w14:paraId="370805BD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[]  DRB.receive(car_NR_DRB_COMMON_IND_PDCP_PDUList_DC(nr_Cell1, p_NR_PDCP_State.DRB_Id, cr_RlcBearerRouting_NR(nr_Cell1), -, v_ExpectedPdu3))-&gt; value v_ReceivedPdu3</w:t>
            </w:r>
          </w:p>
          <w:p w14:paraId="49D0F9D4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{</w:t>
            </w:r>
          </w:p>
          <w:p w14:paraId="710D1AF8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  f_NR_PreliminaryPass(__FILE__, __LINE__, "Steps 30-31");</w:t>
            </w:r>
          </w:p>
          <w:p w14:paraId="1ED09DF2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    }</w:t>
            </w:r>
          </w:p>
          <w:p w14:paraId="44481E83" w14:textId="77777777" w:rsidR="00E82536" w:rsidRPr="00E82536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  }</w:t>
            </w:r>
          </w:p>
          <w:p w14:paraId="774337F6" w14:textId="1DC75A03" w:rsidR="00E82536" w:rsidRPr="003C4E4F" w:rsidRDefault="00E82536" w:rsidP="00E82536">
            <w:pPr>
              <w:rPr>
                <w:rFonts w:ascii="Arial" w:hAnsi="Arial" w:cs="Arial"/>
              </w:rPr>
            </w:pPr>
            <w:r w:rsidRPr="00E82536">
              <w:rPr>
                <w:rFonts w:ascii="Arial" w:hAnsi="Arial" w:cs="Arial"/>
              </w:rPr>
              <w:t xml:space="preserve">  }</w:t>
            </w:r>
          </w:p>
          <w:p w14:paraId="65ADB46B" w14:textId="63CEA720" w:rsidR="00E82536" w:rsidRPr="003C4E4F" w:rsidRDefault="00E82536" w:rsidP="00370841">
            <w:pPr>
              <w:rPr>
                <w:rFonts w:ascii="Arial" w:hAnsi="Arial" w:cs="Arial"/>
              </w:rPr>
            </w:pPr>
          </w:p>
        </w:tc>
      </w:tr>
    </w:tbl>
    <w:p w14:paraId="21E9FE03" w14:textId="7C3ABC59" w:rsidR="003F6EF6" w:rsidRPr="003F6EF6" w:rsidRDefault="009C173D" w:rsidP="003F6EF6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/>
        </w:rPr>
      </w:pPr>
      <w:bookmarkStart w:id="15" w:name="_Toc213530289"/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en-US"/>
        </w:rPr>
        <w:t>2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57F7B" w:rsidRPr="003C4E4F" w14:paraId="727D1B36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B99D" w14:textId="77777777" w:rsidR="00757F7B" w:rsidRPr="003C4E4F" w:rsidRDefault="00757F7B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635F" w14:textId="0C8E3BFA" w:rsidR="00757F7B" w:rsidRPr="003C4E4F" w:rsidRDefault="00074B3F" w:rsidP="00370841">
            <w:pPr>
              <w:spacing w:after="0"/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>fl_TC_7_1_3_4_2_NR_TestBody</w:t>
            </w:r>
          </w:p>
        </w:tc>
      </w:tr>
      <w:tr w:rsidR="00757F7B" w:rsidRPr="003C4E4F" w14:paraId="6063A3BD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CF71" w14:textId="77777777" w:rsidR="00757F7B" w:rsidRPr="003C4E4F" w:rsidRDefault="00757F7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0062" w14:textId="75A713B6" w:rsidR="00757F7B" w:rsidRPr="00AC794D" w:rsidRDefault="00757F7B" w:rsidP="0037084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SDU </w:t>
            </w:r>
            <w:r w:rsidRPr="003F752F">
              <w:rPr>
                <w:rFonts w:cs="Arial"/>
                <w:noProof/>
                <w:lang w:val="en-US"/>
              </w:rPr>
              <w:t xml:space="preserve">numbering indications </w:t>
            </w:r>
            <w:r>
              <w:rPr>
                <w:rFonts w:cs="Arial"/>
                <w:noProof/>
                <w:lang w:val="en-US"/>
              </w:rPr>
              <w:t xml:space="preserve">0 to 2 </w:t>
            </w:r>
            <w:r w:rsidRPr="003F752F">
              <w:rPr>
                <w:rFonts w:cs="Arial"/>
                <w:noProof/>
                <w:lang w:val="en-US"/>
              </w:rPr>
              <w:t>in the message column of the prose a</w:t>
            </w:r>
            <w:r>
              <w:rPr>
                <w:rFonts w:cs="Arial"/>
                <w:noProof/>
                <w:lang w:val="en-US"/>
              </w:rPr>
              <w:t xml:space="preserve">re not </w:t>
            </w:r>
            <w:r w:rsidRPr="003F752F">
              <w:rPr>
                <w:rFonts w:cs="Arial"/>
                <w:noProof/>
                <w:lang w:val="en-US"/>
              </w:rPr>
              <w:t>implement</w:t>
            </w:r>
            <w:r>
              <w:rPr>
                <w:rFonts w:cs="Arial"/>
                <w:noProof/>
                <w:lang w:val="en-US"/>
              </w:rPr>
              <w:t>ed in a distinguishable way in the TTCN</w:t>
            </w:r>
            <w:r>
              <w:rPr>
                <w:rFonts w:cs="Arial"/>
              </w:rPr>
              <w:t xml:space="preserve">. </w:t>
            </w:r>
          </w:p>
        </w:tc>
      </w:tr>
      <w:tr w:rsidR="00757F7B" w:rsidRPr="003C4E4F" w14:paraId="71D0FDC2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787A" w14:textId="77777777" w:rsidR="00757F7B" w:rsidRPr="003C4E4F" w:rsidRDefault="00757F7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D2F5" w14:textId="55ED38A6" w:rsidR="00757F7B" w:rsidRPr="001354DE" w:rsidRDefault="00757F7B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Distinct SDUs 0 to 2 were generated and applied to make the SDUs</w:t>
            </w:r>
            <w:r>
              <w:rPr>
                <w:rFonts w:cs="Arial"/>
              </w:rPr>
              <w:br/>
              <w:t>distinguishable in the TTCN</w:t>
            </w:r>
            <w:r w:rsidRPr="001354DE">
              <w:rPr>
                <w:rFonts w:cs="Arial"/>
              </w:rPr>
              <w:t xml:space="preserve"> </w:t>
            </w:r>
          </w:p>
        </w:tc>
      </w:tr>
      <w:tr w:rsidR="00757F7B" w:rsidRPr="003C4E4F" w14:paraId="29758A25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E5F2" w14:textId="77777777" w:rsidR="00757F7B" w:rsidRPr="003C4E4F" w:rsidRDefault="00757F7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7977" w14:textId="143F69E0" w:rsidR="00757F7B" w:rsidRPr="00757F7B" w:rsidRDefault="00757F7B" w:rsidP="00757F7B">
            <w:pPr>
              <w:rPr>
                <w:rFonts w:ascii="Arial" w:hAnsi="Arial" w:cs="Arial"/>
                <w:lang w:val="en-US"/>
              </w:rPr>
            </w:pPr>
            <w:r w:rsidRPr="00757F7B">
              <w:rPr>
                <w:rFonts w:ascii="Arial" w:hAnsi="Arial" w:cs="Arial"/>
                <w:lang w:val="en-US"/>
              </w:rPr>
              <w:t>PDCP_ENDC_NR</w:t>
            </w:r>
            <w:r w:rsidRPr="00757F7B">
              <w:rPr>
                <w:rFonts w:ascii="Arial" w:hAnsi="Arial" w:cs="Arial"/>
              </w:rPr>
              <w:t>.ttcn</w:t>
            </w:r>
          </w:p>
        </w:tc>
      </w:tr>
    </w:tbl>
    <w:p w14:paraId="7B9461CD" w14:textId="77777777" w:rsidR="00757F7B" w:rsidRDefault="00757F7B" w:rsidP="00757F7B">
      <w:pPr>
        <w:rPr>
          <w:lang w:val="en-US"/>
        </w:rPr>
      </w:pPr>
    </w:p>
    <w:p w14:paraId="5E3E0100" w14:textId="77777777" w:rsidR="00757F7B" w:rsidRPr="003C4E4F" w:rsidRDefault="00757F7B" w:rsidP="00757F7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57F7B" w:rsidRPr="003C4E4F" w14:paraId="66CD61C9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0C03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function fl_TC_7_1_3_4_2_NR_TestBody(NR_PDCP_SS_State_Type p_NR_PDCP_State) runs on ENDC_NR_PTC</w:t>
            </w:r>
          </w:p>
          <w:p w14:paraId="0F90A91F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{</w:t>
            </w:r>
          </w:p>
          <w:p w14:paraId="05551A88" w14:textId="77777777" w:rsidR="00757F7B" w:rsidRPr="00DB3664" w:rsidRDefault="00757F7B" w:rsidP="00757F7B">
            <w:pPr>
              <w:rPr>
                <w:rFonts w:ascii="Arial" w:hAnsi="Arial" w:cs="Arial"/>
                <w:strike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  <w:r w:rsidRPr="00DB3664">
              <w:rPr>
                <w:rFonts w:ascii="Arial" w:hAnsi="Arial" w:cs="Arial"/>
                <w:strike/>
                <w:highlight w:val="cyan"/>
              </w:rPr>
              <w:t>var octetstring v_IPData := f_IPv4IPv6_IcmpEchoReply(f_LoopbackModeB_IP_Address_UE());</w:t>
            </w:r>
          </w:p>
          <w:p w14:paraId="2CE796C5" w14:textId="6364AF7F" w:rsidR="00757F7B" w:rsidRPr="005A423B" w:rsidRDefault="00757F7B" w:rsidP="00757F7B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  <w:highlight w:val="cyan"/>
              </w:rPr>
              <w:t>var NR_PDCP_SDUList_Type v_</w:t>
            </w:r>
            <w:proofErr w:type="gramStart"/>
            <w:r w:rsidRPr="005A423B">
              <w:rPr>
                <w:rFonts w:ascii="Arial" w:hAnsi="Arial" w:cs="Arial"/>
                <w:highlight w:val="cyan"/>
              </w:rPr>
              <w:t>SduList :</w:t>
            </w:r>
            <w:proofErr w:type="gramEnd"/>
            <w:r w:rsidRPr="005A423B">
              <w:rPr>
                <w:rFonts w:ascii="Arial" w:hAnsi="Arial" w:cs="Arial"/>
                <w:highlight w:val="cyan"/>
              </w:rPr>
              <w:t>= f_GenerateSDU (p_NR_PDCP_State, {</w:t>
            </w:r>
            <w:r>
              <w:rPr>
                <w:rFonts w:ascii="Arial" w:hAnsi="Arial" w:cs="Arial"/>
                <w:highlight w:val="cyan"/>
              </w:rPr>
              <w:t>6</w:t>
            </w:r>
            <w:r w:rsidRPr="005A423B">
              <w:rPr>
                <w:rFonts w:ascii="Arial" w:hAnsi="Arial" w:cs="Arial"/>
                <w:highlight w:val="cyan"/>
              </w:rPr>
              <w:t>5,6</w:t>
            </w:r>
            <w:r>
              <w:rPr>
                <w:rFonts w:ascii="Arial" w:hAnsi="Arial" w:cs="Arial"/>
                <w:highlight w:val="cyan"/>
              </w:rPr>
              <w:t>9</w:t>
            </w:r>
            <w:r w:rsidRPr="005A423B">
              <w:rPr>
                <w:rFonts w:ascii="Arial" w:hAnsi="Arial" w:cs="Arial"/>
                <w:highlight w:val="cyan"/>
              </w:rPr>
              <w:t>,</w:t>
            </w:r>
            <w:r w:rsidR="00B65D42">
              <w:rPr>
                <w:rFonts w:ascii="Arial" w:hAnsi="Arial" w:cs="Arial"/>
                <w:highlight w:val="cyan"/>
              </w:rPr>
              <w:t>73</w:t>
            </w:r>
            <w:r w:rsidRPr="005A423B">
              <w:rPr>
                <w:rFonts w:ascii="Arial" w:hAnsi="Arial" w:cs="Arial"/>
                <w:highlight w:val="cyan"/>
              </w:rPr>
              <w:t>}); // @sic R5s250</w:t>
            </w:r>
            <w:r w:rsidR="008710D1">
              <w:rPr>
                <w:rFonts w:ascii="Arial" w:hAnsi="Arial" w:cs="Arial"/>
                <w:highlight w:val="cyan"/>
              </w:rPr>
              <w:t>501</w:t>
            </w:r>
            <w:r w:rsidRPr="005A423B">
              <w:rPr>
                <w:rFonts w:ascii="Arial" w:hAnsi="Arial" w:cs="Arial"/>
                <w:highlight w:val="cyan"/>
              </w:rPr>
              <w:t xml:space="preserve"> sic@</w:t>
            </w:r>
          </w:p>
          <w:p w14:paraId="1E617E89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NR_SecurityParams_Type v_NR_Security:= f_NR_Security_Get();</w:t>
            </w:r>
          </w:p>
          <w:p w14:paraId="1D400BD0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integer k;</w:t>
            </w:r>
          </w:p>
          <w:p w14:paraId="3D11ED53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template (value) RadioBearerConfig v_RadioBearerConfig;</w:t>
            </w:r>
          </w:p>
          <w:p w14:paraId="73CA5CEB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template (value) NR_RLC_BearerToAddModList_Type v_RLC_BearerConfigList := f_NR_ReconfigureRLC_UM(tsc_NR_DRB2, -, -, ms80, true_);</w:t>
            </w:r>
          </w:p>
          <w:p w14:paraId="355BA66C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template (value) NR_RachProcedureConfig_Type v_RachProcedureConfig := f_NR_GetRACHProcedureConfigPSCell( nr_Cell1, -);      //@sic R5s190370 sic@</w:t>
            </w:r>
          </w:p>
          <w:p w14:paraId="180C4B3D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template (value) CellGroupConfig v_CellGroupConfig := f_NR_GetCellGroupConfigHO (nr_Cell1, v_RLC_BearerConfigList); //@sic R5s1903370 sic@</w:t>
            </w:r>
          </w:p>
          <w:p w14:paraId="2AAF1A02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lastRenderedPageBreak/>
              <w:t xml:space="preserve">    var template (value) NR_RadioBearerList_Type v_SS_Drb_ConfigList := {f_NR_GetRadioBearerConfig_FullUM(nr_Cell1, tsc_NR_DRB2,  -, cs_NR_PDCP_RbConfig_TransparentMode(PDCP_SNLength18))};  //@sic R5s1903370 sic@</w:t>
            </w:r>
          </w:p>
          <w:p w14:paraId="1A859712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EUTRA_NR_Coordination_MSG v_Coordination_MSG_Value; //@sic R5s200126 sic@</w:t>
            </w:r>
          </w:p>
          <w:p w14:paraId="120146F0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560B1DE8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p_NR_PDCP_State.KUPenc := v_NR_Security.AS_Ciphering.KUPenc;</w:t>
            </w:r>
          </w:p>
          <w:p w14:paraId="03873A61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7D34AD4A" w14:textId="77777777" w:rsidR="00D66FF0" w:rsidRDefault="00D66FF0" w:rsidP="00D66FF0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//@siclog "Step 1" </w:t>
            </w:r>
            <w:r w:rsidRPr="00D66FF0">
              <w:rPr>
                <w:rFonts w:ascii="Arial" w:hAnsi="Arial" w:cs="Arial"/>
                <w:strike/>
                <w:highlight w:val="cyan"/>
              </w:rPr>
              <w:t>All PDCP PDUs use same SDU v_IPData</w:t>
            </w:r>
            <w:r w:rsidRPr="00757F7B">
              <w:rPr>
                <w:rFonts w:ascii="Arial" w:hAnsi="Arial" w:cs="Arial"/>
              </w:rPr>
              <w:t xml:space="preserve"> siclog@</w:t>
            </w:r>
          </w:p>
          <w:p w14:paraId="68E8E36C" w14:textId="77777777" w:rsidR="00D66FF0" w:rsidRPr="00D66FF0" w:rsidRDefault="00D66FF0" w:rsidP="00D66F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D66FF0">
              <w:rPr>
                <w:rFonts w:ascii="Arial" w:hAnsi="Arial" w:cs="Arial"/>
                <w:highlight w:val="cyan"/>
              </w:rPr>
              <w:t>// The SS creates 3 PDCP Data PDUs and the TX_NEXT is set to "0".</w:t>
            </w:r>
          </w:p>
          <w:p w14:paraId="62A5751D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008ABB78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//@siclog "Step 2-3" siclog@</w:t>
            </w:r>
          </w:p>
          <w:p w14:paraId="6546AD94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for (k:= 0; k &lt;= 1; k:= k+1) {</w:t>
            </w:r>
          </w:p>
          <w:p w14:paraId="637DEF71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//SS transmits a PDCP Data PDU containing one PDCP SDU</w:t>
            </w:r>
          </w:p>
          <w:p w14:paraId="71579DD6" w14:textId="43E05609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f_NR_PDCP_Send(p_NR_PDCP_State,nr_Cell1,</w:t>
            </w:r>
            <w:r w:rsidRPr="00B65D42">
              <w:rPr>
                <w:rFonts w:ascii="Arial" w:hAnsi="Arial" w:cs="Arial"/>
                <w:strike/>
                <w:highlight w:val="cyan"/>
              </w:rPr>
              <w:t>v_IPData</w:t>
            </w:r>
            <w:r w:rsidR="00B65D42" w:rsidRPr="00B65D42">
              <w:rPr>
                <w:rFonts w:ascii="Arial" w:hAnsi="Arial" w:cs="Arial"/>
                <w:highlight w:val="cyan"/>
              </w:rPr>
              <w:t xml:space="preserve"> v_SduList[k]</w:t>
            </w:r>
            <w:r w:rsidRPr="00757F7B">
              <w:rPr>
                <w:rFonts w:ascii="Arial" w:hAnsi="Arial" w:cs="Arial"/>
              </w:rPr>
              <w:t>);</w:t>
            </w:r>
          </w:p>
          <w:p w14:paraId="494F0823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77F8080B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//Does UE transmit a PDCP Data PDU with SN=K for the first iteration?</w:t>
            </w:r>
          </w:p>
          <w:p w14:paraId="01598C54" w14:textId="11BE4B6B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f_NR_PDCP_Recv(p_NR_PDCP_State, nr_Cell1, </w:t>
            </w:r>
            <w:r w:rsidR="00B65D42" w:rsidRPr="00B65D42">
              <w:rPr>
                <w:rFonts w:ascii="Arial" w:hAnsi="Arial" w:cs="Arial"/>
                <w:strike/>
                <w:highlight w:val="cyan"/>
              </w:rPr>
              <w:t>v_IPData</w:t>
            </w:r>
            <w:r w:rsidR="00B65D42" w:rsidRPr="00B65D42">
              <w:rPr>
                <w:rFonts w:ascii="Arial" w:hAnsi="Arial" w:cs="Arial"/>
                <w:highlight w:val="cyan"/>
              </w:rPr>
              <w:t xml:space="preserve"> v_SduList[k]</w:t>
            </w:r>
            <w:r w:rsidRPr="00757F7B">
              <w:rPr>
                <w:rFonts w:ascii="Arial" w:hAnsi="Arial" w:cs="Arial"/>
              </w:rPr>
              <w:t>, cr_RlcBearerRouting_NR(nr_Cell1));</w:t>
            </w:r>
          </w:p>
          <w:p w14:paraId="63692F95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}</w:t>
            </w:r>
          </w:p>
          <w:p w14:paraId="55534264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7626E4C5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 R5s200126 sic@</w:t>
            </w:r>
          </w:p>
          <w:p w14:paraId="4D234FBA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</w:t>
            </w:r>
          </w:p>
          <w:p w14:paraId="5EB67DA4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//@siclog "Step 4" siclog@</w:t>
            </w:r>
          </w:p>
          <w:p w14:paraId="19FEEC13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//SS transmits a RRCConnectionReconfiguration</w:t>
            </w:r>
          </w:p>
          <w:p w14:paraId="63B3532A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 @sic R5s190370 sic@</w:t>
            </w:r>
          </w:p>
          <w:p w14:paraId="718A7049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v_RadioBearerConfig := cs_NR_RbReestPDCP(cs_38508_PDCP_Config(-,ms80,omit), //@sic R5-195696, R5-213445, R5-227518 sic@</w:t>
            </w:r>
          </w:p>
          <w:p w14:paraId="67028E4A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cs_38508_SecurityConfig(cs_38508_SecurityAlgorithmConfig(f_NR_AS_CipheringAlgorithm_Get(), omit), master));//@sic R5-195364 sic@</w:t>
            </w:r>
          </w:p>
          <w:p w14:paraId="68198AC4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f_NR_RRC_PSCellChange_IntraCell_Step2To5 (nr_Cell1, -,</w:t>
            </w:r>
          </w:p>
          <w:p w14:paraId="36ED71E5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v_RadioBearerConfig, -, v_CellGroupConfig,</w:t>
            </w:r>
          </w:p>
          <w:p w14:paraId="4E373F39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{cs_NR_SS_DRB_Release(tsc_NR_DRB2)}, v_SS_Drb_ConfigList,</w:t>
            </w:r>
          </w:p>
          <w:p w14:paraId="3881502A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v_RachProcedureConfig );</w:t>
            </w:r>
          </w:p>
          <w:p w14:paraId="53ED28A8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</w:t>
            </w:r>
          </w:p>
          <w:p w14:paraId="4C3DA739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</w:t>
            </w:r>
          </w:p>
          <w:p w14:paraId="744508A6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 R5s200126 sic@</w:t>
            </w:r>
          </w:p>
          <w:p w14:paraId="1769CB6F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lastRenderedPageBreak/>
              <w:t xml:space="preserve">    //RRCReconfigurationComplete not yet received from E-UTRA - Wait for it</w:t>
            </w:r>
          </w:p>
          <w:p w14:paraId="50AE1001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EUTRA.receive(cmr_EUTRA_NR_OctetData ("Complete")) -&gt; value v_Coordination_MSG_Value;</w:t>
            </w:r>
          </w:p>
          <w:p w14:paraId="40A8D66C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f_NR_CheckReceived_RRCReconfigurationComplete(v_Coordination_MSG_Value);</w:t>
            </w:r>
          </w:p>
          <w:p w14:paraId="2836C1D5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57B6BEA0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//@siclog "Step 6" siclog@</w:t>
            </w:r>
          </w:p>
          <w:p w14:paraId="18BBED73" w14:textId="3EA5022D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</w:t>
            </w:r>
            <w:r w:rsidRPr="00B65D42">
              <w:rPr>
                <w:rFonts w:ascii="Arial" w:hAnsi="Arial" w:cs="Arial"/>
                <w:strike/>
                <w:highlight w:val="cyan"/>
              </w:rPr>
              <w:t>//SS transmits a PDCP Data PDU</w:t>
            </w:r>
            <w:r w:rsidR="00B65D42" w:rsidRPr="00B65D42">
              <w:rPr>
                <w:rFonts w:ascii="Arial" w:hAnsi="Arial" w:cs="Arial"/>
                <w:strike/>
                <w:highlight w:val="cyan"/>
              </w:rPr>
              <w:t xml:space="preserve"> </w:t>
            </w:r>
            <w:r w:rsidRPr="00B65D42">
              <w:rPr>
                <w:rFonts w:ascii="Arial" w:hAnsi="Arial" w:cs="Arial"/>
                <w:strike/>
                <w:highlight w:val="cyan"/>
              </w:rPr>
              <w:t>containing one PDCP SDU</w:t>
            </w:r>
            <w:r w:rsidR="00B65D42" w:rsidRPr="00B65D42">
              <w:rPr>
                <w:rFonts w:ascii="Arial" w:hAnsi="Arial" w:cs="Arial"/>
                <w:highlight w:val="cyan"/>
              </w:rPr>
              <w:br/>
              <w:t xml:space="preserve">    // The SS sends the PDCP Data PDU #2</w:t>
            </w:r>
          </w:p>
          <w:p w14:paraId="7C9108C6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p_NR_PDCP_State.TX_NEXT:= 0;</w:t>
            </w:r>
          </w:p>
          <w:p w14:paraId="630A9661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p_NR_PDCP_State.RX_NEXT:= 0;</w:t>
            </w:r>
          </w:p>
          <w:p w14:paraId="2837EA38" w14:textId="4AB9BB0C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f_NR_PDCP_Send(p_NR_PDCP_State,nr_Cell1,</w:t>
            </w:r>
            <w:r w:rsidR="00B65D42" w:rsidRPr="00B65D42">
              <w:rPr>
                <w:rFonts w:ascii="Arial" w:hAnsi="Arial" w:cs="Arial"/>
                <w:strike/>
                <w:highlight w:val="cyan"/>
              </w:rPr>
              <w:t xml:space="preserve"> v_IPData</w:t>
            </w:r>
            <w:r w:rsidR="00B65D42" w:rsidRPr="00B65D42">
              <w:rPr>
                <w:rFonts w:ascii="Arial" w:hAnsi="Arial" w:cs="Arial"/>
                <w:highlight w:val="cyan"/>
              </w:rPr>
              <w:t xml:space="preserve"> v_SduList[</w:t>
            </w:r>
            <w:r w:rsidR="00B65D42">
              <w:rPr>
                <w:rFonts w:ascii="Arial" w:hAnsi="Arial" w:cs="Arial"/>
                <w:highlight w:val="cyan"/>
              </w:rPr>
              <w:t>2</w:t>
            </w:r>
            <w:r w:rsidR="00B65D42" w:rsidRPr="00B65D42">
              <w:rPr>
                <w:rFonts w:ascii="Arial" w:hAnsi="Arial" w:cs="Arial"/>
                <w:highlight w:val="cyan"/>
              </w:rPr>
              <w:t>]</w:t>
            </w:r>
            <w:r w:rsidRPr="00757F7B">
              <w:rPr>
                <w:rFonts w:ascii="Arial" w:hAnsi="Arial" w:cs="Arial"/>
              </w:rPr>
              <w:t>);</w:t>
            </w:r>
          </w:p>
          <w:p w14:paraId="04213E2A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0A5A803E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//@siclog "Step 7" siclog@</w:t>
            </w:r>
          </w:p>
          <w:p w14:paraId="4CF679BA" w14:textId="05C1EC69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</w:t>
            </w:r>
            <w:r w:rsidRPr="00B65D42">
              <w:rPr>
                <w:rFonts w:ascii="Arial" w:hAnsi="Arial" w:cs="Arial"/>
                <w:strike/>
                <w:highlight w:val="cyan"/>
              </w:rPr>
              <w:t>//Does UE transmit a PDCP Data PDU with SN=K for the first iteration?</w:t>
            </w:r>
            <w:r w:rsidR="00B65D42" w:rsidRPr="00B65D42">
              <w:rPr>
                <w:rFonts w:ascii="Arial" w:hAnsi="Arial" w:cs="Arial"/>
                <w:highlight w:val="cyan"/>
              </w:rPr>
              <w:br/>
              <w:t xml:space="preserve">    // Does the UE send the PDCP Data PDU #</w:t>
            </w:r>
            <w:r w:rsidR="00B65D42">
              <w:rPr>
                <w:rFonts w:ascii="Arial" w:hAnsi="Arial" w:cs="Arial"/>
                <w:highlight w:val="cyan"/>
              </w:rPr>
              <w:t>2?</w:t>
            </w:r>
          </w:p>
          <w:p w14:paraId="26A8BF0C" w14:textId="0F0CE98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f_NR_PDCP_Recv(p_NR_PDCP_State, nr_Cell1, </w:t>
            </w:r>
            <w:r w:rsidR="00B65D42" w:rsidRPr="00B65D42">
              <w:rPr>
                <w:rFonts w:ascii="Arial" w:hAnsi="Arial" w:cs="Arial"/>
                <w:strike/>
                <w:highlight w:val="cyan"/>
              </w:rPr>
              <w:t>v_IPData</w:t>
            </w:r>
            <w:r w:rsidR="00B65D42" w:rsidRPr="00B65D42">
              <w:rPr>
                <w:rFonts w:ascii="Arial" w:hAnsi="Arial" w:cs="Arial"/>
                <w:highlight w:val="cyan"/>
              </w:rPr>
              <w:t xml:space="preserve"> v_SduList[</w:t>
            </w:r>
            <w:r w:rsidR="00B65D42">
              <w:rPr>
                <w:rFonts w:ascii="Arial" w:hAnsi="Arial" w:cs="Arial"/>
                <w:highlight w:val="cyan"/>
              </w:rPr>
              <w:t>2</w:t>
            </w:r>
            <w:r w:rsidR="00B65D42" w:rsidRPr="00B65D42">
              <w:rPr>
                <w:rFonts w:ascii="Arial" w:hAnsi="Arial" w:cs="Arial"/>
                <w:highlight w:val="cyan"/>
              </w:rPr>
              <w:t>]</w:t>
            </w:r>
            <w:r w:rsidR="00B65D42" w:rsidRPr="00757F7B">
              <w:rPr>
                <w:rFonts w:ascii="Arial" w:hAnsi="Arial" w:cs="Arial"/>
              </w:rPr>
              <w:t>)</w:t>
            </w:r>
            <w:r w:rsidRPr="00757F7B">
              <w:rPr>
                <w:rFonts w:ascii="Arial" w:hAnsi="Arial" w:cs="Arial"/>
              </w:rPr>
              <w:t>, cr_RlcBearerRouting_NR(nr_Cell1));</w:t>
            </w:r>
          </w:p>
          <w:p w14:paraId="32B5E71B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f_NR_PreliminaryPass(__FILE__, __LINE__, "Step 7");</w:t>
            </w:r>
          </w:p>
          <w:p w14:paraId="076FD60C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//Coordination message to trigger the EUTRA Postamble</w:t>
            </w:r>
          </w:p>
          <w:p w14:paraId="687338AA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f_EUTRA_NR_SendCoOrd (EUTRA, cms_EUTRA_NR_Trigger);</w:t>
            </w:r>
          </w:p>
          <w:p w14:paraId="63AFB55B" w14:textId="2751B557" w:rsidR="00757F7B" w:rsidRPr="003C4E4F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}</w:t>
            </w:r>
          </w:p>
        </w:tc>
      </w:tr>
    </w:tbl>
    <w:p w14:paraId="47B7BCBF" w14:textId="77777777" w:rsidR="003F6EF6" w:rsidRPr="00757F7B" w:rsidRDefault="003F6EF6" w:rsidP="003F6EF6"/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516CF" w:rsidRPr="003C4E4F" w14:paraId="0A740654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691C" w14:textId="77777777" w:rsidR="00C516CF" w:rsidRPr="003C4E4F" w:rsidRDefault="00C516CF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2519" w14:textId="25357119" w:rsidR="00C516CF" w:rsidRPr="003C4E4F" w:rsidRDefault="00074B3F" w:rsidP="00370841">
            <w:pPr>
              <w:spacing w:after="0"/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>fl_TC_7_1_3_4_2_NR5GC_TestBody</w:t>
            </w:r>
          </w:p>
        </w:tc>
      </w:tr>
      <w:tr w:rsidR="00C516CF" w:rsidRPr="003C4E4F" w14:paraId="5166C37A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7A9E" w14:textId="77777777" w:rsidR="00C516CF" w:rsidRPr="003C4E4F" w:rsidRDefault="00C516CF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B86C" w14:textId="77777777" w:rsidR="00C516CF" w:rsidRPr="00AC794D" w:rsidRDefault="00C516CF" w:rsidP="0037084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SDU </w:t>
            </w:r>
            <w:r w:rsidRPr="003F752F">
              <w:rPr>
                <w:rFonts w:cs="Arial"/>
                <w:noProof/>
                <w:lang w:val="en-US"/>
              </w:rPr>
              <w:t xml:space="preserve">numbering indications </w:t>
            </w:r>
            <w:r>
              <w:rPr>
                <w:rFonts w:cs="Arial"/>
                <w:noProof/>
                <w:lang w:val="en-US"/>
              </w:rPr>
              <w:t xml:space="preserve">0 to 2 </w:t>
            </w:r>
            <w:r w:rsidRPr="003F752F">
              <w:rPr>
                <w:rFonts w:cs="Arial"/>
                <w:noProof/>
                <w:lang w:val="en-US"/>
              </w:rPr>
              <w:t>in the message column of the prose a</w:t>
            </w:r>
            <w:r>
              <w:rPr>
                <w:rFonts w:cs="Arial"/>
                <w:noProof/>
                <w:lang w:val="en-US"/>
              </w:rPr>
              <w:t xml:space="preserve">re not </w:t>
            </w:r>
            <w:r w:rsidRPr="003F752F">
              <w:rPr>
                <w:rFonts w:cs="Arial"/>
                <w:noProof/>
                <w:lang w:val="en-US"/>
              </w:rPr>
              <w:t>implement</w:t>
            </w:r>
            <w:r>
              <w:rPr>
                <w:rFonts w:cs="Arial"/>
                <w:noProof/>
                <w:lang w:val="en-US"/>
              </w:rPr>
              <w:t>ed in a distinguishable way in the TTCN</w:t>
            </w:r>
            <w:r>
              <w:rPr>
                <w:rFonts w:cs="Arial"/>
              </w:rPr>
              <w:t xml:space="preserve">. </w:t>
            </w:r>
          </w:p>
        </w:tc>
      </w:tr>
      <w:tr w:rsidR="00C516CF" w:rsidRPr="003C4E4F" w14:paraId="1CEFB908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FAA8" w14:textId="77777777" w:rsidR="00C516CF" w:rsidRPr="003C4E4F" w:rsidRDefault="00C516CF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E8FB" w14:textId="77777777" w:rsidR="00C516CF" w:rsidRPr="001354DE" w:rsidRDefault="00C516CF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Distinct SDUs 0 to 2 were generated and applied to make the SDUs</w:t>
            </w:r>
            <w:r>
              <w:rPr>
                <w:rFonts w:cs="Arial"/>
              </w:rPr>
              <w:br/>
              <w:t>distinguishable in the TTCN</w:t>
            </w:r>
            <w:r w:rsidRPr="001354DE">
              <w:rPr>
                <w:rFonts w:cs="Arial"/>
              </w:rPr>
              <w:t xml:space="preserve"> </w:t>
            </w:r>
          </w:p>
        </w:tc>
      </w:tr>
      <w:tr w:rsidR="00C516CF" w:rsidRPr="003C4E4F" w14:paraId="6631967E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2533" w14:textId="77777777" w:rsidR="00C516CF" w:rsidRPr="003C4E4F" w:rsidRDefault="00C516CF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DF55" w14:textId="461BD615" w:rsidR="00C516CF" w:rsidRPr="00757F7B" w:rsidRDefault="00C516CF" w:rsidP="00370841">
            <w:pPr>
              <w:rPr>
                <w:rFonts w:ascii="Arial" w:hAnsi="Arial" w:cs="Arial"/>
                <w:lang w:val="en-US"/>
              </w:rPr>
            </w:pPr>
            <w:r w:rsidRPr="00757F7B">
              <w:rPr>
                <w:rFonts w:ascii="Arial" w:hAnsi="Arial" w:cs="Arial"/>
                <w:lang w:val="en-US"/>
              </w:rPr>
              <w:t>PDCP_NR</w:t>
            </w:r>
            <w:r>
              <w:rPr>
                <w:rFonts w:ascii="Arial" w:hAnsi="Arial" w:cs="Arial"/>
                <w:lang w:val="en-US"/>
              </w:rPr>
              <w:t>5GC</w:t>
            </w:r>
            <w:r w:rsidRPr="00757F7B">
              <w:rPr>
                <w:rFonts w:ascii="Arial" w:hAnsi="Arial" w:cs="Arial"/>
              </w:rPr>
              <w:t>.ttcn</w:t>
            </w:r>
          </w:p>
        </w:tc>
      </w:tr>
    </w:tbl>
    <w:p w14:paraId="048D02CB" w14:textId="77777777" w:rsidR="00757F7B" w:rsidRPr="00757F7B" w:rsidRDefault="00757F7B" w:rsidP="00757F7B"/>
    <w:p w14:paraId="02AC683F" w14:textId="77777777" w:rsidR="00757F7B" w:rsidRPr="003C4E4F" w:rsidRDefault="00757F7B" w:rsidP="00757F7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57F7B" w:rsidRPr="003C4E4F" w14:paraId="74101A5F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DB9B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>function fl_TC_7_1_3_4_2_NR5GC_TestBody(NR_PDCP_SS_State_Type p_NR_PDCP_State) runs on NR5GC_PTC</w:t>
            </w:r>
          </w:p>
          <w:p w14:paraId="73E1B1FB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{</w:t>
            </w:r>
          </w:p>
          <w:p w14:paraId="44ECA5C3" w14:textId="77777777" w:rsidR="00C516CF" w:rsidRPr="00DB3664" w:rsidRDefault="00C516CF" w:rsidP="00C516CF">
            <w:pPr>
              <w:rPr>
                <w:rFonts w:ascii="Arial" w:hAnsi="Arial" w:cs="Arial"/>
                <w:strike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  <w:r w:rsidRPr="00DB3664">
              <w:rPr>
                <w:rFonts w:ascii="Arial" w:hAnsi="Arial" w:cs="Arial"/>
                <w:strike/>
                <w:highlight w:val="cyan"/>
              </w:rPr>
              <w:t>var octetstring v_IPData := f_IPv4IPv6_IcmpEchoReply(f_LoopbackModeB_IP_Address_UE());</w:t>
            </w:r>
          </w:p>
          <w:p w14:paraId="45A00447" w14:textId="61D844A3" w:rsidR="00C516CF" w:rsidRPr="005A423B" w:rsidRDefault="00C516CF" w:rsidP="00C516CF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  <w:highlight w:val="cyan"/>
              </w:rPr>
              <w:t>var NR_PDCP_SDUList_Type v_</w:t>
            </w:r>
            <w:proofErr w:type="gramStart"/>
            <w:r w:rsidRPr="005A423B">
              <w:rPr>
                <w:rFonts w:ascii="Arial" w:hAnsi="Arial" w:cs="Arial"/>
                <w:highlight w:val="cyan"/>
              </w:rPr>
              <w:t>SduList :</w:t>
            </w:r>
            <w:proofErr w:type="gramEnd"/>
            <w:r w:rsidRPr="005A423B">
              <w:rPr>
                <w:rFonts w:ascii="Arial" w:hAnsi="Arial" w:cs="Arial"/>
                <w:highlight w:val="cyan"/>
              </w:rPr>
              <w:t>= f_GenerateSDU (p_NR_PDCP_State, {</w:t>
            </w:r>
            <w:r>
              <w:rPr>
                <w:rFonts w:ascii="Arial" w:hAnsi="Arial" w:cs="Arial"/>
                <w:highlight w:val="cyan"/>
              </w:rPr>
              <w:t>6</w:t>
            </w:r>
            <w:r w:rsidRPr="005A423B">
              <w:rPr>
                <w:rFonts w:ascii="Arial" w:hAnsi="Arial" w:cs="Arial"/>
                <w:highlight w:val="cyan"/>
              </w:rPr>
              <w:t>5,6</w:t>
            </w:r>
            <w:r>
              <w:rPr>
                <w:rFonts w:ascii="Arial" w:hAnsi="Arial" w:cs="Arial"/>
                <w:highlight w:val="cyan"/>
              </w:rPr>
              <w:t>9</w:t>
            </w:r>
            <w:r w:rsidRPr="005A423B">
              <w:rPr>
                <w:rFonts w:ascii="Arial" w:hAnsi="Arial" w:cs="Arial"/>
                <w:highlight w:val="cyan"/>
              </w:rPr>
              <w:t>,</w:t>
            </w:r>
            <w:r>
              <w:rPr>
                <w:rFonts w:ascii="Arial" w:hAnsi="Arial" w:cs="Arial"/>
                <w:highlight w:val="cyan"/>
              </w:rPr>
              <w:t>73</w:t>
            </w:r>
            <w:r w:rsidRPr="005A423B">
              <w:rPr>
                <w:rFonts w:ascii="Arial" w:hAnsi="Arial" w:cs="Arial"/>
                <w:highlight w:val="cyan"/>
              </w:rPr>
              <w:t>}); // @sic R5s250</w:t>
            </w:r>
            <w:r w:rsidR="004C12B5">
              <w:rPr>
                <w:rFonts w:ascii="Arial" w:hAnsi="Arial" w:cs="Arial"/>
                <w:highlight w:val="cyan"/>
              </w:rPr>
              <w:t>501</w:t>
            </w:r>
            <w:r w:rsidRPr="005A423B">
              <w:rPr>
                <w:rFonts w:ascii="Arial" w:hAnsi="Arial" w:cs="Arial"/>
                <w:highlight w:val="cyan"/>
              </w:rPr>
              <w:t xml:space="preserve"> sic@</w:t>
            </w:r>
          </w:p>
          <w:p w14:paraId="29409A10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NR_SecurityParams_Type v_NR_Security:= f_NR_Security_Get();</w:t>
            </w:r>
          </w:p>
          <w:p w14:paraId="2E63237E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integer k;</w:t>
            </w:r>
          </w:p>
          <w:p w14:paraId="2C555DC9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template (value) DL_DCCH_Message v_RRCReconfiguration;</w:t>
            </w:r>
          </w:p>
          <w:p w14:paraId="61FBA6A8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lastRenderedPageBreak/>
              <w:t xml:space="preserve">    var template (value) NR_RachProcedureConfig_Type v_RachProcedureConfig ;</w:t>
            </w:r>
          </w:p>
          <w:p w14:paraId="0E35758B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NR_PhysicalParameters_Type v_NR_PhysicalParameters := f_NR_CellInfo_GetPhysicalParameters(nr_Cell1);</w:t>
            </w:r>
          </w:p>
          <w:p w14:paraId="33EB084C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template (omit) MasterKeyUpdate v_MasterKeyUpdate:= cs_MasterKeyUpdate(false, tsc_NR_38508_NextHopChainingCount); //@sic R5-202618 sic@</w:t>
            </w:r>
          </w:p>
          <w:p w14:paraId="5AAA2B4B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var template (value) NR_RadioBearerList_Type v_SS_Drb_ConfigList := f_NR5GC_GetRadioBearerList(f_NR5GC_MobileInfo_GetDRBInfoList());//@sic R5s220503 sic@</w:t>
            </w:r>
          </w:p>
          <w:p w14:paraId="4D4BB45C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v_SS_Drb_ConfigList[0] := f_NR_GetRadioBearerConfig_FullUM(nr_Cell1,</w:t>
            </w:r>
          </w:p>
          <w:p w14:paraId="6C531EA3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             p_NR_PDCP_State.DRB_Id,</w:t>
            </w:r>
          </w:p>
          <w:p w14:paraId="4BCB3EA9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             -,</w:t>
            </w:r>
          </w:p>
          <w:p w14:paraId="4F2FC584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             cs_NR_PDCP_RbConfig_TransparentMode(f_NR_38508_SetPDCP_SN_Size()), // @sic R5s220124, R5-227518 sic@</w:t>
            </w:r>
          </w:p>
          <w:p w14:paraId="76B936E9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             cs_SDAP_Configuration_None);</w:t>
            </w:r>
          </w:p>
          <w:p w14:paraId="3A7C804E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                                                       </w:t>
            </w:r>
          </w:p>
          <w:p w14:paraId="55530D52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v_RachProcedureConfig := cs_NR_RachProcedureConfig_CRNTI_HO(v_NR_PhysicalParameters, tsc_C_RNTI_Value3);</w:t>
            </w:r>
          </w:p>
          <w:p w14:paraId="6E32EC96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v_RRCReconfiguration := f_NR5GC_RRCReconfiguration_IntraNR_HO(nr_Cell1,</w:t>
            </w:r>
          </w:p>
          <w:p w14:paraId="32AB229D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                 -,</w:t>
            </w:r>
          </w:p>
          <w:p w14:paraId="6A5BBF11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                 true,</w:t>
            </w:r>
          </w:p>
          <w:p w14:paraId="5CBDEDCE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                 -,-,-,</w:t>
            </w:r>
          </w:p>
          <w:p w14:paraId="7D58D09F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                 v_MasterKeyUpdate,</w:t>
            </w:r>
          </w:p>
          <w:p w14:paraId="53486D54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                 -,-,-,-,</w:t>
            </w:r>
          </w:p>
          <w:p w14:paraId="1C971C3D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                 cs_38508_PDCP_Config(-, ms80, omit)); ////@sic R5-213445, R5-227518, R5s230856 sic@</w:t>
            </w:r>
          </w:p>
          <w:p w14:paraId="6C231923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198850C6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p_NR_PDCP_State.KUPenc := v_NR_Security.AS_Ciphering.KUPenc;</w:t>
            </w:r>
          </w:p>
          <w:p w14:paraId="1D8F758D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239D6FDA" w14:textId="77777777" w:rsid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//@siclog "Step 1" </w:t>
            </w:r>
            <w:r w:rsidRPr="00D66FF0">
              <w:rPr>
                <w:rFonts w:ascii="Arial" w:hAnsi="Arial" w:cs="Arial"/>
                <w:strike/>
                <w:highlight w:val="cyan"/>
              </w:rPr>
              <w:t>All PDCP PDUs use same SDU v_IPData</w:t>
            </w:r>
            <w:r w:rsidRPr="00757F7B">
              <w:rPr>
                <w:rFonts w:ascii="Arial" w:hAnsi="Arial" w:cs="Arial"/>
              </w:rPr>
              <w:t xml:space="preserve"> siclog@</w:t>
            </w:r>
          </w:p>
          <w:p w14:paraId="6F8FC403" w14:textId="034F49B4" w:rsidR="00D66FF0" w:rsidRPr="00D66FF0" w:rsidRDefault="00D66FF0" w:rsidP="00757F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D66FF0">
              <w:rPr>
                <w:rFonts w:ascii="Arial" w:hAnsi="Arial" w:cs="Arial"/>
                <w:highlight w:val="cyan"/>
              </w:rPr>
              <w:t>// The SS creates 3 PDCP Data PDUs and the TX_NEXT is set to "0".</w:t>
            </w:r>
          </w:p>
          <w:p w14:paraId="69D8B890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3A2D5942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//@siclog "Step 2-3" siclog@</w:t>
            </w:r>
          </w:p>
          <w:p w14:paraId="78C616DC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for (k:= 0; k &lt;= 1; k:= k+1) {</w:t>
            </w:r>
          </w:p>
          <w:p w14:paraId="6267E69D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//SS transmits a PDCP Data PDU containing one PDCP SDU</w:t>
            </w:r>
          </w:p>
          <w:p w14:paraId="4706F611" w14:textId="3D870B1E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f_NR_PDCP_Send(p_NR_PDCP_State,nr_Cell1,</w:t>
            </w:r>
            <w:r w:rsidR="009C7F00" w:rsidRPr="00B65D42">
              <w:rPr>
                <w:rFonts w:ascii="Arial" w:hAnsi="Arial" w:cs="Arial"/>
                <w:strike/>
                <w:highlight w:val="cyan"/>
              </w:rPr>
              <w:t xml:space="preserve"> v_IPData</w:t>
            </w:r>
            <w:r w:rsidR="009C7F00" w:rsidRPr="00B65D42">
              <w:rPr>
                <w:rFonts w:ascii="Arial" w:hAnsi="Arial" w:cs="Arial"/>
                <w:highlight w:val="cyan"/>
              </w:rPr>
              <w:t xml:space="preserve"> v_SduList[k]</w:t>
            </w:r>
            <w:r w:rsidRPr="00757F7B">
              <w:rPr>
                <w:rFonts w:ascii="Arial" w:hAnsi="Arial" w:cs="Arial"/>
              </w:rPr>
              <w:t>);</w:t>
            </w:r>
          </w:p>
          <w:p w14:paraId="711ACCA1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2C293041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//Does UE transmit a PDCP Data PDU with SN=K for the first iteration?</w:t>
            </w:r>
          </w:p>
          <w:p w14:paraId="432CF984" w14:textId="3BBAF32D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lastRenderedPageBreak/>
              <w:t xml:space="preserve">      f_NR_PDCP_Recv(p_NR_PDCP_State, nr_Cell1, </w:t>
            </w:r>
            <w:r w:rsidR="009C7F00" w:rsidRPr="00B65D42">
              <w:rPr>
                <w:rFonts w:ascii="Arial" w:hAnsi="Arial" w:cs="Arial"/>
                <w:strike/>
                <w:highlight w:val="cyan"/>
              </w:rPr>
              <w:t>v_IPData</w:t>
            </w:r>
            <w:r w:rsidR="009C7F00" w:rsidRPr="00B65D42">
              <w:rPr>
                <w:rFonts w:ascii="Arial" w:hAnsi="Arial" w:cs="Arial"/>
                <w:highlight w:val="cyan"/>
              </w:rPr>
              <w:t xml:space="preserve"> v_SduList[k]</w:t>
            </w:r>
            <w:r w:rsidRPr="00757F7B">
              <w:rPr>
                <w:rFonts w:ascii="Arial" w:hAnsi="Arial" w:cs="Arial"/>
              </w:rPr>
              <w:t>, cr_RlcBearerRouting_NR(nr_Cell1));</w:t>
            </w:r>
          </w:p>
          <w:p w14:paraId="2F6D16DE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}</w:t>
            </w:r>
          </w:p>
          <w:p w14:paraId="07131B4B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//@siclog "Step 4" siclog@</w:t>
            </w:r>
          </w:p>
          <w:p w14:paraId="030ABB28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//SS transmits a RRCConnectionReconfiguration</w:t>
            </w:r>
          </w:p>
          <w:p w14:paraId="4DBA95C4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f_NR5GC_508RRC_IntraNR_HO_IntraCell_Step1_8(nr_Cell1,</w:t>
            </w:r>
          </w:p>
          <w:p w14:paraId="0A106ECE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v_RRCReconfiguration,</w:t>
            </w:r>
          </w:p>
          <w:p w14:paraId="33777CD9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true,//with Key Change</w:t>
            </w:r>
          </w:p>
          <w:p w14:paraId="09FD6A86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v_SS_Drb_ConfigList,</w:t>
            </w:r>
          </w:p>
          <w:p w14:paraId="59EC5A6A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v_RachProcedureConfig,</w:t>
            </w:r>
          </w:p>
          <w:p w14:paraId="5B557623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-,-,-,-,                   //@sic R5s220825 sic@</w:t>
            </w:r>
          </w:p>
          <w:p w14:paraId="78A2108D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                                             false); //No PDCP Counts</w:t>
            </w:r>
          </w:p>
          <w:p w14:paraId="7C61EA61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53698080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//@siclog "Step 5 siclog@Receive RRCReconfigurationComplete.</w:t>
            </w:r>
          </w:p>
          <w:p w14:paraId="117392AF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SRB.receive(car_NR_SRB1_RrcPdu_IND(nr_Cell1, cr_38508_RRCReconfigurationComplete)); //@sic R5s191055 sic@</w:t>
            </w:r>
          </w:p>
          <w:p w14:paraId="19CEF16F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</w:t>
            </w:r>
          </w:p>
          <w:p w14:paraId="3310E918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 enable TA transmissions</w:t>
            </w:r>
          </w:p>
          <w:p w14:paraId="2ACB1948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f_NR_ULGrantConfiguration_Common(nr_Cell1, -, -, cs_NR_UplinkTimeAlignment_Start, cs_UL_GrantConfig_OnSR);//@sic R5s220124 sic@</w:t>
            </w:r>
          </w:p>
          <w:p w14:paraId="4C95B7A5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</w:t>
            </w:r>
          </w:p>
          <w:p w14:paraId="26B322A3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//@siclog "Step 6" siclog@</w:t>
            </w:r>
          </w:p>
          <w:p w14:paraId="7267AF97" w14:textId="77777777" w:rsidR="00C516CF" w:rsidRPr="00757F7B" w:rsidRDefault="00C516CF" w:rsidP="00C516CF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</w:t>
            </w:r>
            <w:r w:rsidRPr="00B65D42">
              <w:rPr>
                <w:rFonts w:ascii="Arial" w:hAnsi="Arial" w:cs="Arial"/>
                <w:strike/>
                <w:highlight w:val="cyan"/>
              </w:rPr>
              <w:t>//SS transmits a PDCP Data PDU containing one PDCP SDU</w:t>
            </w:r>
            <w:r w:rsidRPr="00B65D42">
              <w:rPr>
                <w:rFonts w:ascii="Arial" w:hAnsi="Arial" w:cs="Arial"/>
                <w:highlight w:val="cyan"/>
              </w:rPr>
              <w:br/>
              <w:t xml:space="preserve">    // The SS sends the PDCP Data PDU #2</w:t>
            </w:r>
          </w:p>
          <w:p w14:paraId="69580FEC" w14:textId="77777777" w:rsidR="00C516CF" w:rsidRPr="00757F7B" w:rsidRDefault="00C516CF" w:rsidP="00757F7B">
            <w:pPr>
              <w:rPr>
                <w:rFonts w:ascii="Arial" w:hAnsi="Arial" w:cs="Arial"/>
              </w:rPr>
            </w:pPr>
          </w:p>
          <w:p w14:paraId="00706CEF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p_NR_PDCP_State.TX_NEXT:= 0;</w:t>
            </w:r>
          </w:p>
          <w:p w14:paraId="740FCB3D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p_NR_PDCP_State.RX_NEXT:= 0;</w:t>
            </w:r>
          </w:p>
          <w:p w14:paraId="1CF4C8C4" w14:textId="0182A753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f_NR_PDCP_Send(p_NR_PDCP_State,nr_Cell1,</w:t>
            </w:r>
            <w:r w:rsidR="009C7F00" w:rsidRPr="00B65D42">
              <w:rPr>
                <w:rFonts w:ascii="Arial" w:hAnsi="Arial" w:cs="Arial"/>
                <w:strike/>
                <w:highlight w:val="cyan"/>
              </w:rPr>
              <w:t xml:space="preserve"> v_IPData</w:t>
            </w:r>
            <w:r w:rsidR="009C7F00" w:rsidRPr="00B65D42">
              <w:rPr>
                <w:rFonts w:ascii="Arial" w:hAnsi="Arial" w:cs="Arial"/>
                <w:highlight w:val="cyan"/>
              </w:rPr>
              <w:t xml:space="preserve"> v_SduList[</w:t>
            </w:r>
            <w:r w:rsidR="009C7F00">
              <w:rPr>
                <w:rFonts w:ascii="Arial" w:hAnsi="Arial" w:cs="Arial"/>
                <w:highlight w:val="cyan"/>
              </w:rPr>
              <w:t>2</w:t>
            </w:r>
            <w:r w:rsidR="009C7F00" w:rsidRPr="00B65D42">
              <w:rPr>
                <w:rFonts w:ascii="Arial" w:hAnsi="Arial" w:cs="Arial"/>
                <w:highlight w:val="cyan"/>
              </w:rPr>
              <w:t>]</w:t>
            </w:r>
            <w:r w:rsidRPr="00757F7B">
              <w:rPr>
                <w:rFonts w:ascii="Arial" w:hAnsi="Arial" w:cs="Arial"/>
              </w:rPr>
              <w:t>);</w:t>
            </w:r>
          </w:p>
          <w:p w14:paraId="75C6D1E7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676F8ECA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//@siclog "Step 7" siclog@</w:t>
            </w:r>
          </w:p>
          <w:p w14:paraId="3A34359E" w14:textId="77777777" w:rsidR="00C516CF" w:rsidRPr="00757F7B" w:rsidRDefault="00C516CF" w:rsidP="00C516CF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</w:t>
            </w:r>
            <w:r w:rsidRPr="00B65D42">
              <w:rPr>
                <w:rFonts w:ascii="Arial" w:hAnsi="Arial" w:cs="Arial"/>
                <w:strike/>
                <w:highlight w:val="cyan"/>
              </w:rPr>
              <w:t>//Does UE transmit a PDCP Data PDU with SN=K for the first iteration?</w:t>
            </w:r>
            <w:r w:rsidRPr="00B65D42">
              <w:rPr>
                <w:rFonts w:ascii="Arial" w:hAnsi="Arial" w:cs="Arial"/>
                <w:highlight w:val="cyan"/>
              </w:rPr>
              <w:br/>
              <w:t xml:space="preserve">    // Does the UE send the PDCP Data PDU #</w:t>
            </w:r>
            <w:r>
              <w:rPr>
                <w:rFonts w:ascii="Arial" w:hAnsi="Arial" w:cs="Arial"/>
                <w:highlight w:val="cyan"/>
              </w:rPr>
              <w:t>2?</w:t>
            </w:r>
          </w:p>
          <w:p w14:paraId="68B9EFDB" w14:textId="6B8131DC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f_NR_PDCP_Recv(p_NR_PDCP_State, nr_Cell1, </w:t>
            </w:r>
            <w:r w:rsidR="009C7F00" w:rsidRPr="00B65D42">
              <w:rPr>
                <w:rFonts w:ascii="Arial" w:hAnsi="Arial" w:cs="Arial"/>
                <w:strike/>
                <w:highlight w:val="cyan"/>
              </w:rPr>
              <w:t>v_IPData</w:t>
            </w:r>
            <w:r w:rsidR="009C7F00" w:rsidRPr="00B65D42">
              <w:rPr>
                <w:rFonts w:ascii="Arial" w:hAnsi="Arial" w:cs="Arial"/>
                <w:highlight w:val="cyan"/>
              </w:rPr>
              <w:t xml:space="preserve"> v_SduList[k]</w:t>
            </w:r>
            <w:r w:rsidRPr="00757F7B">
              <w:rPr>
                <w:rFonts w:ascii="Arial" w:hAnsi="Arial" w:cs="Arial"/>
              </w:rPr>
              <w:t>, cr_RlcBearerRouting_NR(nr_Cell1));</w:t>
            </w:r>
          </w:p>
          <w:p w14:paraId="40338524" w14:textId="77777777" w:rsidR="00757F7B" w:rsidRPr="00757F7B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  f_NR_PreliminaryPass(__FILE__, __LINE__, "Step 7");</w:t>
            </w:r>
          </w:p>
          <w:p w14:paraId="13879517" w14:textId="77777777" w:rsidR="00757F7B" w:rsidRPr="00757F7B" w:rsidRDefault="00757F7B" w:rsidP="00757F7B">
            <w:pPr>
              <w:rPr>
                <w:rFonts w:ascii="Arial" w:hAnsi="Arial" w:cs="Arial"/>
              </w:rPr>
            </w:pPr>
          </w:p>
          <w:p w14:paraId="27A8068D" w14:textId="536F531E" w:rsidR="00757F7B" w:rsidRPr="003C4E4F" w:rsidRDefault="00757F7B" w:rsidP="00757F7B">
            <w:pPr>
              <w:rPr>
                <w:rFonts w:ascii="Arial" w:hAnsi="Arial" w:cs="Arial"/>
              </w:rPr>
            </w:pPr>
            <w:r w:rsidRPr="00757F7B">
              <w:rPr>
                <w:rFonts w:ascii="Arial" w:hAnsi="Arial" w:cs="Arial"/>
              </w:rPr>
              <w:t xml:space="preserve">  }</w:t>
            </w:r>
          </w:p>
        </w:tc>
      </w:tr>
    </w:tbl>
    <w:p w14:paraId="219E7E14" w14:textId="77777777" w:rsidR="003F6EF6" w:rsidRDefault="003F6EF6" w:rsidP="003F6EF6">
      <w:pPr>
        <w:rPr>
          <w:lang w:val="pt-BR"/>
        </w:rPr>
      </w:pPr>
    </w:p>
    <w:p w14:paraId="667DC474" w14:textId="77777777" w:rsidR="00757F7B" w:rsidRPr="00757F7B" w:rsidRDefault="00757F7B" w:rsidP="00757F7B">
      <w:pPr>
        <w:rPr>
          <w:lang w:val="en-US"/>
        </w:rPr>
      </w:pPr>
    </w:p>
    <w:p w14:paraId="3CAED636" w14:textId="77777777" w:rsidR="009C173D" w:rsidRDefault="009C173D" w:rsidP="009C173D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6" w:name="_Toc213530290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3</w:t>
      </w:r>
      <w:bookmarkEnd w:id="16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43894D7B" w:rsidR="00C474B9" w:rsidRPr="003C4E4F" w:rsidRDefault="00C474B9" w:rsidP="00370841">
            <w:pPr>
              <w:spacing w:after="0"/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>f_TC_7_1_3_5_3_NR_TestBody_Step1to4A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890" w14:textId="73C2ED1B" w:rsidR="00C474B9" w:rsidRPr="00AC794D" w:rsidRDefault="00C474B9" w:rsidP="0037084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SDU </w:t>
            </w:r>
            <w:r w:rsidRPr="003F752F">
              <w:rPr>
                <w:rFonts w:cs="Arial"/>
                <w:noProof/>
                <w:lang w:val="en-US"/>
              </w:rPr>
              <w:t xml:space="preserve">numbering indications </w:t>
            </w:r>
            <w:r>
              <w:rPr>
                <w:rFonts w:cs="Arial"/>
                <w:noProof/>
                <w:lang w:val="en-US"/>
              </w:rPr>
              <w:t xml:space="preserve">0 to 2 </w:t>
            </w:r>
            <w:r w:rsidRPr="003F752F">
              <w:rPr>
                <w:rFonts w:cs="Arial"/>
                <w:noProof/>
                <w:lang w:val="en-US"/>
              </w:rPr>
              <w:t>in the message column of the prose a</w:t>
            </w:r>
            <w:r>
              <w:rPr>
                <w:rFonts w:cs="Arial"/>
                <w:noProof/>
                <w:lang w:val="en-US"/>
              </w:rPr>
              <w:t xml:space="preserve">re not </w:t>
            </w:r>
            <w:r w:rsidRPr="003F752F">
              <w:rPr>
                <w:rFonts w:cs="Arial"/>
                <w:noProof/>
                <w:lang w:val="en-US"/>
              </w:rPr>
              <w:t>implement</w:t>
            </w:r>
            <w:r>
              <w:rPr>
                <w:rFonts w:cs="Arial"/>
                <w:noProof/>
                <w:lang w:val="en-US"/>
              </w:rPr>
              <w:t>ed in a distinguishable way in the TTCN</w:t>
            </w:r>
            <w:r>
              <w:rPr>
                <w:rFonts w:cs="Arial"/>
              </w:rPr>
              <w:t xml:space="preserve">. 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7E9C63DB" w:rsidR="00C474B9" w:rsidRPr="001354DE" w:rsidRDefault="00C474B9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Distinct SDUs 0 to 2 were generated and applied to make the SDUs</w:t>
            </w:r>
            <w:r>
              <w:rPr>
                <w:rFonts w:cs="Arial"/>
              </w:rPr>
              <w:br/>
              <w:t>distinguishable in the TTCN</w:t>
            </w:r>
            <w:r w:rsidRPr="001354DE">
              <w:rPr>
                <w:rFonts w:cs="Arial"/>
              </w:rPr>
              <w:t xml:space="preserve"> 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77777777" w:rsidR="00C474B9" w:rsidRPr="003C4E4F" w:rsidRDefault="00C474B9" w:rsidP="00370841">
            <w:pPr>
              <w:spacing w:after="0"/>
              <w:rPr>
                <w:rFonts w:ascii="Arial" w:hAnsi="Arial" w:cs="Arial"/>
              </w:rPr>
            </w:pPr>
            <w:r w:rsidRPr="008511BD">
              <w:rPr>
                <w:rFonts w:ascii="Arial" w:hAnsi="Arial" w:cs="Arial"/>
              </w:rPr>
              <w:t>PDCP_TC_Common_NR</w:t>
            </w:r>
            <w:r w:rsidRPr="0088494B">
              <w:rPr>
                <w:rFonts w:ascii="Arial" w:hAnsi="Arial" w:cs="Arial"/>
              </w:rPr>
              <w:t>.ttcn</w:t>
            </w:r>
          </w:p>
        </w:tc>
      </w:tr>
    </w:tbl>
    <w:p w14:paraId="46B24C9C" w14:textId="77777777" w:rsidR="00C474B9" w:rsidRPr="003C4E4F" w:rsidRDefault="00C474B9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38DC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function f_TC_7_1_3_5_3_NR_TestBody_Step1to4A(inout NR_PDCP_SS_State_Type p_NR_PDCP_State,</w:t>
            </w:r>
          </w:p>
          <w:p w14:paraId="6A020A37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                                        NR_CellId_Type p_PSCellId) runs on NR_BASE_PTC</w:t>
            </w:r>
          </w:p>
          <w:p w14:paraId="6B4EC5F5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{</w:t>
            </w:r>
          </w:p>
          <w:p w14:paraId="480D2A03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DRB_Identity v_DrbId := p_NR_PDCP_State.DRB_Id;</w:t>
            </w:r>
          </w:p>
          <w:p w14:paraId="7B8001E4" w14:textId="77777777" w:rsidR="00C474B9" w:rsidRPr="00DB3664" w:rsidRDefault="00C474B9" w:rsidP="00C474B9">
            <w:pPr>
              <w:rPr>
                <w:rFonts w:ascii="Arial" w:hAnsi="Arial" w:cs="Arial"/>
                <w:strike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  <w:r w:rsidRPr="00DB3664">
              <w:rPr>
                <w:rFonts w:ascii="Arial" w:hAnsi="Arial" w:cs="Arial"/>
                <w:strike/>
                <w:highlight w:val="cyan"/>
              </w:rPr>
              <w:t>var octetstring v_IPData := f_IPv4IPv6_IcmpEchoReply(f_LoopbackModeB_IP_Address_UE());</w:t>
            </w:r>
          </w:p>
          <w:p w14:paraId="78D5900B" w14:textId="4C83D9BC" w:rsidR="00C474B9" w:rsidRPr="005A423B" w:rsidRDefault="00C474B9" w:rsidP="00C474B9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  <w:highlight w:val="cyan"/>
              </w:rPr>
              <w:t>var NR_PDCP_SDUList_Type v_</w:t>
            </w:r>
            <w:proofErr w:type="gramStart"/>
            <w:r w:rsidRPr="005A423B">
              <w:rPr>
                <w:rFonts w:ascii="Arial" w:hAnsi="Arial" w:cs="Arial"/>
                <w:highlight w:val="cyan"/>
              </w:rPr>
              <w:t>SduList :</w:t>
            </w:r>
            <w:proofErr w:type="gramEnd"/>
            <w:r w:rsidRPr="005A423B">
              <w:rPr>
                <w:rFonts w:ascii="Arial" w:hAnsi="Arial" w:cs="Arial"/>
                <w:highlight w:val="cyan"/>
              </w:rPr>
              <w:t>= f_GenerateSDU (p_NR_PDCP_State, {</w:t>
            </w:r>
            <w:r>
              <w:rPr>
                <w:rFonts w:ascii="Arial" w:hAnsi="Arial" w:cs="Arial"/>
                <w:highlight w:val="cyan"/>
              </w:rPr>
              <w:t>7</w:t>
            </w:r>
            <w:r w:rsidRPr="005A423B">
              <w:rPr>
                <w:rFonts w:ascii="Arial" w:hAnsi="Arial" w:cs="Arial"/>
                <w:highlight w:val="cyan"/>
              </w:rPr>
              <w:t>5,</w:t>
            </w:r>
            <w:r>
              <w:rPr>
                <w:rFonts w:ascii="Arial" w:hAnsi="Arial" w:cs="Arial"/>
                <w:highlight w:val="cyan"/>
              </w:rPr>
              <w:t>79</w:t>
            </w:r>
            <w:r w:rsidRPr="005A423B">
              <w:rPr>
                <w:rFonts w:ascii="Arial" w:hAnsi="Arial" w:cs="Arial"/>
                <w:highlight w:val="cyan"/>
              </w:rPr>
              <w:t>,</w:t>
            </w:r>
            <w:r>
              <w:rPr>
                <w:rFonts w:ascii="Arial" w:hAnsi="Arial" w:cs="Arial"/>
                <w:highlight w:val="cyan"/>
              </w:rPr>
              <w:t>83</w:t>
            </w:r>
            <w:r w:rsidRPr="005A423B">
              <w:rPr>
                <w:rFonts w:ascii="Arial" w:hAnsi="Arial" w:cs="Arial"/>
                <w:highlight w:val="cyan"/>
              </w:rPr>
              <w:t>}); // @sic R5s250</w:t>
            </w:r>
            <w:r w:rsidR="00462E3C">
              <w:rPr>
                <w:rFonts w:ascii="Arial" w:hAnsi="Arial" w:cs="Arial"/>
                <w:highlight w:val="cyan"/>
              </w:rPr>
              <w:t>501</w:t>
            </w:r>
            <w:r w:rsidRPr="005A423B">
              <w:rPr>
                <w:rFonts w:ascii="Arial" w:hAnsi="Arial" w:cs="Arial"/>
                <w:highlight w:val="cyan"/>
              </w:rPr>
              <w:t xml:space="preserve"> sic@</w:t>
            </w:r>
          </w:p>
          <w:p w14:paraId="0643AD8E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NR_SecurityParams_Type v_NR_Security:= f_NR_Security_Get();</w:t>
            </w:r>
          </w:p>
          <w:p w14:paraId="6D65CAEB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integer k;</w:t>
            </w:r>
          </w:p>
          <w:p w14:paraId="75268B42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NR_CellId_Type v_PSCellId := p_PSCellId;</w:t>
            </w:r>
          </w:p>
          <w:p w14:paraId="62B966C6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template (value) NR_RLC_TestModeConfig_Type v_NR_RLC_TestModeConfig := {Info := {NotACK_NextRLC_PDU := Start}};</w:t>
            </w:r>
          </w:p>
          <w:p w14:paraId="7DA8A73F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template (value) NR_RadioBearerList_Type v_SS_Drb_ConfigList := {</w:t>
            </w:r>
          </w:p>
          <w:p w14:paraId="4A251C9D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f_NR_GetRadioBearerConfig_FullAM(v_PSCellId, v_DrbId, -, cs_NR_PDCP_RbConfig_TransparentMode, v_NR_RLC_TestModeConfig)</w:t>
            </w:r>
          </w:p>
          <w:p w14:paraId="0CC78F46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};</w:t>
            </w:r>
          </w:p>
          <w:p w14:paraId="5ED03AE8" w14:textId="77777777" w:rsidR="00C474B9" w:rsidRPr="00C474B9" w:rsidRDefault="00C474B9" w:rsidP="00C474B9">
            <w:pPr>
              <w:rPr>
                <w:rFonts w:ascii="Arial" w:hAnsi="Arial" w:cs="Arial"/>
              </w:rPr>
            </w:pPr>
          </w:p>
          <w:p w14:paraId="7570C53F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p_NR_PDCP_State.KUPenc := v_NR_Security.AS_Ciphering.KUPenc;</w:t>
            </w:r>
          </w:p>
          <w:p w14:paraId="024C0278" w14:textId="77777777" w:rsidR="00C474B9" w:rsidRPr="00C474B9" w:rsidRDefault="00C474B9" w:rsidP="00C474B9">
            <w:pPr>
              <w:rPr>
                <w:rFonts w:ascii="Arial" w:hAnsi="Arial" w:cs="Arial"/>
              </w:rPr>
            </w:pPr>
          </w:p>
          <w:p w14:paraId="39075D62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//@siclog "Step 1" siclog@</w:t>
            </w:r>
          </w:p>
          <w:p w14:paraId="6A963D63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 Void</w:t>
            </w:r>
          </w:p>
          <w:p w14:paraId="20BDE612" w14:textId="77777777" w:rsidR="00C474B9" w:rsidRPr="00C474B9" w:rsidRDefault="00C474B9" w:rsidP="00C474B9">
            <w:pPr>
              <w:rPr>
                <w:rFonts w:ascii="Arial" w:hAnsi="Arial" w:cs="Arial"/>
              </w:rPr>
            </w:pPr>
          </w:p>
          <w:p w14:paraId="302FF19E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//@siclog "Step 2" siclog@</w:t>
            </w:r>
          </w:p>
          <w:p w14:paraId="3A551344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lastRenderedPageBreak/>
              <w:t xml:space="preserve">    // The SS creates 3 PDCP Data PDUs and the Next_PDCP_TX_SN is set to "0".</w:t>
            </w:r>
          </w:p>
          <w:p w14:paraId="6CD0DB83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 PDUs are created in the subsequent steps</w:t>
            </w:r>
          </w:p>
          <w:p w14:paraId="23821931" w14:textId="77777777" w:rsidR="00C474B9" w:rsidRPr="00C474B9" w:rsidRDefault="00C474B9" w:rsidP="00C474B9">
            <w:pPr>
              <w:rPr>
                <w:rFonts w:ascii="Arial" w:hAnsi="Arial" w:cs="Arial"/>
              </w:rPr>
            </w:pPr>
          </w:p>
          <w:p w14:paraId="510D3628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//EXCEPTION: Steps 2A and 4 shall be repeated for k=0 to 2 (increment=1).</w:t>
            </w:r>
          </w:p>
          <w:p w14:paraId="02E36FB5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//@siclog "Step 2A-4" siclog@</w:t>
            </w:r>
          </w:p>
          <w:p w14:paraId="6A4117B1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for (k:= 0; k &lt;= 2; k:= k+1) {</w:t>
            </w:r>
          </w:p>
          <w:p w14:paraId="5E36D032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//The SS is configured on PSCell to not send RLC acknowledgement (RLC ACK) to the UE.</w:t>
            </w:r>
          </w:p>
          <w:p w14:paraId="77DDF869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f_NR_SS_CommonRadioBearerConfig(v_PSCellId, v_SS_Drb_ConfigList);</w:t>
            </w:r>
          </w:p>
          <w:p w14:paraId="198FC3B7" w14:textId="77777777" w:rsidR="00C474B9" w:rsidRPr="00C474B9" w:rsidRDefault="00C474B9" w:rsidP="00C474B9">
            <w:pPr>
              <w:rPr>
                <w:rFonts w:ascii="Arial" w:hAnsi="Arial" w:cs="Arial"/>
              </w:rPr>
            </w:pPr>
          </w:p>
          <w:p w14:paraId="3B5408CA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//The SS sends the PDCP Data PDU #k on SCG DRB on (PSCell): D/C field = 1 (PDCP Data PDU) and PDCP SN = k.</w:t>
            </w:r>
          </w:p>
          <w:p w14:paraId="21E207E6" w14:textId="203CD114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f_NR_PDCP_Send(p_NR_PDCP_State,v_PSCellId,</w:t>
            </w:r>
            <w:r w:rsidRPr="00B65D42">
              <w:rPr>
                <w:rFonts w:ascii="Arial" w:hAnsi="Arial" w:cs="Arial"/>
                <w:strike/>
                <w:highlight w:val="cyan"/>
              </w:rPr>
              <w:t xml:space="preserve"> v_IPData</w:t>
            </w:r>
            <w:r w:rsidRPr="00B65D42">
              <w:rPr>
                <w:rFonts w:ascii="Arial" w:hAnsi="Arial" w:cs="Arial"/>
                <w:highlight w:val="cyan"/>
              </w:rPr>
              <w:t xml:space="preserve"> v_SduList[k]</w:t>
            </w:r>
            <w:r w:rsidRPr="00C474B9">
              <w:rPr>
                <w:rFonts w:ascii="Arial" w:hAnsi="Arial" w:cs="Arial"/>
              </w:rPr>
              <w:t>);</w:t>
            </w:r>
          </w:p>
          <w:p w14:paraId="7755C636" w14:textId="77777777" w:rsidR="00C474B9" w:rsidRPr="00C474B9" w:rsidRDefault="00C474B9" w:rsidP="00C474B9">
            <w:pPr>
              <w:rPr>
                <w:rFonts w:ascii="Arial" w:hAnsi="Arial" w:cs="Arial"/>
              </w:rPr>
            </w:pPr>
          </w:p>
          <w:p w14:paraId="30A206A5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//The UE sends the PDCP Data PDU #k on the AM RLC entity configured for PSCell: D/C field = 1 (PDCP Data PDU) and PDCP SN = k.</w:t>
            </w:r>
          </w:p>
          <w:p w14:paraId="52E5B9B0" w14:textId="53F68971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f_NR_PDCP_Recv(p_NR_PDCP_State,v_PSCellId,</w:t>
            </w:r>
            <w:r w:rsidRPr="00B65D42">
              <w:rPr>
                <w:rFonts w:ascii="Arial" w:hAnsi="Arial" w:cs="Arial"/>
                <w:strike/>
                <w:highlight w:val="cyan"/>
              </w:rPr>
              <w:t xml:space="preserve"> v_IPData</w:t>
            </w:r>
            <w:r w:rsidRPr="00B65D42">
              <w:rPr>
                <w:rFonts w:ascii="Arial" w:hAnsi="Arial" w:cs="Arial"/>
                <w:highlight w:val="cyan"/>
              </w:rPr>
              <w:t xml:space="preserve"> v_SduList[k]</w:t>
            </w:r>
            <w:r w:rsidRPr="00C474B9">
              <w:rPr>
                <w:rFonts w:ascii="Arial" w:hAnsi="Arial" w:cs="Arial"/>
              </w:rPr>
              <w:t>,cr_RlcBearerRouting_NR(v_PSCellId));</w:t>
            </w:r>
          </w:p>
          <w:p w14:paraId="5211754B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}</w:t>
            </w:r>
          </w:p>
          <w:p w14:paraId="02CDAEB8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</w:t>
            </w:r>
          </w:p>
          <w:p w14:paraId="27B46E9C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//@siclog "Step 4A" siclog@</w:t>
            </w:r>
          </w:p>
          <w:p w14:paraId="50041F21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 The SS ignores scheduling requests unless otherwise specified and does not allocate any uplink grant.</w:t>
            </w:r>
          </w:p>
          <w:p w14:paraId="492B1845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f_NR_ULGrantConfiguration_Stop(v_PSCellId, -, cs_NR_UplinkTimeAlignment_Keep);</w:t>
            </w:r>
          </w:p>
          <w:p w14:paraId="3243D724" w14:textId="154EDC65" w:rsidR="00C474B9" w:rsidRPr="003C4E4F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}</w:t>
            </w:r>
          </w:p>
          <w:p w14:paraId="6DB9B12B" w14:textId="1A60EB7B" w:rsidR="00C474B9" w:rsidRPr="003C4E4F" w:rsidRDefault="00C474B9" w:rsidP="00370841">
            <w:pPr>
              <w:rPr>
                <w:rFonts w:ascii="Arial" w:hAnsi="Arial" w:cs="Arial"/>
              </w:rPr>
            </w:pPr>
          </w:p>
        </w:tc>
      </w:tr>
    </w:tbl>
    <w:p w14:paraId="7DD0704F" w14:textId="77777777" w:rsidR="00C474B9" w:rsidRPr="00C474B9" w:rsidRDefault="00C474B9" w:rsidP="00C474B9"/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5383A1FC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7CB6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2F40" w14:textId="13FA3AAF" w:rsidR="00C474B9" w:rsidRPr="003C4E4F" w:rsidRDefault="00C474B9" w:rsidP="00370841">
            <w:pPr>
              <w:spacing w:after="0"/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>f_TC_7_1_3_5_3_NR_TestBody_Step7to9</w:t>
            </w:r>
          </w:p>
        </w:tc>
      </w:tr>
      <w:tr w:rsidR="00C474B9" w:rsidRPr="003C4E4F" w14:paraId="4DD6C8F4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246C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484E" w14:textId="77777777" w:rsidR="00C474B9" w:rsidRPr="00AC794D" w:rsidRDefault="00C474B9" w:rsidP="0037084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SDU </w:t>
            </w:r>
            <w:r w:rsidRPr="003F752F">
              <w:rPr>
                <w:rFonts w:cs="Arial"/>
                <w:noProof/>
                <w:lang w:val="en-US"/>
              </w:rPr>
              <w:t xml:space="preserve">numbering indications </w:t>
            </w:r>
            <w:r>
              <w:rPr>
                <w:rFonts w:cs="Arial"/>
                <w:noProof/>
                <w:lang w:val="en-US"/>
              </w:rPr>
              <w:t xml:space="preserve">0 to 2 </w:t>
            </w:r>
            <w:r w:rsidRPr="003F752F">
              <w:rPr>
                <w:rFonts w:cs="Arial"/>
                <w:noProof/>
                <w:lang w:val="en-US"/>
              </w:rPr>
              <w:t>in the message column of the prose a</w:t>
            </w:r>
            <w:r>
              <w:rPr>
                <w:rFonts w:cs="Arial"/>
                <w:noProof/>
                <w:lang w:val="en-US"/>
              </w:rPr>
              <w:t xml:space="preserve">re not </w:t>
            </w:r>
            <w:r w:rsidRPr="003F752F">
              <w:rPr>
                <w:rFonts w:cs="Arial"/>
                <w:noProof/>
                <w:lang w:val="en-US"/>
              </w:rPr>
              <w:t>implement</w:t>
            </w:r>
            <w:r>
              <w:rPr>
                <w:rFonts w:cs="Arial"/>
                <w:noProof/>
                <w:lang w:val="en-US"/>
              </w:rPr>
              <w:t>ed in a distinguishable way in the TTCN</w:t>
            </w:r>
            <w:r>
              <w:rPr>
                <w:rFonts w:cs="Arial"/>
              </w:rPr>
              <w:t xml:space="preserve">. </w:t>
            </w:r>
          </w:p>
        </w:tc>
      </w:tr>
      <w:tr w:rsidR="00C474B9" w:rsidRPr="003C4E4F" w14:paraId="78481C1E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12B4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69F8" w14:textId="77777777" w:rsidR="00C474B9" w:rsidRPr="001354DE" w:rsidRDefault="00C474B9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Distinct SDUs 0 to 2 were generated and applied to make the SDUs</w:t>
            </w:r>
            <w:r>
              <w:rPr>
                <w:rFonts w:cs="Arial"/>
              </w:rPr>
              <w:br/>
              <w:t>distinguishable in the TTCN</w:t>
            </w:r>
            <w:r w:rsidRPr="001354DE">
              <w:rPr>
                <w:rFonts w:cs="Arial"/>
              </w:rPr>
              <w:t xml:space="preserve"> </w:t>
            </w:r>
          </w:p>
        </w:tc>
      </w:tr>
      <w:tr w:rsidR="00C474B9" w:rsidRPr="003C4E4F" w14:paraId="4C970D77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A09D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684D" w14:textId="77777777" w:rsidR="00C474B9" w:rsidRPr="003C4E4F" w:rsidRDefault="00C474B9" w:rsidP="00370841">
            <w:pPr>
              <w:spacing w:after="0"/>
              <w:rPr>
                <w:rFonts w:ascii="Arial" w:hAnsi="Arial" w:cs="Arial"/>
              </w:rPr>
            </w:pPr>
            <w:r w:rsidRPr="008511BD">
              <w:rPr>
                <w:rFonts w:ascii="Arial" w:hAnsi="Arial" w:cs="Arial"/>
              </w:rPr>
              <w:t>PDCP_TC_Common_NR</w:t>
            </w:r>
            <w:r w:rsidRPr="0088494B">
              <w:rPr>
                <w:rFonts w:ascii="Arial" w:hAnsi="Arial" w:cs="Arial"/>
              </w:rPr>
              <w:t>.ttcn</w:t>
            </w:r>
          </w:p>
        </w:tc>
      </w:tr>
    </w:tbl>
    <w:p w14:paraId="616A496E" w14:textId="77777777" w:rsidR="003F6EF6" w:rsidRDefault="003F6EF6" w:rsidP="00C474B9">
      <w:pPr>
        <w:rPr>
          <w:rFonts w:ascii="Arial" w:hAnsi="Arial" w:cs="Arial"/>
        </w:rPr>
      </w:pPr>
    </w:p>
    <w:p w14:paraId="606239A7" w14:textId="1E2A8CDA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6C2377C5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2137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function f_TC_7_1_3_5_3_NR_TestBody_Step7to9(inout NR_PDCP_SS_State_Type p_NR_PDCP_State,</w:t>
            </w:r>
          </w:p>
          <w:p w14:paraId="10DB3F62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                                       NR_CellId_Type p_PSCellId,</w:t>
            </w:r>
          </w:p>
          <w:p w14:paraId="461B4494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                                       NR_CellId_Type p_PCellId,</w:t>
            </w:r>
          </w:p>
          <w:p w14:paraId="1F22C187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lastRenderedPageBreak/>
              <w:t xml:space="preserve">                                               SubFrameTiming_Type p_Timing) runs on NR_BASE_PTC</w:t>
            </w:r>
          </w:p>
          <w:p w14:paraId="136710C4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{</w:t>
            </w:r>
          </w:p>
          <w:p w14:paraId="73FAF5EF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DRB_Identity v_DrbId := p_NR_PDCP_State.DRB_Id;</w:t>
            </w:r>
          </w:p>
          <w:p w14:paraId="3403FEE4" w14:textId="77777777" w:rsidR="00C474B9" w:rsidRPr="00DB3664" w:rsidRDefault="00C474B9" w:rsidP="00C474B9">
            <w:pPr>
              <w:rPr>
                <w:rFonts w:ascii="Arial" w:hAnsi="Arial" w:cs="Arial"/>
                <w:strike/>
              </w:rPr>
            </w:pPr>
            <w:r w:rsidRPr="00DB3664">
              <w:rPr>
                <w:rFonts w:ascii="Arial" w:hAnsi="Arial" w:cs="Arial"/>
              </w:rPr>
              <w:t xml:space="preserve">    </w:t>
            </w:r>
            <w:r w:rsidRPr="00DB3664">
              <w:rPr>
                <w:rFonts w:ascii="Arial" w:hAnsi="Arial" w:cs="Arial"/>
                <w:strike/>
                <w:highlight w:val="cyan"/>
              </w:rPr>
              <w:t>var octetstring v_IPData := f_IPv4IPv6_IcmpEchoReply(f_LoopbackModeB_IP_Address_UE());</w:t>
            </w:r>
          </w:p>
          <w:p w14:paraId="18564546" w14:textId="762BA5DD" w:rsidR="00C474B9" w:rsidRPr="005A423B" w:rsidRDefault="00C474B9" w:rsidP="00C474B9">
            <w:pPr>
              <w:rPr>
                <w:rFonts w:ascii="Arial" w:hAnsi="Arial" w:cs="Arial"/>
              </w:rPr>
            </w:pPr>
            <w:r w:rsidRPr="00DB3664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</w:rPr>
              <w:t xml:space="preserve">  </w:t>
            </w:r>
            <w:r w:rsidRPr="005A423B">
              <w:rPr>
                <w:rFonts w:ascii="Arial" w:hAnsi="Arial" w:cs="Arial"/>
                <w:highlight w:val="cyan"/>
              </w:rPr>
              <w:t>var NR_PDCP_SDUList_Type v_</w:t>
            </w:r>
            <w:proofErr w:type="gramStart"/>
            <w:r w:rsidRPr="005A423B">
              <w:rPr>
                <w:rFonts w:ascii="Arial" w:hAnsi="Arial" w:cs="Arial"/>
                <w:highlight w:val="cyan"/>
              </w:rPr>
              <w:t>SduList :</w:t>
            </w:r>
            <w:proofErr w:type="gramEnd"/>
            <w:r w:rsidRPr="005A423B">
              <w:rPr>
                <w:rFonts w:ascii="Arial" w:hAnsi="Arial" w:cs="Arial"/>
                <w:highlight w:val="cyan"/>
              </w:rPr>
              <w:t>= f_GenerateSDU (p_NR_PDCP_State, {</w:t>
            </w:r>
            <w:r>
              <w:rPr>
                <w:rFonts w:ascii="Arial" w:hAnsi="Arial" w:cs="Arial"/>
                <w:highlight w:val="cyan"/>
              </w:rPr>
              <w:t>7</w:t>
            </w:r>
            <w:r w:rsidRPr="005A423B">
              <w:rPr>
                <w:rFonts w:ascii="Arial" w:hAnsi="Arial" w:cs="Arial"/>
                <w:highlight w:val="cyan"/>
              </w:rPr>
              <w:t>5</w:t>
            </w:r>
            <w:r>
              <w:rPr>
                <w:rFonts w:ascii="Arial" w:hAnsi="Arial" w:cs="Arial"/>
                <w:highlight w:val="cyan"/>
              </w:rPr>
              <w:t>,79</w:t>
            </w:r>
            <w:r w:rsidRPr="005A423B">
              <w:rPr>
                <w:rFonts w:ascii="Arial" w:hAnsi="Arial" w:cs="Arial"/>
                <w:highlight w:val="cyan"/>
              </w:rPr>
              <w:t>,</w:t>
            </w:r>
            <w:r>
              <w:rPr>
                <w:rFonts w:ascii="Arial" w:hAnsi="Arial" w:cs="Arial"/>
                <w:highlight w:val="cyan"/>
              </w:rPr>
              <w:t>83</w:t>
            </w:r>
            <w:r w:rsidRPr="005A423B">
              <w:rPr>
                <w:rFonts w:ascii="Arial" w:hAnsi="Arial" w:cs="Arial"/>
                <w:highlight w:val="cyan"/>
              </w:rPr>
              <w:t>}); // @sic R5s250</w:t>
            </w:r>
            <w:r w:rsidR="00462E3C">
              <w:rPr>
                <w:rFonts w:ascii="Arial" w:hAnsi="Arial" w:cs="Arial"/>
                <w:highlight w:val="cyan"/>
              </w:rPr>
              <w:t>501</w:t>
            </w:r>
            <w:r w:rsidRPr="005A423B">
              <w:rPr>
                <w:rFonts w:ascii="Arial" w:hAnsi="Arial" w:cs="Arial"/>
                <w:highlight w:val="cyan"/>
              </w:rPr>
              <w:t xml:space="preserve"> sic@</w:t>
            </w:r>
          </w:p>
          <w:p w14:paraId="59AD4B77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NR_SecurityParams_Type v_NR_Security:= f_NR_Security_Get();</w:t>
            </w:r>
          </w:p>
          <w:p w14:paraId="6834FD0E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integer k;</w:t>
            </w:r>
          </w:p>
          <w:p w14:paraId="53DCE058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NR_CellId_Type v_PSCellId := p_PSCellId;</w:t>
            </w:r>
          </w:p>
          <w:p w14:paraId="5B977D23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NR_CellId_Type v_NRCellId := p_PCellId; // CellId to be used in step 9</w:t>
            </w:r>
          </w:p>
          <w:p w14:paraId="5DA89A81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template (value) NR_ResourceAllocation_Type v_NR_ResourceAllocation;</w:t>
            </w:r>
          </w:p>
          <w:p w14:paraId="283C2B32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NR_UplinkBWP_Type v_NR_UplinkBWP := f_NR_CellInfo_GetUplinkBWP(v_PSCellId, tsc_NR_BWP_Id);</w:t>
            </w:r>
          </w:p>
          <w:p w14:paraId="2751D8F5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var SubFrameTiming_Type v_TimingUL;</w:t>
            </w:r>
          </w:p>
          <w:p w14:paraId="09FD06E6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</w:t>
            </w:r>
          </w:p>
          <w:p w14:paraId="4AFE5B81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p_NR_PDCP_State.KUPenc := v_NR_Security.AS_Ciphering.KUPenc;</w:t>
            </w:r>
          </w:p>
          <w:p w14:paraId="1B093550" w14:textId="77777777" w:rsidR="00C474B9" w:rsidRPr="00C474B9" w:rsidRDefault="00C474B9" w:rsidP="00C474B9">
            <w:pPr>
              <w:rPr>
                <w:rFonts w:ascii="Arial" w:hAnsi="Arial" w:cs="Arial"/>
              </w:rPr>
            </w:pPr>
          </w:p>
          <w:p w14:paraId="4B4F028C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//@siclog "Step 6" siclog@</w:t>
            </w:r>
          </w:p>
          <w:p w14:paraId="31218F73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 The SS assigns 1 UL grant of sufficent size.</w:t>
            </w:r>
          </w:p>
          <w:p w14:paraId="6F88F967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 For EN-DC, 104-bits of grant size is provided to include 10 bytes of PDCP Status report MAC PDU+ 3 bytes of Short BSR and/or Padding.</w:t>
            </w:r>
          </w:p>
          <w:p w14:paraId="74D4E152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 For NR-DC, 272-bits of grant size to include 5 bytes of RLC STATUS MAC PDU, 10 bytes of PDCP Status report MAC PDU, 14 bytes of RRCReconfigurationComplete MAC PDU, 2 bytes of Short BSR and 3 bytes of Padding.</w:t>
            </w:r>
          </w:p>
          <w:p w14:paraId="25D4FF33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if (f_GetTestcaseAttrib_ENDC(testcasename())) //@sic R5s230377 sic@</w:t>
            </w:r>
          </w:p>
          <w:p w14:paraId="774F1D78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{</w:t>
            </w:r>
          </w:p>
          <w:p w14:paraId="312A6B8C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v_NRCellId := p_PSCellId;</w:t>
            </w:r>
          </w:p>
          <w:p w14:paraId="436CA384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v_NR_ResourceAllocation := f_NR_ResourceAllocation_UplinkGrant(104, v_NR_UplinkBWP);</w:t>
            </w:r>
          </w:p>
          <w:p w14:paraId="39C9C7A2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}</w:t>
            </w:r>
          </w:p>
          <w:p w14:paraId="0CFC7309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else</w:t>
            </w:r>
          </w:p>
          <w:p w14:paraId="4BD5EA4C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{</w:t>
            </w:r>
          </w:p>
          <w:p w14:paraId="688A5121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v_NRCellId := p_PCellId;</w:t>
            </w:r>
          </w:p>
          <w:p w14:paraId="1D5751EE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v_NR_ResourceAllocation := f_NR_ResourceAllocation_UplinkGrant(272, v_NR_UplinkBWP); // @sic R5s230377 sic@</w:t>
            </w:r>
          </w:p>
          <w:p w14:paraId="39EEE35D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}</w:t>
            </w:r>
          </w:p>
          <w:p w14:paraId="1C9540B4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f_NR_OneULGrantTransmission(v_NRCellId, cs_TimingInfo_NR(p_Timing), v_NR_ResourceAllocation); //@sic R5s220028 - UL grant with the timing information, R5s220194, R5s230377 sic@</w:t>
            </w:r>
          </w:p>
          <w:p w14:paraId="24DFEBAB" w14:textId="77777777" w:rsidR="00C474B9" w:rsidRPr="00C474B9" w:rsidRDefault="00C474B9" w:rsidP="00C474B9">
            <w:pPr>
              <w:rPr>
                <w:rFonts w:ascii="Arial" w:hAnsi="Arial" w:cs="Arial"/>
              </w:rPr>
            </w:pPr>
          </w:p>
          <w:p w14:paraId="3D60D464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//EXCEPTION: Steps 7 and 8 can occur in any order.</w:t>
            </w:r>
          </w:p>
          <w:p w14:paraId="46C0CEEE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//@siclog "Step 8" siclog@</w:t>
            </w:r>
          </w:p>
          <w:p w14:paraId="6DCF48B0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//The UE sends PDCP Control PDUs via RLC-AM RB entity configured for PSCell Connectivity (EN-DC) and PCell for Connectivity (NR-DC)with the following content to the SS:</w:t>
            </w:r>
          </w:p>
          <w:p w14:paraId="44248C09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//D/C field = 0 (PDCP control PDU) and PDU Type =000, FMC field = 3.</w:t>
            </w:r>
          </w:p>
          <w:p w14:paraId="491D181A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if (f_GetTestcaseAttrib_ENDC(testcasename())) // @sic R5s230377 sic@</w:t>
            </w:r>
          </w:p>
          <w:p w14:paraId="7C326752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{</w:t>
            </w:r>
          </w:p>
          <w:p w14:paraId="34B2B8BD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DRB.receive(car_NR_DRB_COMMON_IND_PDCP_PDUList_DC(v_NRCellId,</w:t>
            </w:r>
          </w:p>
          <w:p w14:paraId="4765FF8E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                                                v_DrbId,</w:t>
            </w:r>
          </w:p>
          <w:p w14:paraId="2F09BCB5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                                                cr_RlcBearerRouting_NR(v_NRCellId),</w:t>
            </w:r>
          </w:p>
          <w:p w14:paraId="23994898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                                                -,</w:t>
            </w:r>
          </w:p>
          <w:p w14:paraId="4A82A4B8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                                                {cr_NR_PDCP_STATUS_REPORT(3)}));</w:t>
            </w:r>
          </w:p>
          <w:p w14:paraId="10F5F4D9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}</w:t>
            </w:r>
          </w:p>
          <w:p w14:paraId="46BEDFAE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else</w:t>
            </w:r>
          </w:p>
          <w:p w14:paraId="2397EE8E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{</w:t>
            </w:r>
          </w:p>
          <w:p w14:paraId="16A776FC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interleave {</w:t>
            </w:r>
          </w:p>
          <w:p w14:paraId="318C5A45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//@siclog "Step 7" siclog@</w:t>
            </w:r>
          </w:p>
          <w:p w14:paraId="706FCFCC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//The UE transmits a NR RRCReconfigurationComplete.</w:t>
            </w:r>
          </w:p>
          <w:p w14:paraId="0C83B0EF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[]SRB.receive (car_NR_SRB_RrcPdu_IND(v_NRCellId, tsc_NR_RbId_SRB1, cr_38508_RRCReconfigurationComplete)){}</w:t>
            </w:r>
          </w:p>
          <w:p w14:paraId="332782FD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[]DRB.receive (car_NR_DRB_COMMON_IND_PDCP_PDUList_DC(v_NRCellId,</w:t>
            </w:r>
          </w:p>
          <w:p w14:paraId="0DD8E64D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                                                     v_DrbId,</w:t>
            </w:r>
          </w:p>
          <w:p w14:paraId="5507C8E6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                                                     cr_RlcBearerRouting_NR(v_NRCellId),</w:t>
            </w:r>
          </w:p>
          <w:p w14:paraId="26B310D9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                                                     -,</w:t>
            </w:r>
          </w:p>
          <w:p w14:paraId="3E9A20E2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                                                       {cr_NR_PDCP_STATUS_REPORT(3)})){}</w:t>
            </w:r>
          </w:p>
          <w:p w14:paraId="39EC65F4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}</w:t>
            </w:r>
          </w:p>
          <w:p w14:paraId="3D10120A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}</w:t>
            </w:r>
          </w:p>
          <w:p w14:paraId="2C90DFA7" w14:textId="77777777" w:rsidR="00C474B9" w:rsidRPr="00C474B9" w:rsidRDefault="00C474B9" w:rsidP="00C474B9">
            <w:pPr>
              <w:rPr>
                <w:rFonts w:ascii="Arial" w:hAnsi="Arial" w:cs="Arial"/>
              </w:rPr>
            </w:pPr>
          </w:p>
          <w:p w14:paraId="4CE0D139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//@siclog "Step 8A" siclog@</w:t>
            </w:r>
          </w:p>
          <w:p w14:paraId="67C76374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 After 100 ms the SS allocates 3 UL grants every 20ms of sufficient size to enable the UE to return each received PDCP PDU in one looped back PDCP PDU on PSCell for Connectivity (EN-DC) and PCell for Connectivity (NR-DC).</w:t>
            </w:r>
          </w:p>
          <w:p w14:paraId="673F3A9F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 44 resp. 64 octets IPData + 3 octets PDCP header + 3 octets RLC header + 2 octets MAC header + 2 octets BSR or padding = 54 resp. 74 octets</w:t>
            </w:r>
          </w:p>
          <w:p w14:paraId="7FB8CBA9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if (f_IpAddressIsIPv4(f_LoopbackModeB_IP_Address_UE())) { // @sic R5s200153 sic@</w:t>
            </w:r>
          </w:p>
          <w:p w14:paraId="6F6A13CB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lastRenderedPageBreak/>
              <w:t xml:space="preserve">      v_NR_ResourceAllocation := f_NR_ResourceAllocation_UplinkGrant(432, v_NR_UplinkBWP); // @sic R5s191042, R5-198180 sic@</w:t>
            </w:r>
          </w:p>
          <w:p w14:paraId="53864742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} else {</w:t>
            </w:r>
          </w:p>
          <w:p w14:paraId="61689A32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v_NR_ResourceAllocation := f_NR_ResourceAllocation_UplinkGrant(608, v_NR_UplinkBWP);</w:t>
            </w:r>
          </w:p>
          <w:p w14:paraId="04F06D99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}</w:t>
            </w:r>
          </w:p>
          <w:p w14:paraId="16A93C9C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v_TimingUL := f_NR_GetNextSendOccasion_UL(v_NRCellId);  // @sic R5s230377 sic@</w:t>
            </w:r>
          </w:p>
          <w:p w14:paraId="7586DEB9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f_NR_ULGrantConfiguration_StartPeriodicCyclicGrant(v_NRCellId, cs_TimingInfo_NR(v_TimingUL), v_NR_ResourceAllocation, 20, 3); //@sic R5-197255, R5s200029, R5s230377 sic@</w:t>
            </w:r>
          </w:p>
          <w:p w14:paraId="521B45EF" w14:textId="77777777" w:rsidR="00C474B9" w:rsidRPr="00C474B9" w:rsidRDefault="00C474B9" w:rsidP="00C474B9">
            <w:pPr>
              <w:rPr>
                <w:rFonts w:ascii="Arial" w:hAnsi="Arial" w:cs="Arial"/>
              </w:rPr>
            </w:pPr>
          </w:p>
          <w:p w14:paraId="7B56BCDC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//EXCEPTION: Step 9 shall be repeated for k=0 to 2 (increment=1).</w:t>
            </w:r>
          </w:p>
          <w:p w14:paraId="4998385C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//@siclog "Step 9" siclog@</w:t>
            </w:r>
          </w:p>
          <w:p w14:paraId="6FB705C0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 Check: Does the UE send the PDCP Data PDU #k via the AM RLC entity configured for PSCell for  Connectivity ENDC and PCell for Connectivity (NR-DC).</w:t>
            </w:r>
          </w:p>
          <w:p w14:paraId="5B6478E8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// D/C field = 1 (PDCP Data PDU) and PDCP SN = k. Data is previously received data from PDU #k ?</w:t>
            </w:r>
          </w:p>
          <w:p w14:paraId="387F3453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p_NR_PDCP_State.RX_NEXT:= 0;</w:t>
            </w:r>
          </w:p>
          <w:p w14:paraId="0307180B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for (k:= 0; k &lt;= 2; k:= k+1) {</w:t>
            </w:r>
          </w:p>
          <w:p w14:paraId="423200D7" w14:textId="7FAA0E6F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  f_NR_PDCP_Recv(p_NR_PDCP_State,v_NRCellId,</w:t>
            </w:r>
            <w:r w:rsidRPr="00B65D42">
              <w:rPr>
                <w:rFonts w:ascii="Arial" w:hAnsi="Arial" w:cs="Arial"/>
                <w:strike/>
                <w:highlight w:val="cyan"/>
              </w:rPr>
              <w:t xml:space="preserve"> v_IPData</w:t>
            </w:r>
            <w:r w:rsidRPr="00B65D42">
              <w:rPr>
                <w:rFonts w:ascii="Arial" w:hAnsi="Arial" w:cs="Arial"/>
                <w:highlight w:val="cyan"/>
              </w:rPr>
              <w:t xml:space="preserve"> v_SduList[k]</w:t>
            </w:r>
            <w:r w:rsidRPr="00C474B9">
              <w:rPr>
                <w:rFonts w:ascii="Arial" w:hAnsi="Arial" w:cs="Arial"/>
              </w:rPr>
              <w:t>,cr_RlcBearerRouting_NR(v_NRCellId));</w:t>
            </w:r>
          </w:p>
          <w:p w14:paraId="1356FD58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}</w:t>
            </w:r>
          </w:p>
          <w:p w14:paraId="0B41DD28" w14:textId="77777777" w:rsidR="00C474B9" w:rsidRPr="00C474B9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  f_NR_PreliminaryPass(__FILE__, __LINE__, "Step 9");</w:t>
            </w:r>
          </w:p>
          <w:p w14:paraId="101E0E9E" w14:textId="78CE063E" w:rsidR="00C474B9" w:rsidRPr="003C4E4F" w:rsidRDefault="00C474B9" w:rsidP="00C474B9">
            <w:pPr>
              <w:rPr>
                <w:rFonts w:ascii="Arial" w:hAnsi="Arial" w:cs="Arial"/>
              </w:rPr>
            </w:pPr>
            <w:r w:rsidRPr="00C474B9">
              <w:rPr>
                <w:rFonts w:ascii="Arial" w:hAnsi="Arial" w:cs="Arial"/>
              </w:rPr>
              <w:t xml:space="preserve">  }</w:t>
            </w:r>
          </w:p>
        </w:tc>
      </w:tr>
    </w:tbl>
    <w:p w14:paraId="7577EB76" w14:textId="77777777" w:rsidR="003F6EF6" w:rsidRPr="00C474B9" w:rsidRDefault="003F6EF6" w:rsidP="00C474B9">
      <w:pPr>
        <w:rPr>
          <w:lang w:val="pt-BR"/>
        </w:rPr>
      </w:pPr>
    </w:p>
    <w:p w14:paraId="678C13C0" w14:textId="4A07E96D" w:rsidR="0088494B" w:rsidRPr="009C173D" w:rsidRDefault="009C173D" w:rsidP="009C173D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7" w:name="_Toc213530291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4</w:t>
      </w:r>
      <w:bookmarkEnd w:id="8"/>
      <w:bookmarkEnd w:id="9"/>
      <w:bookmarkEnd w:id="10"/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004563F1" w:rsidR="0088494B" w:rsidRPr="003C4E4F" w:rsidRDefault="00634836" w:rsidP="009F0907">
            <w:pPr>
              <w:spacing w:after="0"/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>f_TC_7_1_3_5_4_NR_Step1to17</w:t>
            </w:r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685C" w14:textId="6A6540BF" w:rsidR="00B915EF" w:rsidRPr="00AC794D" w:rsidRDefault="008511BD" w:rsidP="006745A2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SDU </w:t>
            </w:r>
            <w:r w:rsidRPr="003F752F">
              <w:rPr>
                <w:rFonts w:cs="Arial"/>
                <w:noProof/>
                <w:lang w:val="en-US"/>
              </w:rPr>
              <w:t xml:space="preserve">numbering indications </w:t>
            </w:r>
            <w:r>
              <w:rPr>
                <w:rFonts w:cs="Arial"/>
                <w:noProof/>
                <w:lang w:val="en-US"/>
              </w:rPr>
              <w:t xml:space="preserve">0 to </w:t>
            </w:r>
            <w:r w:rsidR="0056245F">
              <w:rPr>
                <w:rFonts w:cs="Arial"/>
                <w:noProof/>
                <w:lang w:val="en-US"/>
              </w:rPr>
              <w:t>4</w:t>
            </w:r>
            <w:r>
              <w:rPr>
                <w:rFonts w:cs="Arial"/>
                <w:noProof/>
                <w:lang w:val="en-US"/>
              </w:rPr>
              <w:t xml:space="preserve"> </w:t>
            </w:r>
            <w:r w:rsidRPr="003F752F">
              <w:rPr>
                <w:rFonts w:cs="Arial"/>
                <w:noProof/>
                <w:lang w:val="en-US"/>
              </w:rPr>
              <w:t>in the message column of the prose a</w:t>
            </w:r>
            <w:r>
              <w:rPr>
                <w:rFonts w:cs="Arial"/>
                <w:noProof/>
                <w:lang w:val="en-US"/>
              </w:rPr>
              <w:t xml:space="preserve">re not </w:t>
            </w:r>
            <w:r w:rsidRPr="003F752F">
              <w:rPr>
                <w:rFonts w:cs="Arial"/>
                <w:noProof/>
                <w:lang w:val="en-US"/>
              </w:rPr>
              <w:t>implement</w:t>
            </w:r>
            <w:r>
              <w:rPr>
                <w:rFonts w:cs="Arial"/>
                <w:noProof/>
                <w:lang w:val="en-US"/>
              </w:rPr>
              <w:t>ed in a distinguishable way in the TTCN</w:t>
            </w:r>
            <w:r w:rsidR="006745A2">
              <w:rPr>
                <w:rFonts w:cs="Arial"/>
              </w:rPr>
              <w:t xml:space="preserve">. </w:t>
            </w:r>
          </w:p>
        </w:tc>
      </w:tr>
      <w:tr w:rsidR="006745A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14B51E64" w:rsidR="006745A2" w:rsidRPr="001354DE" w:rsidRDefault="008511BD" w:rsidP="006745A2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Distinct SDUs 0 to </w:t>
            </w:r>
            <w:r w:rsidR="0056245F">
              <w:rPr>
                <w:rFonts w:cs="Arial"/>
              </w:rPr>
              <w:t>4</w:t>
            </w:r>
            <w:r>
              <w:rPr>
                <w:rFonts w:cs="Arial"/>
              </w:rPr>
              <w:t xml:space="preserve"> were generated and applied to make the SDUs</w:t>
            </w:r>
            <w:r>
              <w:rPr>
                <w:rFonts w:cs="Arial"/>
              </w:rPr>
              <w:br/>
              <w:t>distinguishable in the TTCN</w:t>
            </w:r>
            <w:r w:rsidRPr="001354DE">
              <w:rPr>
                <w:rFonts w:cs="Arial"/>
              </w:rPr>
              <w:t xml:space="preserve"> </w:t>
            </w:r>
            <w:r w:rsidR="0056245F">
              <w:rPr>
                <w:rFonts w:cs="Arial"/>
              </w:rPr>
              <w:br/>
              <w:t>Note</w:t>
            </w:r>
            <w:r w:rsidR="003A5E5A">
              <w:rPr>
                <w:rFonts w:cs="Arial"/>
              </w:rPr>
              <w:t>s</w:t>
            </w:r>
            <w:r w:rsidR="0056245F">
              <w:rPr>
                <w:rFonts w:cs="Arial"/>
              </w:rPr>
              <w:t xml:space="preserve">: </w:t>
            </w:r>
            <w:r w:rsidR="003A5E5A">
              <w:rPr>
                <w:rFonts w:cs="Arial"/>
              </w:rPr>
              <w:br/>
            </w:r>
            <w:r w:rsidR="0056245F">
              <w:rPr>
                <w:rFonts w:cs="Arial"/>
              </w:rPr>
              <w:t>SDU #X</w:t>
            </w:r>
            <w:r w:rsidR="003A5E5A">
              <w:rPr>
                <w:rFonts w:cs="Arial"/>
              </w:rPr>
              <w:t xml:space="preserve"> left unchanged as it is not expected to be looped back.</w:t>
            </w:r>
            <w:r w:rsidR="003A5E5A">
              <w:rPr>
                <w:rFonts w:cs="Arial"/>
              </w:rPr>
              <w:br/>
              <w:t xml:space="preserve">SDU #7 and #9 </w:t>
            </w:r>
            <w:r w:rsidR="0050572B">
              <w:rPr>
                <w:rFonts w:cs="Arial"/>
              </w:rPr>
              <w:t xml:space="preserve">left unchanged as they </w:t>
            </w:r>
            <w:r w:rsidR="003A5E5A">
              <w:rPr>
                <w:rFonts w:cs="Arial"/>
              </w:rPr>
              <w:t>are already distinguishable.</w:t>
            </w:r>
          </w:p>
        </w:tc>
      </w:tr>
      <w:tr w:rsidR="006745A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51F14783" w:rsidR="006745A2" w:rsidRPr="003C4E4F" w:rsidRDefault="008511BD" w:rsidP="006745A2">
            <w:pPr>
              <w:spacing w:after="0"/>
              <w:rPr>
                <w:rFonts w:ascii="Arial" w:hAnsi="Arial" w:cs="Arial"/>
              </w:rPr>
            </w:pPr>
            <w:r w:rsidRPr="008511BD">
              <w:rPr>
                <w:rFonts w:ascii="Arial" w:hAnsi="Arial" w:cs="Arial"/>
              </w:rPr>
              <w:t>PDCP_TC_Common_NR</w:t>
            </w:r>
            <w:r w:rsidR="006745A2" w:rsidRPr="0088494B">
              <w:rPr>
                <w:rFonts w:ascii="Arial" w:hAnsi="Arial" w:cs="Arial"/>
              </w:rPr>
              <w:t>.ttcn</w:t>
            </w: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A5A8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function f_TC_7_1_3_5_4_NR_Step1to17(inout NR_PDCP_SS_State_Type p_NR_PDCP_State) runs on NR_BASE_PTC</w:t>
            </w:r>
          </w:p>
          <w:p w14:paraId="4BB7FE17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{</w:t>
            </w:r>
          </w:p>
          <w:p w14:paraId="6C9B8CF2" w14:textId="77777777" w:rsidR="00634836" w:rsidRPr="003A5E5A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</w:t>
            </w:r>
            <w:r w:rsidRPr="003A5E5A">
              <w:rPr>
                <w:rFonts w:ascii="Arial" w:hAnsi="Arial" w:cs="Arial"/>
              </w:rPr>
              <w:t xml:space="preserve"> var octetstring v_IPData := f_IPv4IPv6_IcmpEchoReply(f_LoopbackModeB_IP_Address_UE());</w:t>
            </w:r>
          </w:p>
          <w:p w14:paraId="267B22E4" w14:textId="77777777" w:rsid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lastRenderedPageBreak/>
              <w:t xml:space="preserve">    var NR_PDCP_SDUList_Type v_SduList := f_GenerateSDU (p_NR_PDCP_State, {64, 164});</w:t>
            </w:r>
          </w:p>
          <w:p w14:paraId="36E9EF2F" w14:textId="77777777" w:rsidR="00462E3C" w:rsidRPr="005A423B" w:rsidRDefault="003A5E5A" w:rsidP="00462E3C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</w:t>
            </w:r>
            <w:r w:rsidRPr="003A5E5A">
              <w:rPr>
                <w:rFonts w:ascii="Arial" w:hAnsi="Arial" w:cs="Arial"/>
                <w:highlight w:val="cyan"/>
              </w:rPr>
              <w:t>var NR_PDCP_SDUList_Type v_SduList</w:t>
            </w:r>
            <w:proofErr w:type="gramStart"/>
            <w:r w:rsidRPr="003A5E5A">
              <w:rPr>
                <w:rFonts w:ascii="Arial" w:hAnsi="Arial" w:cs="Arial"/>
                <w:highlight w:val="cyan"/>
              </w:rPr>
              <w:t>1 :</w:t>
            </w:r>
            <w:proofErr w:type="gramEnd"/>
            <w:r w:rsidRPr="003A5E5A">
              <w:rPr>
                <w:rFonts w:ascii="Arial" w:hAnsi="Arial" w:cs="Arial"/>
                <w:highlight w:val="cyan"/>
              </w:rPr>
              <w:t>= f_GenerateSDU (p_NR_PDCP_State, {50, 60, 70, 80,90});</w:t>
            </w:r>
            <w:r w:rsidR="00462E3C">
              <w:rPr>
                <w:rFonts w:ascii="Arial" w:hAnsi="Arial" w:cs="Arial"/>
              </w:rPr>
              <w:t xml:space="preserve"> </w:t>
            </w:r>
            <w:r w:rsidR="00462E3C" w:rsidRPr="005A423B">
              <w:rPr>
                <w:rFonts w:ascii="Arial" w:hAnsi="Arial" w:cs="Arial"/>
                <w:highlight w:val="cyan"/>
              </w:rPr>
              <w:t>// @sic R5s250</w:t>
            </w:r>
            <w:r w:rsidR="00462E3C">
              <w:rPr>
                <w:rFonts w:ascii="Arial" w:hAnsi="Arial" w:cs="Arial"/>
                <w:highlight w:val="cyan"/>
              </w:rPr>
              <w:t>501</w:t>
            </w:r>
            <w:r w:rsidR="00462E3C" w:rsidRPr="005A423B">
              <w:rPr>
                <w:rFonts w:ascii="Arial" w:hAnsi="Arial" w:cs="Arial"/>
                <w:highlight w:val="cyan"/>
              </w:rPr>
              <w:t xml:space="preserve"> sic@</w:t>
            </w:r>
          </w:p>
          <w:p w14:paraId="1954BD21" w14:textId="4789AFF9" w:rsidR="003A5E5A" w:rsidRPr="00634836" w:rsidRDefault="003A5E5A" w:rsidP="00634836">
            <w:pPr>
              <w:rPr>
                <w:rFonts w:ascii="Arial" w:hAnsi="Arial" w:cs="Arial"/>
              </w:rPr>
            </w:pPr>
          </w:p>
          <w:p w14:paraId="5CF64BC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NR_SecurityParams_Type v_NR_</w:t>
            </w:r>
            <w:proofErr w:type="gramStart"/>
            <w:r w:rsidRPr="00634836">
              <w:rPr>
                <w:rFonts w:ascii="Arial" w:hAnsi="Arial" w:cs="Arial"/>
              </w:rPr>
              <w:t>Security:=</w:t>
            </w:r>
            <w:proofErr w:type="gramEnd"/>
            <w:r w:rsidRPr="00634836">
              <w:rPr>
                <w:rFonts w:ascii="Arial" w:hAnsi="Arial" w:cs="Arial"/>
              </w:rPr>
              <w:t xml:space="preserve"> f_NR_Security_</w:t>
            </w:r>
            <w:proofErr w:type="gramStart"/>
            <w:r w:rsidRPr="00634836">
              <w:rPr>
                <w:rFonts w:ascii="Arial" w:hAnsi="Arial" w:cs="Arial"/>
              </w:rPr>
              <w:t>Get(</w:t>
            </w:r>
            <w:proofErr w:type="gramEnd"/>
            <w:r w:rsidRPr="00634836">
              <w:rPr>
                <w:rFonts w:ascii="Arial" w:hAnsi="Arial" w:cs="Arial"/>
              </w:rPr>
              <w:t>);</w:t>
            </w:r>
          </w:p>
          <w:p w14:paraId="6FC63861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SubFrameTiming_Type v_TimingInfo1;</w:t>
            </w:r>
          </w:p>
          <w:p w14:paraId="226DE3B1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SubFrameTiming_Type v_TimingInfo2;</w:t>
            </w:r>
          </w:p>
          <w:p w14:paraId="6CC4B9E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SubFrameTiming_Type v_TimingInfo3;</w:t>
            </w:r>
          </w:p>
          <w:p w14:paraId="521D4430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SubFrameTiming_Type v_SubFrameTimingT1;</w:t>
            </w:r>
          </w:p>
          <w:p w14:paraId="47CDBAC8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SubFrameTiming_Type v_SubFrameTimingT2;</w:t>
            </w:r>
          </w:p>
          <w:p w14:paraId="3A83603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SubFrameTiming_Type v_TimingCurrentSlot;</w:t>
            </w:r>
          </w:p>
          <w:p w14:paraId="5D0F552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SubFrameTiming_Type v_TimingPreviousSlot;</w:t>
            </w:r>
          </w:p>
          <w:p w14:paraId="3043A3D2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template (present) NR_PDCP_PDU_Type v_ExpectedPdu1;</w:t>
            </w:r>
          </w:p>
          <w:p w14:paraId="2DF08E86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template (present) NR_PDCP_PDU_Type v_ExpectedPdu2;</w:t>
            </w:r>
          </w:p>
          <w:p w14:paraId="00987F5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template (present) NR_PDCP_PDU_Type v_ExpectedPdu3;</w:t>
            </w:r>
          </w:p>
          <w:p w14:paraId="755A5CE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template (present) NR_PDCP_PDUList_Type v_ExpectedPdu4;</w:t>
            </w:r>
          </w:p>
          <w:p w14:paraId="26AB3FD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template (present) NR_PDCP_PDUList_Type v_ExpectedPdu5;</w:t>
            </w:r>
          </w:p>
          <w:p w14:paraId="12BD27C0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template (present) NR_PDCP_PDUList_Type v_ExpectedPdu6;</w:t>
            </w:r>
          </w:p>
          <w:p w14:paraId="7DAAA1E6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NR_DRB_COMMON_IND v_ReceivedPdu1;</w:t>
            </w:r>
          </w:p>
          <w:p w14:paraId="1611FAC1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NR_DRB_COMMON_IND v_ReceivedPdu2;</w:t>
            </w:r>
          </w:p>
          <w:p w14:paraId="4ACD7DE0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NR_DRB_COMMON_IND v_ReceivedPdu3;</w:t>
            </w:r>
          </w:p>
          <w:p w14:paraId="4862EA51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NR_DRB_COMMON_IND v_ReceivedPdu4;</w:t>
            </w:r>
          </w:p>
          <w:p w14:paraId="15C40D81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NR_DRB_COMMON_IND v_ReceivedPdu5;</w:t>
            </w:r>
          </w:p>
          <w:p w14:paraId="1D46CCC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NR_DRB_COMMON_IND v_ReceivedPdu6;</w:t>
            </w:r>
          </w:p>
          <w:p w14:paraId="402BC47E" w14:textId="77777777" w:rsidR="00634836" w:rsidRPr="00634836" w:rsidRDefault="00634836" w:rsidP="00634836">
            <w:pPr>
              <w:rPr>
                <w:rFonts w:ascii="Arial" w:hAnsi="Arial" w:cs="Arial"/>
                <w:lang w:val="de-DE"/>
              </w:rPr>
            </w:pPr>
            <w:r w:rsidRPr="00634836">
              <w:rPr>
                <w:rFonts w:ascii="Arial" w:hAnsi="Arial" w:cs="Arial"/>
              </w:rPr>
              <w:t xml:space="preserve">    </w:t>
            </w:r>
            <w:r w:rsidRPr="00634836">
              <w:rPr>
                <w:rFonts w:ascii="Arial" w:hAnsi="Arial" w:cs="Arial"/>
                <w:lang w:val="de-DE"/>
              </w:rPr>
              <w:t>var float v_T_reordering;</w:t>
            </w:r>
          </w:p>
          <w:p w14:paraId="6A1DDE74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  <w:lang w:val="de-DE"/>
              </w:rPr>
              <w:t xml:space="preserve">    </w:t>
            </w:r>
            <w:r w:rsidRPr="00634836">
              <w:rPr>
                <w:rFonts w:ascii="Arial" w:hAnsi="Arial" w:cs="Arial"/>
              </w:rPr>
              <w:t>var TimingInfo_Type v_TimingInfo;</w:t>
            </w:r>
          </w:p>
          <w:p w14:paraId="16EBE953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var integer v_Duration;</w:t>
            </w:r>
          </w:p>
          <w:p w14:paraId="7362DF2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timer t_Wait := 1.0;</w:t>
            </w:r>
          </w:p>
          <w:p w14:paraId="3318D33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</w:t>
            </w:r>
          </w:p>
          <w:p w14:paraId="5A6C7172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p_NR_PDCP_State.KUPenc := v_NR_Security.AS_Ciphering.KUPenc ;</w:t>
            </w:r>
          </w:p>
          <w:p w14:paraId="0D491BA7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</w:t>
            </w:r>
          </w:p>
          <w:p w14:paraId="48B6851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1" siclog@</w:t>
            </w:r>
          </w:p>
          <w:p w14:paraId="1D1CE91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//SS transmits a PDCP Data PDU containing one PDCP SDU #131072 resp. #2048</w:t>
            </w:r>
          </w:p>
          <w:p w14:paraId="792735D3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if (pc_supportOfRedCap_r17 == true){ //@sic R5s230199 R5-231533 sic@</w:t>
            </w:r>
          </w:p>
          <w:p w14:paraId="7048E65F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p_NR_PDCP_State.TX_NEXT := 2048;</w:t>
            </w:r>
          </w:p>
          <w:p w14:paraId="37BABB21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lastRenderedPageBreak/>
              <w:t xml:space="preserve">    }</w:t>
            </w:r>
          </w:p>
          <w:p w14:paraId="11A9BB21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else {</w:t>
            </w:r>
          </w:p>
          <w:p w14:paraId="377CA82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p_NR_PDCP_State.TX_NEXT := 131072; //@sic R5s190227 sic@</w:t>
            </w:r>
          </w:p>
          <w:p w14:paraId="444C68E4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}</w:t>
            </w:r>
          </w:p>
          <w:p w14:paraId="4260C28D" w14:textId="77777777" w:rsidR="00634836" w:rsidRPr="00634836" w:rsidRDefault="00634836" w:rsidP="00634836">
            <w:pPr>
              <w:rPr>
                <w:rFonts w:ascii="Arial" w:hAnsi="Arial" w:cs="Arial"/>
              </w:rPr>
            </w:pPr>
          </w:p>
          <w:p w14:paraId="15147F41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f_NR_PDCP_Send(p_NR_PDCP_State,nr_Cell1,v_IPData);</w:t>
            </w:r>
          </w:p>
          <w:p w14:paraId="4E62A6E5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</w:t>
            </w:r>
          </w:p>
          <w:p w14:paraId="39A98791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2" siclog@</w:t>
            </w:r>
          </w:p>
          <w:p w14:paraId="37C2A07D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//Does the UE transmit a PDCP SDU via the AM RLC entity in the next 1s?</w:t>
            </w:r>
          </w:p>
          <w:p w14:paraId="4093BAF2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t_Wait.start;</w:t>
            </w:r>
          </w:p>
          <w:p w14:paraId="7E77A017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alt {</w:t>
            </w:r>
          </w:p>
          <w:p w14:paraId="4E458BD0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[] DRB.receive(car_NR_DRB_COMMON_IND_PDCP_PDUList(nr_Cell1, p_NR_PDCP_State.DRB_Id)) {</w:t>
            </w:r>
          </w:p>
          <w:p w14:paraId="5D119555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t_Wait.stop;</w:t>
            </w:r>
          </w:p>
          <w:p w14:paraId="069AD7D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f_NR_SetVerdictFailOrInconc(__FILE__, __LINE__, "Step 4");</w:t>
            </w:r>
          </w:p>
          <w:p w14:paraId="7D580808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}</w:t>
            </w:r>
          </w:p>
          <w:p w14:paraId="35391770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[] t_Wait.timeout{}</w:t>
            </w:r>
          </w:p>
          <w:p w14:paraId="6A44F954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}</w:t>
            </w:r>
          </w:p>
          <w:p w14:paraId="731DFCF4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3" siclog@</w:t>
            </w:r>
          </w:p>
          <w:p w14:paraId="607E1CF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//The SS sends the PDCP SDU #1</w:t>
            </w:r>
          </w:p>
          <w:p w14:paraId="612B1BF5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p_NR_PDCP_State.TX_NEXT := 1;</w:t>
            </w:r>
          </w:p>
          <w:p w14:paraId="4DDC5E1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v_TimingInfo1 := f_NR_GetNextSendOccasion_DL(nr_Cell1);</w:t>
            </w:r>
          </w:p>
          <w:p w14:paraId="1A13961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v_TimingInfo2 := f_SubFrameTiming_AddMilliSeconds(v_TimingInfo1,20);</w:t>
            </w:r>
          </w:p>
          <w:p w14:paraId="7C72C1FB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v_TimingInfo3 := f_SubFrameTiming_AddMilliSeconds(v_TimingInfo2,120);</w:t>
            </w:r>
          </w:p>
          <w:p w14:paraId="5988A627" w14:textId="27A3E9B5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f_NR_PDCP_Send(p_NR_PDCP_State,nr_Cell1,</w:t>
            </w:r>
            <w:r w:rsidRPr="003A5E5A">
              <w:rPr>
                <w:rFonts w:ascii="Arial" w:hAnsi="Arial" w:cs="Arial"/>
                <w:strike/>
                <w:highlight w:val="cyan"/>
              </w:rPr>
              <w:t>v_IPData</w:t>
            </w:r>
            <w:r w:rsidR="003A5E5A" w:rsidRPr="003A5E5A">
              <w:rPr>
                <w:rFonts w:ascii="Arial" w:hAnsi="Arial" w:cs="Arial"/>
                <w:highlight w:val="cyan"/>
              </w:rPr>
              <w:t xml:space="preserve"> v_SduList1[1]</w:t>
            </w:r>
            <w:r w:rsidRPr="003A5E5A">
              <w:rPr>
                <w:rFonts w:ascii="Arial" w:hAnsi="Arial" w:cs="Arial"/>
                <w:highlight w:val="cyan"/>
              </w:rPr>
              <w:t>,</w:t>
            </w:r>
            <w:r w:rsidRPr="00634836">
              <w:rPr>
                <w:rFonts w:ascii="Arial" w:hAnsi="Arial" w:cs="Arial"/>
              </w:rPr>
              <w:t>v_TimingInfo1);</w:t>
            </w:r>
          </w:p>
          <w:p w14:paraId="6A5B1CA1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4" siclog@</w:t>
            </w:r>
          </w:p>
          <w:p w14:paraId="44662CFF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//The SS sends the PDCP SDU #2</w:t>
            </w:r>
          </w:p>
          <w:p w14:paraId="1ED90AAE" w14:textId="7D6D7E53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f_NR_PDCP_Send(p_NR_PDCP_State,nr_Cell1,</w:t>
            </w:r>
            <w:r w:rsidRPr="003A5E5A">
              <w:rPr>
                <w:rFonts w:ascii="Arial" w:hAnsi="Arial" w:cs="Arial"/>
                <w:strike/>
                <w:highlight w:val="cyan"/>
              </w:rPr>
              <w:t>v_IPData</w:t>
            </w:r>
            <w:r w:rsidR="003A5E5A" w:rsidRPr="003A5E5A">
              <w:rPr>
                <w:rFonts w:ascii="Arial" w:hAnsi="Arial" w:cs="Arial"/>
                <w:highlight w:val="cyan"/>
              </w:rPr>
              <w:t xml:space="preserve"> v_SduList1[</w:t>
            </w:r>
            <w:r w:rsidR="003A5E5A">
              <w:rPr>
                <w:rFonts w:ascii="Arial" w:hAnsi="Arial" w:cs="Arial"/>
                <w:highlight w:val="cyan"/>
              </w:rPr>
              <w:t>2</w:t>
            </w:r>
            <w:r w:rsidR="003A5E5A" w:rsidRPr="003A5E5A">
              <w:rPr>
                <w:rFonts w:ascii="Arial" w:hAnsi="Arial" w:cs="Arial"/>
                <w:highlight w:val="cyan"/>
              </w:rPr>
              <w:t>],</w:t>
            </w:r>
            <w:r w:rsidRPr="00634836">
              <w:rPr>
                <w:rFonts w:ascii="Arial" w:hAnsi="Arial" w:cs="Arial"/>
              </w:rPr>
              <w:t>v_TimingInfo2);</w:t>
            </w:r>
          </w:p>
          <w:p w14:paraId="077B791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5" siclog@ Wait for 100ms (&lt; configured t-Reordering)</w:t>
            </w:r>
          </w:p>
          <w:p w14:paraId="26E17D4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//v_TimingInfo3 - v_TimingInfo2</w:t>
            </w:r>
          </w:p>
          <w:p w14:paraId="3390451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6" siclog@ The SS sends the PDCP SDU #0</w:t>
            </w:r>
          </w:p>
          <w:p w14:paraId="40B86372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p_NR_PDCP_State.TX_NEXT := 0;</w:t>
            </w:r>
          </w:p>
          <w:p w14:paraId="7CCBD431" w14:textId="73461A69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f_NR_PDCP_Send(p_NR_PDCP_State,nr_Cell1,</w:t>
            </w:r>
            <w:r w:rsidRPr="003A5E5A">
              <w:rPr>
                <w:rFonts w:ascii="Arial" w:hAnsi="Arial" w:cs="Arial"/>
                <w:strike/>
                <w:highlight w:val="cyan"/>
              </w:rPr>
              <w:t>v_IPData</w:t>
            </w:r>
            <w:r w:rsidR="003A5E5A" w:rsidRPr="003A5E5A">
              <w:rPr>
                <w:rFonts w:ascii="Arial" w:hAnsi="Arial" w:cs="Arial"/>
                <w:highlight w:val="cyan"/>
              </w:rPr>
              <w:t xml:space="preserve"> v_SduList1[</w:t>
            </w:r>
            <w:r w:rsidR="003A5E5A">
              <w:rPr>
                <w:rFonts w:ascii="Arial" w:hAnsi="Arial" w:cs="Arial"/>
                <w:highlight w:val="cyan"/>
              </w:rPr>
              <w:t>0</w:t>
            </w:r>
            <w:r w:rsidR="003A5E5A" w:rsidRPr="003A5E5A">
              <w:rPr>
                <w:rFonts w:ascii="Arial" w:hAnsi="Arial" w:cs="Arial"/>
                <w:highlight w:val="cyan"/>
              </w:rPr>
              <w:t>]</w:t>
            </w:r>
            <w:r w:rsidRPr="00634836">
              <w:rPr>
                <w:rFonts w:ascii="Arial" w:hAnsi="Arial" w:cs="Arial"/>
              </w:rPr>
              <w:t>,v_TimingInfo3);</w:t>
            </w:r>
          </w:p>
          <w:p w14:paraId="32985C74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 R5-213462 sic@</w:t>
            </w:r>
          </w:p>
          <w:p w14:paraId="1A1FA356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7-9" siclog@</w:t>
            </w:r>
          </w:p>
          <w:p w14:paraId="4AC9E1E0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lastRenderedPageBreak/>
              <w:t xml:space="preserve">    //UE transmits the PDCP SDU #0 via the AM RLC entity #0,#1,#2 (Note 4). @sic R5s190227 sic@</w:t>
            </w:r>
          </w:p>
          <w:p w14:paraId="3DEB1ABA" w14:textId="49175D52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v_ExpectedPdu1:= f_NR_PDCP_PDU_Get(p_NR_PDCP_State.PDCP_SN_Size, p_NR_PDCP_State.RX_NEXT</w:t>
            </w:r>
            <w:r w:rsidR="009C173D">
              <w:rPr>
                <w:rFonts w:ascii="Arial" w:hAnsi="Arial" w:cs="Arial"/>
              </w:rPr>
              <w:t xml:space="preserve">, </w:t>
            </w:r>
            <w:r w:rsidR="009C173D" w:rsidRPr="003A5E5A">
              <w:rPr>
                <w:rFonts w:ascii="Arial" w:hAnsi="Arial" w:cs="Arial"/>
                <w:highlight w:val="cyan"/>
              </w:rPr>
              <w:t>v_SduList1[</w:t>
            </w:r>
            <w:r w:rsidR="009C173D">
              <w:rPr>
                <w:rFonts w:ascii="Arial" w:hAnsi="Arial" w:cs="Arial"/>
                <w:highlight w:val="cyan"/>
              </w:rPr>
              <w:t>0</w:t>
            </w:r>
            <w:r w:rsidR="009C173D" w:rsidRPr="003A5E5A">
              <w:rPr>
                <w:rFonts w:ascii="Arial" w:hAnsi="Arial" w:cs="Arial"/>
                <w:highlight w:val="cyan"/>
              </w:rPr>
              <w:t>]</w:t>
            </w:r>
            <w:r w:rsidRPr="00634836">
              <w:rPr>
                <w:rFonts w:ascii="Arial" w:hAnsi="Arial" w:cs="Arial"/>
              </w:rPr>
              <w:t>); //@sic R5s210673sic@</w:t>
            </w:r>
          </w:p>
          <w:p w14:paraId="7F6D2EED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f_NR_PDCP_Increment_NEXT_RX(p_NR_PDCP_State,1);</w:t>
            </w:r>
          </w:p>
          <w:p w14:paraId="1AAE46BE" w14:textId="2063F865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v_ExpectedPdu2:= f_NR_PDCP_PDU_Get(p_NR_PDCP_State.PDCP_SN_Size, p_NR_PDCP_State.RX_NEXT</w:t>
            </w:r>
            <w:r w:rsidR="009C173D">
              <w:rPr>
                <w:rFonts w:ascii="Arial" w:hAnsi="Arial" w:cs="Arial"/>
              </w:rPr>
              <w:t xml:space="preserve">, </w:t>
            </w:r>
            <w:r w:rsidR="009C173D" w:rsidRPr="003A5E5A">
              <w:rPr>
                <w:rFonts w:ascii="Arial" w:hAnsi="Arial" w:cs="Arial"/>
                <w:highlight w:val="cyan"/>
              </w:rPr>
              <w:t>v_SduList1[</w:t>
            </w:r>
            <w:r w:rsidR="009C173D">
              <w:rPr>
                <w:rFonts w:ascii="Arial" w:hAnsi="Arial" w:cs="Arial"/>
                <w:highlight w:val="cyan"/>
              </w:rPr>
              <w:t>1</w:t>
            </w:r>
            <w:r w:rsidR="009C173D" w:rsidRPr="003A5E5A">
              <w:rPr>
                <w:rFonts w:ascii="Arial" w:hAnsi="Arial" w:cs="Arial"/>
                <w:highlight w:val="cyan"/>
              </w:rPr>
              <w:t>]</w:t>
            </w:r>
            <w:r w:rsidRPr="00634836">
              <w:rPr>
                <w:rFonts w:ascii="Arial" w:hAnsi="Arial" w:cs="Arial"/>
              </w:rPr>
              <w:t>); //@sic R5s210673sic@</w:t>
            </w:r>
          </w:p>
          <w:p w14:paraId="2ADC9841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f_NR_PDCP_Increment_NEXT_RX(p_NR_PDCP_State,1);</w:t>
            </w:r>
          </w:p>
          <w:p w14:paraId="6BC9B60D" w14:textId="363CF9DB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v_ExpectedPdu3:= f_NR_PDCP_PDU_Get(p_NR_PDCP_State.PDCP_SN_Size, p_NR_PDCP_State.RX_NEXT</w:t>
            </w:r>
            <w:r w:rsidR="009C173D">
              <w:rPr>
                <w:rFonts w:ascii="Arial" w:hAnsi="Arial" w:cs="Arial"/>
              </w:rPr>
              <w:t xml:space="preserve">, </w:t>
            </w:r>
            <w:r w:rsidR="009C173D" w:rsidRPr="003A5E5A">
              <w:rPr>
                <w:rFonts w:ascii="Arial" w:hAnsi="Arial" w:cs="Arial"/>
                <w:highlight w:val="cyan"/>
              </w:rPr>
              <w:t>v_SduList1[</w:t>
            </w:r>
            <w:r w:rsidR="009C173D">
              <w:rPr>
                <w:rFonts w:ascii="Arial" w:hAnsi="Arial" w:cs="Arial"/>
                <w:highlight w:val="cyan"/>
              </w:rPr>
              <w:t>2</w:t>
            </w:r>
            <w:r w:rsidR="009C173D" w:rsidRPr="003A5E5A">
              <w:rPr>
                <w:rFonts w:ascii="Arial" w:hAnsi="Arial" w:cs="Arial"/>
                <w:highlight w:val="cyan"/>
              </w:rPr>
              <w:t>]</w:t>
            </w:r>
            <w:r w:rsidRPr="00634836">
              <w:rPr>
                <w:rFonts w:ascii="Arial" w:hAnsi="Arial" w:cs="Arial"/>
              </w:rPr>
              <w:t>); //@sic R5s210673sic@</w:t>
            </w:r>
          </w:p>
          <w:p w14:paraId="3459F2A8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f_NR_PDCP_Increment_NEXT_RX(p_NR_PDCP_State,1);</w:t>
            </w:r>
          </w:p>
          <w:p w14:paraId="79BEDA17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 R5s210673 sic@</w:t>
            </w:r>
          </w:p>
          <w:p w14:paraId="29C19400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v_ExpectedPdu4:= {v_ExpectedPdu1, v_ExpectedPdu2};</w:t>
            </w:r>
          </w:p>
          <w:p w14:paraId="0257905B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v_ExpectedPdu5:= {v_ExpectedPdu2, v_ExpectedPdu3};</w:t>
            </w:r>
          </w:p>
          <w:p w14:paraId="7449AA0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v_ExpectedPdu6:= {v_ExpectedPdu1, v_ExpectedPdu2, v_ExpectedPdu3};</w:t>
            </w:r>
          </w:p>
          <w:p w14:paraId="490DC15D" w14:textId="77777777" w:rsidR="00634836" w:rsidRPr="00634836" w:rsidRDefault="00634836" w:rsidP="00634836">
            <w:pPr>
              <w:rPr>
                <w:rFonts w:ascii="Arial" w:hAnsi="Arial" w:cs="Arial"/>
              </w:rPr>
            </w:pPr>
          </w:p>
          <w:p w14:paraId="2FBFFB4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</w:t>
            </w:r>
          </w:p>
          <w:p w14:paraId="7318B61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alt {</w:t>
            </w:r>
          </w:p>
          <w:p w14:paraId="160EEA53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// receive PDU1</w:t>
            </w:r>
          </w:p>
          <w:p w14:paraId="554034C3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[] DRB.receive(car_NR_DRB_COMMON_IND_PDCP_PDUList_DC(nr_Cell1, p_NR_PDCP_State.DRB_Id, cr_RlcBearerRouting_NR(nr_Cell1), -, {v_ExpectedPdu1})) -&gt; value v_ReceivedPdu1 //@sic R5s210673 sic@</w:t>
            </w:r>
          </w:p>
          <w:p w14:paraId="1B35090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{</w:t>
            </w:r>
          </w:p>
          <w:p w14:paraId="5CA88332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v_TimingPreviousSlot := v_ReceivedPdu1.Common.TimingInfo.SubFrame;</w:t>
            </w:r>
          </w:p>
          <w:p w14:paraId="47BE08B4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alt {</w:t>
            </w:r>
          </w:p>
          <w:p w14:paraId="6060BEAD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// receive PDU2</w:t>
            </w:r>
          </w:p>
          <w:p w14:paraId="7A7FD227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[]  DRB.receive(car_NR_DRB_COMMON_IND_PDCP_PDUList_DC(nr_Cell1, p_NR_PDCP_State.DRB_Id, cr_RlcBearerRouting_NR(nr_Cell1), -, {v_ExpectedPdu2})) -&gt; value v_ReceivedPdu2 // @sic R5s210673 sic@</w:t>
            </w:r>
          </w:p>
          <w:p w14:paraId="14AE242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{</w:t>
            </w:r>
          </w:p>
          <w:p w14:paraId="77AE6527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  v_TimingCurrentSlot := v_ReceivedPdu2.Common.TimingInfo.SubFrame;</w:t>
            </w:r>
          </w:p>
          <w:p w14:paraId="786B79B5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  f_NR_SubFrameTiming_DifferentSlots (v_TimingCurrentSlot, v_TimingPreviousSlot);</w:t>
            </w:r>
          </w:p>
          <w:p w14:paraId="4E290E5D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  v_TimingPreviousSlot:= v_TimingCurrentSlot;</w:t>
            </w:r>
          </w:p>
          <w:p w14:paraId="1818D822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  // receive PDU3</w:t>
            </w:r>
          </w:p>
          <w:p w14:paraId="0C285BB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  DRB.receive(car_NR_DRB_COMMON_IND_PDCP_PDUList_DC(nr_Cell1, p_NR_PDCP_State.DRB_Id, cr_RlcBearerRouting_NR(nr_Cell1), -, {v_ExpectedPdu3})) -&gt; value v_ReceivedPdu3; // @sic R5s210673 sic@</w:t>
            </w:r>
          </w:p>
          <w:p w14:paraId="0353E470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  v_TimingCurrentSlot := v_ReceivedPdu3.Common.TimingInfo.SubFrame;</w:t>
            </w:r>
          </w:p>
          <w:p w14:paraId="446F4573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  f_NR_SubFrameTiming_DifferentSlots (v_TimingCurrentSlot, v_TimingPreviousSlot);</w:t>
            </w:r>
          </w:p>
          <w:p w14:paraId="7BC81F6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lastRenderedPageBreak/>
              <w:t xml:space="preserve">                f_NR_PreliminaryPass(__FILE__, __LINE__, "Step 7-9");</w:t>
            </w:r>
          </w:p>
          <w:p w14:paraId="476A707D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  }</w:t>
            </w:r>
          </w:p>
          <w:p w14:paraId="596A47C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// }</w:t>
            </w:r>
          </w:p>
          <w:p w14:paraId="5D513586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// receive PDU2 and PDU3</w:t>
            </w:r>
          </w:p>
          <w:p w14:paraId="0F7F3C6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[] DRB.receive(car_NR_DRB_COMMON_IND_PDCP_PDUList_DC(nr_Cell1, p_NR_PDCP_State.DRB_Id, cr_RlcBearerRouting_NR(nr_Cell1), -, v_ExpectedPdu5)) -&gt; value v_ReceivedPdu5 // @sic R5s210673 sic@</w:t>
            </w:r>
          </w:p>
          <w:p w14:paraId="1F3D3CBF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{</w:t>
            </w:r>
          </w:p>
          <w:p w14:paraId="0B50327F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  v_TimingCurrentSlot := v_ReceivedPdu5.Common.TimingInfo.SubFrame;</w:t>
            </w:r>
          </w:p>
          <w:p w14:paraId="1EADF413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  f_NR_SubFrameTiming_DifferentSlots (v_TimingCurrentSlot, v_TimingPreviousSlot);</w:t>
            </w:r>
          </w:p>
          <w:p w14:paraId="127950C0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  f_NR_PreliminaryPass(__FILE__, __LINE__, "Step 7-9");</w:t>
            </w:r>
          </w:p>
          <w:p w14:paraId="531B930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  }</w:t>
            </w:r>
          </w:p>
          <w:p w14:paraId="63E4D6C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}</w:t>
            </w:r>
          </w:p>
          <w:p w14:paraId="5D114D17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}</w:t>
            </w:r>
          </w:p>
          <w:p w14:paraId="7BC7444B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// receive PDU1 and PDU2</w:t>
            </w:r>
          </w:p>
          <w:p w14:paraId="2693E264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[]  DRB.receive(car_NR_DRB_COMMON_IND_PDCP_PDUList_DC(nr_Cell1, p_NR_PDCP_State.DRB_Id, cr_RlcBearerRouting_NR(nr_Cell1), -, v_ExpectedPdu4)) -&gt; value v_ReceivedPdu4</w:t>
            </w:r>
          </w:p>
          <w:p w14:paraId="1260D49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{</w:t>
            </w:r>
          </w:p>
          <w:p w14:paraId="27C8A2E3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v_TimingPreviousSlot := v_ReceivedPdu4.Common.TimingInfo.SubFrame;</w:t>
            </w:r>
          </w:p>
          <w:p w14:paraId="571DA5DF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// receive PDU3</w:t>
            </w:r>
          </w:p>
          <w:p w14:paraId="277139D3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DRB.receive(car_NR_DRB_COMMON_IND_PDCP_PDUList_DC(nr_Cell1, p_NR_PDCP_State.DRB_Id, cr_RlcBearerRouting_NR(nr_Cell1), -, {v_ExpectedPdu3})) -&gt; value v_ReceivedPdu3;</w:t>
            </w:r>
          </w:p>
          <w:p w14:paraId="3DC41703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v_TimingCurrentSlot := v_ReceivedPdu3.Common.TimingInfo.SubFrame;</w:t>
            </w:r>
          </w:p>
          <w:p w14:paraId="26B3B33F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f_NR_SubFrameTiming_DifferentSlots (v_TimingCurrentSlot, v_TimingPreviousSlot);</w:t>
            </w:r>
          </w:p>
          <w:p w14:paraId="56F0339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f_NR_PreliminaryPass(__FILE__, __LINE__, "Step 7-9");</w:t>
            </w:r>
          </w:p>
          <w:p w14:paraId="57F8923B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}</w:t>
            </w:r>
          </w:p>
          <w:p w14:paraId="760EC1DD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// receive PDU1, PDU2 and PDU3</w:t>
            </w:r>
          </w:p>
          <w:p w14:paraId="2F3032B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[]  DRB.receive(car_NR_DRB_COMMON_IND_PDCP_PDUList_DC(nr_Cell1, p_NR_PDCP_State.DRB_Id, cr_RlcBearerRouting_NR(nr_Cell1), -, v_ExpectedPdu6)) -&gt; value v_ReceivedPdu6</w:t>
            </w:r>
          </w:p>
          <w:p w14:paraId="6716AB5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{</w:t>
            </w:r>
          </w:p>
          <w:p w14:paraId="6BB8E58D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f_NR_PreliminaryPass(__FILE__, __LINE__, "Step 7-9");</w:t>
            </w:r>
          </w:p>
          <w:p w14:paraId="2F4B391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}</w:t>
            </w:r>
          </w:p>
          <w:p w14:paraId="73DA5D0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}</w:t>
            </w:r>
          </w:p>
          <w:p w14:paraId="1B30CE4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</w:t>
            </w:r>
          </w:p>
          <w:p w14:paraId="3A668516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10" siclog@</w:t>
            </w:r>
          </w:p>
          <w:p w14:paraId="0A0C6A2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lastRenderedPageBreak/>
              <w:t xml:space="preserve">    //The SS sends the PDCP SDU #4</w:t>
            </w:r>
          </w:p>
          <w:p w14:paraId="1951D0E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v_TimingInfo1 := f_NR_GetNextSendOccasion_DL(nr_Cell1); //t-Reordering starts</w:t>
            </w:r>
          </w:p>
          <w:p w14:paraId="72C83396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v_TimingInfo2 := f_SubFrameTiming_AddMilliSeconds(v_TimingInfo1,100); //Next PDU</w:t>
            </w:r>
          </w:p>
          <w:p w14:paraId="0570037F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v_TimingInfo3 := f_SubFrameTiming_AddMilliSeconds(v_TimingInfo1,120); //Wait for PDU</w:t>
            </w:r>
          </w:p>
          <w:p w14:paraId="3542D84F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v_SubFrameTimingT1 := v_TimingInfo3;</w:t>
            </w:r>
          </w:p>
          <w:p w14:paraId="607118E0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p_NR_PDCP_State.TX_NEXT := 4;</w:t>
            </w:r>
          </w:p>
          <w:p w14:paraId="6DD442D5" w14:textId="3D36CC38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f_NR_PDCP_Send(p_NR_PDCP_State,nr_Cell1,</w:t>
            </w:r>
            <w:r w:rsidRPr="009C173D">
              <w:rPr>
                <w:rFonts w:ascii="Arial" w:hAnsi="Arial" w:cs="Arial"/>
                <w:strike/>
                <w:highlight w:val="cyan"/>
              </w:rPr>
              <w:t>v_IPData</w:t>
            </w:r>
            <w:r w:rsidR="009C173D" w:rsidRPr="009C173D">
              <w:rPr>
                <w:rFonts w:ascii="Arial" w:hAnsi="Arial" w:cs="Arial"/>
                <w:highlight w:val="cyan"/>
              </w:rPr>
              <w:t xml:space="preserve"> </w:t>
            </w:r>
            <w:r w:rsidR="009C173D" w:rsidRPr="003A5E5A">
              <w:rPr>
                <w:rFonts w:ascii="Arial" w:hAnsi="Arial" w:cs="Arial"/>
                <w:highlight w:val="cyan"/>
              </w:rPr>
              <w:t>v_SduList1[</w:t>
            </w:r>
            <w:r w:rsidR="009C173D">
              <w:rPr>
                <w:rFonts w:ascii="Arial" w:hAnsi="Arial" w:cs="Arial"/>
                <w:highlight w:val="cyan"/>
              </w:rPr>
              <w:t>4</w:t>
            </w:r>
            <w:r w:rsidR="009C173D" w:rsidRPr="003A5E5A">
              <w:rPr>
                <w:rFonts w:ascii="Arial" w:hAnsi="Arial" w:cs="Arial"/>
                <w:highlight w:val="cyan"/>
              </w:rPr>
              <w:t>]</w:t>
            </w:r>
            <w:r w:rsidRPr="00634836">
              <w:rPr>
                <w:rFonts w:ascii="Arial" w:hAnsi="Arial" w:cs="Arial"/>
              </w:rPr>
              <w:t>,v_TimingInfo1);</w:t>
            </w:r>
          </w:p>
          <w:p w14:paraId="0314D015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11" siclog@ Wait for 100ms (&lt; configured t-Reordering)</w:t>
            </w:r>
          </w:p>
          <w:p w14:paraId="507F5BEB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//v_TimingInfo2 - v_TimingInfo1</w:t>
            </w:r>
          </w:p>
          <w:p w14:paraId="40F6193F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12" siclog@ The SS sends the PDCP SDU #7</w:t>
            </w:r>
          </w:p>
          <w:p w14:paraId="3C334C52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p_NR_PDCP_State.TX_NEXT := 7;</w:t>
            </w:r>
          </w:p>
          <w:p w14:paraId="1703B5B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f_NR_PDCP_Send(p_NR_PDCP_State,nr_Cell1,v_SduList[0],v_TimingInfo2);</w:t>
            </w:r>
          </w:p>
          <w:p w14:paraId="045FE63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13" siclog@ The SS sends the PDCP SDU #3</w:t>
            </w:r>
          </w:p>
          <w:p w14:paraId="6E1045B7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p_NR_PDCP_State.TX_NEXT := 3;</w:t>
            </w:r>
          </w:p>
          <w:p w14:paraId="014F66FC" w14:textId="66375B9E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f_NR_PDCP_Send(p_NR_PDCP_State,nr_Cell1,</w:t>
            </w:r>
            <w:r w:rsidRPr="009C173D">
              <w:rPr>
                <w:rFonts w:ascii="Arial" w:hAnsi="Arial" w:cs="Arial"/>
                <w:strike/>
                <w:highlight w:val="cyan"/>
              </w:rPr>
              <w:t>v_IPData</w:t>
            </w:r>
            <w:r w:rsidR="009C173D" w:rsidRPr="009C173D">
              <w:rPr>
                <w:rFonts w:ascii="Arial" w:hAnsi="Arial" w:cs="Arial"/>
                <w:highlight w:val="cyan"/>
              </w:rPr>
              <w:t xml:space="preserve"> </w:t>
            </w:r>
            <w:r w:rsidR="009C173D" w:rsidRPr="003A5E5A">
              <w:rPr>
                <w:rFonts w:ascii="Arial" w:hAnsi="Arial" w:cs="Arial"/>
                <w:highlight w:val="cyan"/>
              </w:rPr>
              <w:t>v_SduList1[</w:t>
            </w:r>
            <w:r w:rsidR="009C173D">
              <w:rPr>
                <w:rFonts w:ascii="Arial" w:hAnsi="Arial" w:cs="Arial"/>
                <w:highlight w:val="cyan"/>
              </w:rPr>
              <w:t>3</w:t>
            </w:r>
            <w:r w:rsidR="009C173D" w:rsidRPr="003A5E5A">
              <w:rPr>
                <w:rFonts w:ascii="Arial" w:hAnsi="Arial" w:cs="Arial"/>
                <w:highlight w:val="cyan"/>
              </w:rPr>
              <w:t>]</w:t>
            </w:r>
            <w:r w:rsidRPr="00634836">
              <w:rPr>
                <w:rFonts w:ascii="Arial" w:hAnsi="Arial" w:cs="Arial"/>
              </w:rPr>
              <w:t>,v_TimingInfo3);</w:t>
            </w:r>
          </w:p>
          <w:p w14:paraId="5E2E7B6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</w:t>
            </w:r>
          </w:p>
          <w:p w14:paraId="38421968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14-15" siclog@ UE transmits a PDCP SDU #3, #4 (Note 5). @sic R5s190227 sic@</w:t>
            </w:r>
          </w:p>
          <w:p w14:paraId="5AD5860B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 R5-213462 sic@</w:t>
            </w:r>
          </w:p>
          <w:p w14:paraId="4C8436FA" w14:textId="1D405C08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v_ExpectedPdu1:= f_NR_PDCP_PDU_Get(p_NR_PDCP_State.PDCP_SN_Size, p_NR_PDCP_State.RX_NEXT</w:t>
            </w:r>
            <w:r w:rsidR="009C173D">
              <w:rPr>
                <w:rFonts w:ascii="Arial" w:hAnsi="Arial" w:cs="Arial"/>
              </w:rPr>
              <w:t xml:space="preserve">, </w:t>
            </w:r>
            <w:r w:rsidR="009C173D" w:rsidRPr="003A5E5A">
              <w:rPr>
                <w:rFonts w:ascii="Arial" w:hAnsi="Arial" w:cs="Arial"/>
                <w:highlight w:val="cyan"/>
              </w:rPr>
              <w:t>v_SduList1[</w:t>
            </w:r>
            <w:r w:rsidR="009C173D">
              <w:rPr>
                <w:rFonts w:ascii="Arial" w:hAnsi="Arial" w:cs="Arial"/>
                <w:highlight w:val="cyan"/>
              </w:rPr>
              <w:t>3</w:t>
            </w:r>
            <w:r w:rsidR="009C173D" w:rsidRPr="003A5E5A">
              <w:rPr>
                <w:rFonts w:ascii="Arial" w:hAnsi="Arial" w:cs="Arial"/>
                <w:highlight w:val="cyan"/>
              </w:rPr>
              <w:t>]</w:t>
            </w:r>
            <w:r w:rsidRPr="00634836">
              <w:rPr>
                <w:rFonts w:ascii="Arial" w:hAnsi="Arial" w:cs="Arial"/>
              </w:rPr>
              <w:t>); // @sic R5s210673 sic@</w:t>
            </w:r>
          </w:p>
          <w:p w14:paraId="073DECA4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f_NR_PDCP_Increment_NEXT_RX(p_NR_PDCP_State,1);</w:t>
            </w:r>
          </w:p>
          <w:p w14:paraId="6DABFE8E" w14:textId="459231C8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v_ExpectedPdu2:= f_NR_PDCP_PDU_Get(p_NR_PDCP_State.PDCP_SN_Size, p_NR_PDCP_State.RX_NEXT</w:t>
            </w:r>
            <w:r w:rsidR="009C173D">
              <w:rPr>
                <w:rFonts w:ascii="Arial" w:hAnsi="Arial" w:cs="Arial"/>
              </w:rPr>
              <w:t xml:space="preserve">, </w:t>
            </w:r>
            <w:r w:rsidR="009C173D" w:rsidRPr="003A5E5A">
              <w:rPr>
                <w:rFonts w:ascii="Arial" w:hAnsi="Arial" w:cs="Arial"/>
                <w:highlight w:val="cyan"/>
              </w:rPr>
              <w:t>v_SduList1[</w:t>
            </w:r>
            <w:r w:rsidR="009C173D">
              <w:rPr>
                <w:rFonts w:ascii="Arial" w:hAnsi="Arial" w:cs="Arial"/>
                <w:highlight w:val="cyan"/>
              </w:rPr>
              <w:t>4</w:t>
            </w:r>
            <w:r w:rsidR="009C173D" w:rsidRPr="003A5E5A">
              <w:rPr>
                <w:rFonts w:ascii="Arial" w:hAnsi="Arial" w:cs="Arial"/>
                <w:highlight w:val="cyan"/>
              </w:rPr>
              <w:t>]</w:t>
            </w:r>
            <w:r w:rsidRPr="00634836">
              <w:rPr>
                <w:rFonts w:ascii="Arial" w:hAnsi="Arial" w:cs="Arial"/>
              </w:rPr>
              <w:t>); // @sic R5s210673 sic@</w:t>
            </w:r>
          </w:p>
          <w:p w14:paraId="7A518984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f_NR_PDCP_Increment_NEXT_RX(p_NR_PDCP_State,1);</w:t>
            </w:r>
          </w:p>
          <w:p w14:paraId="25157794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v_ExpectedPdu4:= {v_ExpectedPdu1,v_ExpectedPdu2}; // @sic R5s210673 sic@</w:t>
            </w:r>
          </w:p>
          <w:p w14:paraId="43992E86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</w:t>
            </w:r>
          </w:p>
          <w:p w14:paraId="669AA8A3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alt {</w:t>
            </w:r>
          </w:p>
          <w:p w14:paraId="56446CE0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// receive PDU1</w:t>
            </w:r>
          </w:p>
          <w:p w14:paraId="1A11AA4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[]  DRB.receive(car_NR_DRB_COMMON_IND_PDCP_PDUList_DC(nr_Cell1, p_NR_PDCP_State.DRB_Id, cr_RlcBearerRouting_NR(nr_Cell1), -, {v_ExpectedPdu1})) -&gt; value v_ReceivedPdu1 // @sic R5s210673 sic@</w:t>
            </w:r>
          </w:p>
          <w:p w14:paraId="32BE955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{</w:t>
            </w:r>
          </w:p>
          <w:p w14:paraId="54746793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v_TimingPreviousSlot := v_ReceivedPdu1.Common.TimingInfo.SubFrame;</w:t>
            </w:r>
          </w:p>
          <w:p w14:paraId="10B64FFE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// receive PDU2</w:t>
            </w:r>
          </w:p>
          <w:p w14:paraId="3D2771BB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DRB.receive(car_NR_DRB_COMMON_IND_PDCP_PDUList_DC(nr_Cell1, p_NR_PDCP_State.DRB_Id, cr_RlcBearerRouting_NR(nr_Cell1), -, {v_ExpectedPdu2})) -&gt; value v_ReceivedPdu2; // @sic R5s210673 sic@</w:t>
            </w:r>
          </w:p>
          <w:p w14:paraId="2D42DE17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lastRenderedPageBreak/>
              <w:t xml:space="preserve">            v_TimingCurrentSlot := v_ReceivedPdu2.Common.TimingInfo.SubFrame;</w:t>
            </w:r>
          </w:p>
          <w:p w14:paraId="794ED2F2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f_NR_SubFrameTiming_DifferentSlots (v_TimingCurrentSlot, v_TimingPreviousSlot);</w:t>
            </w:r>
          </w:p>
          <w:p w14:paraId="5FFF8FC3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  f_NR_PreliminaryPass(__FILE__, __LINE__, "Steps 14-15");</w:t>
            </w:r>
          </w:p>
          <w:p w14:paraId="6A3B23C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}</w:t>
            </w:r>
          </w:p>
          <w:p w14:paraId="79D941E4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// receive PDU1 and PDU2</w:t>
            </w:r>
          </w:p>
          <w:p w14:paraId="1EC1C08A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[]  DRB.receive(car_NR_DRB_COMMON_IND_PDCP_PDUList_DC(nr_Cell1, p_NR_PDCP_State.DRB_Id, cr_RlcBearerRouting_NR(nr_Cell1), -, v_ExpectedPdu4))-&gt; value v_ReceivedPdu3 // @sic R5s210673 sic@</w:t>
            </w:r>
          </w:p>
          <w:p w14:paraId="0A043997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{</w:t>
            </w:r>
          </w:p>
          <w:p w14:paraId="5F2205F5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  f_NR_PreliminaryPass(__FILE__, __LINE__, "Steps 14-15");</w:t>
            </w:r>
          </w:p>
          <w:p w14:paraId="374B795F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  }</w:t>
            </w:r>
          </w:p>
          <w:p w14:paraId="657C0488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}</w:t>
            </w:r>
          </w:p>
          <w:p w14:paraId="61C6B922" w14:textId="77777777" w:rsidR="00634836" w:rsidRPr="00634836" w:rsidRDefault="00634836" w:rsidP="00634836">
            <w:pPr>
              <w:rPr>
                <w:rFonts w:ascii="Arial" w:hAnsi="Arial" w:cs="Arial"/>
              </w:rPr>
            </w:pPr>
          </w:p>
          <w:p w14:paraId="1FB9447D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16" siclog@ UE transmits a PDCP SDU #7</w:t>
            </w:r>
          </w:p>
          <w:p w14:paraId="218541E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p_NR_PDCP_State.RX_NEXT := 5; //@sic R5-194837 sic@</w:t>
            </w:r>
          </w:p>
          <w:p w14:paraId="103E3A9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v_TimingInfo := f_NR_PDCP_Recv(p_NR_PDCP_State,nr_Cell1,v_SduList[0], cr_RlcBearerRouting_NR(nr_Cell1));</w:t>
            </w:r>
          </w:p>
          <w:p w14:paraId="3E5AC6D7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v_SubFrameTimingT2 := v_TimingInfo.SubFrame;</w:t>
            </w:r>
          </w:p>
          <w:p w14:paraId="3B8AF5FB" w14:textId="77777777" w:rsidR="00634836" w:rsidRPr="00634836" w:rsidRDefault="00634836" w:rsidP="00634836">
            <w:pPr>
              <w:rPr>
                <w:rFonts w:ascii="Arial" w:hAnsi="Arial" w:cs="Arial"/>
                <w:lang w:val="de-DE"/>
              </w:rPr>
            </w:pPr>
            <w:r w:rsidRPr="00634836">
              <w:rPr>
                <w:rFonts w:ascii="Arial" w:hAnsi="Arial" w:cs="Arial"/>
              </w:rPr>
              <w:t xml:space="preserve">    </w:t>
            </w:r>
            <w:r w:rsidRPr="00634836">
              <w:rPr>
                <w:rFonts w:ascii="Arial" w:hAnsi="Arial" w:cs="Arial"/>
                <w:lang w:val="de-DE"/>
              </w:rPr>
              <w:t>// Check 1: Is (T2 - T1) &gt; t-Reordering?</w:t>
            </w:r>
          </w:p>
          <w:p w14:paraId="5D0B69C9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  <w:lang w:val="de-DE"/>
              </w:rPr>
              <w:t xml:space="preserve">    </w:t>
            </w:r>
            <w:r w:rsidRPr="00634836">
              <w:rPr>
                <w:rFonts w:ascii="Arial" w:hAnsi="Arial" w:cs="Arial"/>
              </w:rPr>
              <w:t>v_Duration := f_SubFrameTiming_Duration(v_SubFrameTimingT1, v_SubFrameTimingT2);</w:t>
            </w:r>
          </w:p>
          <w:p w14:paraId="19E6286D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v_T_reordering := f_NR_SetTimerToleranceMin(nr_Cell1,l2Timer,300.0);</w:t>
            </w:r>
          </w:p>
          <w:p w14:paraId="2DA9A05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if (v_Duration &gt; float2int(v_T_reordering)){</w:t>
            </w:r>
          </w:p>
          <w:p w14:paraId="5F79BD31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  f_NR_PreliminaryPass(__FILE__, __LINE__, "Step 16");</w:t>
            </w:r>
          </w:p>
          <w:p w14:paraId="5C5BDD7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}</w:t>
            </w:r>
          </w:p>
          <w:p w14:paraId="4B4CD256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//@siclog "Step 17" siclog@ The SS sends the PDCP SDU #9</w:t>
            </w:r>
          </w:p>
          <w:p w14:paraId="5D2E037C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p_NR_PDCP_State.TX_NEXT := 9;</w:t>
            </w:r>
          </w:p>
          <w:p w14:paraId="49488882" w14:textId="77777777" w:rsidR="00634836" w:rsidRPr="00634836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  f_NR_PDCP_Send(p_NR_PDCP_State,nr_Cell1,v_SduList[1]);</w:t>
            </w:r>
          </w:p>
          <w:p w14:paraId="58792A3E" w14:textId="7EA9C29B" w:rsidR="00BA777D" w:rsidRPr="003C4E4F" w:rsidRDefault="00634836" w:rsidP="00634836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}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berschrift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C2638" w14:textId="77777777" w:rsidR="0011498A" w:rsidRDefault="0011498A">
      <w:r>
        <w:separator/>
      </w:r>
    </w:p>
  </w:endnote>
  <w:endnote w:type="continuationSeparator" w:id="0">
    <w:p w14:paraId="32BC7C1C" w14:textId="77777777" w:rsidR="0011498A" w:rsidRDefault="00114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DC40C" w14:textId="77777777" w:rsidR="0011498A" w:rsidRDefault="0011498A">
      <w:r>
        <w:separator/>
      </w:r>
    </w:p>
  </w:footnote>
  <w:footnote w:type="continuationSeparator" w:id="0">
    <w:p w14:paraId="5E2EE32C" w14:textId="77777777" w:rsidR="0011498A" w:rsidRDefault="00114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Kopfzeile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10"/>
  </w:num>
  <w:num w:numId="12" w16cid:durableId="185600304">
    <w:abstractNumId w:val="5"/>
  </w:num>
  <w:num w:numId="13" w16cid:durableId="940379614">
    <w:abstractNumId w:val="9"/>
  </w:num>
  <w:num w:numId="14" w16cid:durableId="177355239">
    <w:abstractNumId w:val="1"/>
  </w:num>
  <w:num w:numId="15" w16cid:durableId="1784303567">
    <w:abstractNumId w:val="8"/>
  </w:num>
  <w:num w:numId="16" w16cid:durableId="11766526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480D"/>
    <w:rsid w:val="000271CF"/>
    <w:rsid w:val="00031BA1"/>
    <w:rsid w:val="00043BE9"/>
    <w:rsid w:val="00050D17"/>
    <w:rsid w:val="0006410B"/>
    <w:rsid w:val="00067F72"/>
    <w:rsid w:val="00070E09"/>
    <w:rsid w:val="00074B3F"/>
    <w:rsid w:val="00081803"/>
    <w:rsid w:val="000835CC"/>
    <w:rsid w:val="00086021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0F5C0B"/>
    <w:rsid w:val="000F6385"/>
    <w:rsid w:val="0010069D"/>
    <w:rsid w:val="00105B34"/>
    <w:rsid w:val="00107FE5"/>
    <w:rsid w:val="0011498A"/>
    <w:rsid w:val="00116970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4E09"/>
    <w:rsid w:val="001B52F0"/>
    <w:rsid w:val="001B7A65"/>
    <w:rsid w:val="001C1744"/>
    <w:rsid w:val="001C6E4C"/>
    <w:rsid w:val="001D1E67"/>
    <w:rsid w:val="001D269F"/>
    <w:rsid w:val="001E41F3"/>
    <w:rsid w:val="001F3F10"/>
    <w:rsid w:val="001F4443"/>
    <w:rsid w:val="00213327"/>
    <w:rsid w:val="00215476"/>
    <w:rsid w:val="002161F7"/>
    <w:rsid w:val="0022125A"/>
    <w:rsid w:val="00240DDD"/>
    <w:rsid w:val="0024481A"/>
    <w:rsid w:val="0026004D"/>
    <w:rsid w:val="002640DD"/>
    <w:rsid w:val="002650BF"/>
    <w:rsid w:val="00265A0D"/>
    <w:rsid w:val="00267485"/>
    <w:rsid w:val="00275D12"/>
    <w:rsid w:val="002818BE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2245"/>
    <w:rsid w:val="002D4E69"/>
    <w:rsid w:val="002D747B"/>
    <w:rsid w:val="002E0739"/>
    <w:rsid w:val="002E472E"/>
    <w:rsid w:val="00305409"/>
    <w:rsid w:val="00322B87"/>
    <w:rsid w:val="003351BD"/>
    <w:rsid w:val="00337816"/>
    <w:rsid w:val="00350832"/>
    <w:rsid w:val="003559FF"/>
    <w:rsid w:val="003609EF"/>
    <w:rsid w:val="0036231A"/>
    <w:rsid w:val="00370C59"/>
    <w:rsid w:val="00374DD4"/>
    <w:rsid w:val="003824F3"/>
    <w:rsid w:val="0038798E"/>
    <w:rsid w:val="003904C5"/>
    <w:rsid w:val="003A5E5A"/>
    <w:rsid w:val="003D0899"/>
    <w:rsid w:val="003E1A36"/>
    <w:rsid w:val="003F1C15"/>
    <w:rsid w:val="003F4274"/>
    <w:rsid w:val="003F6EF6"/>
    <w:rsid w:val="003F752F"/>
    <w:rsid w:val="00410044"/>
    <w:rsid w:val="004100A0"/>
    <w:rsid w:val="00410371"/>
    <w:rsid w:val="004242F1"/>
    <w:rsid w:val="004315CD"/>
    <w:rsid w:val="00444543"/>
    <w:rsid w:val="004511EB"/>
    <w:rsid w:val="00454375"/>
    <w:rsid w:val="00462E3C"/>
    <w:rsid w:val="00475B9B"/>
    <w:rsid w:val="004827C6"/>
    <w:rsid w:val="0048549B"/>
    <w:rsid w:val="00492D4B"/>
    <w:rsid w:val="004A46A8"/>
    <w:rsid w:val="004B75B7"/>
    <w:rsid w:val="004C12B5"/>
    <w:rsid w:val="004C6D7C"/>
    <w:rsid w:val="004F34B9"/>
    <w:rsid w:val="0050572B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6245F"/>
    <w:rsid w:val="00592D74"/>
    <w:rsid w:val="005A423B"/>
    <w:rsid w:val="005B78F5"/>
    <w:rsid w:val="005C6952"/>
    <w:rsid w:val="005E2C44"/>
    <w:rsid w:val="005F0481"/>
    <w:rsid w:val="005F36FE"/>
    <w:rsid w:val="006160D0"/>
    <w:rsid w:val="00621188"/>
    <w:rsid w:val="006257ED"/>
    <w:rsid w:val="00634836"/>
    <w:rsid w:val="00643585"/>
    <w:rsid w:val="00644131"/>
    <w:rsid w:val="00653DE4"/>
    <w:rsid w:val="00654B17"/>
    <w:rsid w:val="006626C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511BD"/>
    <w:rsid w:val="008626E7"/>
    <w:rsid w:val="00870EE7"/>
    <w:rsid w:val="008710D1"/>
    <w:rsid w:val="0087472B"/>
    <w:rsid w:val="00882C76"/>
    <w:rsid w:val="0088494B"/>
    <w:rsid w:val="008863B9"/>
    <w:rsid w:val="008927B4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7F00"/>
    <w:rsid w:val="009D4055"/>
    <w:rsid w:val="009D71AC"/>
    <w:rsid w:val="009E00FE"/>
    <w:rsid w:val="009E3297"/>
    <w:rsid w:val="009F734F"/>
    <w:rsid w:val="00A13EE9"/>
    <w:rsid w:val="00A203C8"/>
    <w:rsid w:val="00A246B6"/>
    <w:rsid w:val="00A438B1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5820"/>
    <w:rsid w:val="00AC794D"/>
    <w:rsid w:val="00AD1CD8"/>
    <w:rsid w:val="00AD2906"/>
    <w:rsid w:val="00AD623E"/>
    <w:rsid w:val="00AE1775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68C8"/>
    <w:rsid w:val="00BA3EC5"/>
    <w:rsid w:val="00BA51D9"/>
    <w:rsid w:val="00BA777D"/>
    <w:rsid w:val="00BB0F61"/>
    <w:rsid w:val="00BB14C7"/>
    <w:rsid w:val="00BB5DFC"/>
    <w:rsid w:val="00BD279D"/>
    <w:rsid w:val="00BD5284"/>
    <w:rsid w:val="00BD6BB8"/>
    <w:rsid w:val="00C0311A"/>
    <w:rsid w:val="00C06580"/>
    <w:rsid w:val="00C24E09"/>
    <w:rsid w:val="00C33DFB"/>
    <w:rsid w:val="00C36561"/>
    <w:rsid w:val="00C473D8"/>
    <w:rsid w:val="00C474B9"/>
    <w:rsid w:val="00C47A06"/>
    <w:rsid w:val="00C516CF"/>
    <w:rsid w:val="00C550B6"/>
    <w:rsid w:val="00C6379F"/>
    <w:rsid w:val="00C648F4"/>
    <w:rsid w:val="00C65302"/>
    <w:rsid w:val="00C65F3B"/>
    <w:rsid w:val="00C66BA2"/>
    <w:rsid w:val="00C8128B"/>
    <w:rsid w:val="00C85FF7"/>
    <w:rsid w:val="00C870F6"/>
    <w:rsid w:val="00C95985"/>
    <w:rsid w:val="00CA2C93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E34CF"/>
    <w:rsid w:val="00DE7B8D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65A31"/>
    <w:rsid w:val="00E753C3"/>
    <w:rsid w:val="00E82536"/>
    <w:rsid w:val="00E876A1"/>
    <w:rsid w:val="00E95194"/>
    <w:rsid w:val="00EA1EB6"/>
    <w:rsid w:val="00EA216A"/>
    <w:rsid w:val="00EA4049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0934"/>
    <w:rsid w:val="00F632F3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4A3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Hervorhebung">
    <w:name w:val="Emphasis"/>
    <w:qFormat/>
    <w:rsid w:val="0072478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8D6B1E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8D6B1E"/>
    <w:rPr>
      <w:rFonts w:ascii="Arial" w:hAnsi="Arial"/>
      <w:sz w:val="32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9B7983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31</Pages>
  <Words>8060</Words>
  <Characters>45947</Characters>
  <Application>Microsoft Office Word</Application>
  <DocSecurity>0</DocSecurity>
  <Lines>382</Lines>
  <Paragraphs>107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8</cp:revision>
  <cp:lastPrinted>1900-01-01T00:00:00Z</cp:lastPrinted>
  <dcterms:created xsi:type="dcterms:W3CDTF">2025-12-01T14:37:00Z</dcterms:created>
  <dcterms:modified xsi:type="dcterms:W3CDTF">2025-12-02T15:48:00Z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