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2628F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72E2D" w:rsidRPr="00A72E2D">
        <w:rPr>
          <w:b/>
          <w:i/>
          <w:noProof/>
          <w:sz w:val="28"/>
        </w:rPr>
        <w:t>250419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EA862EC" w:rsidR="00745C21" w:rsidRDefault="00A72E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72E2D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A72E2D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A72E2D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4F2BB" w:rsidR="001E41F3" w:rsidRPr="00410371" w:rsidRDefault="00A72E2D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72E2D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C1F" w:rsidR="001E41F3" w:rsidRPr="00410371" w:rsidRDefault="00A72E2D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72E2D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3BC" w:rsidR="001E41F3" w:rsidRPr="00410371" w:rsidRDefault="00A72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72E2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586A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73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571C7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BB8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E2D">
              <w:rPr>
                <w:noProof/>
              </w:rPr>
              <w:t xml:space="preserve">TEI14_Test, </w:t>
            </w:r>
            <w:r w:rsidR="00A72E2D">
              <w:t>MCPTT-</w:t>
            </w:r>
            <w:proofErr w:type="spellStart"/>
            <w:r w:rsidR="00A72E2D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7DEBD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E2D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35FF5" w:rsidR="001E41F3" w:rsidRDefault="00A72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72E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A181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FE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8BD9E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840C72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181A">
              <w:rPr>
                <w:noProof/>
              </w:rPr>
              <w:t>37.579-1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731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73D9CF9" w14:textId="4F66B11C" w:rsidR="00A72E2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E2D" w:rsidRPr="00042956">
        <w:rPr>
          <w:rFonts w:cs="Arial"/>
          <w:iCs/>
        </w:rPr>
        <w:t>Table of Contents</w:t>
      </w:r>
      <w:r w:rsidR="00A72E2D">
        <w:tab/>
      </w:r>
      <w:r w:rsidR="00A72E2D">
        <w:fldChar w:fldCharType="begin"/>
      </w:r>
      <w:r w:rsidR="00A72E2D">
        <w:instrText xml:space="preserve"> PAGEREF _Toc210731985 \h </w:instrText>
      </w:r>
      <w:r w:rsidR="00A72E2D">
        <w:fldChar w:fldCharType="separate"/>
      </w:r>
      <w:r w:rsidR="00A72E2D">
        <w:t>2</w:t>
      </w:r>
      <w:r w:rsidR="00A72E2D">
        <w:fldChar w:fldCharType="end"/>
      </w:r>
    </w:p>
    <w:p w14:paraId="01BBD21B" w14:textId="2DCACB7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_Toc210731986 \h </w:instrText>
      </w:r>
      <w:r>
        <w:fldChar w:fldCharType="separate"/>
      </w:r>
      <w:r>
        <w:t>3</w:t>
      </w:r>
      <w:r>
        <w:fldChar w:fldCharType="end"/>
      </w:r>
    </w:p>
    <w:p w14:paraId="1D77FA87" w14:textId="399464E1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_Toc210731987 \h </w:instrText>
      </w:r>
      <w:r>
        <w:fldChar w:fldCharType="separate"/>
      </w:r>
      <w:r>
        <w:t>3</w:t>
      </w:r>
      <w:r>
        <w:fldChar w:fldCharType="end"/>
      </w:r>
    </w:p>
    <w:p w14:paraId="1ED2C0AC" w14:textId="451DC29A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_Toc210731988 \h </w:instrText>
      </w:r>
      <w:r>
        <w:fldChar w:fldCharType="separate"/>
      </w:r>
      <w:r>
        <w:t>3</w:t>
      </w:r>
      <w:r>
        <w:fldChar w:fldCharType="end"/>
      </w:r>
    </w:p>
    <w:p w14:paraId="163656BC" w14:textId="4414DD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_Toc210731989 \h </w:instrText>
      </w:r>
      <w:r>
        <w:fldChar w:fldCharType="separate"/>
      </w:r>
      <w:r>
        <w:t>3</w:t>
      </w:r>
      <w:r>
        <w:fldChar w:fldCharType="end"/>
      </w:r>
    </w:p>
    <w:p w14:paraId="3DAA3261" w14:textId="28752603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_Toc210731990 \h </w:instrText>
      </w:r>
      <w:r>
        <w:fldChar w:fldCharType="separate"/>
      </w:r>
      <w:r>
        <w:t>5</w:t>
      </w:r>
      <w:r>
        <w:fldChar w:fldCharType="end"/>
      </w:r>
    </w:p>
    <w:p w14:paraId="455B8309" w14:textId="7FF1D5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_Toc210731991 \h </w:instrText>
      </w:r>
      <w:r>
        <w:fldChar w:fldCharType="separate"/>
      </w:r>
      <w:r>
        <w:t>6</w:t>
      </w:r>
      <w:r>
        <w:fldChar w:fldCharType="end"/>
      </w:r>
    </w:p>
    <w:p w14:paraId="62BEDB44" w14:textId="579B151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_Toc210731992 \h </w:instrText>
      </w:r>
      <w:r>
        <w:fldChar w:fldCharType="separate"/>
      </w:r>
      <w:r>
        <w:t>9</w:t>
      </w:r>
      <w:r>
        <w:fldChar w:fldCharType="end"/>
      </w:r>
    </w:p>
    <w:p w14:paraId="4EEEA83A" w14:textId="4AE6075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_Toc210731993 \h </w:instrText>
      </w:r>
      <w:r>
        <w:fldChar w:fldCharType="separate"/>
      </w:r>
      <w:r>
        <w:t>10</w:t>
      </w:r>
      <w:r>
        <w:fldChar w:fldCharType="end"/>
      </w:r>
    </w:p>
    <w:p w14:paraId="34B8A1D2" w14:textId="3EF6BD77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_Toc210731994 \h </w:instrText>
      </w:r>
      <w:r>
        <w:fldChar w:fldCharType="separate"/>
      </w:r>
      <w:r>
        <w:t>10</w:t>
      </w:r>
      <w:r>
        <w:fldChar w:fldCharType="end"/>
      </w:r>
    </w:p>
    <w:p w14:paraId="2A24CC95" w14:textId="1FF0F68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_Toc210731995 \h </w:instrText>
      </w:r>
      <w:r>
        <w:fldChar w:fldCharType="separate"/>
      </w:r>
      <w:r>
        <w:t>10</w:t>
      </w:r>
      <w:r>
        <w:fldChar w:fldCharType="end"/>
      </w:r>
    </w:p>
    <w:p w14:paraId="325A0C2F" w14:textId="60C93B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731986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53CD35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72E2D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731987"/>
      <w:r w:rsidRPr="007036CE">
        <w:rPr>
          <w:b/>
        </w:rPr>
        <w:t>Verification Test Summary</w:t>
      </w:r>
      <w:bookmarkEnd w:id="7"/>
      <w:bookmarkEnd w:id="8"/>
    </w:p>
    <w:p w14:paraId="015EF2B9" w14:textId="5AD1AD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</w:t>
      </w:r>
      <w:proofErr w:type="gramStart"/>
      <w:r w:rsidR="00A72E2D">
        <w:rPr>
          <w:rFonts w:cs="Arial"/>
          <w:lang w:eastAsia="ja-JP"/>
        </w:rPr>
        <w:t>3.MCPTT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63B4416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72E2D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6A84BA5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94525E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72E2D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73198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073198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19A424A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D02" w14:textId="77777777" w:rsidR="00705622" w:rsidRP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 w:rsidRPr="00705622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70562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0B2" w14:textId="77777777" w:rsidR="00705622" w:rsidRPr="00705622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05622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</w:p>
        </w:tc>
      </w:tr>
      <w:tr w:rsidR="00705622" w14:paraId="5421D6FB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7C5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E5" w14:textId="28007262" w:rsidR="00705622" w:rsidRDefault="00805FEF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implementation use </w:t>
            </w:r>
            <w:r w:rsidR="00705622" w:rsidRPr="00705622">
              <w:rPr>
                <w:noProof/>
                <w:lang w:eastAsia="zh-CN"/>
              </w:rPr>
              <w:t>"mc1-encrypt</w:t>
            </w:r>
            <w:r w:rsidR="006F565E">
              <w:rPr>
                <w:noProof/>
                <w:lang w:eastAsia="zh-CN"/>
              </w:rPr>
              <w:t>ion</w:t>
            </w:r>
            <w:r w:rsidR="00705622" w:rsidRPr="00705622">
              <w:rPr>
                <w:noProof/>
                <w:lang w:eastAsia="zh-CN"/>
              </w:rPr>
              <w:t>.3gppnetwork.org” as a hostname for decrypting the XML attributes.</w:t>
            </w:r>
          </w:p>
          <w:p w14:paraId="28CCCEF5" w14:textId="77777777" w:rsidR="005D0B5E" w:rsidRDefault="005D0B5E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837A6" w14:textId="22CC8202" w:rsidR="00C603AD" w:rsidRDefault="00C603AD" w:rsidP="00C603AD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 xml:space="preserve">This is as per TS 37.579 </w:t>
            </w:r>
            <w:r w:rsidRPr="00EC1B4E">
              <w:t>Table 5.5.13.3-1</w:t>
            </w:r>
            <w:r>
              <w:t xml:space="preserve">, which refers to TS 24.379, cl. 6.6.2.3.4 and </w:t>
            </w:r>
          </w:p>
          <w:p w14:paraId="42B22956" w14:textId="1AA44764" w:rsidR="005D0B5E" w:rsidRDefault="00C603AD" w:rsidP="00C603AD">
            <w:pPr>
              <w:pStyle w:val="CRCoverPage"/>
              <w:spacing w:after="0"/>
            </w:pPr>
            <w:r>
              <w:t>TS 23.003, cl. 26.2.</w:t>
            </w:r>
          </w:p>
          <w:p w14:paraId="40F37075" w14:textId="77777777" w:rsidR="00C603AD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4EA44" w14:textId="3475A059" w:rsidR="00C603AD" w:rsidRPr="00705622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While in TS 24.379 cl 6.6.2.3.4, it states “</w:t>
            </w:r>
            <w:r w:rsidRPr="00C603AD">
              <w:rPr>
                <w:i/>
                <w:iCs/>
              </w:rPr>
              <w:t xml:space="preserve">the string 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>@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 xml:space="preserve"> followed by the domain name for MCPTT confidentiality protection as specified in 3GPP TS 23.203</w:t>
            </w:r>
            <w:r>
              <w:rPr>
                <w:noProof/>
                <w:lang w:val="en-US" w:eastAsia="zh-CN"/>
              </w:rPr>
              <w:t>”</w:t>
            </w:r>
          </w:p>
          <w:p w14:paraId="0A55EF0E" w14:textId="77777777" w:rsidR="00705622" w:rsidRPr="00705622" w:rsidRDefault="00705622" w:rsidP="003F79C7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1DC09CCB" w14:textId="5C3CF1A3" w:rsidR="00705622" w:rsidRPr="00705622" w:rsidRDefault="00705622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per</w:t>
            </w:r>
            <w:r w:rsidRPr="00705622">
              <w:rPr>
                <w:noProof/>
                <w:lang w:eastAsia="zh-CN"/>
              </w:rPr>
              <w:t xml:space="preserve"> </w:t>
            </w:r>
            <w:r w:rsidRPr="00C603AD">
              <w:rPr>
                <w:bCs/>
                <w:noProof/>
                <w:lang w:val="en-US" w:eastAsia="zh-CN"/>
              </w:rPr>
              <w:t>TS 23.003</w:t>
            </w:r>
            <w:r w:rsidR="00C603AD">
              <w:rPr>
                <w:bCs/>
                <w:noProof/>
                <w:lang w:val="en-US" w:eastAsia="zh-CN"/>
              </w:rPr>
              <w:t xml:space="preserve"> cl. </w:t>
            </w:r>
            <w:r w:rsidRPr="00C603AD">
              <w:rPr>
                <w:bCs/>
                <w:noProof/>
                <w:lang w:val="en-US" w:eastAsia="zh-CN"/>
              </w:rPr>
              <w:t>26.2</w:t>
            </w:r>
            <w:r w:rsidRPr="00705622">
              <w:rPr>
                <w:b/>
                <w:noProof/>
                <w:lang w:val="en-US" w:eastAsia="zh-CN"/>
              </w:rPr>
              <w:t xml:space="preserve">: </w:t>
            </w:r>
            <w:r w:rsidR="00533464" w:rsidRPr="00533464">
              <w:rPr>
                <w:i/>
                <w:iCs/>
              </w:rPr>
              <w:t xml:space="preserve">A Domain Name for MC Services confidentiality protection used in a host part of a SIP URI indicates that the user part of the SIP URI contains a confidentiality protected MC Services identity. </w:t>
            </w:r>
            <w:r w:rsidR="00533464" w:rsidRPr="00533464">
              <w:rPr>
                <w:b/>
                <w:bCs/>
                <w:i/>
                <w:iCs/>
              </w:rPr>
              <w:t>This Domain Name shall be the string "mc1-encrypted.3gppnetwork.org"</w:t>
            </w:r>
            <w:r w:rsidRPr="00533464">
              <w:rPr>
                <w:b/>
                <w:bCs/>
                <w:i/>
                <w:iCs/>
                <w:noProof/>
                <w:lang w:val="en-US" w:eastAsia="zh-CN"/>
              </w:rPr>
              <w:t>.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 </w:t>
            </w:r>
          </w:p>
          <w:p w14:paraId="014BCDC6" w14:textId="77777777" w:rsidR="00705622" w:rsidRP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05622" w14:paraId="592D20DD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1EA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E13" w14:textId="00E51193" w:rsid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622">
              <w:rPr>
                <w:rFonts w:cs="Arial"/>
                <w:lang w:eastAsia="en-GB"/>
              </w:rPr>
              <w:t xml:space="preserve">Corrected the hostname as </w:t>
            </w:r>
            <w:r w:rsidRPr="00C603AD">
              <w:rPr>
                <w:rFonts w:cs="Arial"/>
                <w:lang w:eastAsia="en-GB"/>
              </w:rPr>
              <w:t>“</w:t>
            </w:r>
            <w:r w:rsidRPr="00C603AD">
              <w:rPr>
                <w:noProof/>
                <w:lang w:val="en-US" w:eastAsia="zh-CN"/>
              </w:rPr>
              <w:t>mc1-encrypted.3gppnetwork.org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" </w:t>
            </w:r>
            <w:r w:rsidRPr="00705622">
              <w:rPr>
                <w:noProof/>
                <w:lang w:val="en-US" w:eastAsia="zh-CN"/>
              </w:rPr>
              <w:t xml:space="preserve">for </w:t>
            </w:r>
            <w:r w:rsidRPr="00705622">
              <w:rPr>
                <w:noProof/>
                <w:lang w:eastAsia="zh-CN"/>
              </w:rPr>
              <w:t>decrypting the XML attributes.</w:t>
            </w:r>
          </w:p>
          <w:p w14:paraId="305BF7E3" w14:textId="77777777" w:rsidR="00C603AD" w:rsidRDefault="00C603AD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BA15FA" w14:textId="61056B56" w:rsidR="00C603AD" w:rsidRPr="00A01EE8" w:rsidRDefault="00C603AD" w:rsidP="003F79C7">
            <w:pPr>
              <w:pStyle w:val="CRCoverPage"/>
              <w:spacing w:after="0"/>
              <w:rPr>
                <w:b/>
                <w:bCs/>
                <w:noProof/>
                <w:lang w:val="en-US" w:eastAsia="zh-CN"/>
              </w:rPr>
            </w:pPr>
            <w:r w:rsidRPr="00A01EE8">
              <w:rPr>
                <w:b/>
                <w:bCs/>
                <w:noProof/>
                <w:lang w:eastAsia="zh-CN"/>
              </w:rPr>
              <w:t xml:space="preserve">Note – prose CR is required to correct </w:t>
            </w:r>
            <w:r w:rsidRPr="00A01EE8">
              <w:rPr>
                <w:b/>
                <w:bCs/>
                <w:noProof/>
                <w:lang w:val="en-US" w:eastAsia="zh-CN"/>
              </w:rPr>
              <w:t xml:space="preserve">TS 37.579 </w:t>
            </w:r>
            <w:r w:rsidRPr="00A01EE8">
              <w:rPr>
                <w:b/>
                <w:bCs/>
              </w:rPr>
              <w:t>Table 5.5.13.3-1</w:t>
            </w:r>
          </w:p>
          <w:p w14:paraId="6CAD8DFD" w14:textId="77777777" w:rsidR="00705622" w:rsidRPr="00705622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2FB996FA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2A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CC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705622" w14:paraId="43CBC46D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781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C307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B3B5E1D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F967A8B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441BED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</w:tblGrid>
      <w:tr w:rsidR="00705622" w:rsidRPr="00CD057D" w14:paraId="5E7D3BD3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1A6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6E059F">
              <w:rPr>
                <w:rFonts w:ascii="Arial" w:hAnsi="Arial"/>
                <w:color w:val="000000"/>
                <w:highlight w:val="yellow"/>
                <w:lang w:eastAsia="en-GB"/>
              </w:rPr>
              <w:t>"mc1-encryption.3gppnetwork.org";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F2E4E4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56D059E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27D2A75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441BE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46B330E7" w14:textId="77777777" w:rsidTr="003F79C7">
        <w:tc>
          <w:tcPr>
            <w:tcW w:w="11194" w:type="dxa"/>
          </w:tcPr>
          <w:p w14:paraId="56D29CD9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441BED">
              <w:rPr>
                <w:rFonts w:ascii="Arial" w:hAnsi="Arial"/>
                <w:color w:val="000000"/>
                <w:highlight w:val="yellow"/>
                <w:lang w:eastAsia="en-GB"/>
              </w:rPr>
              <w:t>"mc1-encrypted.3gppnetwork.org"; //TS23.003 Clause 26.2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8D8229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6367DD0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3B61FC3" w14:textId="77777777" w:rsidR="00A73069" w:rsidRDefault="00A73069" w:rsidP="00A73069">
      <w:pPr>
        <w:rPr>
          <w:lang w:eastAsia="en-GB"/>
        </w:rPr>
      </w:pPr>
      <w:bookmarkStart w:id="13" w:name="_Toc207180038"/>
    </w:p>
    <w:p w14:paraId="2297C1A5" w14:textId="79913BF5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210731990"/>
      <w:r>
        <w:rPr>
          <w:rFonts w:cs="Arial"/>
          <w:b/>
          <w:color w:val="000000"/>
          <w:lang w:eastAsia="en-GB"/>
        </w:rPr>
        <w:t>Change 2</w:t>
      </w:r>
      <w:bookmarkEnd w:id="13"/>
      <w:bookmarkEnd w:id="14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6BCF4450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7D5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565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f_MCX_XML_EncryptAttributeUri</w:t>
            </w:r>
            <w:proofErr w:type="spellEnd"/>
          </w:p>
        </w:tc>
      </w:tr>
      <w:tr w:rsidR="00705622" w14:paraId="5DD0C69F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BFD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23D" w14:textId="4C6EE96F" w:rsidR="00705622" w:rsidRPr="00441BED" w:rsidRDefault="00441BED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Same as change 2.1</w:t>
            </w:r>
            <w:r w:rsidR="00705622" w:rsidRPr="00441BED">
              <w:rPr>
                <w:b/>
                <w:bCs/>
                <w:noProof/>
                <w:lang w:val="en-US" w:eastAsia="zh-CN"/>
              </w:rPr>
              <w:t xml:space="preserve"> </w:t>
            </w:r>
            <w:r w:rsidR="00705622" w:rsidRPr="00441BED">
              <w:rPr>
                <w:noProof/>
                <w:lang w:eastAsia="zh-CN"/>
              </w:rPr>
              <w:t xml:space="preserve"> </w:t>
            </w:r>
          </w:p>
        </w:tc>
      </w:tr>
      <w:tr w:rsidR="00705622" w14:paraId="23C1A7F4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EE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A63" w14:textId="55FE17DF" w:rsidR="00705622" w:rsidRPr="00441BED" w:rsidRDefault="00705622" w:rsidP="003F79C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441BED">
              <w:rPr>
                <w:rFonts w:cs="Arial"/>
                <w:lang w:eastAsia="en-GB"/>
              </w:rPr>
              <w:t>Corrected the hostname as “</w:t>
            </w:r>
            <w:r w:rsidRPr="00441BED">
              <w:rPr>
                <w:b/>
                <w:bCs/>
                <w:noProof/>
                <w:lang w:val="en-US" w:eastAsia="zh-CN"/>
              </w:rPr>
              <w:t xml:space="preserve">mc1-encrypted.3gppnetwork.org" </w:t>
            </w:r>
            <w:r w:rsidRPr="00441BED">
              <w:rPr>
                <w:noProof/>
                <w:lang w:val="en-US" w:eastAsia="zh-CN"/>
              </w:rPr>
              <w:t xml:space="preserve">for </w:t>
            </w:r>
            <w:r w:rsidRPr="00441BED">
              <w:rPr>
                <w:noProof/>
                <w:lang w:eastAsia="zh-CN"/>
              </w:rPr>
              <w:t>encrypting the XML attributes.</w:t>
            </w:r>
          </w:p>
          <w:p w14:paraId="59476A30" w14:textId="77777777" w:rsidR="00705622" w:rsidRPr="00441BED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1AF8FE2D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6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5B1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705622" w14:paraId="0F41BB2B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B60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E6D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7B625D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1D7161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E3383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8982890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197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431801">
              <w:rPr>
                <w:rFonts w:ascii="Arial" w:hAnsi="Arial"/>
                <w:color w:val="000000"/>
                <w:highlight w:val="yellow"/>
                <w:lang w:eastAsia="en-GB"/>
              </w:rPr>
              <w:t>"@mc1-encryption.3gppnetwork.org";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6B06824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058DCFA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0C22334C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bookmarkStart w:id="15" w:name="_Hlk197356130"/>
      <w:r w:rsidRPr="002E3383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144498F" w14:textId="77777777" w:rsidTr="003F79C7">
        <w:tc>
          <w:tcPr>
            <w:tcW w:w="11194" w:type="dxa"/>
          </w:tcPr>
          <w:p w14:paraId="1716A13C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6" w:name="_Hlk197356113"/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2E3383">
              <w:rPr>
                <w:rFonts w:ascii="Arial" w:hAnsi="Arial"/>
                <w:color w:val="000000"/>
                <w:highlight w:val="yellow"/>
                <w:lang w:eastAsia="en-GB"/>
              </w:rPr>
              <w:t>"@mc1-encrypted.3gppnetwork.org"; //TS23.003 Clause 26.2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5A343E3B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  <w:bookmarkEnd w:id="15"/>
      <w:bookmarkEnd w:id="16"/>
    </w:tbl>
    <w:p w14:paraId="5BE028A8" w14:textId="77777777" w:rsidR="002E3383" w:rsidRDefault="002E3383" w:rsidP="002E3383">
      <w:pPr>
        <w:rPr>
          <w:lang w:eastAsia="en-GB"/>
        </w:rPr>
      </w:pPr>
    </w:p>
    <w:p w14:paraId="53C6AA8C" w14:textId="4B10BAEE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210731991"/>
      <w:r>
        <w:rPr>
          <w:rFonts w:cs="Arial"/>
          <w:b/>
          <w:color w:val="000000"/>
          <w:lang w:eastAsia="en-GB"/>
        </w:rPr>
        <w:t>Change 3</w:t>
      </w:r>
      <w:bookmarkEnd w:id="1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f_MCX_5_3_IMS</w:t>
            </w:r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3C5" w14:textId="7E3A0DE1" w:rsidR="00705622" w:rsidRDefault="004A5DD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initialise </w:t>
            </w:r>
            <w:r w:rsidRPr="00121967">
              <w:rPr>
                <w:color w:val="000000"/>
                <w:lang w:eastAsia="en-GB"/>
              </w:rPr>
              <w:t>de-affiliation</w:t>
            </w:r>
            <w:r w:rsidR="000A0718">
              <w:rPr>
                <w:noProof/>
                <w:lang w:eastAsia="zh-CN"/>
              </w:rPr>
              <w:t xml:space="preserve">, </w:t>
            </w:r>
            <w:r w:rsidR="000426E6">
              <w:rPr>
                <w:noProof/>
                <w:lang w:eastAsia="zh-CN"/>
              </w:rPr>
              <w:t xml:space="preserve">the UE sends </w:t>
            </w:r>
            <w:r w:rsidR="000426E6" w:rsidRPr="001E5FBD">
              <w:rPr>
                <w:i/>
                <w:iCs/>
                <w:noProof/>
                <w:lang w:eastAsia="zh-CN"/>
              </w:rPr>
              <w:t>SIP PUBLISH request</w:t>
            </w:r>
            <w:r w:rsidR="000426E6">
              <w:rPr>
                <w:noProof/>
                <w:lang w:eastAsia="zh-CN"/>
              </w:rPr>
              <w:t xml:space="preserve"> , with </w:t>
            </w:r>
            <w:r w:rsidR="002D2848">
              <w:rPr>
                <w:noProof/>
                <w:lang w:eastAsia="zh-CN"/>
              </w:rPr>
              <w:t>the</w:t>
            </w:r>
            <w:r w:rsidR="000A0718">
              <w:rPr>
                <w:noProof/>
                <w:lang w:eastAsia="zh-CN"/>
              </w:rPr>
              <w:t xml:space="preserve"> </w:t>
            </w:r>
            <w:r w:rsidR="00705622" w:rsidRPr="000A0718">
              <w:rPr>
                <w:noProof/>
                <w:lang w:eastAsia="zh-CN"/>
              </w:rPr>
              <w:t xml:space="preserve">Affiliation element </w:t>
            </w:r>
            <w:r w:rsidR="002D2848">
              <w:rPr>
                <w:noProof/>
                <w:lang w:eastAsia="zh-CN"/>
              </w:rPr>
              <w:t xml:space="preserve">shall be </w:t>
            </w:r>
            <w:r w:rsidR="00705622" w:rsidRPr="000A0718">
              <w:rPr>
                <w:noProof/>
                <w:lang w:eastAsia="zh-CN"/>
              </w:rPr>
              <w:t>included in tuple status extension during affiliation status change(de-affiliation) procedure.</w:t>
            </w:r>
          </w:p>
          <w:p w14:paraId="1AAC3B3E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6366BC3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FB139C" w14:textId="39024BDF" w:rsidR="000A0718" w:rsidRDefault="001116E7" w:rsidP="000A0718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As per TS 37.579 </w:t>
            </w:r>
            <w:r w:rsidRPr="00EC1B4E">
              <w:t>Table 5.5.3.5.1-1</w:t>
            </w:r>
            <w:r>
              <w:t xml:space="preserve">, </w:t>
            </w:r>
            <w:r w:rsidRPr="00EC1B4E">
              <w:t>affiliation</w:t>
            </w:r>
            <w:r>
              <w:t xml:space="preserve"> shall be included on condition </w:t>
            </w:r>
            <w:r w:rsidRPr="00EC1B4E">
              <w:t>AFFILIATION</w:t>
            </w:r>
            <w:r>
              <w:t xml:space="preserve">, reference </w:t>
            </w:r>
            <w:r w:rsidRPr="00EC1B4E">
              <w:t>TS 24.379 clause 9.3.1</w:t>
            </w:r>
          </w:p>
          <w:p w14:paraId="24D470D3" w14:textId="77777777" w:rsidR="001116E7" w:rsidRPr="000A0718" w:rsidRDefault="001116E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2F9C024" w14:textId="3DBB93B0" w:rsidR="00582479" w:rsidRDefault="00CD4B57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a</w:t>
            </w:r>
            <w:r w:rsidR="002D2848">
              <w:rPr>
                <w:noProof/>
                <w:lang w:eastAsia="zh-CN"/>
              </w:rPr>
              <w:t>s per</w:t>
            </w:r>
            <w:r w:rsidR="00705622" w:rsidRPr="000A0718">
              <w:rPr>
                <w:noProof/>
                <w:lang w:eastAsia="zh-CN"/>
              </w:rPr>
              <w:t xml:space="preserve"> </w:t>
            </w:r>
            <w:r w:rsidR="00705622" w:rsidRPr="00FF6858">
              <w:rPr>
                <w:noProof/>
                <w:lang w:eastAsia="zh-CN"/>
              </w:rPr>
              <w:t xml:space="preserve">TS 24.379. </w:t>
            </w:r>
            <w:r w:rsidR="00FF6858">
              <w:rPr>
                <w:noProof/>
                <w:lang w:eastAsia="zh-CN"/>
              </w:rPr>
              <w:t xml:space="preserve">cl. </w:t>
            </w:r>
            <w:r w:rsidR="00705622" w:rsidRPr="00FF6858">
              <w:rPr>
                <w:noProof/>
                <w:lang w:eastAsia="zh-CN"/>
              </w:rPr>
              <w:t>9.2.1.2</w:t>
            </w:r>
            <w:r w:rsidR="00705622" w:rsidRPr="000A0718">
              <w:rPr>
                <w:b/>
                <w:bCs/>
                <w:noProof/>
                <w:lang w:eastAsia="zh-CN"/>
              </w:rPr>
              <w:t xml:space="preserve"> </w:t>
            </w:r>
            <w:r w:rsidR="00705622" w:rsidRPr="004E426C">
              <w:rPr>
                <w:noProof/>
                <w:lang w:eastAsia="zh-CN"/>
              </w:rPr>
              <w:t>Affiliation status change procedure</w:t>
            </w:r>
          </w:p>
          <w:p w14:paraId="53BC142B" w14:textId="77777777" w:rsidR="004E22F0" w:rsidRDefault="004E22F0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</w:p>
          <w:p w14:paraId="68931867" w14:textId="4CF899FF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 w:rsidRPr="001E5FBD">
              <w:rPr>
                <w:i/>
                <w:iCs/>
                <w:noProof/>
                <w:lang w:eastAsia="zh-CN"/>
              </w:rPr>
              <w:t>In the SIP PUBLISH request, the MCPTT client:</w:t>
            </w:r>
          </w:p>
          <w:p w14:paraId="50D7211B" w14:textId="3AB9479B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2CF02A2C" w14:textId="3B743711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05882164" w14:textId="2CD64FAB" w:rsidR="00705622" w:rsidRPr="004E426C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6) </w:t>
            </w:r>
            <w:r w:rsidR="00705622" w:rsidRPr="004E426C">
              <w:rPr>
                <w:i/>
                <w:iCs/>
                <w:noProof/>
                <w:lang w:eastAsia="zh-CN"/>
              </w:rPr>
              <w:t>shall include an application/pidf+xml MIME body indicating per-user affiliation information according to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="00705622" w:rsidRPr="004E426C">
              <w:rPr>
                <w:i/>
                <w:iCs/>
                <w:noProof/>
                <w:lang w:eastAsia="zh-CN"/>
              </w:rPr>
              <w:t>subclause 9.3.1. In the MIME body, the MCPTT client: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a) shall include all MCPTT groups where the targeted MCPTT user indicates its interest at the targeted MCPTT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  <w:t>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b) shall include the MCPTT client ID of the targeted MCPTT 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c) shall not include the "status" attribute and the "expires" attribute in the &lt;affiliation&gt; element; and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d) shall set the &lt;p-id&gt; child element of the &lt;presence&gt; root element to a globally unique value. 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E0B" w14:textId="77777777" w:rsidR="00705622" w:rsidRPr="000A0718" w:rsidRDefault="00705622" w:rsidP="004A5DD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A0718">
              <w:rPr>
                <w:rFonts w:cs="Arial"/>
                <w:lang w:eastAsia="en-GB"/>
              </w:rPr>
              <w:t xml:space="preserve">Added the affiliation element in tuple status extension for </w:t>
            </w:r>
            <w:r w:rsidRPr="000A0718">
              <w:rPr>
                <w:noProof/>
                <w:lang w:eastAsia="zh-CN"/>
              </w:rPr>
              <w:t>affiliation status change(de-affiliation) procedure.</w:t>
            </w:r>
          </w:p>
          <w:p w14:paraId="70D723E1" w14:textId="77777777" w:rsidR="00705622" w:rsidRPr="000A0718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C3D87">
              <w:rPr>
                <w:rFonts w:ascii="Arial" w:hAnsi="Arial" w:cs="Arial"/>
                <w:lang w:eastAsia="en-GB"/>
              </w:rPr>
              <w:t>MCX_ClientConfiguration_MCX_IMS.ttcn</w:t>
            </w:r>
            <w:proofErr w:type="spellEnd"/>
          </w:p>
        </w:tc>
      </w:tr>
      <w:tr w:rsidR="00705622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33C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57543B3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BE5599E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12196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12196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2366D34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1D9CF7F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5C097FF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EF5BCF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172F2ABC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6B4544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00EE6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0970A91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</w:p>
          <w:p w14:paraId="517CD783" w14:textId="25A2C61D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B6B077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39FFBD0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A28431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D697D8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lastRenderedPageBreak/>
              <w:br/>
              <w:t xml:space="preserve">// @siclog "Step 35 - 37C"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266BEB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500D056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95C8C8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1BAB11" w14:textId="1E9586AE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667E83AA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AB9B4" w14:textId="77777777" w:rsidR="004E426C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function f_MCX_5_3_</w:t>
            </w:r>
            <w:proofErr w:type="gramStart"/>
            <w:r w:rsidRPr="00AC3D87">
              <w:rPr>
                <w:rFonts w:ascii="Arial" w:hAnsi="Arial"/>
                <w:color w:val="000000"/>
                <w:lang w:eastAsia="en-GB"/>
              </w:rPr>
              <w:t>IMS(</w:t>
            </w:r>
            <w:proofErr w:type="spellStart"/>
            <w:proofErr w:type="gramEnd"/>
            <w:r w:rsidRPr="00AC3D8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4C05DD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7F8319E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94282D6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7A21AB7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E7C98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B205DBB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7DA4A4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</w:t>
            </w:r>
            <w:r w:rsidRPr="00AC3D87">
              <w:rPr>
                <w:rFonts w:ascii="Arial" w:hAnsi="Arial"/>
                <w:color w:val="000000"/>
                <w:lang w:eastAsia="en-GB"/>
              </w:rPr>
              <w:lastRenderedPageBreak/>
              <w:t>34: SIP NOTIFY, Table 5.3.3.3-35: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E21F894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84A06C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5663E83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3528977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0709B42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B0104B9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FB35563" w14:textId="311F0D91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1DDFC2DC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49142670"/>
      <w:bookmarkStart w:id="22" w:name="_Toc210731992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bookmarkEnd w:id="22"/>
    </w:p>
    <w:p w14:paraId="3376348C" w14:textId="5981E1F4" w:rsidR="00EC68D4" w:rsidRDefault="00EC68D4" w:rsidP="00EC68D4">
      <w:pPr>
        <w:rPr>
          <w:rFonts w:cs="Arial"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AC96C3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0330EC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314365ED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DCD84E3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lastRenderedPageBreak/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149142671"/>
      <w:bookmarkStart w:id="27" w:name="_Toc21073199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</w:p>
    <w:bookmarkStart w:id="28" w:name="_Hlk120026754"/>
    <w:bookmarkStart w:id="29" w:name="_Hlk149142633"/>
    <w:p w14:paraId="718D1A2F" w14:textId="5DD8210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0" w:name="_Toc210731994"/>
      <w:r w:rsidR="00A72E2D">
        <w:rPr>
          <w:rStyle w:val="ui-provider"/>
          <w:b/>
          <w:bCs/>
        </w:rPr>
        <w:t>Alea - a Leonardo Company, MCXPTT Platform v. 4.2.2 - Android Client v 1.12.1</w:t>
      </w:r>
      <w:bookmarkEnd w:id="30"/>
      <w:r>
        <w:rPr>
          <w:rStyle w:val="ui-provider"/>
          <w:b/>
          <w:bCs/>
        </w:rPr>
        <w:fldChar w:fldCharType="end"/>
      </w:r>
    </w:p>
    <w:bookmarkEnd w:id="28"/>
    <w:p w14:paraId="4D326958" w14:textId="14606F8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9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C57A1B9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62D210E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210731995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CA3D88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A72E2D">
              <w:rPr>
                <w:rFonts w:cs="Arial"/>
                <w:b/>
                <w:noProof/>
                <w:sz w:val="18"/>
              </w:rPr>
              <w:t>250420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A72E2D">
              <w:rPr>
                <w:rFonts w:cs="Arial"/>
                <w:bCs/>
                <w:sz w:val="18"/>
              </w:rPr>
              <w:t>Addition of MCPTT test case 5.3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F6F2D" w14:textId="77777777" w:rsidR="000125F3" w:rsidRDefault="000125F3">
      <w:r>
        <w:separator/>
      </w:r>
    </w:p>
  </w:endnote>
  <w:endnote w:type="continuationSeparator" w:id="0">
    <w:p w14:paraId="506B1544" w14:textId="77777777" w:rsidR="000125F3" w:rsidRDefault="0001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DD9BA" w14:textId="77777777" w:rsidR="000125F3" w:rsidRDefault="000125F3">
      <w:r>
        <w:separator/>
      </w:r>
    </w:p>
  </w:footnote>
  <w:footnote w:type="continuationSeparator" w:id="0">
    <w:p w14:paraId="5A504901" w14:textId="77777777" w:rsidR="000125F3" w:rsidRDefault="00012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90F"/>
    <w:rsid w:val="001725FD"/>
    <w:rsid w:val="001731BC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3058</TotalTime>
  <Pages>10</Pages>
  <Words>2357</Words>
  <Characters>16904</Characters>
  <Application>Microsoft Office Word</Application>
  <DocSecurity>0</DocSecurity>
  <Lines>650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811</cp:revision>
  <cp:lastPrinted>1900-01-01T00:00:00Z</cp:lastPrinted>
  <dcterms:created xsi:type="dcterms:W3CDTF">2023-12-11T16:00:00Z</dcterms:created>
  <dcterms:modified xsi:type="dcterms:W3CDTF">2025-10-07T12:52:00Z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250419</vt:lpwstr>
  </property>
  <property fmtid="{D5CDD505-2E9C-101B-9397-08002B2CF9AE}" pid="9" name="Spec#">
    <vt:lpwstr>37.579-5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MCX-EUTRA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