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2025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R5s250363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3743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Correction to </w:t>
              </w:r>
              <w:bookmarkStart w:id="1" w:name="_Hlk208915593"/>
              <w:r>
                <w:t>NR MAC test case 7.1.1.2.2</w:t>
              </w:r>
              <w:bookmarkEnd w:id="1"/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55B7C7" w:rsidR="001E41F3" w:rsidRDefault="00EE35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2025-09-15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BB92C6" w14:textId="77777777" w:rsidR="005C03C8" w:rsidRDefault="005C03C8" w:rsidP="005C03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SIB1 is scheduled to transmit on even SFN. If f_NR_GetNextSendOccasion_DL returns even SFN then there will be collision  to transmit DTCH for DL data and SIB1 on same SFN/Subframe/Slot for reason stated below:</w:t>
            </w:r>
          </w:p>
          <w:p w14:paraId="4DFA5D57" w14:textId="77777777" w:rsidR="005C03C8" w:rsidRDefault="005C03C8" w:rsidP="005C03C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DBC147" w14:textId="77777777" w:rsidR="005C03C8" w:rsidRDefault="005C03C8" w:rsidP="005C03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CORESET#0 and CORESET#1 occupy same set of RBs. However, CORESET#0 is interleaved while CORESET#1 is non-interleaved. If SI-RNTI DCI and C-RNTI DCI are scheduled on the same slot, then, SS can’t schedule C-RNTI DCI as 12 consecutive RBs are not available for 4 CCEs(AL4).</w:t>
            </w:r>
          </w:p>
          <w:p w14:paraId="41927F22" w14:textId="77777777" w:rsidR="005C03C8" w:rsidRDefault="005C03C8" w:rsidP="005C03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Example, Coreset size is 24 RBs with two symbols. If SI_RNTI(4 CCEs, AL4) occupies RBs#0-5 and RBs#12-17 due to interleaving, then, C-RNTI also requires 4CCEs(AL4) non-interleaved but this requires 12 consecutive RBs which are not available.</w:t>
            </w:r>
          </w:p>
          <w:p w14:paraId="708AA7DE" w14:textId="2C2419FD" w:rsidR="001E41F3" w:rsidRDefault="005C03C8" w:rsidP="005C03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solve this issue, it is proposed to use odd SFN For DRB to avoid this collision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FC8D71" w:rsidR="001E41F3" w:rsidRDefault="005C03C8">
            <w:pPr>
              <w:pStyle w:val="CRCoverPage"/>
              <w:spacing w:after="0"/>
              <w:ind w:left="100"/>
              <w:rPr>
                <w:noProof/>
              </w:rPr>
            </w:pPr>
            <w:r w:rsidRPr="005C03C8">
              <w:rPr>
                <w:noProof/>
              </w:rPr>
              <w:t>Added if condition for changing DL transmission timing to odd sfn.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C7332C" w:rsidR="001E41F3" w:rsidRDefault="005C03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60B5E3" w:rsidR="001E41F3" w:rsidRDefault="00BB32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7.1.1.2.2.</w:t>
            </w:r>
            <w:r>
              <w:rPr>
                <w:noProof/>
              </w:rPr>
              <w:t>END</w:t>
            </w:r>
            <w:r>
              <w:rPr>
                <w:noProof/>
              </w:rPr>
              <w:t>C</w:t>
            </w:r>
            <w:r>
              <w:rPr>
                <w:noProof/>
              </w:rPr>
              <w:t xml:space="preserve">, </w:t>
            </w:r>
            <w:r w:rsidR="005C03C8">
              <w:rPr>
                <w:noProof/>
              </w:rPr>
              <w:t>7.1.1.2.2.NR5GC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03C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C03C8" w:rsidRDefault="005C03C8" w:rsidP="005C03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C03C8" w:rsidRDefault="005C03C8" w:rsidP="005C03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BF9F61" w:rsidR="005C03C8" w:rsidRDefault="005C03C8" w:rsidP="005C03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C03C8" w:rsidRDefault="005C03C8" w:rsidP="005C03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C03C8" w:rsidRDefault="005C03C8" w:rsidP="005C03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03C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C03C8" w:rsidRDefault="005C03C8" w:rsidP="005C03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C03C8" w:rsidRDefault="005C03C8" w:rsidP="005C03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523A61" w:rsidR="005C03C8" w:rsidRDefault="005C03C8" w:rsidP="005C03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C03C8" w:rsidRDefault="005C03C8" w:rsidP="005C03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C03C8" w:rsidRDefault="005C03C8" w:rsidP="005C03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03C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C03C8" w:rsidRDefault="005C03C8" w:rsidP="005C03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C03C8" w:rsidRDefault="005C03C8" w:rsidP="005C03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969C0A" w:rsidR="005C03C8" w:rsidRDefault="005C03C8" w:rsidP="005C03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C03C8" w:rsidRDefault="005C03C8" w:rsidP="005C03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C03C8" w:rsidRDefault="005C03C8" w:rsidP="005C03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B88A6B" w:rsidR="001E41F3" w:rsidRDefault="005C03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same issue was addressed in </w:t>
            </w:r>
            <w:r w:rsidRPr="005C03C8">
              <w:rPr>
                <w:noProof/>
              </w:rPr>
              <w:t>R5s230658</w:t>
            </w:r>
            <w:r w:rsidR="00CC4151">
              <w:rPr>
                <w:noProof/>
              </w:rPr>
              <w:t xml:space="preserve"> at a similar earlier step of this test case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1878AE" w14:textId="77777777" w:rsidR="00EE35CC" w:rsidRPr="00D83A7A" w:rsidRDefault="00EE35CC" w:rsidP="00EE35CC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208872362"/>
      <w:bookmarkStart w:id="3" w:name="_Hlk20891532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6B2AE729" w14:textId="62D5797F" w:rsidR="00EE35CC" w:rsidRDefault="00EE35C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886D7E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_Toc208872362 \h </w:instrText>
      </w:r>
      <w:r>
        <w:fldChar w:fldCharType="separate"/>
      </w:r>
      <w:r>
        <w:t>2</w:t>
      </w:r>
      <w:r>
        <w:fldChar w:fldCharType="end"/>
      </w:r>
    </w:p>
    <w:p w14:paraId="67F2F0ED" w14:textId="2CBC1F61" w:rsidR="00EE35CC" w:rsidRDefault="00EE35C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86D7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86D7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_Toc208872363 \h </w:instrText>
      </w:r>
      <w:r>
        <w:fldChar w:fldCharType="separate"/>
      </w:r>
      <w:r>
        <w:t>3</w:t>
      </w:r>
      <w:r>
        <w:fldChar w:fldCharType="end"/>
      </w:r>
    </w:p>
    <w:p w14:paraId="6E1196A0" w14:textId="28C1F9A3" w:rsidR="00EE35CC" w:rsidRDefault="00EE35C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86D7E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86D7E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_Toc208872364 \h </w:instrText>
      </w:r>
      <w:r>
        <w:fldChar w:fldCharType="separate"/>
      </w:r>
      <w:r>
        <w:t>3</w:t>
      </w:r>
      <w:r>
        <w:fldChar w:fldCharType="end"/>
      </w:r>
    </w:p>
    <w:p w14:paraId="33CC72DC" w14:textId="79E0F24D" w:rsidR="00EE35CC" w:rsidRDefault="00EE35C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86D7E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86D7E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_Toc208872365 \h </w:instrText>
      </w:r>
      <w:r>
        <w:fldChar w:fldCharType="separate"/>
      </w:r>
      <w:r>
        <w:t>3</w:t>
      </w:r>
      <w:r>
        <w:fldChar w:fldCharType="end"/>
      </w:r>
    </w:p>
    <w:p w14:paraId="6DFCD639" w14:textId="455F29C7" w:rsidR="00EE35CC" w:rsidRDefault="00EE35CC" w:rsidP="00EE35CC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7B33AD3" w14:textId="77777777" w:rsidR="00EE35CC" w:rsidRDefault="00EE35CC" w:rsidP="00EE35CC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4" w:name="_Toc122434485"/>
      <w:bookmarkStart w:id="5" w:name="_Toc208872363"/>
      <w:r>
        <w:rPr>
          <w:b/>
          <w:lang w:eastAsia="ja-JP"/>
        </w:rPr>
        <w:lastRenderedPageBreak/>
        <w:t>Overview</w:t>
      </w:r>
      <w:bookmarkEnd w:id="4"/>
      <w:bookmarkEnd w:id="5"/>
    </w:p>
    <w:p w14:paraId="51E47CB4" w14:textId="5C59FF7D" w:rsidR="00EE35CC" w:rsidRDefault="00EE35CC" w:rsidP="00EE35C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EE35CC">
        <w:rPr>
          <w:rFonts w:cs="Arial"/>
        </w:rPr>
        <w:t>iwd-TTCN3-B2024-06_D25wk24</w:t>
      </w:r>
      <w:r>
        <w:rPr>
          <w:rFonts w:cs="Arial"/>
        </w:rPr>
        <w:t xml:space="preserve"> related to the title of this CR.</w:t>
      </w:r>
    </w:p>
    <w:p w14:paraId="4590ED3E" w14:textId="1A3339CA" w:rsidR="00EE35CC" w:rsidRDefault="00EE35CC" w:rsidP="00EE35C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Pr="00B40469">
          <w:rPr>
            <w:rStyle w:val="Hyperlink"/>
            <w:rFonts w:cs="Arial"/>
            <w:lang w:eastAsia="ja-JP"/>
          </w:rPr>
          <w:t>mohit.kanchan@keysight.com</w:t>
        </w:r>
      </w:hyperlink>
      <w:r>
        <w:rPr>
          <w:rFonts w:cs="Arial"/>
          <w:lang w:eastAsia="ja-JP"/>
        </w:rPr>
        <w:t xml:space="preserve"> </w:t>
      </w:r>
    </w:p>
    <w:p w14:paraId="63EA33EB" w14:textId="77777777" w:rsidR="00EE35CC" w:rsidRPr="00854C55" w:rsidRDefault="00EE35CC" w:rsidP="00EE35C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208872364"/>
      <w:r w:rsidRPr="00854C55">
        <w:rPr>
          <w:b/>
        </w:rPr>
        <w:t xml:space="preserve">Corrections </w:t>
      </w:r>
      <w:bookmarkEnd w:id="6"/>
      <w:bookmarkEnd w:id="7"/>
      <w:r w:rsidRPr="00854C55">
        <w:rPr>
          <w:b/>
        </w:rPr>
        <w:t>required.</w:t>
      </w:r>
      <w:bookmarkEnd w:id="8"/>
    </w:p>
    <w:p w14:paraId="2AD6BAC1" w14:textId="77777777" w:rsidR="00EE35CC" w:rsidRDefault="00EE35CC" w:rsidP="00EE35C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208872365"/>
      <w:r>
        <w:rPr>
          <w:b/>
          <w:lang w:val="pt-BR"/>
        </w:rPr>
        <w:t>Change 1</w:t>
      </w:r>
      <w:bookmarkEnd w:id="3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E35CC" w14:paraId="4036D221" w14:textId="77777777" w:rsidTr="00EE35CC">
        <w:trPr>
          <w:trHeight w:val="447"/>
        </w:trPr>
        <w:tc>
          <w:tcPr>
            <w:tcW w:w="1985" w:type="dxa"/>
          </w:tcPr>
          <w:p w14:paraId="0AC745AC" w14:textId="77777777" w:rsidR="00EE35CC" w:rsidRPr="00E751F5" w:rsidRDefault="00EE35CC" w:rsidP="00EE35C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9C89CDF" w14:textId="77777777" w:rsidR="00EE35CC" w:rsidRPr="002D56A7" w:rsidRDefault="00EE35CC" w:rsidP="00EE35CC">
            <w:pPr>
              <w:spacing w:after="0"/>
            </w:pPr>
            <w:r w:rsidRPr="005C03C8">
              <w:rPr>
                <w:rFonts w:ascii="Arial" w:hAnsi="Arial" w:cs="Arial"/>
              </w:rPr>
              <w:t>function f_TC_7_1_1_2_2_NR_TestBody</w:t>
            </w:r>
          </w:p>
        </w:tc>
      </w:tr>
      <w:tr w:rsidR="00EE35CC" w14:paraId="437DDF42" w14:textId="77777777" w:rsidTr="00EE35CC">
        <w:trPr>
          <w:trHeight w:val="452"/>
        </w:trPr>
        <w:tc>
          <w:tcPr>
            <w:tcW w:w="1985" w:type="dxa"/>
          </w:tcPr>
          <w:p w14:paraId="122821E5" w14:textId="77777777" w:rsidR="00EE35CC" w:rsidRPr="00E751F5" w:rsidRDefault="00EE35CC" w:rsidP="00EE35C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8A902DE" w14:textId="77777777" w:rsidR="00EE35CC" w:rsidRPr="002734B1" w:rsidRDefault="00EE35CC" w:rsidP="00EE35CC">
            <w:pPr>
              <w:rPr>
                <w:rFonts w:ascii="Arial" w:hAnsi="Arial" w:cs="Arial"/>
              </w:rPr>
            </w:pPr>
            <w:r w:rsidRPr="002734B1">
              <w:rPr>
                <w:rFonts w:ascii="Arial" w:hAnsi="Arial" w:cs="Arial"/>
                <w:noProof/>
                <w:lang w:val="en-SG"/>
              </w:rPr>
              <w:t>SIB1 is scheduled to transmit on even SFN. If f_NR_GetNextSendOccasion_DL returns even SFN then there will be collision  to transmit DTCH for DL data and SIB1 on same SFN/Subframe/Slot for reason stated below:</w:t>
            </w:r>
            <w:r w:rsidRPr="002734B1">
              <w:rPr>
                <w:rFonts w:ascii="Arial" w:hAnsi="Arial" w:cs="Arial"/>
                <w:noProof/>
                <w:lang w:val="en-SG"/>
              </w:rPr>
              <w:br/>
            </w:r>
            <w:r w:rsidRPr="002734B1">
              <w:rPr>
                <w:rFonts w:ascii="Arial" w:hAnsi="Arial" w:cs="Arial"/>
                <w:sz w:val="18"/>
                <w:szCs w:val="18"/>
              </w:rPr>
              <w:br/>
              <w:t xml:space="preserve">     </w:t>
            </w:r>
            <w:r w:rsidRPr="002734B1">
              <w:rPr>
                <w:rFonts w:ascii="Arial" w:hAnsi="Arial" w:cs="Arial"/>
              </w:rPr>
              <w:t xml:space="preserve">CORESET#0 and CORESET#1 occupy same set of RBs. However, CORESET#0 is interleaved while CORESET#1 is non-interleaved. If SI-RNTI DCI and C-RNTI DCI are scheduled on the same slot, then, SS can’t schedule C-RNTI DCI as 12 consecutive RBs are not available for 4 </w:t>
            </w:r>
            <w:proofErr w:type="gramStart"/>
            <w:r w:rsidRPr="002734B1">
              <w:rPr>
                <w:rFonts w:ascii="Arial" w:hAnsi="Arial" w:cs="Arial"/>
              </w:rPr>
              <w:t>CCEs(</w:t>
            </w:r>
            <w:proofErr w:type="gramEnd"/>
            <w:r w:rsidRPr="002734B1">
              <w:rPr>
                <w:rFonts w:ascii="Arial" w:hAnsi="Arial" w:cs="Arial"/>
              </w:rPr>
              <w:t>AL4).</w:t>
            </w:r>
          </w:p>
          <w:p w14:paraId="76DFCCB8" w14:textId="77777777" w:rsidR="00EE35CC" w:rsidRPr="002734B1" w:rsidRDefault="00EE35CC" w:rsidP="00EE35CC">
            <w:pPr>
              <w:rPr>
                <w:rFonts w:ascii="Arial" w:hAnsi="Arial" w:cs="Arial"/>
              </w:rPr>
            </w:pPr>
            <w:r w:rsidRPr="002734B1">
              <w:rPr>
                <w:rFonts w:ascii="Arial" w:hAnsi="Arial" w:cs="Arial"/>
              </w:rPr>
              <w:t>Example, Coreset size is 24 RBs with two symbols. If SI_</w:t>
            </w:r>
            <w:proofErr w:type="gramStart"/>
            <w:r w:rsidRPr="002734B1">
              <w:rPr>
                <w:rFonts w:ascii="Arial" w:hAnsi="Arial" w:cs="Arial"/>
              </w:rPr>
              <w:t>RNTI(</w:t>
            </w:r>
            <w:proofErr w:type="gramEnd"/>
            <w:r w:rsidRPr="002734B1">
              <w:rPr>
                <w:rFonts w:ascii="Arial" w:hAnsi="Arial" w:cs="Arial"/>
              </w:rPr>
              <w:t>4 CCEs, AL4) occupies RBs#0-5 and RBs#12-17 due to interleaving, then, C-RNTI also requires 4</w:t>
            </w:r>
            <w:proofErr w:type="gramStart"/>
            <w:r w:rsidRPr="002734B1">
              <w:rPr>
                <w:rFonts w:ascii="Arial" w:hAnsi="Arial" w:cs="Arial"/>
              </w:rPr>
              <w:t>CCEs(</w:t>
            </w:r>
            <w:proofErr w:type="gramEnd"/>
            <w:r w:rsidRPr="002734B1">
              <w:rPr>
                <w:rFonts w:ascii="Arial" w:hAnsi="Arial" w:cs="Arial"/>
              </w:rPr>
              <w:t>AL4) non-</w:t>
            </w:r>
            <w:proofErr w:type="gramStart"/>
            <w:r w:rsidRPr="002734B1">
              <w:rPr>
                <w:rFonts w:ascii="Arial" w:hAnsi="Arial" w:cs="Arial"/>
              </w:rPr>
              <w:t>interleaved</w:t>
            </w:r>
            <w:proofErr w:type="gramEnd"/>
            <w:r w:rsidRPr="002734B1">
              <w:rPr>
                <w:rFonts w:ascii="Arial" w:hAnsi="Arial" w:cs="Arial"/>
              </w:rPr>
              <w:t xml:space="preserve"> but this requires 12 consecutive RBs which are not available.</w:t>
            </w:r>
          </w:p>
          <w:p w14:paraId="02BDB964" w14:textId="77777777" w:rsidR="00EE35CC" w:rsidRPr="0022675A" w:rsidRDefault="00EE35CC" w:rsidP="00EE35CC">
            <w:pPr>
              <w:rPr>
                <w:rFonts w:ascii="Arial" w:hAnsi="Arial" w:cs="Arial"/>
              </w:rPr>
            </w:pPr>
            <w:r w:rsidRPr="002734B1">
              <w:rPr>
                <w:rFonts w:ascii="Arial" w:hAnsi="Arial" w:cs="Arial"/>
              </w:rPr>
              <w:t xml:space="preserve">To solve this issue, it is proposed to use odd SFN </w:t>
            </w:r>
            <w:r>
              <w:rPr>
                <w:rFonts w:ascii="Arial" w:hAnsi="Arial" w:cs="Arial"/>
              </w:rPr>
              <w:t xml:space="preserve">For DRB </w:t>
            </w:r>
            <w:r w:rsidRPr="002734B1">
              <w:rPr>
                <w:rFonts w:ascii="Arial" w:hAnsi="Arial" w:cs="Arial"/>
              </w:rPr>
              <w:t>to avoid this collision</w:t>
            </w:r>
          </w:p>
        </w:tc>
      </w:tr>
      <w:tr w:rsidR="00EE35CC" w14:paraId="05DDB802" w14:textId="77777777" w:rsidTr="00EE35CC">
        <w:tc>
          <w:tcPr>
            <w:tcW w:w="1985" w:type="dxa"/>
          </w:tcPr>
          <w:p w14:paraId="4EEACE14" w14:textId="77777777" w:rsidR="00EE35CC" w:rsidRPr="00E751F5" w:rsidRDefault="00EE35CC" w:rsidP="00EE35C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F90ECEA" w14:textId="77777777" w:rsidR="00EE35CC" w:rsidRPr="000352E9" w:rsidRDefault="00EE35CC" w:rsidP="00EE35CC">
            <w:pPr>
              <w:pStyle w:val="CRCoverPage"/>
              <w:tabs>
                <w:tab w:val="left" w:pos="4480"/>
              </w:tabs>
              <w:spacing w:after="0"/>
              <w:rPr>
                <w:noProof/>
                <w:lang w:val="en-SG"/>
              </w:rPr>
            </w:pPr>
            <w:r>
              <w:rPr>
                <w:lang w:val="en-SG"/>
              </w:rPr>
              <w:t xml:space="preserve">Added if condition for changing DL transmission timing to odd </w:t>
            </w:r>
            <w:proofErr w:type="spellStart"/>
            <w:r>
              <w:rPr>
                <w:lang w:val="en-SG"/>
              </w:rPr>
              <w:t>sfn</w:t>
            </w:r>
            <w:proofErr w:type="spellEnd"/>
            <w:r>
              <w:rPr>
                <w:lang w:val="en-SG"/>
              </w:rPr>
              <w:t>.</w:t>
            </w:r>
          </w:p>
        </w:tc>
      </w:tr>
      <w:tr w:rsidR="00EE35CC" w14:paraId="41F9C446" w14:textId="77777777" w:rsidTr="00EE35CC">
        <w:tc>
          <w:tcPr>
            <w:tcW w:w="1985" w:type="dxa"/>
          </w:tcPr>
          <w:p w14:paraId="25E8E6E4" w14:textId="77777777" w:rsidR="00EE35CC" w:rsidRPr="00E751F5" w:rsidRDefault="00EE35CC" w:rsidP="00EE35C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2EE7B36" w14:textId="77777777" w:rsidR="00EE35CC" w:rsidRPr="00E751F5" w:rsidRDefault="00EE35CC" w:rsidP="00EE35CC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EC43E7">
              <w:rPr>
                <w:rFonts w:ascii="Arial" w:hAnsi="Arial" w:cs="Arial"/>
                <w:lang w:eastAsia="zh-CN"/>
              </w:rPr>
              <w:t>MAC_TC_Common_</w:t>
            </w:r>
            <w:proofErr w:type="gramStart"/>
            <w:r w:rsidRPr="00EC43E7">
              <w:rPr>
                <w:rFonts w:ascii="Arial" w:hAnsi="Arial" w:cs="Arial"/>
                <w:lang w:eastAsia="zh-CN"/>
              </w:rPr>
              <w:t>NR.ttcn</w:t>
            </w:r>
            <w:proofErr w:type="spellEnd"/>
            <w:proofErr w:type="gramEnd"/>
          </w:p>
        </w:tc>
      </w:tr>
      <w:tr w:rsidR="00EE35CC" w:rsidRPr="00E751F5" w14:paraId="789BF0B2" w14:textId="77777777" w:rsidTr="00EE35CC">
        <w:tc>
          <w:tcPr>
            <w:tcW w:w="1985" w:type="dxa"/>
          </w:tcPr>
          <w:p w14:paraId="25EB7C6F" w14:textId="77777777" w:rsidR="00EE35CC" w:rsidRPr="00E751F5" w:rsidRDefault="00EE35CC" w:rsidP="00EE35C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6118158" w14:textId="77777777" w:rsidR="00EE35CC" w:rsidRPr="00E751F5" w:rsidRDefault="00EE35CC" w:rsidP="00EE35CC">
            <w:pPr>
              <w:rPr>
                <w:rFonts w:ascii="Arial" w:hAnsi="Arial"/>
                <w:highlight w:val="cyan"/>
              </w:rPr>
            </w:pPr>
          </w:p>
        </w:tc>
      </w:tr>
    </w:tbl>
    <w:p w14:paraId="116DD3CE" w14:textId="77777777" w:rsidR="00EE35CC" w:rsidRDefault="00EE35CC" w:rsidP="00EE35CC">
      <w:pPr>
        <w:rPr>
          <w:noProof/>
        </w:rPr>
      </w:pPr>
    </w:p>
    <w:p w14:paraId="3D63321E" w14:textId="77777777" w:rsidR="00EE35CC" w:rsidRDefault="00EE35CC" w:rsidP="00EE35C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E35CC" w14:paraId="7B9F2D53" w14:textId="77777777" w:rsidTr="00EE35C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9027" w14:textId="77777777" w:rsidR="00EE35CC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1D1139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</w:t>
            </w:r>
          </w:p>
          <w:p w14:paraId="4254E72F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function f_TC_7_1_1_2_2_NR_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TestBody(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DRB</w:t>
            </w:r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_Identity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p_NR_DRB_Id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) runs on NR_BASE_PTC</w:t>
            </w:r>
          </w:p>
          <w:p w14:paraId="4E35C6B2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{ /</w:t>
            </w:r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/Correct Handling of DL HARQ process PDSCH Aggregation</w:t>
            </w:r>
          </w:p>
          <w:p w14:paraId="00148597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var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SubFrameTiming_Type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TimingDL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;</w:t>
            </w:r>
            <w:proofErr w:type="gramEnd"/>
          </w:p>
          <w:p w14:paraId="2E55AD0D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var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SubFrameTiming_Type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TimingUL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;</w:t>
            </w:r>
            <w:proofErr w:type="gramEnd"/>
          </w:p>
          <w:p w14:paraId="27DC923C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var integer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v_Nack_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Count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</w:t>
            </w:r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= 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0;</w:t>
            </w:r>
            <w:proofErr w:type="gramEnd"/>
          </w:p>
          <w:p w14:paraId="53E2C5FD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var integer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v_Ack_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Count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</w:t>
            </w:r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= 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0;</w:t>
            </w:r>
            <w:proofErr w:type="gramEnd"/>
          </w:p>
          <w:p w14:paraId="3DD24B9C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var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SubcarrierSpacing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SCS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</w:t>
            </w:r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=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f_NR_CellInfo_GetSCS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(nr_Cell1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);</w:t>
            </w:r>
            <w:proofErr w:type="gramEnd"/>
          </w:p>
          <w:p w14:paraId="47AB6B33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var NR_SYSTEM_IND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v_SYS_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IND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;</w:t>
            </w:r>
            <w:proofErr w:type="gramEnd"/>
          </w:p>
          <w:p w14:paraId="163C60F7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var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NR_PhysicalParameters_Type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v_NR_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PhysicalParameters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</w:t>
            </w:r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=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f_NR_CellInfo_GetPhysicalParameters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(nr_Cell1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);</w:t>
            </w:r>
            <w:proofErr w:type="gramEnd"/>
          </w:p>
          <w:p w14:paraId="2560AA9D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var template (value)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NR_DciDlInfo_Type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DciDlInfo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</w:t>
            </w:r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=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f_NR_DciDlInfo_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Init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(</w:t>
            </w:r>
            <w:proofErr w:type="spellStart"/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v_NR_PhysicalParameters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, cds_NR_DciFormat_1_1_Params_SetPDSCHarqIndicator(v_NR_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PhysicalParameters.SubcarrierSpacing,-</w:t>
            </w:r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,cs_NR_DciFormat_1_X_PdschHarqTimingIndicator('011'B)),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cs_NR_RedundancyVersionList_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SingleRV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(</w:t>
            </w:r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0)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);  /</w:t>
            </w:r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/@sic R5s230068 sic@</w:t>
            </w:r>
          </w:p>
          <w:p w14:paraId="087E1C6F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var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NR_MAC_SDU_Type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EncodedRlcPdu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;</w:t>
            </w:r>
            <w:proofErr w:type="gramEnd"/>
          </w:p>
          <w:p w14:paraId="6915882B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var template (value)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NR_MAC_SDU_SubPDU_List_Type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v_SDU_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SubPDUListDL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;</w:t>
            </w:r>
            <w:proofErr w:type="gramEnd"/>
          </w:p>
          <w:p w14:paraId="7A15BC26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var template (value)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NR_MAC_PDUList_Type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v_MAC_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PDUListDL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;</w:t>
            </w:r>
            <w:proofErr w:type="gramEnd"/>
          </w:p>
          <w:p w14:paraId="2EDFF88A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</w:p>
          <w:p w14:paraId="614E8DFD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timer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t_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Watchdog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</w:t>
            </w:r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= 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0.4;</w:t>
            </w:r>
            <w:proofErr w:type="gramEnd"/>
          </w:p>
          <w:p w14:paraId="1DAA042B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</w:p>
          <w:p w14:paraId="1E6EB69F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lastRenderedPageBreak/>
              <w:t xml:space="preserve">    //Configure DL DCI as per Table 7.1.1.2.2.3.3-3: Physical layer parameters for DCI format 1_1 (Steps 3, 7, Table 7.1.1.2.2.3.2-1)</w:t>
            </w:r>
          </w:p>
          <w:p w14:paraId="1860B2CD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//Set K1=5</w:t>
            </w:r>
          </w:p>
          <w:p w14:paraId="50B82F6C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f_NR_SS_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CommonCellConfig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(</w:t>
            </w:r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nr_Cell1,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cas_NR_DciDlInfo_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REQ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(</w:t>
            </w:r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nr_Cell1,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cs_TimingInfo_Now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,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v_DciDlInfo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)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);</w:t>
            </w:r>
            <w:proofErr w:type="gramEnd"/>
          </w:p>
          <w:p w14:paraId="450030FA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</w:p>
          <w:p w14:paraId="3363D27E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//By 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default</w:t>
            </w:r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in TS 38.508-1, the Time Alignment timer is set to infinity</w:t>
            </w:r>
          </w:p>
          <w:p w14:paraId="178F064A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//configure SS for no Auto Time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alignement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- no grant needed</w:t>
            </w:r>
          </w:p>
          <w:p w14:paraId="64F1088B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f_NR_ULGrantConfiguration_Stop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(nr_Cell1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);   </w:t>
            </w:r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//@sic R5s221035 sic@</w:t>
            </w:r>
          </w:p>
          <w:p w14:paraId="0DE1972A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</w:p>
          <w:p w14:paraId="2270D17E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//Config SS to report: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NR_SystemRequest_Type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-&gt;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NR_System_IndicationControl_Type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-&gt; UL_HARQ</w:t>
            </w:r>
          </w:p>
          <w:p w14:paraId="5D21A131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//NR_SYSTEM_IND -&gt;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NR_SystemIndication_Type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-&gt; UL_HARQ: ack/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nack</w:t>
            </w:r>
            <w:proofErr w:type="spellEnd"/>
          </w:p>
          <w:p w14:paraId="6E31CD82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f_NR_SS_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SystemIndCtrlConfig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(</w:t>
            </w:r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nr_Cell1,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cds_NR_SystemIndCtrl_UL_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HARQ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(</w:t>
            </w:r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enable)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);</w:t>
            </w:r>
            <w:proofErr w:type="gramEnd"/>
          </w:p>
          <w:p w14:paraId="07A5E5F9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</w:p>
          <w:p w14:paraId="02742ABF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 PDCP SDU =36B +3B PDCP Headed+ 3B RLC Header + 2B MAC Header=44B =352 bits (an allowed TB size as per 38.523-3 Annex B)</w:t>
            </w:r>
          </w:p>
          <w:p w14:paraId="3D989816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//@sic R5s221035 sic@</w:t>
            </w:r>
          </w:p>
          <w:p w14:paraId="220F4E67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EncodedRlcPdu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</w:t>
            </w:r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=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f_NR_RLC_AMD_FullPDU_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Encvalue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(</w:t>
            </w:r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0,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tsc_NR_P_NoPoll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,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f_NR_PDCP_PDU_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Encvalue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(</w:t>
            </w:r>
            <w:proofErr w:type="spellStart"/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f_NR_ReturnDefaultPDCP_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PDU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(</w:t>
            </w:r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0, crs_NR_PDCP_SDU_36B))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);  /</w:t>
            </w:r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/@sic R5-227518 sic@</w:t>
            </w:r>
          </w:p>
          <w:p w14:paraId="403F77B2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v_SDU_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SubPDUListDL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</w:t>
            </w:r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= 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{ cs</w:t>
            </w:r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_NR_MAC_SDU_SubPDU_LI8(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tsc_LCID_SCG_Bearer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,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v_EncodedRlcPdu</w:t>
            </w:r>
            <w:proofErr w:type="spellEnd"/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) }</w:t>
            </w:r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;</w:t>
            </w:r>
          </w:p>
          <w:p w14:paraId="5DDFBCEE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v_MAC_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PDUListDL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</w:t>
            </w:r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= 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{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cs</w:t>
            </w:r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_NR_DL_MAC_PDU_SDU_SubPDU_Padding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(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v_SDU_SubPDUListDL</w:t>
            </w:r>
            <w:proofErr w:type="spellEnd"/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) }</w:t>
            </w:r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;</w:t>
            </w:r>
          </w:p>
          <w:p w14:paraId="6B5FEB6C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</w:p>
          <w:p w14:paraId="59D77CD4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 @siclog "Steps 3-4"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siclog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@</w:t>
            </w:r>
          </w:p>
          <w:p w14:paraId="3ADCAEC0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 The SS transmits a downlink assignment addressed to the C-RNTI assigned to the UE, the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rv_idx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is 0.</w:t>
            </w:r>
          </w:p>
          <w:p w14:paraId="3F28DE82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 The SS transmits in the indicated downlink assignment a MAC PDU including a RLC PDU, The CRC is calculated in such a way, it will result in CRC error on UE side.</w:t>
            </w:r>
          </w:p>
          <w:p w14:paraId="1DECE424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/*      var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NR_CellInfo_Type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v_NR_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CellInfo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:</w:t>
            </w:r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=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f_NR_CellInfo_Get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(nr_Cell1); //added</w:t>
            </w:r>
          </w:p>
          <w:p w14:paraId="23F8F46C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v_NR_CellInfo.Sysinfo.BcchInfo.MIB.message_.mib.pdcch_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ConfigSIB1.searchSpaceZero :</w:t>
            </w:r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= 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4;  /</w:t>
            </w:r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/added by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zak</w:t>
            </w:r>
            <w:proofErr w:type="spellEnd"/>
          </w:p>
          <w:p w14:paraId="20C5A7AE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f_NR_CellInfo_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Set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(</w:t>
            </w:r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nr_Cell1,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v_NR_CellInfo</w:t>
            </w:r>
            <w:proofErr w:type="spellEnd"/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);   </w:t>
            </w:r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                                //added    */</w:t>
            </w:r>
          </w:p>
          <w:p w14:paraId="59BE8CE2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f_NR_SS_L1_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TestModeConfig(</w:t>
            </w:r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nr_Cell1, cas_NR_L1_TestMode_DL_SCH_CRC_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REQ(</w:t>
            </w:r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nr_Cell1, Erroneous)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);</w:t>
            </w:r>
            <w:proofErr w:type="gramEnd"/>
          </w:p>
          <w:p w14:paraId="7E2FAFA9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TimingDL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</w:t>
            </w:r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=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f_NR_GetNextSendOccasion_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DL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(</w:t>
            </w:r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nr_Cell1, 200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);</w:t>
            </w:r>
            <w:proofErr w:type="gramEnd"/>
          </w:p>
          <w:p w14:paraId="0672E660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//@sic R5s230658 sic@</w:t>
            </w:r>
          </w:p>
          <w:p w14:paraId="00FCADA5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if (((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v_TimingDL.SFN.Number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) mod 2) == 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0){</w:t>
            </w:r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//to avoid conflict with SIB scheduling</w:t>
            </w:r>
          </w:p>
          <w:p w14:paraId="789E5254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</w:t>
            </w:r>
            <w:proofErr w:type="spellStart"/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v_TimingDL.SFN.Number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</w:t>
            </w:r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=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v_TimingDL.SFN.Number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+ 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1;</w:t>
            </w:r>
            <w:proofErr w:type="gramEnd"/>
          </w:p>
          <w:p w14:paraId="6CC953FB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}</w:t>
            </w:r>
          </w:p>
          <w:p w14:paraId="02A7A61E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TimingUL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</w:t>
            </w:r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=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TimingDL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;</w:t>
            </w:r>
            <w:proofErr w:type="gramEnd"/>
          </w:p>
          <w:p w14:paraId="749C8FF5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</w:p>
          <w:p w14:paraId="354B99A6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//Assign DL and UL timing</w:t>
            </w:r>
          </w:p>
          <w:p w14:paraId="30525896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select(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v_SCS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) {</w:t>
            </w:r>
          </w:p>
          <w:p w14:paraId="621D3FD1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case(kHz15) {</w:t>
            </w:r>
          </w:p>
          <w:p w14:paraId="17262027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TimingDL.Subframe.Number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</w:t>
            </w:r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1;</w:t>
            </w:r>
            <w:proofErr w:type="gramEnd"/>
          </w:p>
          <w:p w14:paraId="2CAC28DF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TimingUL.Subframe.Number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</w:t>
            </w:r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9;</w:t>
            </w:r>
            <w:proofErr w:type="gramEnd"/>
          </w:p>
          <w:p w14:paraId="63A8CF65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}</w:t>
            </w:r>
          </w:p>
          <w:p w14:paraId="5E295478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case(kHz30) {</w:t>
            </w:r>
          </w:p>
          <w:p w14:paraId="729A6651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TimingDL.Subframe.Number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</w:t>
            </w:r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0;</w:t>
            </w:r>
            <w:proofErr w:type="gramEnd"/>
          </w:p>
          <w:p w14:paraId="285432C1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 v_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TimingDL.Slot.SlotOffset.Numerology1 :</w:t>
            </w:r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= 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1;</w:t>
            </w:r>
            <w:proofErr w:type="gramEnd"/>
          </w:p>
          <w:p w14:paraId="412BDD5F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TimingUL.Subframe.Number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</w:t>
            </w:r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4;</w:t>
            </w:r>
            <w:proofErr w:type="gramEnd"/>
          </w:p>
          <w:p w14:paraId="4AD85563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 v_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TimingUL.Slot.SlotOffset.Numerology1 :</w:t>
            </w:r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= 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1;</w:t>
            </w:r>
            <w:proofErr w:type="gramEnd"/>
          </w:p>
          <w:p w14:paraId="68508291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}</w:t>
            </w:r>
          </w:p>
          <w:p w14:paraId="73ADD914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case(kHz120) {</w:t>
            </w:r>
          </w:p>
          <w:p w14:paraId="6F6DBD63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TimingDL.Subframe.Number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</w:t>
            </w:r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0;</w:t>
            </w:r>
            <w:proofErr w:type="gramEnd"/>
          </w:p>
          <w:p w14:paraId="6007792C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 v_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TimingDL.Slot.SlotOffset.Numerology3 :</w:t>
            </w:r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= 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1;</w:t>
            </w:r>
            <w:proofErr w:type="gramEnd"/>
          </w:p>
          <w:p w14:paraId="19C070B7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TimingUL.Subframe.Number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</w:t>
            </w:r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1;</w:t>
            </w:r>
            <w:proofErr w:type="gramEnd"/>
          </w:p>
          <w:p w14:paraId="06B0ED42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 v_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TimingUL.Slot.SlotOffset.Numerology3 :</w:t>
            </w:r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= 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1;</w:t>
            </w:r>
            <w:proofErr w:type="gramEnd"/>
          </w:p>
          <w:p w14:paraId="4C8AA91C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}</w:t>
            </w:r>
          </w:p>
          <w:p w14:paraId="7E86707C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case else 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{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FatalError</w:t>
            </w:r>
            <w:proofErr w:type="spellEnd"/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(__FILE__, __LINE__, "Invalid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SubCarrierSpacing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")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; }</w:t>
            </w:r>
            <w:proofErr w:type="gramEnd"/>
          </w:p>
          <w:p w14:paraId="069632AC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}</w:t>
            </w:r>
          </w:p>
          <w:p w14:paraId="4B229A12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t_Watchdog.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start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;</w:t>
            </w:r>
            <w:proofErr w:type="gramEnd"/>
          </w:p>
          <w:p w14:paraId="097D771D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DRB.send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(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cas_NR_DRB_COMMON_REQ_MAC_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PDUList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(</w:t>
            </w:r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nr_Cell1,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p_NR_DRB_Id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,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cs_TimingInfo_NR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(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v_TimingDL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),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v_MAC_PDUListDL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)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);  /</w:t>
            </w:r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/@sic R5s221035 sic@</w:t>
            </w:r>
          </w:p>
          <w:p w14:paraId="2D4F4D75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</w:p>
          <w:p w14:paraId="565B44A3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lastRenderedPageBreak/>
              <w:t xml:space="preserve">    // @siclog "Step 5"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siclog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@</w:t>
            </w:r>
          </w:p>
          <w:p w14:paraId="066517D5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 In the following 3 consecutive slots, the SS transmits on the same downlink assignment a MAC PDU including a RLC PDU, The CRC is calculated in such a way, it will result in CRC error on UE side. (Note3)</w:t>
            </w:r>
          </w:p>
          <w:p w14:paraId="6F4FE818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 SS already configured to do it - PDSCH aggregation</w:t>
            </w:r>
          </w:p>
          <w:p w14:paraId="6787D6E1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</w:p>
          <w:p w14:paraId="614B60CF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 @siclog "Step 6"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siclog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@</w:t>
            </w:r>
          </w:p>
          <w:p w14:paraId="23CDD4B2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 Check: Does the UE transmit a HARQ NACK on slot n3+k1? (Note 4)</w:t>
            </w:r>
          </w:p>
          <w:p w14:paraId="2A656EEE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alt {</w:t>
            </w:r>
          </w:p>
          <w:p w14:paraId="105D7821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[]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SYSIND.receive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(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car_NR_SYSTEM_UL_HARQ_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IND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(</w:t>
            </w:r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nr_Cell1,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nack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))-&gt; value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v_SYS_IND</w:t>
            </w:r>
            <w:proofErr w:type="spellEnd"/>
          </w:p>
          <w:p w14:paraId="6CD65164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{</w:t>
            </w:r>
          </w:p>
          <w:p w14:paraId="74FD6D80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v_Nack_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Count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</w:t>
            </w:r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=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v_Nack_Count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+ 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1;</w:t>
            </w:r>
            <w:proofErr w:type="gramEnd"/>
          </w:p>
          <w:p w14:paraId="395EB139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 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repeat;</w:t>
            </w:r>
            <w:proofErr w:type="gramEnd"/>
          </w:p>
          <w:p w14:paraId="00C1BCF0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}</w:t>
            </w:r>
          </w:p>
          <w:p w14:paraId="237A05E0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[]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SYSIND.receive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(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car_NR_SYSTEM_UL_HARQ_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IND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(</w:t>
            </w:r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nr_Cell1, ack))</w:t>
            </w:r>
          </w:p>
          <w:p w14:paraId="1B402F2E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{</w:t>
            </w:r>
          </w:p>
          <w:p w14:paraId="085EBDA9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f_NR_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SetVerdictFailOrInconc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(</w:t>
            </w:r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__FILE__, __LINE__, "Step 6"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);</w:t>
            </w:r>
            <w:proofErr w:type="gramEnd"/>
          </w:p>
          <w:p w14:paraId="359EB23B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t_Watchdog.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stop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;</w:t>
            </w:r>
            <w:proofErr w:type="gramEnd"/>
          </w:p>
          <w:p w14:paraId="24285B9D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}</w:t>
            </w:r>
          </w:p>
          <w:p w14:paraId="3B4F4D7C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[]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t_Watchdog.timeout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{}</w:t>
            </w:r>
          </w:p>
          <w:p w14:paraId="6C5C5168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}</w:t>
            </w:r>
          </w:p>
          <w:p w14:paraId="2CABE7F0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if (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v_Nack_Count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== 1 and 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match(</w:t>
            </w:r>
            <w:proofErr w:type="spellStart"/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v_SYS_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IND.Common.TimingInfo</w:t>
            </w:r>
            <w:proofErr w:type="spellEnd"/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,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cr_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TimingInfo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(</w:t>
            </w:r>
            <w:proofErr w:type="spellStart"/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v_TimingUL.SFN.Number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,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TimingUL.Subframe.Number</w:t>
            </w:r>
            <w:proofErr w:type="spellEnd"/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, -,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v_TimingUL.Slot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))) 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{ /</w:t>
            </w:r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/@sic R5s230068 sic@</w:t>
            </w:r>
          </w:p>
          <w:p w14:paraId="59ED9E0E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f_NR_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PreliminaryPass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(</w:t>
            </w:r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__FILE__, __LINE__, "Step 6"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);</w:t>
            </w:r>
            <w:proofErr w:type="gramEnd"/>
          </w:p>
          <w:p w14:paraId="0BD55DF3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} else {</w:t>
            </w:r>
          </w:p>
          <w:p w14:paraId="1381E51C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f_NR_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SetVerdictFailOrInconc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(</w:t>
            </w:r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__FILE__, __LINE__, "Step 6"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);</w:t>
            </w:r>
            <w:proofErr w:type="gramEnd"/>
          </w:p>
          <w:p w14:paraId="793F0EA1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}</w:t>
            </w:r>
          </w:p>
          <w:p w14:paraId="03211DD2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</w:p>
          <w:p w14:paraId="2881A0FC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 @siclog "Step 7"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siclog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@</w:t>
            </w:r>
          </w:p>
          <w:p w14:paraId="1009B706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 The SS transmits a downlink assignment addressed to the C-RNTI assigned to the UE, the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rv_idx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is 0.</w:t>
            </w:r>
          </w:p>
          <w:p w14:paraId="5FBF12A1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 @siclog "Step 8"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siclog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@</w:t>
            </w:r>
          </w:p>
          <w:p w14:paraId="403AA632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 The SS transmits in the indicated downlink assignment a MAC PDU including a RLC PDU, The CRC is calculated in such a way, it will result in CRC pass on UE side.</w:t>
            </w:r>
          </w:p>
          <w:p w14:paraId="2506A1BC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//Set CRC error as normal mode</w:t>
            </w:r>
          </w:p>
          <w:p w14:paraId="0A776D69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f_NR_SS_L1_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TestModeConfig(</w:t>
            </w:r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nr_Cell1, cas_NR_L1_TestMode_DL_SCH_CRC_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REQ(</w:t>
            </w:r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nr_Cell1, </w:t>
            </w:r>
            <w:proofErr w:type="spellStart"/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Normal,cs</w:t>
            </w:r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_TimingInfo_Now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)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);</w:t>
            </w:r>
            <w:proofErr w:type="gramEnd"/>
          </w:p>
          <w:p w14:paraId="22AD0CE5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TimingDL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</w:t>
            </w:r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=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f_NR_GetNextSendOccasion_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DL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(</w:t>
            </w:r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nr_Cell1, 200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);</w:t>
            </w:r>
            <w:proofErr w:type="gramEnd"/>
          </w:p>
          <w:p w14:paraId="63D4660F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TimingUL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</w:t>
            </w:r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=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TimingDL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;</w:t>
            </w:r>
            <w:proofErr w:type="gramEnd"/>
          </w:p>
          <w:p w14:paraId="665C487B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</w:p>
          <w:p w14:paraId="7D557A43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//Assign DL and UL timing</w:t>
            </w:r>
          </w:p>
          <w:p w14:paraId="5340458A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select(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v_SCS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) {</w:t>
            </w:r>
          </w:p>
          <w:p w14:paraId="63B899DE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case(kHz15) {</w:t>
            </w:r>
          </w:p>
          <w:p w14:paraId="3BF3D894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TimingDL.Subframe.Number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</w:t>
            </w:r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1;</w:t>
            </w:r>
            <w:proofErr w:type="gramEnd"/>
          </w:p>
          <w:p w14:paraId="14C87412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TimingUL.Subframe.Number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</w:t>
            </w:r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9;</w:t>
            </w:r>
            <w:proofErr w:type="gramEnd"/>
          </w:p>
          <w:p w14:paraId="691982E5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}</w:t>
            </w:r>
          </w:p>
          <w:p w14:paraId="12BF796A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case(kHz30) {</w:t>
            </w:r>
          </w:p>
          <w:p w14:paraId="56A19267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TimingDL.Subframe.Number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</w:t>
            </w:r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0;</w:t>
            </w:r>
            <w:proofErr w:type="gramEnd"/>
          </w:p>
          <w:p w14:paraId="0F7A4A6B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 v_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TimingDL.Slot.SlotOffset.Numerology1 :</w:t>
            </w:r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= 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1;</w:t>
            </w:r>
            <w:proofErr w:type="gramEnd"/>
          </w:p>
          <w:p w14:paraId="6185ABE8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TimingUL.Subframe.Number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</w:t>
            </w:r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4;</w:t>
            </w:r>
            <w:proofErr w:type="gramEnd"/>
          </w:p>
          <w:p w14:paraId="6020D698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 v_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TimingUL.Slot.SlotOffset.Numerology1 :</w:t>
            </w:r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= 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1;</w:t>
            </w:r>
            <w:proofErr w:type="gramEnd"/>
          </w:p>
          <w:p w14:paraId="66D573F6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}</w:t>
            </w:r>
          </w:p>
          <w:p w14:paraId="25CE900B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case(kHz120) {</w:t>
            </w:r>
          </w:p>
          <w:p w14:paraId="0078AA27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TimingDL.Subframe.Number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</w:t>
            </w:r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0;</w:t>
            </w:r>
            <w:proofErr w:type="gramEnd"/>
          </w:p>
          <w:p w14:paraId="30243777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 v_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TimingDL.Slot.SlotOffset.Numerology1 :</w:t>
            </w:r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= 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1;</w:t>
            </w:r>
            <w:proofErr w:type="gramEnd"/>
          </w:p>
          <w:p w14:paraId="7870AAE4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TimingUL.Subframe.Number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:=</w:t>
            </w:r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1;</w:t>
            </w:r>
            <w:proofErr w:type="gramEnd"/>
          </w:p>
          <w:p w14:paraId="1558F04B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 v_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TimingUL.Slot.SlotOffset.Numerology1 :</w:t>
            </w:r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= 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1;</w:t>
            </w:r>
            <w:proofErr w:type="gramEnd"/>
          </w:p>
          <w:p w14:paraId="10072811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}</w:t>
            </w:r>
          </w:p>
          <w:p w14:paraId="7D98DE34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case else 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{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FatalError</w:t>
            </w:r>
            <w:proofErr w:type="spellEnd"/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(__FILE__, __LINE__, "Invalid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SubCarrierSpacing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")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; }</w:t>
            </w:r>
            <w:proofErr w:type="gramEnd"/>
          </w:p>
          <w:p w14:paraId="6C915C69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}</w:t>
            </w:r>
          </w:p>
          <w:p w14:paraId="1F931B29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</w:p>
          <w:p w14:paraId="6985C6D7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 @siclog "Step 9"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siclog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@</w:t>
            </w:r>
          </w:p>
          <w:p w14:paraId="4C2A02DE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 In the following 3 consecutive slots, the SS transmits on the same downlink assignment a MAC PDU including a RLC PDU, The CRC is calculated in such a way, it will result in CRC pass on UE side. (Note3)</w:t>
            </w:r>
          </w:p>
          <w:p w14:paraId="02BCD38C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t_Watchdog.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start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;</w:t>
            </w:r>
            <w:proofErr w:type="gramEnd"/>
          </w:p>
          <w:p w14:paraId="210C4D9F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DRB.send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(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cas_NR_DRB_COMMON_REQ_MAC_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PDUList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(</w:t>
            </w:r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nr_Cell1,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p_NR_DRB_Id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,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cs_TimingInfo_NR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(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v_TimingDL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),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v_MAC_PDUListDL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)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);  /</w:t>
            </w:r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/@sic R5s221035 sic@</w:t>
            </w:r>
          </w:p>
          <w:p w14:paraId="700A833C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</w:p>
          <w:p w14:paraId="5E5987A9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 @siclog "Step 10"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siclog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@</w:t>
            </w:r>
          </w:p>
          <w:p w14:paraId="2BB649C5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 Check: Does the UE transmit a HARQ ACK on slot n3+k1? (Note 4)</w:t>
            </w:r>
          </w:p>
          <w:p w14:paraId="0B38C936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alt {</w:t>
            </w:r>
          </w:p>
          <w:p w14:paraId="1C8BCA67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[]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SYSIND.receive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(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car_NR_SYSTEM_UL_HARQ_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IND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(</w:t>
            </w:r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nr_Cell1, ack))-&gt; value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v_SYS_IND</w:t>
            </w:r>
            <w:proofErr w:type="spellEnd"/>
          </w:p>
          <w:p w14:paraId="39E08438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{</w:t>
            </w:r>
          </w:p>
          <w:p w14:paraId="753D3806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v_Ack_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Count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:</w:t>
            </w:r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=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v_Ack_Count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+ 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1;</w:t>
            </w:r>
            <w:proofErr w:type="gramEnd"/>
          </w:p>
          <w:p w14:paraId="489B3CA9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 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repeat;</w:t>
            </w:r>
            <w:proofErr w:type="gramEnd"/>
          </w:p>
          <w:p w14:paraId="0672EA40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}</w:t>
            </w:r>
          </w:p>
          <w:p w14:paraId="01915E57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[]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SYSIND.receive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(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car_NR_SYSTEM_UL_HARQ_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IND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(</w:t>
            </w:r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nr_Cell1,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nack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))</w:t>
            </w:r>
          </w:p>
          <w:p w14:paraId="40DCCEDA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{</w:t>
            </w:r>
          </w:p>
          <w:p w14:paraId="71F85138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f_NR_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SetVerdictFailOrInconc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(</w:t>
            </w:r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__FILE__, __LINE__, "Step 10"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);</w:t>
            </w:r>
            <w:proofErr w:type="gramEnd"/>
          </w:p>
          <w:p w14:paraId="5E50B658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 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t_Watchdog.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stop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;</w:t>
            </w:r>
            <w:proofErr w:type="gramEnd"/>
          </w:p>
          <w:p w14:paraId="5970487A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  }</w:t>
            </w:r>
          </w:p>
          <w:p w14:paraId="4399497C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  []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t_Watchdog.timeout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{}</w:t>
            </w:r>
          </w:p>
          <w:p w14:paraId="6AA4F9BA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}</w:t>
            </w:r>
          </w:p>
          <w:p w14:paraId="560D530C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if (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v_Nack_Count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== 1 and 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match(</w:t>
            </w:r>
            <w:proofErr w:type="spellStart"/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v_SYS_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IND.Common.TimingInfo</w:t>
            </w:r>
            <w:proofErr w:type="spellEnd"/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,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cr_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TimingInfo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(</w:t>
            </w:r>
            <w:proofErr w:type="spellStart"/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v_TimingUL.SFN.Number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,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TimingUL.Subframe.Number</w:t>
            </w:r>
            <w:proofErr w:type="spellEnd"/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, -,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v_TimingUL.Slot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))) 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{ /</w:t>
            </w:r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/@sic R5s230068 sic@</w:t>
            </w:r>
          </w:p>
          <w:p w14:paraId="5837E493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f_NR_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PreliminaryPass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(</w:t>
            </w:r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__FILE__, __LINE__, "Step 10"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);</w:t>
            </w:r>
            <w:proofErr w:type="gramEnd"/>
          </w:p>
          <w:p w14:paraId="7348C6D9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} else {</w:t>
            </w:r>
          </w:p>
          <w:p w14:paraId="4A015ECE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 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f_NR_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SetVerdictFailOrInconc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(</w:t>
            </w:r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__FILE__, __LINE__, "Step 10"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);</w:t>
            </w:r>
            <w:proofErr w:type="gramEnd"/>
          </w:p>
          <w:p w14:paraId="319ED4EF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}</w:t>
            </w:r>
          </w:p>
          <w:p w14:paraId="355BB555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</w:p>
          <w:p w14:paraId="1A4855EC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 Configure SS to stop indication of UL HARQ ACK/NACK</w:t>
            </w:r>
          </w:p>
          <w:p w14:paraId="6415029E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f_NR_SS_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SystemIndCtrlConfig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(</w:t>
            </w:r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nr_Cell1, </w:t>
            </w:r>
            <w:proofErr w:type="spell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cds_NR_SystemIndCtrl_UL_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HARQ</w:t>
            </w:r>
            <w:proofErr w:type="spell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(</w:t>
            </w:r>
            <w:proofErr w:type="gramEnd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disable)</w:t>
            </w:r>
            <w:proofErr w:type="gramStart"/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>);</w:t>
            </w:r>
            <w:proofErr w:type="gramEnd"/>
          </w:p>
          <w:p w14:paraId="151256F8" w14:textId="77777777" w:rsidR="00EE35CC" w:rsidRPr="0068055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</w:pPr>
            <w:r w:rsidRPr="007F2C35">
              <w:rPr>
                <w:rFonts w:ascii="Courier New" w:hAnsi="Courier New" w:cs="Courier New"/>
                <w:bCs/>
                <w:sz w:val="18"/>
                <w:szCs w:val="18"/>
                <w:lang w:val="en-IN" w:eastAsia="en-GB"/>
              </w:rPr>
              <w:t xml:space="preserve">    //@sic R5s221035 sic@</w:t>
            </w:r>
          </w:p>
        </w:tc>
      </w:tr>
    </w:tbl>
    <w:p w14:paraId="249AC310" w14:textId="77777777" w:rsidR="00EE35CC" w:rsidRDefault="00EE35CC" w:rsidP="00EE35CC">
      <w:pPr>
        <w:spacing w:after="0"/>
        <w:rPr>
          <w:rFonts w:ascii="Arial" w:hAnsi="Arial"/>
          <w:b/>
          <w:lang w:eastAsia="en-GB"/>
        </w:rPr>
      </w:pPr>
    </w:p>
    <w:p w14:paraId="603A04AB" w14:textId="77777777" w:rsidR="00EE35CC" w:rsidRDefault="00EE35CC" w:rsidP="00EE35CC">
      <w:pPr>
        <w:spacing w:after="0"/>
        <w:rPr>
          <w:rFonts w:ascii="Arial" w:hAnsi="Arial"/>
          <w:b/>
          <w:lang w:eastAsia="en-GB"/>
        </w:rPr>
      </w:pPr>
    </w:p>
    <w:p w14:paraId="2CD1F561" w14:textId="77777777" w:rsidR="00EE35CC" w:rsidRDefault="00EE35CC" w:rsidP="00EE35CC">
      <w:pPr>
        <w:spacing w:after="0"/>
        <w:rPr>
          <w:rFonts w:ascii="Arial" w:hAnsi="Arial"/>
          <w:b/>
          <w:lang w:eastAsia="en-GB"/>
        </w:rPr>
      </w:pPr>
    </w:p>
    <w:p w14:paraId="0DBF5B3D" w14:textId="77777777" w:rsidR="00EE35CC" w:rsidRDefault="00EE35CC" w:rsidP="00EE35CC">
      <w:pPr>
        <w:spacing w:after="0"/>
        <w:rPr>
          <w:rFonts w:ascii="Arial" w:hAnsi="Arial"/>
          <w:b/>
          <w:lang w:eastAsia="en-GB"/>
        </w:rPr>
      </w:pPr>
    </w:p>
    <w:p w14:paraId="011BF434" w14:textId="77777777" w:rsidR="00EE35CC" w:rsidRDefault="00EE35CC" w:rsidP="00EE35C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E35CC" w14:paraId="480BD185" w14:textId="77777777" w:rsidTr="00EE35C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157B" w14:textId="77777777" w:rsidR="00EE35CC" w:rsidRPr="001D1139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</w:t>
            </w:r>
          </w:p>
          <w:p w14:paraId="0868D812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1D1139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</w:t>
            </w: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function f_TC_7_1_1_2_2_NR_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TestBody(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DRB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_Identity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p_NR_DRB_Id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) runs on NR_BASE_PTC</w:t>
            </w:r>
          </w:p>
          <w:p w14:paraId="3935D4FD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{ /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/Correct Handling of DL HARQ process PDSCH Aggregation</w:t>
            </w:r>
          </w:p>
          <w:p w14:paraId="6138B0B5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var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SubFrameTiming_Type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TimingDL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;</w:t>
            </w:r>
            <w:proofErr w:type="gramEnd"/>
          </w:p>
          <w:p w14:paraId="56DFFA27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var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SubFrameTiming_Type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TimingUL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;</w:t>
            </w:r>
            <w:proofErr w:type="gramEnd"/>
          </w:p>
          <w:p w14:paraId="698C814F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var integer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v_Nack_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Count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: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= 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0;</w:t>
            </w:r>
            <w:proofErr w:type="gramEnd"/>
          </w:p>
          <w:p w14:paraId="4E49970E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var integer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v_Ack_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Count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: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= 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0;</w:t>
            </w:r>
            <w:proofErr w:type="gramEnd"/>
          </w:p>
          <w:p w14:paraId="7834C861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var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SubcarrierSpacing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SCS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: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=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f_NR_CellInfo_GetSCS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(nr_Cell1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);</w:t>
            </w:r>
            <w:proofErr w:type="gramEnd"/>
          </w:p>
          <w:p w14:paraId="1BF81858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var NR_SYSTEM_IND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v_SYS_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IND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;</w:t>
            </w:r>
            <w:proofErr w:type="gramEnd"/>
          </w:p>
          <w:p w14:paraId="17CA990D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var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NR_PhysicalParameters_Type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v_NR_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PhysicalParameters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: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=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f_NR_CellInfo_GetPhysicalParameters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(nr_Cell1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);</w:t>
            </w:r>
            <w:proofErr w:type="gramEnd"/>
          </w:p>
          <w:p w14:paraId="525E3A39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var template (value)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NR_DciDlInfo_Type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DciDlInfo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: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=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f_NR_DciDlInfo_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Init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(</w:t>
            </w:r>
            <w:proofErr w:type="spellStart"/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v_NR_PhysicalParameters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, cds_NR_DciFormat_1_1_Params_SetPDSCHarqIndicator(v_NR_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PhysicalParameters.SubcarrierSpacing,-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,cs_NR_DciFormat_1_X_PdschHarqTimingIndicator('011'B)),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cs_NR_RedundancyVersionList_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SingleRV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(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0)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);  /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/@sic R5s230068 sic@</w:t>
            </w:r>
          </w:p>
          <w:p w14:paraId="03EC86E2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var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NR_MAC_SDU_Type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EncodedRlcPdu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;</w:t>
            </w:r>
            <w:proofErr w:type="gramEnd"/>
          </w:p>
          <w:p w14:paraId="23FF4E57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var template (value)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NR_MAC_SDU_SubPDU_List_Type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v_SDU_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SubPDUListDL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;</w:t>
            </w:r>
            <w:proofErr w:type="gramEnd"/>
          </w:p>
          <w:p w14:paraId="146D28F7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var template (value)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NR_MAC_PDUList_Type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v_MAC_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PDUListDL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;</w:t>
            </w:r>
            <w:proofErr w:type="gramEnd"/>
          </w:p>
          <w:p w14:paraId="3AC9388A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</w:p>
          <w:p w14:paraId="548AD16F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timer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t_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Watchdog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: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= 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0.4;</w:t>
            </w:r>
            <w:proofErr w:type="gramEnd"/>
          </w:p>
          <w:p w14:paraId="6C917E37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</w:p>
          <w:p w14:paraId="24A3FD97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//Configure DL DCI as per Table 7.1.1.2.2.3.3-3: Physical layer parameters for DCI format 1_1 (Steps 3, 7, Table 7.1.1.2.2.3.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2-1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)</w:t>
            </w:r>
          </w:p>
          <w:p w14:paraId="42445C34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//Set K1=5</w:t>
            </w:r>
          </w:p>
          <w:p w14:paraId="53920245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f_NR_SS_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CommonCellConfig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(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nr_Cell1,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cas_NR_DciDlInfo_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REQ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(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nr_Cell1,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cs_TimingInfo_Now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,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v_DciDlInfo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)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);</w:t>
            </w:r>
            <w:proofErr w:type="gramEnd"/>
          </w:p>
          <w:p w14:paraId="236DE091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</w:p>
          <w:p w14:paraId="494CE9CD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//By 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default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in TS 38.508-1, the Time Alignment timer is set to infinity</w:t>
            </w:r>
          </w:p>
          <w:p w14:paraId="26B2301F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//configure SS for no Auto Time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alignement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- no grant needed</w:t>
            </w:r>
          </w:p>
          <w:p w14:paraId="1CECD627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f_NR_ULGrantConfiguration_Stop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(nr_Cell1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);   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//@sic R5s221035 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sic@</w:t>
            </w:r>
            <w:proofErr w:type="gramEnd"/>
          </w:p>
          <w:p w14:paraId="44E0552F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</w:p>
          <w:p w14:paraId="6D30BCB2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//Config SS to report: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NR_SystemRequest_Type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-&gt;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NR_System_IndicationControl_Type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-&gt; UL_HARQ</w:t>
            </w:r>
          </w:p>
          <w:p w14:paraId="01C3E397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//NR_SYSTEM_IND -&gt;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NR_SystemIndication_Type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-&gt; UL_HARQ: ack/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nack</w:t>
            </w:r>
            <w:proofErr w:type="spellEnd"/>
          </w:p>
          <w:p w14:paraId="52FED31F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f_NR_SS_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SystemIndCtrlConfig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(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nr_Cell1,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cds_NR_SystemIndCtrl_UL_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HARQ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(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enable)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);</w:t>
            </w:r>
            <w:proofErr w:type="gramEnd"/>
          </w:p>
          <w:p w14:paraId="14F6401B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</w:p>
          <w:p w14:paraId="46060F3E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lastRenderedPageBreak/>
              <w:t xml:space="preserve">    // PDCP SDU =36B +3B PDCP Headed+ 3B RLC Header + 2B MAC Header=44B =352 bits (an allowed TB size as per 38.523-3 Annex B)</w:t>
            </w:r>
          </w:p>
          <w:p w14:paraId="7183A9A4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//@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sic R5s221035 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sic@</w:t>
            </w:r>
            <w:proofErr w:type="gramEnd"/>
          </w:p>
          <w:p w14:paraId="630FFCE6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EncodedRlcPdu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: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=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f_NR_RLC_AMD_FullPDU_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Encvalue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(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0,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tsc_NR_P_NoPoll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,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f_NR_PDCP_PDU_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Encvalue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(</w:t>
            </w:r>
            <w:proofErr w:type="spellStart"/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f_NR_ReturnDefaultPDCP_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PDU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(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0, crs_NR_PDCP_SDU_36B))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);  /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/@sic R5-227518 sic@</w:t>
            </w:r>
          </w:p>
          <w:p w14:paraId="7765FB5D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v_SDU_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SubPDUListDL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: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= 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{ cs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_NR_MAC_SDU_SubPDU_LI8(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tsc_LCID_SCG_Bearer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,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v_EncodedRlcPdu</w:t>
            </w:r>
            <w:proofErr w:type="spellEnd"/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) }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;</w:t>
            </w:r>
          </w:p>
          <w:p w14:paraId="1E6909A3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v_MAC_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PDUListDL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: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= 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{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cs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_NR_DL_MAC_PDU_SDU_SubPDU_Padding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(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v_SDU_SubPDUListDL</w:t>
            </w:r>
            <w:proofErr w:type="spellEnd"/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) }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;</w:t>
            </w:r>
          </w:p>
          <w:p w14:paraId="3EA36697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</w:p>
          <w:p w14:paraId="1DA3876C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// @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siclog "Steps 3-4" </w:t>
            </w:r>
            <w:proofErr w:type="spellStart"/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siclog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@</w:t>
            </w:r>
            <w:proofErr w:type="gramEnd"/>
          </w:p>
          <w:p w14:paraId="258F0889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// The SS transmits a downlink assignment addressed to the C-RNTI assigned to the UE, the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rv_idx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is 0.</w:t>
            </w:r>
          </w:p>
          <w:p w14:paraId="7B47427D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// The SS transmits in the indicated downlink assignment a MAC PDU including a RLC PDU, The CRC is calculated in such a way, it will result in CRC error on UE side.</w:t>
            </w:r>
          </w:p>
          <w:p w14:paraId="77CEA3A0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/*      var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NR_CellInfo_Type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v_NR_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CellInfo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: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=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f_NR_CellInfo_Get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(nr_Cell1); //added</w:t>
            </w:r>
          </w:p>
          <w:p w14:paraId="4D6838D2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v_NR_CellInfo.Sysinfo.BcchInfo.MIB.message_.mib.pdcch_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ConfigSIB1.searchSpaceZero :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= 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4;  /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/added by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zak</w:t>
            </w:r>
            <w:proofErr w:type="spellEnd"/>
          </w:p>
          <w:p w14:paraId="3258A855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f_NR_CellInfo_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Set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(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nr_Cell1,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v_NR_CellInfo</w:t>
            </w:r>
            <w:proofErr w:type="spellEnd"/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);   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                                 //added    */</w:t>
            </w:r>
          </w:p>
          <w:p w14:paraId="0E3E88C4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f_NR_SS_L1_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TestModeConfig(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nr_Cell1, cas_NR_L1_TestMode_DL_SCH_CRC_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REQ(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nr_Cell1, Erroneous)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);</w:t>
            </w:r>
            <w:proofErr w:type="gramEnd"/>
          </w:p>
          <w:p w14:paraId="10119069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TimingDL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: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=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f_NR_GetNextSendOccasion_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DL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(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nr_Cell1, 200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);</w:t>
            </w:r>
            <w:proofErr w:type="gramEnd"/>
          </w:p>
          <w:p w14:paraId="0CDDD162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//@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sic R5s230658 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sic@</w:t>
            </w:r>
            <w:proofErr w:type="gramEnd"/>
          </w:p>
          <w:p w14:paraId="34B649C9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if (((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v_TimingDL.SFN.Number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) mod 2) == 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0){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//to avoid conflict with SIB scheduling</w:t>
            </w:r>
          </w:p>
          <w:p w14:paraId="50396BCD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</w:t>
            </w:r>
            <w:proofErr w:type="spellStart"/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v_TimingDL.SFN.Number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: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=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v_TimingDL.SFN.Number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+ 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1;</w:t>
            </w:r>
            <w:proofErr w:type="gramEnd"/>
          </w:p>
          <w:p w14:paraId="45E971C3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}</w:t>
            </w:r>
          </w:p>
          <w:p w14:paraId="27BE1AF6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TimingUL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: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=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TimingDL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;</w:t>
            </w:r>
            <w:proofErr w:type="gramEnd"/>
          </w:p>
          <w:p w14:paraId="431D1008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</w:p>
          <w:p w14:paraId="4CFCD361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//Assign DL and UL timing</w:t>
            </w:r>
          </w:p>
          <w:p w14:paraId="1A460D3A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select(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v_SCS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) {</w:t>
            </w:r>
          </w:p>
          <w:p w14:paraId="0C762D82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case(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kHz15) {</w:t>
            </w:r>
            <w:proofErr w:type="gramEnd"/>
          </w:p>
          <w:p w14:paraId="2CBC99FC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 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TimingDL.Subframe.Number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:=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1;</w:t>
            </w:r>
            <w:proofErr w:type="gramEnd"/>
          </w:p>
          <w:p w14:paraId="5A6C3681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 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TimingUL.Subframe.Number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:=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9;</w:t>
            </w:r>
            <w:proofErr w:type="gramEnd"/>
          </w:p>
          <w:p w14:paraId="0473EA87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}</w:t>
            </w:r>
          </w:p>
          <w:p w14:paraId="6DF8F397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case(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kHz30) {</w:t>
            </w:r>
            <w:proofErr w:type="gramEnd"/>
          </w:p>
          <w:p w14:paraId="02A5CAB1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 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TimingDL.Subframe.Number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:=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0;</w:t>
            </w:r>
            <w:proofErr w:type="gramEnd"/>
          </w:p>
          <w:p w14:paraId="2D5D8BE5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  v_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TimingDL.Slot.SlotOffset.Numerology1 :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= 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1;</w:t>
            </w:r>
            <w:proofErr w:type="gramEnd"/>
          </w:p>
          <w:p w14:paraId="78CC8E62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 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TimingUL.Subframe.Number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:=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4;</w:t>
            </w:r>
            <w:proofErr w:type="gramEnd"/>
          </w:p>
          <w:p w14:paraId="5A7F2D4D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  v_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TimingUL.Slot.SlotOffset.Numerology1 :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= 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1;</w:t>
            </w:r>
            <w:proofErr w:type="gramEnd"/>
          </w:p>
          <w:p w14:paraId="5BF9CBCC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}</w:t>
            </w:r>
          </w:p>
          <w:p w14:paraId="190C2F5F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case(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kHz120) {</w:t>
            </w:r>
            <w:proofErr w:type="gramEnd"/>
          </w:p>
          <w:p w14:paraId="03821653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 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TimingDL.Subframe.Number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:=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0;</w:t>
            </w:r>
            <w:proofErr w:type="gramEnd"/>
          </w:p>
          <w:p w14:paraId="309F1438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  v_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TimingDL.Slot.SlotOffset.Numerology3 :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= 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1;</w:t>
            </w:r>
            <w:proofErr w:type="gramEnd"/>
          </w:p>
          <w:p w14:paraId="61D7664F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 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TimingUL.Subframe.Number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:=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1;</w:t>
            </w:r>
            <w:proofErr w:type="gramEnd"/>
          </w:p>
          <w:p w14:paraId="1F7CC6DC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  v_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TimingUL.Slot.SlotOffset.Numerology3 :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= 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1;</w:t>
            </w:r>
            <w:proofErr w:type="gramEnd"/>
          </w:p>
          <w:p w14:paraId="10E59774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}</w:t>
            </w:r>
          </w:p>
          <w:p w14:paraId="52EFF317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case else 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{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FatalError</w:t>
            </w:r>
            <w:proofErr w:type="spellEnd"/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(__FILE__, __LINE__, "Invalid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SubCarrierSpacing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")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; }</w:t>
            </w:r>
            <w:proofErr w:type="gramEnd"/>
          </w:p>
          <w:p w14:paraId="5A4D8ACD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}</w:t>
            </w:r>
          </w:p>
          <w:p w14:paraId="6BD2C551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t_Watchdog.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start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;</w:t>
            </w:r>
            <w:proofErr w:type="gramEnd"/>
          </w:p>
          <w:p w14:paraId="0FE8B561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DRB.send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(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cas_NR_DRB_COMMON_REQ_MAC_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PDUList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(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nr_Cell1,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p_NR_DRB_Id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,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cs_TimingInfo_NR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(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v_TimingDL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),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v_MAC_PDUListDL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)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);  /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/@sic R5s221035 sic@</w:t>
            </w:r>
          </w:p>
          <w:p w14:paraId="6D8314F0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</w:p>
          <w:p w14:paraId="58C73F0F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// @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siclog "Step 5" </w:t>
            </w:r>
            <w:proofErr w:type="spellStart"/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siclog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@</w:t>
            </w:r>
            <w:proofErr w:type="gramEnd"/>
          </w:p>
          <w:p w14:paraId="6ECB16A9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// In the following 3 consecutive slots, the SS transmits on the same downlink assignment a MAC PDU including a RLC PDU, The CRC is calculated in such a way, it will result in CRC error on UE side. (Note3)</w:t>
            </w:r>
          </w:p>
          <w:p w14:paraId="00314709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// SS already configured to do it - PDSCH aggregation</w:t>
            </w:r>
          </w:p>
          <w:p w14:paraId="7D7EDEA3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</w:p>
          <w:p w14:paraId="0730002A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// @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siclog "Step 6" </w:t>
            </w:r>
            <w:proofErr w:type="spellStart"/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siclog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@</w:t>
            </w:r>
            <w:proofErr w:type="gramEnd"/>
          </w:p>
          <w:p w14:paraId="5783112A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// Check: Does the UE transmit a HARQ NACK on slot n3+k1? (Note 4)</w:t>
            </w:r>
          </w:p>
          <w:p w14:paraId="5A366427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alt {</w:t>
            </w:r>
          </w:p>
          <w:p w14:paraId="73AD1B95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[]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SYSIND.receive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(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car_NR_SYSTEM_UL_HARQ_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IND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(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nr_Cell1,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nack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))-&gt; value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v_SYS_IND</w:t>
            </w:r>
            <w:proofErr w:type="spellEnd"/>
          </w:p>
          <w:p w14:paraId="53082727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{</w:t>
            </w:r>
          </w:p>
          <w:p w14:paraId="7AD2DF1A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 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v_Nack_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Count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: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=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v_Nack_Count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+ 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1;</w:t>
            </w:r>
            <w:proofErr w:type="gramEnd"/>
          </w:p>
          <w:p w14:paraId="06C5E3C8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  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repeat;</w:t>
            </w:r>
            <w:proofErr w:type="gramEnd"/>
          </w:p>
          <w:p w14:paraId="70C02288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}</w:t>
            </w:r>
          </w:p>
          <w:p w14:paraId="15F9A210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[]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SYSIND.receive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(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car_NR_SYSTEM_UL_HARQ_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IND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(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nr_Cell1, ack))</w:t>
            </w:r>
          </w:p>
          <w:p w14:paraId="24CAED98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lastRenderedPageBreak/>
              <w:t xml:space="preserve">          {</w:t>
            </w:r>
          </w:p>
          <w:p w14:paraId="1809B963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 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f_NR_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SetVerdictFailOrInconc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(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__FILE__, __LINE__, "Step 6"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);</w:t>
            </w:r>
            <w:proofErr w:type="gramEnd"/>
          </w:p>
          <w:p w14:paraId="4819C449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 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t_Watchdog.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stop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;</w:t>
            </w:r>
            <w:proofErr w:type="gramEnd"/>
          </w:p>
          <w:p w14:paraId="1F8BFCA3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}</w:t>
            </w:r>
          </w:p>
          <w:p w14:paraId="5867C411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[]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t_Watchdog.timeout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{}</w:t>
            </w:r>
          </w:p>
          <w:p w14:paraId="1FD9ABA0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}</w:t>
            </w:r>
          </w:p>
          <w:p w14:paraId="7C99DEBB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if (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v_Nack_Count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== 1 and 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match(</w:t>
            </w:r>
            <w:proofErr w:type="spellStart"/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v_SYS_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IND.Common.TimingInfo</w:t>
            </w:r>
            <w:proofErr w:type="spellEnd"/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,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cr_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TimingInfo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(</w:t>
            </w:r>
            <w:proofErr w:type="spellStart"/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v_TimingUL.SFN.Number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,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TimingUL.Subframe.Number</w:t>
            </w:r>
            <w:proofErr w:type="spellEnd"/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, -,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v_TimingUL.Slot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))) 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{ /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/@sic R5s230068 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sic@</w:t>
            </w:r>
            <w:proofErr w:type="gramEnd"/>
          </w:p>
          <w:p w14:paraId="3602A252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f_NR_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PreliminaryPass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(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__FILE__, __LINE__, "Step 6"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);</w:t>
            </w:r>
            <w:proofErr w:type="gramEnd"/>
          </w:p>
          <w:p w14:paraId="1E19FD55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} else {</w:t>
            </w:r>
          </w:p>
          <w:p w14:paraId="66185BAD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f_NR_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SetVerdictFailOrInconc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(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__FILE__, __LINE__, "Step 6"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);</w:t>
            </w:r>
            <w:proofErr w:type="gramEnd"/>
          </w:p>
          <w:p w14:paraId="4F81E5B9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}</w:t>
            </w:r>
          </w:p>
          <w:p w14:paraId="4556B6EF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</w:p>
          <w:p w14:paraId="2AB4C8AA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// @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siclog "Step 7" </w:t>
            </w:r>
            <w:proofErr w:type="spellStart"/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siclog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@</w:t>
            </w:r>
            <w:proofErr w:type="gramEnd"/>
          </w:p>
          <w:p w14:paraId="7482F36D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// The SS transmits a downlink assignment addressed to the C-RNTI assigned to the UE, the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rv_idx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is 0.</w:t>
            </w:r>
          </w:p>
          <w:p w14:paraId="5EC19C59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// @siclog "Step 8"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siclog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@</w:t>
            </w:r>
          </w:p>
          <w:p w14:paraId="4497F6FF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// The SS transmits in the indicated downlink assignment a MAC PDU including a RLC PDU, The CRC is calculated in such a way, it will result in CRC pass on UE side.</w:t>
            </w:r>
          </w:p>
          <w:p w14:paraId="14EB675C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//Set CRC error as normal mode</w:t>
            </w:r>
          </w:p>
          <w:p w14:paraId="25E8FC48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f_NR_SS_L1_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TestModeConfig(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nr_Cell1, cas_NR_L1_TestMode_DL_SCH_CRC_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REQ(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nr_Cell1, </w:t>
            </w:r>
            <w:proofErr w:type="spellStart"/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Normal,cs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_TimingInfo_Now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)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);</w:t>
            </w:r>
            <w:proofErr w:type="gramEnd"/>
          </w:p>
          <w:p w14:paraId="7623110C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TimingDL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: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=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f_NR_GetNextSendOccasion_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DL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(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nr_Cell1, 200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);</w:t>
            </w:r>
            <w:proofErr w:type="gramEnd"/>
          </w:p>
          <w:p w14:paraId="3A51F0B9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</w:t>
            </w:r>
          </w:p>
          <w:p w14:paraId="748CAA51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</w:t>
            </w:r>
            <w:r w:rsidRPr="007F2C35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de-DE"/>
              </w:rPr>
              <w:t>if (((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de-DE"/>
              </w:rPr>
              <w:t>v_TimingDL.SFN.Number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de-DE"/>
              </w:rPr>
              <w:t xml:space="preserve">) mod 2) == 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de-DE"/>
              </w:rPr>
              <w:t>0){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de-DE"/>
              </w:rPr>
              <w:t xml:space="preserve">       //to avoid conflict with SIB scheduling</w:t>
            </w:r>
          </w:p>
          <w:p w14:paraId="536EDFB5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de-DE"/>
              </w:rPr>
              <w:t xml:space="preserve">      </w:t>
            </w:r>
            <w:proofErr w:type="spellStart"/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de-DE"/>
              </w:rPr>
              <w:t>v_TimingDL.SFN.Number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de-DE"/>
              </w:rPr>
              <w:t xml:space="preserve"> :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de-DE"/>
              </w:rPr>
              <w:t xml:space="preserve">=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de-DE"/>
              </w:rPr>
              <w:t>v_TimingDL.SFN.Number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de-DE"/>
              </w:rPr>
              <w:t xml:space="preserve"> + 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de-DE"/>
              </w:rPr>
              <w:t>1;</w:t>
            </w:r>
            <w:proofErr w:type="gramEnd"/>
          </w:p>
          <w:p w14:paraId="5F890D60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de-DE"/>
              </w:rPr>
              <w:t xml:space="preserve">    }</w:t>
            </w:r>
          </w:p>
          <w:p w14:paraId="27D307EC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TimingUL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: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=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TimingDL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;</w:t>
            </w:r>
            <w:proofErr w:type="gramEnd"/>
          </w:p>
          <w:p w14:paraId="65E3BFB9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</w:p>
          <w:p w14:paraId="6D3F17FC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//Assign DL and UL timing</w:t>
            </w:r>
          </w:p>
          <w:p w14:paraId="28882173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select(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v_SCS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) {</w:t>
            </w:r>
          </w:p>
          <w:p w14:paraId="0977F8D8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case(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kHz15) {</w:t>
            </w:r>
            <w:proofErr w:type="gramEnd"/>
          </w:p>
          <w:p w14:paraId="5A92358F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 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TimingDL.Subframe.Number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:=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1;</w:t>
            </w:r>
            <w:proofErr w:type="gramEnd"/>
          </w:p>
          <w:p w14:paraId="361D868B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 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TimingUL.Subframe.Number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:=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9;</w:t>
            </w:r>
            <w:proofErr w:type="gramEnd"/>
          </w:p>
          <w:p w14:paraId="25BF42F0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}</w:t>
            </w:r>
          </w:p>
          <w:p w14:paraId="3577ACC2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case(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kHz30) {</w:t>
            </w:r>
            <w:proofErr w:type="gramEnd"/>
          </w:p>
          <w:p w14:paraId="4B2B5176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 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TimingDL.Subframe.Number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:=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0;</w:t>
            </w:r>
            <w:proofErr w:type="gramEnd"/>
          </w:p>
          <w:p w14:paraId="57E1048A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  v_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TimingDL.Slot.SlotOffset.Numerology1 :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= 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1;</w:t>
            </w:r>
            <w:proofErr w:type="gramEnd"/>
          </w:p>
          <w:p w14:paraId="6E7818D1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 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TimingUL.Subframe.Number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:=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4;</w:t>
            </w:r>
            <w:proofErr w:type="gramEnd"/>
          </w:p>
          <w:p w14:paraId="105CFF57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  v_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TimingUL.Slot.SlotOffset.Numerology1 :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= 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1;</w:t>
            </w:r>
            <w:proofErr w:type="gramEnd"/>
          </w:p>
          <w:p w14:paraId="5ABC785B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}</w:t>
            </w:r>
          </w:p>
          <w:p w14:paraId="0B622D67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case(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kHz120) {</w:t>
            </w:r>
            <w:proofErr w:type="gramEnd"/>
          </w:p>
          <w:p w14:paraId="507482F0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 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TimingDL.Subframe.Number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:=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0;</w:t>
            </w:r>
            <w:proofErr w:type="gramEnd"/>
          </w:p>
          <w:p w14:paraId="20D005B5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  v_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TimingDL.Slot.SlotOffset.Numerology1 :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= 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1;</w:t>
            </w:r>
            <w:proofErr w:type="gramEnd"/>
          </w:p>
          <w:p w14:paraId="6777C665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 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TimingUL.Subframe.Number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:=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1;</w:t>
            </w:r>
            <w:proofErr w:type="gramEnd"/>
          </w:p>
          <w:p w14:paraId="79030221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  v_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TimingUL.Slot.SlotOffset.Numerology1 :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= 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1;</w:t>
            </w:r>
            <w:proofErr w:type="gramEnd"/>
          </w:p>
          <w:p w14:paraId="0375AC58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}</w:t>
            </w:r>
          </w:p>
          <w:p w14:paraId="5461654A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case else 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{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FatalError</w:t>
            </w:r>
            <w:proofErr w:type="spellEnd"/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(__FILE__, __LINE__, "Invalid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SubCarrierSpacing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")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; }</w:t>
            </w:r>
            <w:proofErr w:type="gramEnd"/>
          </w:p>
          <w:p w14:paraId="3777A000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}</w:t>
            </w:r>
          </w:p>
          <w:p w14:paraId="0341EADB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</w:p>
          <w:p w14:paraId="12DB98A5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// @siclog "Step 9"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siclog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@</w:t>
            </w:r>
          </w:p>
          <w:p w14:paraId="0D7BB78E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// In the following 3 consecutive slots, the SS transmits on the same downlink assignment a MAC PDU including a RLC PDU, The CRC is calculated in such a way, it will result in CRC pass on UE side. (Note3)</w:t>
            </w:r>
          </w:p>
          <w:p w14:paraId="5E3D833F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t_Watchdog.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start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;</w:t>
            </w:r>
            <w:proofErr w:type="gramEnd"/>
          </w:p>
          <w:p w14:paraId="78E0FEB8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DRB.send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(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cas_NR_DRB_COMMON_REQ_MAC_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PDUList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(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nr_Cell1,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p_NR_DRB_Id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,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cs_TimingInfo_NR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(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v_TimingDL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),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v_MAC_PDUListDL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)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);  /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/@sic R5s221035 sic@</w:t>
            </w:r>
          </w:p>
          <w:p w14:paraId="6A98DC31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</w:p>
          <w:p w14:paraId="05442DAE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// @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siclog "Step 10" </w:t>
            </w:r>
            <w:proofErr w:type="spellStart"/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siclog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@</w:t>
            </w:r>
            <w:proofErr w:type="gramEnd"/>
          </w:p>
          <w:p w14:paraId="23991294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// Check: Does the UE transmit a HARQ ACK on slot n3+k1? (Note 4)</w:t>
            </w:r>
          </w:p>
          <w:p w14:paraId="426A6B3E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alt {</w:t>
            </w:r>
          </w:p>
          <w:p w14:paraId="07A0FB33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[]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SYSIND.receive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(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car_NR_SYSTEM_UL_HARQ_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IND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(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nr_Cell1, ack))-&gt; value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v_SYS_IND</w:t>
            </w:r>
            <w:proofErr w:type="spellEnd"/>
          </w:p>
          <w:p w14:paraId="45D1868E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{</w:t>
            </w:r>
          </w:p>
          <w:p w14:paraId="1223C3D0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 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v_Ack_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Count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: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=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v_Ack_Count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+ 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1;</w:t>
            </w:r>
            <w:proofErr w:type="gramEnd"/>
          </w:p>
          <w:p w14:paraId="011BCE52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  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repeat;</w:t>
            </w:r>
            <w:proofErr w:type="gramEnd"/>
          </w:p>
          <w:p w14:paraId="22C6C568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}</w:t>
            </w:r>
          </w:p>
          <w:p w14:paraId="3E8FE14D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[]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SYSIND.receive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(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car_NR_SYSTEM_UL_HARQ_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IND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(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nr_Cell1,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nack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))</w:t>
            </w:r>
          </w:p>
          <w:p w14:paraId="30C326FF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lastRenderedPageBreak/>
              <w:t xml:space="preserve">          {</w:t>
            </w:r>
          </w:p>
          <w:p w14:paraId="49BBC287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 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f_NR_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SetVerdictFailOrInconc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(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__FILE__, __LINE__, "Step 10"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);</w:t>
            </w:r>
            <w:proofErr w:type="gramEnd"/>
          </w:p>
          <w:p w14:paraId="4322903B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 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t_Watchdog.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stop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;</w:t>
            </w:r>
            <w:proofErr w:type="gramEnd"/>
          </w:p>
          <w:p w14:paraId="20040373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  }</w:t>
            </w:r>
          </w:p>
          <w:p w14:paraId="5505085A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  []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t_Watchdog.timeout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{}</w:t>
            </w:r>
          </w:p>
          <w:p w14:paraId="3D1E39AA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}</w:t>
            </w:r>
          </w:p>
          <w:p w14:paraId="4B9707D9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if (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v_Nack_Count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== 1 and 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match(</w:t>
            </w:r>
            <w:proofErr w:type="spellStart"/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v_SYS_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IND.Common.TimingInfo</w:t>
            </w:r>
            <w:proofErr w:type="spellEnd"/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,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cr_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TimingInfo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(</w:t>
            </w:r>
            <w:proofErr w:type="spellStart"/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v_TimingUL.SFN.Number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,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TimingUL.Subframe.Number</w:t>
            </w:r>
            <w:proofErr w:type="spellEnd"/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, -,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v_TimingUL.Slot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))) 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{ /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/@sic R5s230068 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sic@</w:t>
            </w:r>
            <w:proofErr w:type="gramEnd"/>
          </w:p>
          <w:p w14:paraId="7C14E88B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f_NR_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PreliminaryPass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(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__FILE__, __LINE__, "Step 10"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);</w:t>
            </w:r>
            <w:proofErr w:type="gramEnd"/>
          </w:p>
          <w:p w14:paraId="492A1F19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} else {</w:t>
            </w:r>
          </w:p>
          <w:p w14:paraId="6FF7CCA2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 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f_NR_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SetVerdictFailOrInconc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(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__FILE__, __LINE__, "Step 10"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);</w:t>
            </w:r>
            <w:proofErr w:type="gramEnd"/>
          </w:p>
          <w:p w14:paraId="107258CB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}</w:t>
            </w:r>
          </w:p>
          <w:p w14:paraId="0DC513A1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</w:p>
          <w:p w14:paraId="5C8EBD96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// Configure SS to stop indication of UL HARQ ACK/NACK</w:t>
            </w:r>
          </w:p>
          <w:p w14:paraId="6B0C02E0" w14:textId="77777777" w:rsidR="00EE35CC" w:rsidRPr="007F2C3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f_NR_SS_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SystemIndCtrlConfig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(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nr_Cell1, </w:t>
            </w:r>
            <w:proofErr w:type="spell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cds_NR_SystemIndCtrl_UL_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HARQ</w:t>
            </w:r>
            <w:proofErr w:type="spell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(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disable)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);</w:t>
            </w:r>
            <w:proofErr w:type="gramEnd"/>
          </w:p>
          <w:p w14:paraId="46D72DFB" w14:textId="77777777" w:rsidR="00EE35CC" w:rsidRPr="00680555" w:rsidRDefault="00EE35CC" w:rsidP="00EE35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</w:pPr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 xml:space="preserve">    </w:t>
            </w:r>
            <w:proofErr w:type="gramStart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//@</w:t>
            </w:r>
            <w:proofErr w:type="gramEnd"/>
            <w:r w:rsidRPr="007F2C35">
              <w:rPr>
                <w:rFonts w:ascii="Courier New" w:hAnsi="Courier New" w:cs="Courier New"/>
                <w:sz w:val="18"/>
                <w:szCs w:val="18"/>
                <w:lang w:val="en-US" w:eastAsia="de-DE"/>
              </w:rPr>
              <w:t>sic R5s221035 sic@</w:t>
            </w:r>
          </w:p>
        </w:tc>
      </w:tr>
    </w:tbl>
    <w:p w14:paraId="0871C545" w14:textId="77777777" w:rsidR="00EE35CC" w:rsidRDefault="00EE35CC" w:rsidP="00EE35CC">
      <w:pPr>
        <w:rPr>
          <w:lang w:val="pt-BR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B2CAE" w14:textId="77777777" w:rsidR="007A6548" w:rsidRDefault="007A6548">
      <w:r>
        <w:separator/>
      </w:r>
    </w:p>
  </w:endnote>
  <w:endnote w:type="continuationSeparator" w:id="0">
    <w:p w14:paraId="0DA2C4AB" w14:textId="77777777" w:rsidR="007A6548" w:rsidRDefault="007A6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B71EA" w14:textId="77777777" w:rsidR="007A6548" w:rsidRDefault="007A6548">
      <w:r>
        <w:separator/>
      </w:r>
    </w:p>
  </w:footnote>
  <w:footnote w:type="continuationSeparator" w:id="0">
    <w:p w14:paraId="44970620" w14:textId="77777777" w:rsidR="007A6548" w:rsidRDefault="007A65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C03C8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6548"/>
    <w:rsid w:val="007B512A"/>
    <w:rsid w:val="007C2097"/>
    <w:rsid w:val="007D6A07"/>
    <w:rsid w:val="007F7259"/>
    <w:rsid w:val="008040A8"/>
    <w:rsid w:val="00822640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3286"/>
    <w:rsid w:val="00BB5DFC"/>
    <w:rsid w:val="00BD279D"/>
    <w:rsid w:val="00BD6BB8"/>
    <w:rsid w:val="00C66BA2"/>
    <w:rsid w:val="00C870F6"/>
    <w:rsid w:val="00C907B5"/>
    <w:rsid w:val="00C95985"/>
    <w:rsid w:val="00CC4151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35CC"/>
    <w:rsid w:val="00EE7D7C"/>
    <w:rsid w:val="00F25D98"/>
    <w:rsid w:val="00F300FB"/>
    <w:rsid w:val="00F370D2"/>
    <w:rsid w:val="00F571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0C46A0B-4C37-4A2E-B133-8E4CAF827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EE35CC"/>
    <w:rPr>
      <w:rFonts w:ascii="Arial" w:hAnsi="Arial"/>
      <w:lang w:val="en-GB" w:eastAsia="en-US"/>
    </w:rPr>
  </w:style>
  <w:style w:type="character" w:styleId="Emphasis">
    <w:name w:val="Emphasis"/>
    <w:qFormat/>
    <w:rsid w:val="00EE35CC"/>
    <w:rPr>
      <w:i/>
      <w:iCs/>
    </w:rPr>
  </w:style>
  <w:style w:type="paragraph" w:styleId="Title">
    <w:name w:val="Title"/>
    <w:basedOn w:val="Normal"/>
    <w:next w:val="Normal"/>
    <w:link w:val="TitleChar"/>
    <w:qFormat/>
    <w:rsid w:val="00EE35C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E35CC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E35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10</Pages>
  <Words>3157</Words>
  <Characters>18000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21115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Mohit Kanchan</cp:lastModifiedBy>
  <cp:revision>2</cp:revision>
  <cp:lastPrinted>1900-01-01T00:00:00Z</cp:lastPrinted>
  <dcterms:created xsi:type="dcterms:W3CDTF">2020-02-03T08:32:00Z</dcterms:created>
  <dcterms:modified xsi:type="dcterms:W3CDTF">2025-09-16T10:53:00Z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R5s250363</vt:lpwstr>
  </property>
  <property fmtid="{D5CDD505-2E9C-101B-9397-08002B2CF9AE}" pid="10" name="Spec#">
    <vt:lpwstr>38.523-3</vt:lpwstr>
  </property>
  <property fmtid="{D5CDD505-2E9C-101B-9397-08002B2CF9AE}" pid="11" name="Cr#">
    <vt:lpwstr>3743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 to NR MAC test case 7.1.1.2.2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2025-09-15</vt:lpwstr>
  </property>
  <property fmtid="{D5CDD505-2E9C-101B-9397-08002B2CF9AE}" pid="20" name="Release">
    <vt:lpwstr>Rel-18</vt:lpwstr>
  </property>
</Properties>
</file>