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F4D2DE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80</w:t>
        </w:r>
        <w:r w:rsidR="00F55C1F">
          <w:rPr>
            <w:b/>
            <w:i/>
            <w:noProof/>
            <w:sz w:val="28"/>
          </w:rPr>
          <w:t>7</w:t>
        </w:r>
      </w:fldSimple>
    </w:p>
    <w:p w14:paraId="210A5493" w14:textId="77777777" w:rsidR="00745C21" w:rsidRDefault="006A0BB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A0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47110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</w:t>
            </w:r>
            <w:r w:rsidR="00F55C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FB91F" w:rsidR="001E41F3" w:rsidRDefault="00F55C1F" w:rsidP="00B7489A">
            <w:pPr>
              <w:pStyle w:val="CRCoverPage"/>
              <w:spacing w:after="0"/>
              <w:rPr>
                <w:noProof/>
              </w:rPr>
            </w:pPr>
            <w:r w:rsidRPr="00F55C1F">
              <w:t>Correction for function f_NR5GC_RRC_Idle_Steps16_20()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EADC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F5186">
              <w:rPr>
                <w:noProof/>
              </w:rPr>
              <w:t>2</w:t>
            </w:r>
            <w:r w:rsidR="00F55C1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A0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A9F62" w14:textId="24CC4212" w:rsidR="00214872" w:rsidRDefault="00214872" w:rsidP="0021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parameter  p_ReleaseConnection is currently not passed on to the function f_NR5GC_PDUSessionEstablishment().</w:t>
            </w:r>
          </w:p>
          <w:p w14:paraId="4B0F719F" w14:textId="77777777" w:rsidR="00214872" w:rsidRDefault="00214872" w:rsidP="00214872">
            <w:pPr>
              <w:pStyle w:val="CRCoverPage"/>
              <w:spacing w:after="0"/>
              <w:rPr>
                <w:noProof/>
              </w:rPr>
            </w:pPr>
          </w:p>
          <w:p w14:paraId="53C15249" w14:textId="77777777" w:rsidR="00214872" w:rsidRDefault="00214872" w:rsidP="00214872">
            <w:pPr>
              <w:pStyle w:val="CRCoverPage"/>
              <w:spacing w:after="0"/>
              <w:rPr>
                <w:noProof/>
              </w:rPr>
            </w:pPr>
            <w:r w:rsidRPr="00214872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Because of this the parameter p_ConnectionWillBeReleased in f_NR5GC_PDUSessionEstablishment() will always default to rrcConnectionRelease, which means the function f_NR_DelayForUserPlaneSignalling() is always called so the 10s timer t_WaitForUPlaneSignalling is started. For e.g. 34.229-5 test cases where the test case will starte executing on IMS PTC as soon as IMS signalling begins, this timer will block IPCAN requests (e.g.IPCAN_Release) for 10s. This timer should not be started in the case where the calling function (e.g. f_NR5GC_IPCAN_IdleUpdated()) specifies “noRrcConnectionRelease”</w:t>
            </w:r>
          </w:p>
          <w:p w14:paraId="708AA7DE" w14:textId="2C771752" w:rsidR="0046272D" w:rsidRDefault="0046272D" w:rsidP="00214872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66B4B" w:rsidR="0046272D" w:rsidRPr="0035396C" w:rsidRDefault="00214872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the parameter p_ReleaseConnection through to _NR5GC_PDUSessionEstablishment()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53B02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D4985" w:rsidR="0046272D" w:rsidRDefault="00F55C1F" w:rsidP="0046272D">
            <w:pPr>
              <w:pStyle w:val="CRCoverPage"/>
              <w:spacing w:after="0"/>
              <w:rPr>
                <w:noProof/>
              </w:rPr>
            </w:pPr>
            <w:r w:rsidRPr="00F55C1F">
              <w:t>f_NR5GC_RRC_Idle_Steps16_20</w:t>
            </w:r>
            <w:r>
              <w:t>()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555A231F" w14:textId="7AF2762E" w:rsidR="00DC7A19" w:rsidRDefault="00DC7A19" w:rsidP="00DC7A19"/>
    <w:p w14:paraId="42909E08" w14:textId="77777777" w:rsidR="00283ADC" w:rsidRDefault="006E6FC1" w:rsidP="00283ADC">
      <w:pPr>
        <w:keepNext/>
        <w:keepLines/>
        <w:spacing w:before="180"/>
        <w:outlineLvl w:val="1"/>
        <w:rPr>
          <w:lang w:val="en-US" w:eastAsia="en-GB"/>
        </w:rPr>
      </w:pPr>
      <w:r>
        <w:t xml:space="preserve">2.1 </w:t>
      </w:r>
      <w:r w:rsidR="00283ADC"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 w:rsidR="00283ADC"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3ADC" w14:paraId="23B36A39" w14:textId="77777777" w:rsidTr="007E4A15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0B6209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BCD7E5" w14:textId="1BCDACF1" w:rsidR="00283ADC" w:rsidRPr="00273DEC" w:rsidRDefault="00283ADC" w:rsidP="007E4A15">
            <w:pPr>
              <w:rPr>
                <w:rFonts w:ascii="Arial" w:hAnsi="Arial" w:cs="Arial"/>
              </w:rPr>
            </w:pP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f_NR5GC_RRC_Idle_Steps16_20</w:t>
            </w: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283ADC" w14:paraId="4583FF79" w14:textId="77777777" w:rsidTr="007E4A15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FED444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34B0F8" w14:textId="77777777" w:rsidR="00283ADC" w:rsidRDefault="00283ADC" w:rsidP="007E4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gramStart"/>
            <w:r>
              <w:rPr>
                <w:rFonts w:ascii="Arial" w:hAnsi="Arial" w:cs="Arial"/>
              </w:rPr>
              <w:t xml:space="preserve">parameter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83ADC">
              <w:rPr>
                <w:rFonts w:ascii="Arial" w:hAnsi="Arial" w:cs="Arial"/>
              </w:rPr>
              <w:t>p</w:t>
            </w:r>
            <w:proofErr w:type="gramEnd"/>
            <w:r w:rsidRPr="00283ADC">
              <w:rPr>
                <w:rFonts w:ascii="Arial" w:hAnsi="Arial" w:cs="Arial"/>
              </w:rPr>
              <w:t>_ReleaseConnection</w:t>
            </w:r>
            <w:proofErr w:type="spellEnd"/>
            <w:r>
              <w:rPr>
                <w:rFonts w:ascii="Arial" w:hAnsi="Arial" w:cs="Arial"/>
              </w:rPr>
              <w:t xml:space="preserve"> is currently not passed on to the function </w:t>
            </w:r>
            <w:r w:rsidRPr="00283ADC">
              <w:rPr>
                <w:rFonts w:ascii="Arial" w:hAnsi="Arial" w:cs="Arial"/>
              </w:rPr>
              <w:t>f_NR5GC_PDUSessionEstablishment</w:t>
            </w:r>
            <w:r>
              <w:rPr>
                <w:rFonts w:ascii="Arial" w:hAnsi="Arial" w:cs="Arial"/>
              </w:rPr>
              <w:t>().</w:t>
            </w:r>
          </w:p>
          <w:p w14:paraId="2F21FA17" w14:textId="02B0E3D1" w:rsidR="00F92D61" w:rsidRPr="00557B7F" w:rsidRDefault="00F92D61" w:rsidP="007E4A15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Note :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F92D61">
              <w:rPr>
                <w:rFonts w:ascii="Arial" w:hAnsi="Arial" w:cs="Arial"/>
              </w:rPr>
              <w:t>Because of this t</w:t>
            </w:r>
            <w:r>
              <w:rPr>
                <w:rFonts w:ascii="Arial" w:hAnsi="Arial" w:cs="Arial"/>
              </w:rPr>
              <w:t xml:space="preserve">he parameter </w:t>
            </w:r>
            <w:proofErr w:type="spellStart"/>
            <w:r w:rsidR="00272640" w:rsidRPr="00272640">
              <w:rPr>
                <w:rFonts w:ascii="Arial" w:hAnsi="Arial" w:cs="Arial"/>
              </w:rPr>
              <w:t>p_ConnectionWillBeReleased</w:t>
            </w:r>
            <w:proofErr w:type="spellEnd"/>
            <w:r w:rsidR="00272640">
              <w:rPr>
                <w:rFonts w:ascii="Arial" w:hAnsi="Arial" w:cs="Arial"/>
              </w:rPr>
              <w:t xml:space="preserve"> </w:t>
            </w:r>
            <w:r w:rsidR="000A1DC1">
              <w:rPr>
                <w:rFonts w:ascii="Arial" w:hAnsi="Arial" w:cs="Arial"/>
              </w:rPr>
              <w:t>in f</w:t>
            </w:r>
            <w:r w:rsidR="000A1DC1" w:rsidRPr="00283ADC">
              <w:rPr>
                <w:rFonts w:ascii="Arial" w:hAnsi="Arial" w:cs="Arial"/>
              </w:rPr>
              <w:t>_NR5GC_PDUSessionEstablishment</w:t>
            </w:r>
            <w:r w:rsidR="000A1DC1">
              <w:rPr>
                <w:rFonts w:ascii="Arial" w:hAnsi="Arial" w:cs="Arial"/>
              </w:rPr>
              <w:t xml:space="preserve">() </w:t>
            </w:r>
            <w:r w:rsidR="00272640">
              <w:rPr>
                <w:rFonts w:ascii="Arial" w:hAnsi="Arial" w:cs="Arial"/>
              </w:rPr>
              <w:t xml:space="preserve">will always default to </w:t>
            </w:r>
            <w:proofErr w:type="spellStart"/>
            <w:r w:rsidR="00B465C3" w:rsidRPr="00B465C3">
              <w:rPr>
                <w:rFonts w:ascii="Arial" w:hAnsi="Arial" w:cs="Arial"/>
              </w:rPr>
              <w:t>rrcConnectionReleas</w:t>
            </w:r>
            <w:r w:rsidR="00B465C3">
              <w:rPr>
                <w:rFonts w:ascii="Arial" w:hAnsi="Arial" w:cs="Arial"/>
              </w:rPr>
              <w:t>e</w:t>
            </w:r>
            <w:proofErr w:type="spellEnd"/>
            <w:r w:rsidR="00B465C3">
              <w:rPr>
                <w:rFonts w:ascii="Arial" w:hAnsi="Arial" w:cs="Arial"/>
              </w:rPr>
              <w:t>, which means the</w:t>
            </w:r>
            <w:r w:rsidR="00D66EC7">
              <w:rPr>
                <w:rFonts w:ascii="Arial" w:hAnsi="Arial" w:cs="Arial"/>
              </w:rPr>
              <w:t xml:space="preserve"> function </w:t>
            </w:r>
            <w:proofErr w:type="spellStart"/>
            <w:r w:rsidR="001D20F4" w:rsidRPr="001D20F4">
              <w:rPr>
                <w:rFonts w:ascii="Arial" w:hAnsi="Arial" w:cs="Arial"/>
              </w:rPr>
              <w:t>f_NR_DelayForUserPlaneSignalling</w:t>
            </w:r>
            <w:proofErr w:type="spellEnd"/>
            <w:r w:rsidR="001D20F4">
              <w:rPr>
                <w:rFonts w:ascii="Arial" w:hAnsi="Arial" w:cs="Arial"/>
              </w:rPr>
              <w:t xml:space="preserve">() is always called so </w:t>
            </w:r>
            <w:r w:rsidR="00CD01DC">
              <w:rPr>
                <w:rFonts w:ascii="Arial" w:hAnsi="Arial" w:cs="Arial"/>
              </w:rPr>
              <w:t xml:space="preserve">the 10s timer </w:t>
            </w:r>
            <w:proofErr w:type="spellStart"/>
            <w:r w:rsidR="00CD01DC" w:rsidRPr="00CD01DC">
              <w:rPr>
                <w:rFonts w:ascii="Arial" w:hAnsi="Arial" w:cs="Arial"/>
              </w:rPr>
              <w:t>t_WaitForUPlaneSignalling</w:t>
            </w:r>
            <w:proofErr w:type="spellEnd"/>
            <w:r w:rsidR="000A1DC1">
              <w:rPr>
                <w:rFonts w:ascii="Arial" w:hAnsi="Arial" w:cs="Arial"/>
              </w:rPr>
              <w:t xml:space="preserve"> is started</w:t>
            </w:r>
            <w:r w:rsidR="00CD01DC">
              <w:rPr>
                <w:rFonts w:ascii="Arial" w:hAnsi="Arial" w:cs="Arial"/>
              </w:rPr>
              <w:t xml:space="preserve">. For e.g. 34.229-5 test cases </w:t>
            </w:r>
            <w:r w:rsidR="00937CB0">
              <w:rPr>
                <w:rFonts w:ascii="Arial" w:hAnsi="Arial" w:cs="Arial"/>
              </w:rPr>
              <w:t xml:space="preserve">where the test case will </w:t>
            </w:r>
            <w:proofErr w:type="spellStart"/>
            <w:r w:rsidR="00937CB0">
              <w:rPr>
                <w:rFonts w:ascii="Arial" w:hAnsi="Arial" w:cs="Arial"/>
              </w:rPr>
              <w:t>starte</w:t>
            </w:r>
            <w:proofErr w:type="spellEnd"/>
            <w:r w:rsidR="00937CB0">
              <w:rPr>
                <w:rFonts w:ascii="Arial" w:hAnsi="Arial" w:cs="Arial"/>
              </w:rPr>
              <w:t xml:space="preserve"> executing on IMS PTC as soon as IMS signalling begins, </w:t>
            </w:r>
            <w:r w:rsidR="00CD01DC">
              <w:rPr>
                <w:rFonts w:ascii="Arial" w:hAnsi="Arial" w:cs="Arial"/>
              </w:rPr>
              <w:t xml:space="preserve">this timer </w:t>
            </w:r>
            <w:r w:rsidR="000416DC">
              <w:rPr>
                <w:rFonts w:ascii="Arial" w:hAnsi="Arial" w:cs="Arial"/>
              </w:rPr>
              <w:t>will block IPCAN requests (</w:t>
            </w:r>
            <w:proofErr w:type="spellStart"/>
            <w:r w:rsidR="000416DC">
              <w:rPr>
                <w:rFonts w:ascii="Arial" w:hAnsi="Arial" w:cs="Arial"/>
              </w:rPr>
              <w:t>e.</w:t>
            </w:r>
            <w:proofErr w:type="gramStart"/>
            <w:r w:rsidR="000416DC">
              <w:rPr>
                <w:rFonts w:ascii="Arial" w:hAnsi="Arial" w:cs="Arial"/>
              </w:rPr>
              <w:t>g.IPCAN</w:t>
            </w:r>
            <w:proofErr w:type="gramEnd"/>
            <w:r w:rsidR="000416DC">
              <w:rPr>
                <w:rFonts w:ascii="Arial" w:hAnsi="Arial" w:cs="Arial"/>
              </w:rPr>
              <w:t>_Release</w:t>
            </w:r>
            <w:proofErr w:type="spellEnd"/>
            <w:r w:rsidR="000416DC">
              <w:rPr>
                <w:rFonts w:ascii="Arial" w:hAnsi="Arial" w:cs="Arial"/>
              </w:rPr>
              <w:t>) for 10s</w:t>
            </w:r>
            <w:r w:rsidR="00937CB0">
              <w:rPr>
                <w:rFonts w:ascii="Arial" w:hAnsi="Arial" w:cs="Arial"/>
              </w:rPr>
              <w:t xml:space="preserve">. This timer should not be started in the case where the calling function (e.g. </w:t>
            </w:r>
            <w:r w:rsidR="00557B7F" w:rsidRPr="00557B7F">
              <w:rPr>
                <w:rFonts w:ascii="Arial" w:hAnsi="Arial" w:cs="Arial"/>
              </w:rPr>
              <w:t>f_NR5GC_IPCAN_</w:t>
            </w:r>
            <w:proofErr w:type="gramStart"/>
            <w:r w:rsidR="00557B7F" w:rsidRPr="00557B7F">
              <w:rPr>
                <w:rFonts w:ascii="Arial" w:hAnsi="Arial" w:cs="Arial"/>
              </w:rPr>
              <w:t>IdleUpdated</w:t>
            </w:r>
            <w:r w:rsidR="00557B7F">
              <w:rPr>
                <w:rFonts w:ascii="Arial" w:hAnsi="Arial" w:cs="Arial"/>
              </w:rPr>
              <w:t>(</w:t>
            </w:r>
            <w:proofErr w:type="gramEnd"/>
            <w:r w:rsidR="00557B7F">
              <w:rPr>
                <w:rFonts w:ascii="Arial" w:hAnsi="Arial" w:cs="Arial"/>
              </w:rPr>
              <w:t xml:space="preserve">)) specifies </w:t>
            </w:r>
            <w:r w:rsidR="00557B7F">
              <w:rPr>
                <w:rFonts w:ascii="Arial" w:hAnsi="Arial" w:cs="Arial"/>
                <w:lang w:val="en-US"/>
              </w:rPr>
              <w:t>“</w:t>
            </w:r>
            <w:proofErr w:type="spellStart"/>
            <w:r w:rsidR="00557B7F" w:rsidRPr="00557B7F">
              <w:rPr>
                <w:rFonts w:ascii="Arial" w:hAnsi="Arial" w:cs="Arial"/>
                <w:lang w:val="en-US"/>
              </w:rPr>
              <w:t>noRrcConnectionRelease</w:t>
            </w:r>
            <w:proofErr w:type="spellEnd"/>
            <w:r w:rsidR="00557B7F">
              <w:rPr>
                <w:rFonts w:ascii="Arial" w:hAnsi="Arial" w:cs="Arial"/>
                <w:lang w:val="en-US"/>
              </w:rPr>
              <w:t>”</w:t>
            </w:r>
          </w:p>
        </w:tc>
      </w:tr>
      <w:tr w:rsidR="00283ADC" w14:paraId="5C566F84" w14:textId="77777777" w:rsidTr="007E4A15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ECAADB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394F5" w14:textId="0178FD67" w:rsidR="00283ADC" w:rsidRPr="00731724" w:rsidRDefault="00557B7F" w:rsidP="007E4A1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Pass the parameter </w:t>
            </w:r>
            <w:proofErr w:type="spellStart"/>
            <w:r w:rsidRPr="00557B7F">
              <w:rPr>
                <w:rFonts w:cs="Arial"/>
              </w:rPr>
              <w:t>p_ReleaseConnection</w:t>
            </w:r>
            <w:proofErr w:type="spellEnd"/>
            <w:r>
              <w:rPr>
                <w:rFonts w:cs="Arial"/>
              </w:rPr>
              <w:t xml:space="preserve"> through to </w:t>
            </w:r>
            <w:r w:rsidRPr="00283ADC">
              <w:rPr>
                <w:rFonts w:cs="Arial"/>
              </w:rPr>
              <w:t>_NR5GC_</w:t>
            </w:r>
            <w:proofErr w:type="gramStart"/>
            <w:r w:rsidRPr="00283ADC">
              <w:rPr>
                <w:rFonts w:cs="Arial"/>
              </w:rPr>
              <w:t>PDUSessionEstablishment</w:t>
            </w:r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>)</w:t>
            </w:r>
          </w:p>
        </w:tc>
      </w:tr>
      <w:tr w:rsidR="00283ADC" w14:paraId="3A4D2C14" w14:textId="77777777" w:rsidTr="007E4A15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010619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53E38A" w14:textId="77777777" w:rsidR="00283ADC" w:rsidRDefault="00283ADC" w:rsidP="007E4A15">
            <w:pPr>
              <w:rPr>
                <w:rFonts w:ascii="Arial" w:hAnsi="Arial" w:cs="Arial"/>
              </w:rPr>
            </w:pPr>
            <w:r w:rsidRPr="0039386D">
              <w:rPr>
                <w:rFonts w:ascii="Arial" w:hAnsi="Arial" w:cs="Arial"/>
              </w:rPr>
              <w:t>NR5GC_NASSteps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283ADC" w14:paraId="23D6C26C" w14:textId="77777777" w:rsidTr="007E4A15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A0DA5A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5756D" w14:textId="77777777" w:rsidR="00283ADC" w:rsidRDefault="00283ADC" w:rsidP="007E4A1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0ED6B53" w14:textId="77777777" w:rsidR="00283ADC" w:rsidRPr="00441AF6" w:rsidRDefault="00283ADC" w:rsidP="00283ADC">
      <w:pPr>
        <w:rPr>
          <w:rFonts w:eastAsia="Calibri"/>
          <w:lang w:val="en-US"/>
        </w:rPr>
      </w:pPr>
    </w:p>
    <w:p w14:paraId="2F3B0A92" w14:textId="77777777" w:rsidR="00283ADC" w:rsidRDefault="00283ADC" w:rsidP="00283AD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283ADC" w14:paraId="770383E1" w14:textId="77777777" w:rsidTr="007E4A15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5E75" w14:textId="77777777" w:rsidR="00283ADC" w:rsidRDefault="00283ADC" w:rsidP="007E4A15">
            <w:pPr>
              <w:ind w:firstLine="195"/>
            </w:pPr>
            <w:r>
              <w:t xml:space="preserve">  function f_NR5GC_RRC_Idle_Steps16_20(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0615E32" w14:textId="77777777" w:rsidR="00283ADC" w:rsidRDefault="00283ADC" w:rsidP="007E4A15">
            <w:pPr>
              <w:ind w:firstLine="195"/>
            </w:pPr>
            <w:r>
              <w:t xml:space="preserve">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pc_noOf_PDUsSameConnection</w:t>
            </w:r>
            <w:proofErr w:type="spellEnd"/>
            <w:r>
              <w:t>,  // @sic R5s201358 sic@,</w:t>
            </w:r>
          </w:p>
          <w:p w14:paraId="72678262" w14:textId="77777777" w:rsidR="00283ADC" w:rsidRDefault="00283ADC" w:rsidP="007E4A15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NR_TESTMODE_STATE_Type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TestMode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TESTMode_OFF</w:t>
            </w:r>
            <w:proofErr w:type="spellEnd"/>
            <w:r>
              <w:t>,</w:t>
            </w:r>
          </w:p>
          <w:p w14:paraId="0801E670" w14:textId="77777777" w:rsidR="00283ADC" w:rsidRDefault="00283ADC" w:rsidP="007E4A15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RRCConnectionReleaseRequired_Type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ReleaseConnection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4BF1FB7A" w14:textId="77777777" w:rsidR="00283ADC" w:rsidRDefault="00283ADC" w:rsidP="007E4A15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UE_TestLoopModeA_NR_LB_Setup_Type</w:t>
            </w:r>
            <w:proofErr w:type="spellEnd"/>
            <w:r>
              <w:t xml:space="preserve"> </w:t>
            </w:r>
            <w:proofErr w:type="spellStart"/>
            <w:r>
              <w:t>p_UE_TestLoopModeA_NR_LB_</w:t>
            </w:r>
            <w:proofErr w:type="gramStart"/>
            <w:r>
              <w:t>Setup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1D495848" w14:textId="77777777" w:rsidR="00283ADC" w:rsidRDefault="00283ADC" w:rsidP="007E4A15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UE_TestLoopModeB_LB_Setup_Type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IpPduDelayTime</w:t>
            </w:r>
            <w:proofErr w:type="spellEnd"/>
            <w:r>
              <w:t xml:space="preserve"> :</w:t>
            </w:r>
            <w:proofErr w:type="gramEnd"/>
            <w:r>
              <w:t>= '00'O,</w:t>
            </w:r>
          </w:p>
          <w:p w14:paraId="21CC7748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SDAP_Config</w:t>
            </w:r>
            <w:proofErr w:type="spellEnd"/>
            <w:r>
              <w:t xml:space="preserve"> </w:t>
            </w:r>
            <w:proofErr w:type="spellStart"/>
            <w:r>
              <w:t>p_SDAP_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3C08D6AE" w14:textId="77777777" w:rsidR="00283ADC" w:rsidRDefault="00283ADC" w:rsidP="007E4A15">
            <w:pPr>
              <w:ind w:firstLine="195"/>
            </w:pPr>
            <w:r>
              <w:t xml:space="preserve">                                      template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p_ExpectedS_</w:t>
            </w:r>
            <w:proofErr w:type="gramStart"/>
            <w:r>
              <w:t>NSSAI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A209CAA" w14:textId="77777777" w:rsidR="00283ADC" w:rsidRDefault="00283ADC" w:rsidP="007E4A15">
            <w:pPr>
              <w:ind w:firstLine="195"/>
            </w:pPr>
            <w:r>
              <w:t xml:space="preserve">                                      template DNN </w:t>
            </w:r>
            <w:proofErr w:type="spellStart"/>
            <w:r>
              <w:t>p_</w:t>
            </w:r>
            <w:proofErr w:type="gramStart"/>
            <w:r>
              <w:t>ExpectedDNN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1026FC3A" w14:textId="77777777" w:rsidR="00283ADC" w:rsidRDefault="00283ADC" w:rsidP="007E4A15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SSC_Mode</w:t>
            </w:r>
            <w:proofErr w:type="spellEnd"/>
            <w:r>
              <w:t xml:space="preserve"> </w:t>
            </w:r>
            <w:proofErr w:type="spellStart"/>
            <w:r>
              <w:t>p_SSC_</w:t>
            </w:r>
            <w:proofErr w:type="gramStart"/>
            <w:r>
              <w:t>Mode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crs_SSC_Mode</w:t>
            </w:r>
            <w:proofErr w:type="spellEnd"/>
            <w:r>
              <w:t>(-, '001'B),</w:t>
            </w:r>
          </w:p>
          <w:p w14:paraId="42A70813" w14:textId="77777777" w:rsidR="00283ADC" w:rsidRDefault="00283ADC" w:rsidP="007E4A15">
            <w:pPr>
              <w:ind w:firstLine="195"/>
            </w:pPr>
            <w:r>
              <w:lastRenderedPageBreak/>
              <w:t xml:space="preserve">                                      template (omit) DNN </w:t>
            </w:r>
            <w:proofErr w:type="spellStart"/>
            <w:r>
              <w:t>p_</w:t>
            </w:r>
            <w:proofErr w:type="gramStart"/>
            <w:r>
              <w:t>DNN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1CED93ED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QoS_Rules</w:t>
            </w:r>
            <w:proofErr w:type="spellEnd"/>
            <w:r>
              <w:t xml:space="preserve"> </w:t>
            </w:r>
            <w:proofErr w:type="spellStart"/>
            <w:r>
              <w:t>p_QoS_</w:t>
            </w:r>
            <w:proofErr w:type="gramStart"/>
            <w:r>
              <w:t>Rules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150A876" w14:textId="77777777" w:rsidR="00283ADC" w:rsidRDefault="00283ADC" w:rsidP="007E4A15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Session_AMBR</w:t>
            </w:r>
            <w:proofErr w:type="spellEnd"/>
            <w:r>
              <w:t xml:space="preserve"> </w:t>
            </w:r>
            <w:proofErr w:type="spellStart"/>
            <w:r>
              <w:t>p_Session_</w:t>
            </w:r>
            <w:proofErr w:type="gramStart"/>
            <w:r>
              <w:t>AMBR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cs_Session_AMBR</w:t>
            </w:r>
            <w:proofErr w:type="spellEnd"/>
            <w:r>
              <w:t xml:space="preserve"> ('06'O, '05'O, '0004'O, '05'O, '0004'O),</w:t>
            </w:r>
          </w:p>
          <w:p w14:paraId="6E5BAE00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p_S_</w:t>
            </w:r>
            <w:proofErr w:type="gramStart"/>
            <w:r>
              <w:t>NSSAI</w:t>
            </w:r>
            <w:proofErr w:type="spellEnd"/>
            <w:r>
              <w:t xml:space="preserve"> :</w:t>
            </w:r>
            <w:proofErr w:type="gramEnd"/>
            <w:r>
              <w:t>= cs_S_NSSAI_SST1eMBB_WithIEI, // @sic R5s190919 sic@</w:t>
            </w:r>
          </w:p>
          <w:p w14:paraId="4E2F2EDC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QoSFlowDescr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QoSFlowDescr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3258751" w14:textId="77777777" w:rsidR="00283ADC" w:rsidRDefault="00283ADC" w:rsidP="007E4A15">
            <w:pPr>
              <w:ind w:firstLine="195"/>
            </w:pPr>
            <w:r>
              <w:t xml:space="preserve">                                      template (present) B4_Type </w:t>
            </w:r>
            <w:proofErr w:type="spellStart"/>
            <w:r>
              <w:t>p_</w:t>
            </w:r>
            <w:proofErr w:type="gramStart"/>
            <w:r>
              <w:t>ServiceType</w:t>
            </w:r>
            <w:proofErr w:type="spellEnd"/>
            <w:r>
              <w:t xml:space="preserve"> :</w:t>
            </w:r>
            <w:proofErr w:type="gramEnd"/>
            <w:r>
              <w:t>= '0000'B)  runs on NR5GC_PTC</w:t>
            </w:r>
          </w:p>
          <w:p w14:paraId="51C4D649" w14:textId="77777777" w:rsidR="00283ADC" w:rsidRDefault="00283ADC" w:rsidP="007E4A15">
            <w:pPr>
              <w:ind w:firstLine="195"/>
            </w:pPr>
            <w:r>
              <w:t xml:space="preserve">  {</w:t>
            </w:r>
          </w:p>
          <w:p w14:paraId="075DA0A4" w14:textId="77777777" w:rsidR="00283ADC" w:rsidRDefault="00283ADC" w:rsidP="007E4A15">
            <w:pPr>
              <w:ind w:firstLine="195"/>
            </w:pPr>
            <w:r>
              <w:t xml:space="preserve">    //Steps 16 - 19a1</w:t>
            </w:r>
          </w:p>
          <w:p w14:paraId="2DE87032" w14:textId="77777777" w:rsidR="00283ADC" w:rsidRDefault="00283ADC" w:rsidP="007E4A15">
            <w:pPr>
              <w:ind w:firstLine="195"/>
            </w:pPr>
            <w:r>
              <w:t xml:space="preserve">    // No SRB2 so must be on SRB1</w:t>
            </w:r>
          </w:p>
          <w:p w14:paraId="492505FB" w14:textId="77777777" w:rsidR="00283ADC" w:rsidRDefault="00283ADC" w:rsidP="007E4A15">
            <w:pPr>
              <w:ind w:firstLine="195"/>
            </w:pPr>
            <w:r>
              <w:t xml:space="preserve">    if (</w:t>
            </w:r>
            <w:proofErr w:type="spellStart"/>
            <w:r>
              <w:t>p_ExpectedNumberOfNewPDUSessions</w:t>
            </w:r>
            <w:proofErr w:type="spellEnd"/>
            <w:r>
              <w:t xml:space="preserve"> &lt; </w:t>
            </w:r>
            <w:proofErr w:type="gramStart"/>
            <w:r>
              <w:t>0 )</w:t>
            </w:r>
            <w:proofErr w:type="gramEnd"/>
            <w:r>
              <w:t xml:space="preserve"> { // @sic R5-194797, R5-199075, R5-204329 sic@</w:t>
            </w:r>
          </w:p>
          <w:p w14:paraId="2C634387" w14:textId="77777777" w:rsidR="00283ADC" w:rsidRDefault="00283ADC" w:rsidP="007E4A15">
            <w:pPr>
              <w:ind w:firstLine="195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"3GPP RAN5 5GS test specifications do not support UEs configured with </w:t>
            </w:r>
            <w:proofErr w:type="spellStart"/>
            <w:r>
              <w:t>pc_noOf_PDUsSameConnection</w:t>
            </w:r>
            <w:proofErr w:type="spellEnd"/>
            <w:r>
              <w:t xml:space="preserve">  // @sic R5s201358 sic@ &lt; 0");</w:t>
            </w:r>
          </w:p>
          <w:p w14:paraId="7722679C" w14:textId="77777777" w:rsidR="00283ADC" w:rsidRDefault="00283ADC" w:rsidP="007E4A15">
            <w:pPr>
              <w:ind w:firstLine="195"/>
            </w:pPr>
            <w:r>
              <w:t xml:space="preserve">    }</w:t>
            </w:r>
          </w:p>
          <w:p w14:paraId="7DEDB624" w14:textId="77777777" w:rsidR="00283ADC" w:rsidRDefault="00283ADC" w:rsidP="007E4A15">
            <w:pPr>
              <w:ind w:firstLine="195"/>
            </w:pPr>
            <w:r>
              <w:t xml:space="preserve">    f_NR5GC_PDUSessionEstablishment 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237187A1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p_ExpectedNumberOfNewPDUSessions</w:t>
            </w:r>
            <w:proofErr w:type="spellEnd"/>
            <w:r>
              <w:t>,</w:t>
            </w:r>
          </w:p>
          <w:p w14:paraId="556CEB67" w14:textId="77777777" w:rsidR="00283ADC" w:rsidRDefault="00283ADC" w:rsidP="007E4A15">
            <w:pPr>
              <w:ind w:firstLine="195"/>
            </w:pPr>
            <w:r>
              <w:t xml:space="preserve">                                     tsc_NR_RbId_SRB1,</w:t>
            </w:r>
          </w:p>
          <w:p w14:paraId="4E8FA5EF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p_SDAP_Config</w:t>
            </w:r>
            <w:proofErr w:type="spellEnd"/>
            <w:r>
              <w:t>, // @sic R5s210134 sic@</w:t>
            </w:r>
          </w:p>
          <w:p w14:paraId="77DDA1A8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p_ExpectedS_NSSAI</w:t>
            </w:r>
            <w:proofErr w:type="spellEnd"/>
            <w:r>
              <w:t>,</w:t>
            </w:r>
          </w:p>
          <w:p w14:paraId="0C8F9016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p_ExpectedDNN</w:t>
            </w:r>
            <w:proofErr w:type="spellEnd"/>
            <w:r>
              <w:t>,</w:t>
            </w:r>
          </w:p>
          <w:p w14:paraId="7A975EC0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p_SSC_Mode</w:t>
            </w:r>
            <w:proofErr w:type="spellEnd"/>
            <w:r>
              <w:t>,</w:t>
            </w:r>
          </w:p>
          <w:p w14:paraId="1C1AE5E3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p_DNN</w:t>
            </w:r>
            <w:proofErr w:type="spellEnd"/>
            <w:r>
              <w:t>,</w:t>
            </w:r>
          </w:p>
          <w:p w14:paraId="4EF1EBF0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p_QoS_Rules</w:t>
            </w:r>
            <w:proofErr w:type="spellEnd"/>
            <w:r>
              <w:t>,</w:t>
            </w:r>
          </w:p>
          <w:p w14:paraId="31F5320D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p_Session_AMBR</w:t>
            </w:r>
            <w:proofErr w:type="spellEnd"/>
            <w:r>
              <w:t>,</w:t>
            </w:r>
          </w:p>
          <w:p w14:paraId="268DEABA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p_S_NSSAI</w:t>
            </w:r>
            <w:proofErr w:type="spellEnd"/>
            <w:r>
              <w:t>,</w:t>
            </w:r>
          </w:p>
          <w:p w14:paraId="2D72986B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p_QoSFlowDescr</w:t>
            </w:r>
            <w:proofErr w:type="spellEnd"/>
            <w:proofErr w:type="gramStart"/>
            <w:r>
              <w:t>);</w:t>
            </w:r>
            <w:proofErr w:type="gramEnd"/>
          </w:p>
          <w:p w14:paraId="204E1937" w14:textId="77777777" w:rsidR="00283ADC" w:rsidRDefault="00283ADC" w:rsidP="007E4A15">
            <w:pPr>
              <w:ind w:firstLine="195"/>
            </w:pPr>
            <w:r>
              <w:t xml:space="preserve">    </w:t>
            </w:r>
          </w:p>
          <w:p w14:paraId="4A554646" w14:textId="0DC72ECE" w:rsidR="00283ADC" w:rsidRDefault="00283ADC" w:rsidP="00283ADC">
            <w:pPr>
              <w:ind w:firstLine="195"/>
            </w:pPr>
            <w:r>
              <w:t xml:space="preserve">    </w:t>
            </w:r>
            <w:r>
              <w:t>………………………….</w:t>
            </w:r>
          </w:p>
          <w:p w14:paraId="4475D1EF" w14:textId="77777777" w:rsidR="00283ADC" w:rsidRDefault="00283ADC" w:rsidP="007E4A15">
            <w:pPr>
              <w:ind w:firstLine="195"/>
            </w:pPr>
            <w:r>
              <w:t xml:space="preserve">  }</w:t>
            </w:r>
          </w:p>
        </w:tc>
      </w:tr>
    </w:tbl>
    <w:p w14:paraId="5CE74892" w14:textId="77777777" w:rsidR="00283ADC" w:rsidRPr="00441AF6" w:rsidRDefault="00283ADC" w:rsidP="00283ADC">
      <w:pPr>
        <w:rPr>
          <w:rFonts w:eastAsia="Calibri"/>
          <w:lang w:val="en-US"/>
        </w:rPr>
      </w:pPr>
    </w:p>
    <w:p w14:paraId="2FD7F05E" w14:textId="77777777" w:rsidR="00283ADC" w:rsidRDefault="00283ADC" w:rsidP="00283AD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283ADC" w14:paraId="2448D350" w14:textId="77777777" w:rsidTr="007E4A15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0C23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f_NR5GC_RRC_Idle_Steps16_20(</w:t>
            </w:r>
            <w:proofErr w:type="spellStart"/>
            <w:r>
              <w:rPr>
                <w:lang w:eastAsia="zh-CN"/>
              </w:rPr>
              <w:t>NR_CellId_Type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,</w:t>
            </w:r>
          </w:p>
          <w:p w14:paraId="7D3740DA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integer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ExpectedNumberOfNewPDUSessions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pc_noOf_PDUsSameConnection</w:t>
            </w:r>
            <w:proofErr w:type="spellEnd"/>
            <w:r>
              <w:rPr>
                <w:lang w:eastAsia="zh-CN"/>
              </w:rPr>
              <w:t>,  // @sic R5s201358 sic@,</w:t>
            </w:r>
          </w:p>
          <w:p w14:paraId="4BBFD67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</w:t>
            </w:r>
            <w:proofErr w:type="spellStart"/>
            <w:r>
              <w:rPr>
                <w:lang w:eastAsia="zh-CN"/>
              </w:rPr>
              <w:t>NR_TESTMODE_STATE_Type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TestMode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TESTMode_OFF</w:t>
            </w:r>
            <w:proofErr w:type="spellEnd"/>
            <w:r>
              <w:rPr>
                <w:lang w:eastAsia="zh-CN"/>
              </w:rPr>
              <w:t>,</w:t>
            </w:r>
          </w:p>
          <w:p w14:paraId="19947DD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 </w:t>
            </w:r>
            <w:proofErr w:type="spellStart"/>
            <w:r>
              <w:rPr>
                <w:lang w:eastAsia="zh-CN"/>
              </w:rPr>
              <w:t>RRCConnectionReleaseRequired_Type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ReleaseConnection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noRrcConnectionRelease</w:t>
            </w:r>
            <w:proofErr w:type="spellEnd"/>
            <w:r>
              <w:rPr>
                <w:lang w:eastAsia="zh-CN"/>
              </w:rPr>
              <w:t>,</w:t>
            </w:r>
          </w:p>
          <w:p w14:paraId="70AB4676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(value) </w:t>
            </w:r>
            <w:proofErr w:type="spellStart"/>
            <w:r>
              <w:rPr>
                <w:lang w:eastAsia="zh-CN"/>
              </w:rPr>
              <w:t>UE_TestLoopModeA_NR_LB_Setup_Type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p_UE_TestLoopModeA_NR_LB_</w:t>
            </w:r>
            <w:proofErr w:type="gramStart"/>
            <w:r>
              <w:rPr>
                <w:lang w:eastAsia="zh-CN"/>
              </w:rPr>
              <w:t>Setup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cs_UE_TestLoopModeA_NR_LB_Setup_NoScaling</w:t>
            </w:r>
            <w:proofErr w:type="spellEnd"/>
            <w:r>
              <w:rPr>
                <w:lang w:eastAsia="zh-CN"/>
              </w:rPr>
              <w:t>,</w:t>
            </w:r>
          </w:p>
          <w:p w14:paraId="75BB1C0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</w:t>
            </w:r>
            <w:proofErr w:type="spellStart"/>
            <w:r>
              <w:rPr>
                <w:lang w:eastAsia="zh-CN"/>
              </w:rPr>
              <w:t>UE_TestLoopModeB_LB_Setup_Type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IpPduDelayTime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'00'O,</w:t>
            </w:r>
          </w:p>
          <w:p w14:paraId="262ECF19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SDAP_Config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p_SDAP_</w:t>
            </w:r>
            <w:proofErr w:type="gram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6CCBBF7B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</w:t>
            </w:r>
            <w:proofErr w:type="spellStart"/>
            <w:r>
              <w:rPr>
                <w:lang w:eastAsia="zh-CN"/>
              </w:rPr>
              <w:t>S_NSSAI_Type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p_ExpectedS_</w:t>
            </w:r>
            <w:proofErr w:type="gram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*,</w:t>
            </w:r>
          </w:p>
          <w:p w14:paraId="5F7DC3D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DNN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ExpectedDNN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*,</w:t>
            </w:r>
          </w:p>
          <w:p w14:paraId="76D03B51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(value) </w:t>
            </w:r>
            <w:proofErr w:type="spellStart"/>
            <w:r>
              <w:rPr>
                <w:lang w:eastAsia="zh-CN"/>
              </w:rPr>
              <w:t>SSC_Mode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p_SSC_</w:t>
            </w:r>
            <w:proofErr w:type="gramStart"/>
            <w:r>
              <w:rPr>
                <w:lang w:eastAsia="zh-CN"/>
              </w:rPr>
              <w:t>Mode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crs_SSC_Mode</w:t>
            </w:r>
            <w:proofErr w:type="spellEnd"/>
            <w:r>
              <w:rPr>
                <w:lang w:eastAsia="zh-CN"/>
              </w:rPr>
              <w:t>(-, '001'B),</w:t>
            </w:r>
          </w:p>
          <w:p w14:paraId="2D80958D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DNN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DNN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38F6174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QoS_Rules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p_QoS_</w:t>
            </w:r>
            <w:proofErr w:type="gramStart"/>
            <w:r>
              <w:rPr>
                <w:lang w:eastAsia="zh-CN"/>
              </w:rPr>
              <w:t>Rules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53E76BC3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(value) </w:t>
            </w:r>
            <w:proofErr w:type="spellStart"/>
            <w:r>
              <w:rPr>
                <w:lang w:eastAsia="zh-CN"/>
              </w:rPr>
              <w:t>Session_AMBR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p_Session_</w:t>
            </w:r>
            <w:proofErr w:type="gramStart"/>
            <w:r>
              <w:rPr>
                <w:lang w:eastAsia="zh-CN"/>
              </w:rPr>
              <w:t>AMBR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cs_Session_AMBR</w:t>
            </w:r>
            <w:proofErr w:type="spellEnd"/>
            <w:r>
              <w:rPr>
                <w:lang w:eastAsia="zh-CN"/>
              </w:rPr>
              <w:t xml:space="preserve"> ('06'O, '05'O, '0004'O, '05'O, '0004'O),</w:t>
            </w:r>
          </w:p>
          <w:p w14:paraId="701DEC6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S_NSSAI_Type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p_S_</w:t>
            </w:r>
            <w:proofErr w:type="gram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cs_S_NSSAI_SST1eMBB_WithIEI, // @sic R5s190919 sic@</w:t>
            </w:r>
          </w:p>
          <w:p w14:paraId="47043AE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QoSFlowDescr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QoSFlowDescr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0855D026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(present) B4_Type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ServiceType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'0000'B)  runs on NR5GC_PTC</w:t>
            </w:r>
          </w:p>
          <w:p w14:paraId="5F1EF5C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41C8BBEC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//Steps 16 - 19a1</w:t>
            </w:r>
          </w:p>
          <w:p w14:paraId="4CDE2FA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No SRB2 so must be on SRB1</w:t>
            </w:r>
          </w:p>
          <w:p w14:paraId="02D6776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p_ExpectedNumberOfNewPDUSessions</w:t>
            </w:r>
            <w:proofErr w:type="spellEnd"/>
            <w:r>
              <w:rPr>
                <w:lang w:eastAsia="zh-CN"/>
              </w:rPr>
              <w:t xml:space="preserve"> &lt; </w:t>
            </w:r>
            <w:proofErr w:type="gramStart"/>
            <w:r>
              <w:rPr>
                <w:lang w:eastAsia="zh-CN"/>
              </w:rPr>
              <w:t>0 )</w:t>
            </w:r>
            <w:proofErr w:type="gramEnd"/>
            <w:r>
              <w:rPr>
                <w:lang w:eastAsia="zh-CN"/>
              </w:rPr>
              <w:t xml:space="preserve"> { // @sic R5-194797, R5-199075, R5-204329 sic@</w:t>
            </w:r>
          </w:p>
          <w:p w14:paraId="78B06A0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f_NR_</w:t>
            </w:r>
            <w:proofErr w:type="gramStart"/>
            <w:r>
              <w:rPr>
                <w:lang w:eastAsia="zh-CN"/>
              </w:rPr>
              <w:t>SetVerdictFailOrInconc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__FILE__, __LINE__, "3GPP RAN5 5GS test specifications do not support UEs configured with </w:t>
            </w:r>
            <w:proofErr w:type="spellStart"/>
            <w:r>
              <w:rPr>
                <w:lang w:eastAsia="zh-CN"/>
              </w:rPr>
              <w:t>pc_noOf_PDUsSameConnection</w:t>
            </w:r>
            <w:proofErr w:type="spellEnd"/>
            <w:r>
              <w:rPr>
                <w:lang w:eastAsia="zh-CN"/>
              </w:rPr>
              <w:t xml:space="preserve">  // @sic R5s201358 sic@ &lt; 0");</w:t>
            </w:r>
          </w:p>
          <w:p w14:paraId="22E1BD03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491CD45C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f_NR5GC_PDUSessionEstablishment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,</w:t>
            </w:r>
          </w:p>
          <w:p w14:paraId="720BB711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p_ExpectedNumberOfNewPDUSessions</w:t>
            </w:r>
            <w:proofErr w:type="spellEnd"/>
            <w:r>
              <w:rPr>
                <w:lang w:eastAsia="zh-CN"/>
              </w:rPr>
              <w:t>,</w:t>
            </w:r>
          </w:p>
          <w:p w14:paraId="467B0BB9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tsc_NR_RbId_SRB1,</w:t>
            </w:r>
          </w:p>
          <w:p w14:paraId="797D9E7B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p_SDAP_Config</w:t>
            </w:r>
            <w:proofErr w:type="spellEnd"/>
            <w:r>
              <w:rPr>
                <w:lang w:eastAsia="zh-CN"/>
              </w:rPr>
              <w:t>, // @sic R5s210134 sic@</w:t>
            </w:r>
          </w:p>
          <w:p w14:paraId="6335D29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p_ExpectedS_NSSAI</w:t>
            </w:r>
            <w:proofErr w:type="spellEnd"/>
            <w:r>
              <w:rPr>
                <w:lang w:eastAsia="zh-CN"/>
              </w:rPr>
              <w:t>,</w:t>
            </w:r>
          </w:p>
          <w:p w14:paraId="22DBBE26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p_ExpectedDNN</w:t>
            </w:r>
            <w:proofErr w:type="spellEnd"/>
            <w:r>
              <w:rPr>
                <w:lang w:eastAsia="zh-CN"/>
              </w:rPr>
              <w:t>,</w:t>
            </w:r>
          </w:p>
          <w:p w14:paraId="631A777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p_SSC_Mode</w:t>
            </w:r>
            <w:proofErr w:type="spellEnd"/>
            <w:r>
              <w:rPr>
                <w:lang w:eastAsia="zh-CN"/>
              </w:rPr>
              <w:t>,</w:t>
            </w:r>
          </w:p>
          <w:p w14:paraId="096705C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p_DNN</w:t>
            </w:r>
            <w:proofErr w:type="spellEnd"/>
            <w:r>
              <w:rPr>
                <w:lang w:eastAsia="zh-CN"/>
              </w:rPr>
              <w:t>,</w:t>
            </w:r>
          </w:p>
          <w:p w14:paraId="50545C95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p_QoS_Rules</w:t>
            </w:r>
            <w:proofErr w:type="spellEnd"/>
            <w:r>
              <w:rPr>
                <w:lang w:eastAsia="zh-CN"/>
              </w:rPr>
              <w:t>,</w:t>
            </w:r>
          </w:p>
          <w:p w14:paraId="4F70A50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p_Session_AMBR</w:t>
            </w:r>
            <w:proofErr w:type="spellEnd"/>
            <w:r>
              <w:rPr>
                <w:lang w:eastAsia="zh-CN"/>
              </w:rPr>
              <w:t>,</w:t>
            </w:r>
          </w:p>
          <w:p w14:paraId="2F78FDA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p_S_NSSAI</w:t>
            </w:r>
            <w:proofErr w:type="spellEnd"/>
            <w:r>
              <w:rPr>
                <w:lang w:eastAsia="zh-CN"/>
              </w:rPr>
              <w:t>,</w:t>
            </w:r>
          </w:p>
          <w:p w14:paraId="4FA6C069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p_</w:t>
            </w:r>
            <w:proofErr w:type="gramStart"/>
            <w:r>
              <w:rPr>
                <w:lang w:eastAsia="zh-CN"/>
              </w:rPr>
              <w:t>QoSFlowDescr</w:t>
            </w:r>
            <w:r w:rsidRPr="00DE25DA">
              <w:rPr>
                <w:highlight w:val="yellow"/>
                <w:lang w:eastAsia="zh-CN"/>
              </w:rPr>
              <w:t>,-</w:t>
            </w:r>
            <w:proofErr w:type="gramEnd"/>
            <w:r w:rsidRPr="00DE25DA">
              <w:rPr>
                <w:highlight w:val="yellow"/>
                <w:lang w:eastAsia="zh-CN"/>
              </w:rPr>
              <w:t>,-,-,-,-,-,-,-,-,-,-,-,-,-,-,-,-,-,-,-,-,-,p_ReleaseConnection</w:t>
            </w:r>
            <w:r>
              <w:rPr>
                <w:lang w:eastAsia="zh-CN"/>
              </w:rPr>
              <w:t>);</w:t>
            </w:r>
          </w:p>
          <w:p w14:paraId="4B305B7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</w:p>
          <w:p w14:paraId="33EF47DA" w14:textId="48C2DEBD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…………………..</w:t>
            </w:r>
          </w:p>
          <w:p w14:paraId="7DA4547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18DF7091" w14:textId="77777777" w:rsidR="00283ADC" w:rsidRDefault="00283ADC" w:rsidP="00283ADC">
      <w:pPr>
        <w:keepNext/>
        <w:keepLines/>
        <w:spacing w:before="180"/>
        <w:outlineLvl w:val="1"/>
        <w:rPr>
          <w:lang w:val="en-US" w:eastAsia="en-GB"/>
        </w:rPr>
      </w:pPr>
    </w:p>
    <w:p w14:paraId="4EEE2F9C" w14:textId="77777777" w:rsidR="00283ADC" w:rsidRPr="00441AF6" w:rsidRDefault="00283ADC" w:rsidP="00283ADC">
      <w:pPr>
        <w:rPr>
          <w:rFonts w:eastAsia="Calibri"/>
          <w:lang w:val="en-US"/>
        </w:rPr>
      </w:pPr>
    </w:p>
    <w:p w14:paraId="6675D6A0" w14:textId="22A551B6" w:rsidR="006E6FC1" w:rsidRPr="00441AF6" w:rsidRDefault="006E6FC1" w:rsidP="00F55C1F">
      <w:pPr>
        <w:pStyle w:val="Heading2"/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3B416" w14:textId="77777777" w:rsidR="003A572C" w:rsidRDefault="003A572C">
      <w:r>
        <w:separator/>
      </w:r>
    </w:p>
  </w:endnote>
  <w:endnote w:type="continuationSeparator" w:id="0">
    <w:p w14:paraId="31183552" w14:textId="77777777" w:rsidR="003A572C" w:rsidRDefault="003A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05B9" w14:textId="77777777" w:rsidR="003A572C" w:rsidRDefault="003A572C">
      <w:r>
        <w:separator/>
      </w:r>
    </w:p>
  </w:footnote>
  <w:footnote w:type="continuationSeparator" w:id="0">
    <w:p w14:paraId="27B0A14C" w14:textId="77777777" w:rsidR="003A572C" w:rsidRDefault="003A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  <w:num w:numId="14">
    <w:abstractNumId w:val="12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416DC"/>
    <w:rsid w:val="000755C9"/>
    <w:rsid w:val="00090A0D"/>
    <w:rsid w:val="000A1DC1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D20F4"/>
    <w:rsid w:val="001E2565"/>
    <w:rsid w:val="001E41F3"/>
    <w:rsid w:val="001E790C"/>
    <w:rsid w:val="002034C2"/>
    <w:rsid w:val="0021430A"/>
    <w:rsid w:val="00214872"/>
    <w:rsid w:val="00242E5E"/>
    <w:rsid w:val="0026004D"/>
    <w:rsid w:val="002640DD"/>
    <w:rsid w:val="0026560F"/>
    <w:rsid w:val="00272640"/>
    <w:rsid w:val="00275D12"/>
    <w:rsid w:val="00280C49"/>
    <w:rsid w:val="00283ADC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57B7F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43FD0"/>
    <w:rsid w:val="00744877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37CB0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389F"/>
    <w:rsid w:val="00A70CE7"/>
    <w:rsid w:val="00A72630"/>
    <w:rsid w:val="00A7671C"/>
    <w:rsid w:val="00A80168"/>
    <w:rsid w:val="00A84249"/>
    <w:rsid w:val="00AA2CBC"/>
    <w:rsid w:val="00AA67EB"/>
    <w:rsid w:val="00AC4CF7"/>
    <w:rsid w:val="00AC5820"/>
    <w:rsid w:val="00AD1CD8"/>
    <w:rsid w:val="00AE518C"/>
    <w:rsid w:val="00AF5186"/>
    <w:rsid w:val="00B0233C"/>
    <w:rsid w:val="00B258BB"/>
    <w:rsid w:val="00B31734"/>
    <w:rsid w:val="00B328F2"/>
    <w:rsid w:val="00B43A05"/>
    <w:rsid w:val="00B465C3"/>
    <w:rsid w:val="00B54BAF"/>
    <w:rsid w:val="00B604D7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01DC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66EC7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75843"/>
    <w:rsid w:val="00EB09B7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55C1F"/>
    <w:rsid w:val="00F62183"/>
    <w:rsid w:val="00F92D61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830</TotalTime>
  <Pages>6</Pages>
  <Words>793</Words>
  <Characters>8793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85</cp:revision>
  <cp:lastPrinted>1900-01-01T08:00:00Z</cp:lastPrinted>
  <dcterms:created xsi:type="dcterms:W3CDTF">2022-04-15T19:39:00Z</dcterms:created>
  <dcterms:modified xsi:type="dcterms:W3CDTF">2022-06-27T15:53:00Z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