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R5s220271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NR5GC Rel-16 Mobility Enhancement test case 8.1.4.4.2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2E298" w:rsidR="001E41F3" w:rsidRDefault="00B208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C9A8C3" w:rsidR="001E41F3" w:rsidRDefault="00CB1146" w:rsidP="00CB1146">
            <w:pPr>
              <w:pStyle w:val="CRCoverPage"/>
              <w:tabs>
                <w:tab w:val="left" w:pos="600"/>
              </w:tabs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To add Rel-16 </w:t>
            </w:r>
            <w:r>
              <w:rPr>
                <w:noProof/>
              </w:rPr>
              <w:t xml:space="preserve">Mobility Enhancement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8.1.4.4.2</w:t>
            </w:r>
            <w:r w:rsidRPr="00CB1146">
              <w:rPr>
                <w:noProof/>
              </w:rPr>
              <w:t xml:space="preserve"> to  the 5G/NR5GC ATS for FR1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283EE" w:rsidR="001E41F3" w:rsidRDefault="00CB1146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Mobility Enhancement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8.1.4.4.2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A878A" w:rsidR="001E41F3" w:rsidRDefault="00CB1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ACD25" w:rsidR="001E41F3" w:rsidRDefault="00CB1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1146" w:rsidRDefault="00CB1146" w:rsidP="00CB11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1146" w:rsidRDefault="00CB1146" w:rsidP="00CB11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B6FB8C" w:rsidR="00CB1146" w:rsidRDefault="00CB1146" w:rsidP="00CB11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37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1146" w:rsidRDefault="00CB1146" w:rsidP="00CB11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1146" w:rsidRDefault="00CB1146" w:rsidP="00CB11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1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1146" w:rsidRDefault="00CB1146" w:rsidP="00CB11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1146" w:rsidRDefault="00CB1146" w:rsidP="00CB11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DCFD2E" w:rsidR="00CB1146" w:rsidRDefault="00CB1146" w:rsidP="00CB11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37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1146" w:rsidRDefault="00CB1146" w:rsidP="00CB11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1146" w:rsidRDefault="00CB1146" w:rsidP="00CB11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1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1146" w:rsidRDefault="00CB1146" w:rsidP="00CB11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1146" w:rsidRDefault="00CB1146" w:rsidP="00CB11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9A6F3" w:rsidR="00CB1146" w:rsidRDefault="00CB1146" w:rsidP="00CB11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37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1146" w:rsidRDefault="00CB1146" w:rsidP="00CB11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1146" w:rsidRDefault="00CB1146" w:rsidP="00CB11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C3730D" w14:textId="77777777" w:rsidR="00B20803" w:rsidRDefault="00B20803" w:rsidP="00B208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93670493"/>
      <w:r>
        <w:rPr>
          <w:b/>
          <w:lang w:eastAsia="ja-JP"/>
        </w:rPr>
        <w:lastRenderedPageBreak/>
        <w:t>Overview</w:t>
      </w:r>
      <w:bookmarkEnd w:id="1"/>
      <w:bookmarkEnd w:id="2"/>
    </w:p>
    <w:p w14:paraId="3A219716" w14:textId="6793B276" w:rsidR="00B20803" w:rsidRPr="00C549CB" w:rsidRDefault="00B20803" w:rsidP="00B208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CB1146">
        <w:rPr>
          <w:rFonts w:cs="Arial"/>
        </w:rPr>
        <w:t>8.1.4.4.2</w:t>
      </w:r>
      <w:r w:rsidRPr="00C549CB">
        <w:rPr>
          <w:rFonts w:cs="Arial"/>
        </w:rPr>
        <w:t xml:space="preserve"> which is part of the 5G NR5GC test suite. </w:t>
      </w:r>
    </w:p>
    <w:p w14:paraId="35ADE6E8" w14:textId="77777777" w:rsidR="00B20803" w:rsidRPr="00C549CB" w:rsidRDefault="00B20803" w:rsidP="00B208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09A441AF" w14:textId="6B5731F5" w:rsidR="00B20803" w:rsidRPr="00C549CB" w:rsidRDefault="00B20803" w:rsidP="00CB114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  <w:r>
        <w:rPr>
          <w:rStyle w:val="Hyperlink"/>
          <w:rFonts w:cs="Arial"/>
          <w:color w:val="auto"/>
          <w:u w:val="none"/>
          <w:lang w:eastAsia="ja-JP"/>
        </w:rPr>
        <w:tab/>
      </w:r>
      <w:r w:rsidRPr="00C549CB">
        <w:rPr>
          <w:rFonts w:cs="Arial"/>
          <w:lang w:eastAsia="ja-JP"/>
        </w:rPr>
        <w:t xml:space="preserve">                                      </w:t>
      </w:r>
    </w:p>
    <w:p w14:paraId="7D7879C9" w14:textId="2F3C7BC3" w:rsidR="00B20803" w:rsidRPr="00C549CB" w:rsidRDefault="00B20803" w:rsidP="00B20803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3" w:name="_Toc93670494"/>
      <w:r w:rsidRPr="00C549CB">
        <w:t>Verification Test Summary</w:t>
      </w:r>
      <w:bookmarkEnd w:id="3"/>
    </w:p>
    <w:p w14:paraId="11E52276" w14:textId="16AC44CB" w:rsidR="00B20803" w:rsidRPr="00C549CB" w:rsidRDefault="00B20803" w:rsidP="00B208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B1146">
        <w:rPr>
          <w:rFonts w:cs="Arial"/>
          <w:lang w:eastAsia="ja-JP"/>
        </w:rPr>
        <w:t>8.1.4.4.2</w:t>
      </w:r>
      <w:r>
        <w:rPr>
          <w:rFonts w:cs="Arial"/>
          <w:lang w:eastAsia="ja-JP"/>
        </w:rPr>
        <w:t>.</w:t>
      </w:r>
      <w:r w:rsidRPr="00C549CB">
        <w:rPr>
          <w:rFonts w:cs="Arial"/>
          <w:lang w:eastAsia="ja-JP"/>
        </w:rPr>
        <w:t>NR5GC</w:t>
      </w:r>
    </w:p>
    <w:p w14:paraId="1E67C7E2" w14:textId="77777777" w:rsidR="00B20803" w:rsidRPr="00C549CB" w:rsidRDefault="00B20803" w:rsidP="00B208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  <w:t>iwd-TTCN3-B2020-09_D12wk49</w:t>
      </w:r>
    </w:p>
    <w:p w14:paraId="0E6BF9BA" w14:textId="0B15E7F2" w:rsidR="00B20803" w:rsidRPr="00C549CB" w:rsidRDefault="00B20803" w:rsidP="00B208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  <w:t>Keysight S8704A Protocol Conformance Toolse</w:t>
      </w:r>
      <w:r>
        <w:rPr>
          <w:rFonts w:cs="Arial"/>
          <w:lang w:eastAsia="ja-JP"/>
        </w:rPr>
        <w:t>t</w:t>
      </w:r>
    </w:p>
    <w:p w14:paraId="5F581921" w14:textId="3294474C" w:rsidR="00B20803" w:rsidRPr="00C549CB" w:rsidRDefault="00B20803" w:rsidP="00B208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proofErr w:type="spellStart"/>
      <w:r w:rsidR="00CB1146">
        <w:rPr>
          <w:rFonts w:cs="Arial"/>
          <w:lang w:eastAsia="ja-JP"/>
        </w:rPr>
        <w:t>Mediatek</w:t>
      </w:r>
      <w:proofErr w:type="spellEnd"/>
      <w:r w:rsidR="00CB1146">
        <w:rPr>
          <w:rFonts w:cs="Arial"/>
          <w:lang w:eastAsia="ja-JP"/>
        </w:rPr>
        <w:t xml:space="preserve"> MT6983</w:t>
      </w:r>
    </w:p>
    <w:p w14:paraId="51C8E88B" w14:textId="77777777" w:rsidR="00B20803" w:rsidRPr="00C549CB" w:rsidRDefault="00B20803" w:rsidP="00B208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238E095E" w14:textId="77777777" w:rsidR="00B20803" w:rsidRDefault="00B20803" w:rsidP="00B20803"/>
    <w:p w14:paraId="1B0A3211" w14:textId="77777777" w:rsidR="00B20803" w:rsidRDefault="00B20803" w:rsidP="00B2080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670495"/>
      <w:r w:rsidRPr="00854C55">
        <w:rPr>
          <w:b/>
        </w:rPr>
        <w:t>Corrections required</w:t>
      </w:r>
      <w:bookmarkEnd w:id="4"/>
      <w:bookmarkEnd w:id="5"/>
      <w:bookmarkEnd w:id="6"/>
    </w:p>
    <w:p w14:paraId="127E77D9" w14:textId="5A83B70F" w:rsidR="00B20803" w:rsidRDefault="00B20803" w:rsidP="0008653B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90027374"/>
      <w:bookmarkStart w:id="8" w:name="_Toc93670496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 xml:space="preserve">Change </w:t>
      </w:r>
      <w:r w:rsidR="00BB45A5">
        <w:rPr>
          <w:b/>
          <w:lang w:val="pt-BR"/>
        </w:rPr>
        <w:t>1</w:t>
      </w:r>
      <w:bookmarkEnd w:id="7"/>
      <w:bookmarkEnd w:id="8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B45A5" w14:paraId="4907F5B9" w14:textId="77777777" w:rsidTr="0017113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2867F7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295E00" w14:textId="77777777" w:rsidR="00BB45A5" w:rsidRDefault="00BB45A5" w:rsidP="00171136">
            <w:pPr>
              <w:rPr>
                <w:sz w:val="22"/>
                <w:szCs w:val="22"/>
              </w:rPr>
            </w:pPr>
            <w:r>
              <w:t>fl_TC_8_1_4_4_2_TestBody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BB45A5" w14:paraId="26DA81AF" w14:textId="77777777" w:rsidTr="0017113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6A9E3C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455072" w14:textId="77777777" w:rsidR="00BB45A5" w:rsidRPr="00DC00A3" w:rsidRDefault="00BB45A5" w:rsidP="00BB45A5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After step 2 UL Response Message </w:t>
            </w:r>
            <w:proofErr w:type="spellStart"/>
            <w:r w:rsidRPr="00A949DB">
              <w:rPr>
                <w:highlight w:val="yellow"/>
              </w:rPr>
              <w:t>RRCReconfigurationComplete</w:t>
            </w:r>
            <w:proofErr w:type="spellEnd"/>
            <w:r>
              <w:t xml:space="preserve"> from device is not handled in TTCN.</w:t>
            </w:r>
          </w:p>
          <w:p w14:paraId="382BE76D" w14:textId="77777777" w:rsidR="00BB45A5" w:rsidRPr="00DC00A3" w:rsidRDefault="00BB45A5" w:rsidP="00BB45A5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At step #3 &amp; Step #16, </w:t>
            </w:r>
            <w:r>
              <w:t xml:space="preserve">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ConditionalReconfiguration</w:t>
            </w:r>
            <w:proofErr w:type="spellEnd"/>
            <w:r>
              <w:t xml:space="preserve">. Security Keys are not updated as per the specific message contents. Hence there is no need for SS to regenerate the Security Keys. However corresponding parameter of function </w:t>
            </w:r>
            <w:r w:rsidRPr="00DC00A3">
              <w:t>f_NR5GC_CHO_RRCReconfiguration_SSConfig</w:t>
            </w:r>
            <w:r>
              <w:t xml:space="preserve"> is set as true by default to indicate Key has been refreshed.</w:t>
            </w:r>
          </w:p>
          <w:p w14:paraId="075A1B6B" w14:textId="77777777" w:rsidR="00BB45A5" w:rsidRPr="00233AF7" w:rsidRDefault="00BB45A5" w:rsidP="00BB45A5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RACH preamble is expected at step #6 &amp; step 17. </w:t>
            </w:r>
            <w:proofErr w:type="gramStart"/>
            <w:r>
              <w:rPr>
                <w:rFonts w:cs="Arial"/>
              </w:rPr>
              <w:t>However</w:t>
            </w:r>
            <w:proofErr w:type="gram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inorder</w:t>
            </w:r>
            <w:proofErr w:type="spellEnd"/>
            <w:r>
              <w:rPr>
                <w:rFonts w:cs="Arial"/>
              </w:rPr>
              <w:t xml:space="preserve"> for the TTCN to handle this, RACH preamble reception need to be enabled before receiving and disabled after receiving the RACH.</w:t>
            </w:r>
          </w:p>
        </w:tc>
      </w:tr>
      <w:tr w:rsidR="00BB45A5" w14:paraId="27FA9B78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ADD7B0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84EDB" w14:textId="77777777" w:rsidR="00BB45A5" w:rsidRPr="00233AF7" w:rsidRDefault="00BB45A5" w:rsidP="00BB45A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code to handle the </w:t>
            </w:r>
            <w:proofErr w:type="spellStart"/>
            <w:r w:rsidRPr="00A949DB">
              <w:rPr>
                <w:highlight w:val="yellow"/>
              </w:rPr>
              <w:t>RRCReconfigurationComplete</w:t>
            </w:r>
            <w:proofErr w:type="spellEnd"/>
            <w:r>
              <w:t xml:space="preserve"> message at step 2.</w:t>
            </w:r>
          </w:p>
          <w:p w14:paraId="3236122F" w14:textId="77777777" w:rsidR="00BB45A5" w:rsidRPr="00233AF7" w:rsidRDefault="00BB45A5" w:rsidP="00BB45A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parameter </w:t>
            </w:r>
            <w:proofErr w:type="spellStart"/>
            <w:r w:rsidRPr="001731DD">
              <w:t>p_RBConfig_KeyChange</w:t>
            </w:r>
            <w:proofErr w:type="spellEnd"/>
            <w:r>
              <w:rPr>
                <w:lang w:val="en-SG"/>
              </w:rPr>
              <w:t xml:space="preserve"> in function call </w:t>
            </w:r>
            <w:r>
              <w:t>f_NR5GC_CHO_RRCReconfiguration_</w:t>
            </w:r>
            <w:proofErr w:type="gramStart"/>
            <w:r>
              <w:t>SSConfig(</w:t>
            </w:r>
            <w:proofErr w:type="gramEnd"/>
            <w:r>
              <w:t xml:space="preserve">) to false </w:t>
            </w:r>
            <w:proofErr w:type="spellStart"/>
            <w:r>
              <w:t>inorder</w:t>
            </w:r>
            <w:proofErr w:type="spellEnd"/>
            <w:r>
              <w:t xml:space="preserve"> not to regenerate the security Keys. </w:t>
            </w:r>
            <w:proofErr w:type="gramStart"/>
            <w:r>
              <w:t>( Step</w:t>
            </w:r>
            <w:proofErr w:type="gramEnd"/>
            <w:r>
              <w:t xml:space="preserve"> #3 &amp; Step 16)</w:t>
            </w:r>
          </w:p>
          <w:p w14:paraId="5F645AC2" w14:textId="77777777" w:rsidR="00BB45A5" w:rsidRDefault="00BB45A5" w:rsidP="00BB45A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Function calls are applied to enable and disable reception of RACH around steps #6 &amp; 17</w:t>
            </w:r>
          </w:p>
        </w:tc>
      </w:tr>
      <w:tr w:rsidR="00BB45A5" w14:paraId="3530B37A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2B2003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77EFA1" w14:textId="77777777" w:rsidR="00BB45A5" w:rsidRDefault="00BB45A5" w:rsidP="00171136">
            <w:pPr>
              <w:rPr>
                <w:rFonts w:ascii="Arial" w:hAnsi="Arial" w:cs="Arial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BB45A5" w14:paraId="3AEEC849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622DCF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4138C" w14:textId="77777777" w:rsidR="00BB45A5" w:rsidRDefault="00BB45A5" w:rsidP="0017113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867DF8" w14:textId="77777777" w:rsidR="00BB45A5" w:rsidRPr="00441AF6" w:rsidRDefault="00BB45A5" w:rsidP="00BB45A5">
      <w:pPr>
        <w:rPr>
          <w:rFonts w:eastAsia="Calibri"/>
          <w:lang w:val="en-US"/>
        </w:rPr>
      </w:pPr>
    </w:p>
    <w:p w14:paraId="439B910C" w14:textId="77777777" w:rsidR="00BB45A5" w:rsidRDefault="00BB45A5" w:rsidP="00BB45A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45A5" w14:paraId="48191F8C" w14:textId="77777777" w:rsidTr="0017113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8603C" w14:textId="77777777" w:rsidR="00BB45A5" w:rsidRDefault="00BB45A5" w:rsidP="00171136">
            <w:pPr>
              <w:ind w:firstLine="195"/>
            </w:pPr>
            <w:r>
              <w:t>function fl_TC_8_1_4_4_2_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3C30C6B2" w14:textId="77777777" w:rsidR="00BB45A5" w:rsidRDefault="00BB45A5" w:rsidP="00171136">
            <w:pPr>
              <w:ind w:firstLine="195"/>
            </w:pPr>
            <w:r>
              <w:lastRenderedPageBreak/>
              <w:t xml:space="preserve">  {</w:t>
            </w:r>
          </w:p>
          <w:p w14:paraId="36437FE5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AtT1;</w:t>
            </w:r>
            <w:proofErr w:type="gramEnd"/>
          </w:p>
          <w:p w14:paraId="568E36E0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AtT2;</w:t>
            </w:r>
            <w:proofErr w:type="gramEnd"/>
          </w:p>
          <w:p w14:paraId="28DC228B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AtT3;</w:t>
            </w:r>
            <w:proofErr w:type="gramEnd"/>
          </w:p>
          <w:p w14:paraId="2025E8F1" w14:textId="77777777" w:rsidR="00BB45A5" w:rsidRDefault="00BB45A5" w:rsidP="00171136">
            <w:pPr>
              <w:ind w:firstLine="195"/>
            </w:pPr>
            <w:r>
              <w:t xml:space="preserve">    //var </w:t>
            </w:r>
            <w:proofErr w:type="spellStart"/>
            <w:r>
              <w:t>NR_AbsoluteCellPower_Type</w:t>
            </w:r>
            <w:proofErr w:type="spellEnd"/>
            <w:r>
              <w:t xml:space="preserve"> v_CellPower_Serving_</w:t>
            </w:r>
            <w:proofErr w:type="gramStart"/>
            <w:r>
              <w:t>FR1;</w:t>
            </w:r>
            <w:proofErr w:type="gramEnd"/>
          </w:p>
          <w:p w14:paraId="69663319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v_CellPower_EntryCondition_</w:t>
            </w:r>
            <w:proofErr w:type="gramStart"/>
            <w:r>
              <w:t>FR1;</w:t>
            </w:r>
            <w:proofErr w:type="gramEnd"/>
          </w:p>
          <w:p w14:paraId="10C34636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v_CellPower_Leaving_</w:t>
            </w:r>
            <w:proofErr w:type="gramStart"/>
            <w:r>
              <w:t>FR1;</w:t>
            </w:r>
            <w:proofErr w:type="gramEnd"/>
          </w:p>
          <w:p w14:paraId="2E695052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>;</w:t>
            </w:r>
            <w:proofErr w:type="gramEnd"/>
          </w:p>
          <w:p w14:paraId="193B374D" w14:textId="77777777" w:rsidR="00BB45A5" w:rsidRDefault="00BB45A5" w:rsidP="00171136">
            <w:pPr>
              <w:ind w:firstLine="195"/>
            </w:pPr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0FC552D4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>;</w:t>
            </w:r>
            <w:proofErr w:type="gramEnd"/>
          </w:p>
          <w:p w14:paraId="200737EE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1;</w:t>
            </w:r>
            <w:proofErr w:type="gramEnd"/>
          </w:p>
          <w:p w14:paraId="4FF95FAE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3;</w:t>
            </w:r>
            <w:proofErr w:type="gramEnd"/>
          </w:p>
          <w:p w14:paraId="2CD87539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10;</w:t>
            </w:r>
            <w:proofErr w:type="gramEnd"/>
          </w:p>
          <w:p w14:paraId="0715CB7A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12;</w:t>
            </w:r>
            <w:proofErr w:type="gramEnd"/>
          </w:p>
          <w:p w14:paraId="6A2BAA89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16;</w:t>
            </w:r>
            <w:proofErr w:type="gramEnd"/>
          </w:p>
          <w:p w14:paraId="283A31D9" w14:textId="77777777" w:rsidR="00BB45A5" w:rsidRDefault="00BB45A5" w:rsidP="00171136">
            <w:pPr>
              <w:ind w:firstLine="195"/>
            </w:pPr>
          </w:p>
          <w:p w14:paraId="5B9710C5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4D6B4595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;</w:t>
            </w:r>
            <w:proofErr w:type="gramEnd"/>
          </w:p>
          <w:p w14:paraId="2759542D" w14:textId="77777777" w:rsidR="00BB45A5" w:rsidRDefault="00BB45A5" w:rsidP="00171136">
            <w:pPr>
              <w:ind w:firstLine="195"/>
            </w:pPr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10.0;</w:t>
            </w:r>
          </w:p>
          <w:p w14:paraId="28FEFD2B" w14:textId="77777777" w:rsidR="00BB45A5" w:rsidRDefault="00BB45A5" w:rsidP="00171136">
            <w:pPr>
              <w:ind w:firstLine="195"/>
            </w:pPr>
            <w:r>
              <w:t xml:space="preserve">    </w:t>
            </w:r>
          </w:p>
          <w:p w14:paraId="594324A6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7FE1DFD3" w14:textId="77777777" w:rsidR="00BB45A5" w:rsidRDefault="00BB45A5" w:rsidP="00171136">
            <w:pPr>
              <w:ind w:firstLine="195"/>
            </w:pPr>
          </w:p>
          <w:p w14:paraId="17549498" w14:textId="77777777" w:rsidR="00BB45A5" w:rsidRDefault="00BB45A5" w:rsidP="00171136">
            <w:pPr>
              <w:ind w:firstLine="195"/>
            </w:pPr>
            <w:r>
              <w:t xml:space="preserve">    //Power levels of NR cell 1, NR cell 2 and NR cell 4 FR1 acc. Table 8.1.4.4.1.3.2-1, Table 8.1.4.4.1.3.2-2 FFS</w:t>
            </w:r>
          </w:p>
          <w:p w14:paraId="22D55746" w14:textId="77777777" w:rsidR="00BB45A5" w:rsidRDefault="00BB45A5" w:rsidP="00171136">
            <w:pPr>
              <w:ind w:firstLine="195"/>
            </w:pPr>
            <w:r>
              <w:t xml:space="preserve">    /*         |   Cell 1   </w:t>
            </w:r>
            <w:proofErr w:type="gramStart"/>
            <w:r>
              <w:t>|  Cell</w:t>
            </w:r>
            <w:proofErr w:type="gramEnd"/>
            <w:r>
              <w:t xml:space="preserve"> 2  |  Cell 4</w:t>
            </w:r>
          </w:p>
          <w:p w14:paraId="6D81D9EA" w14:textId="77777777" w:rsidR="00BB45A5" w:rsidRDefault="00BB45A5" w:rsidP="00171136">
            <w:pPr>
              <w:ind w:firstLine="195"/>
            </w:pPr>
            <w:r>
              <w:t xml:space="preserve">     * -----------------------------------------</w:t>
            </w:r>
          </w:p>
          <w:p w14:paraId="2991DCC5" w14:textId="77777777" w:rsidR="00BB45A5" w:rsidRDefault="00BB45A5" w:rsidP="00171136">
            <w:pPr>
              <w:ind w:firstLine="195"/>
            </w:pPr>
            <w:r>
              <w:t xml:space="preserve">     *   T0    |    -82     |   -91    |   -91</w:t>
            </w:r>
          </w:p>
          <w:p w14:paraId="5BCF47A8" w14:textId="77777777" w:rsidR="00BB45A5" w:rsidRDefault="00BB45A5" w:rsidP="00171136">
            <w:pPr>
              <w:ind w:firstLine="195"/>
            </w:pPr>
            <w:r>
              <w:t xml:space="preserve">     * -----------------------------------------</w:t>
            </w:r>
          </w:p>
          <w:p w14:paraId="39FCECEC" w14:textId="77777777" w:rsidR="00BB45A5" w:rsidRDefault="00BB45A5" w:rsidP="00171136">
            <w:pPr>
              <w:ind w:firstLine="195"/>
            </w:pPr>
            <w:r>
              <w:t xml:space="preserve">     *   T1    |    -91     |   -79    |   -91</w:t>
            </w:r>
          </w:p>
          <w:p w14:paraId="3719DAFF" w14:textId="77777777" w:rsidR="00BB45A5" w:rsidRDefault="00BB45A5" w:rsidP="00171136">
            <w:pPr>
              <w:ind w:firstLine="195"/>
            </w:pPr>
            <w:r>
              <w:t xml:space="preserve">     * -----------------------------------------</w:t>
            </w:r>
          </w:p>
          <w:p w14:paraId="75F34A7D" w14:textId="77777777" w:rsidR="00BB45A5" w:rsidRDefault="00BB45A5" w:rsidP="00171136">
            <w:pPr>
              <w:ind w:firstLine="195"/>
            </w:pPr>
            <w:r>
              <w:t xml:space="preserve">     *   T2    |    -91     |   -91    |   -79</w:t>
            </w:r>
          </w:p>
          <w:p w14:paraId="117DA628" w14:textId="77777777" w:rsidR="00BB45A5" w:rsidRDefault="00BB45A5" w:rsidP="00171136">
            <w:pPr>
              <w:ind w:firstLine="195"/>
            </w:pPr>
            <w:r>
              <w:t xml:space="preserve">     * -----------------------------------------</w:t>
            </w:r>
          </w:p>
          <w:p w14:paraId="1C5C130B" w14:textId="77777777" w:rsidR="00BB45A5" w:rsidRDefault="00BB45A5" w:rsidP="00171136">
            <w:pPr>
              <w:ind w:firstLine="195"/>
            </w:pPr>
            <w:r>
              <w:t xml:space="preserve">     *   T3    |    -79     |   -91    |   -91</w:t>
            </w:r>
          </w:p>
          <w:p w14:paraId="13533D8D" w14:textId="77777777" w:rsidR="00BB45A5" w:rsidRDefault="00BB45A5" w:rsidP="00171136">
            <w:pPr>
              <w:ind w:firstLine="195"/>
            </w:pPr>
            <w:r>
              <w:t xml:space="preserve">     */</w:t>
            </w:r>
          </w:p>
          <w:p w14:paraId="7B6D18AB" w14:textId="77777777" w:rsidR="00BB45A5" w:rsidRDefault="00BB45A5" w:rsidP="00171136">
            <w:pPr>
              <w:ind w:firstLine="195"/>
            </w:pPr>
          </w:p>
          <w:p w14:paraId="23585F25" w14:textId="77777777" w:rsidR="00BB45A5" w:rsidRDefault="00BB45A5" w:rsidP="00171136">
            <w:pPr>
              <w:ind w:firstLine="195"/>
            </w:pPr>
            <w:r>
              <w:lastRenderedPageBreak/>
              <w:t xml:space="preserve">    v_CellPower_Leaving_FR</w:t>
            </w:r>
            <w:proofErr w:type="gramStart"/>
            <w:r>
              <w:t>1 :</w:t>
            </w:r>
            <w:proofErr w:type="gramEnd"/>
            <w:r>
              <w:t>= -91;</w:t>
            </w:r>
          </w:p>
          <w:p w14:paraId="1046CE35" w14:textId="77777777" w:rsidR="00BB45A5" w:rsidRDefault="00BB45A5" w:rsidP="00171136">
            <w:pPr>
              <w:ind w:firstLine="195"/>
            </w:pPr>
            <w:r>
              <w:t xml:space="preserve">    v_CellPower_EntryCondition_FR</w:t>
            </w:r>
            <w:proofErr w:type="gramStart"/>
            <w:r>
              <w:t>1 :</w:t>
            </w:r>
            <w:proofErr w:type="gramEnd"/>
            <w:r>
              <w:t>= -79;</w:t>
            </w:r>
          </w:p>
          <w:p w14:paraId="076190D6" w14:textId="77777777" w:rsidR="00BB45A5" w:rsidRDefault="00BB45A5" w:rsidP="00171136">
            <w:pPr>
              <w:ind w:firstLine="195"/>
            </w:pPr>
          </w:p>
          <w:p w14:paraId="44FE2374" w14:textId="77777777" w:rsidR="00BB45A5" w:rsidRDefault="00BB45A5" w:rsidP="00171136">
            <w:pPr>
              <w:ind w:firstLine="195"/>
            </w:pPr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64A2FE71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// FR2 is FFS</w:t>
            </w:r>
          </w:p>
          <w:p w14:paraId="5C082511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3F82EC38" w14:textId="77777777" w:rsidR="00BB45A5" w:rsidRDefault="00BB45A5" w:rsidP="00171136">
            <w:pPr>
              <w:ind w:firstLine="195"/>
            </w:pPr>
            <w:r>
              <w:t xml:space="preserve">    v_CellPowerList_AtT</w:t>
            </w:r>
            <w:proofErr w:type="gramStart"/>
            <w:r>
              <w:t>2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1CAD0187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34206213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595F380F" w14:textId="77777777" w:rsidR="00BB45A5" w:rsidRDefault="00BB45A5" w:rsidP="00171136">
            <w:pPr>
              <w:ind w:firstLine="195"/>
            </w:pPr>
            <w:r>
              <w:t xml:space="preserve">    v_CellPowerList_AtT</w:t>
            </w:r>
            <w:proofErr w:type="gramStart"/>
            <w:r>
              <w:t>3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34F68A64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7127EA3A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2351B35A" w14:textId="77777777" w:rsidR="00BB45A5" w:rsidRDefault="00BB45A5" w:rsidP="00171136">
            <w:pPr>
              <w:ind w:firstLine="195"/>
            </w:pPr>
          </w:p>
          <w:p w14:paraId="105A35FA" w14:textId="77777777" w:rsidR="00BB45A5" w:rsidRDefault="00BB45A5" w:rsidP="00171136">
            <w:pPr>
              <w:ind w:firstLine="195"/>
            </w:pPr>
            <w:r>
              <w:t xml:space="preserve">    if(f_NR_CellInfo_GetIsFR1(nr_Cell1</w:t>
            </w:r>
            <w:proofErr w:type="gramStart"/>
            <w:r>
              <w:t>)){</w:t>
            </w:r>
            <w:proofErr w:type="gramEnd"/>
          </w:p>
          <w:p w14:paraId="6FD566B9" w14:textId="77777777" w:rsidR="00BB45A5" w:rsidRDefault="00BB45A5" w:rsidP="00171136">
            <w:pPr>
              <w:ind w:firstLine="195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2;</w:t>
            </w:r>
          </w:p>
          <w:p w14:paraId="68D2BC2B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7789AC4A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gramStart"/>
            <w:r>
              <w:t>else{</w:t>
            </w:r>
            <w:proofErr w:type="gramEnd"/>
          </w:p>
          <w:p w14:paraId="77A37795" w14:textId="77777777" w:rsidR="00BB45A5" w:rsidRDefault="00BB45A5" w:rsidP="00171136">
            <w:pPr>
              <w:ind w:firstLine="195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2;          //FFS dummy value FR2</w:t>
            </w:r>
          </w:p>
          <w:p w14:paraId="552F9420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1D52795A" w14:textId="77777777" w:rsidR="00BB45A5" w:rsidRDefault="00BB45A5" w:rsidP="00171136">
            <w:pPr>
              <w:ind w:firstLine="195"/>
            </w:pPr>
          </w:p>
          <w:p w14:paraId="0006307D" w14:textId="77777777" w:rsidR="00BB45A5" w:rsidRDefault="00BB45A5" w:rsidP="00171136">
            <w:pPr>
              <w:ind w:firstLine="195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87EE722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4 as a target candidate cell.</w:t>
            </w:r>
          </w:p>
          <w:p w14:paraId="0775ADEA" w14:textId="77777777" w:rsidR="00BB45A5" w:rsidRDefault="00BB45A5" w:rsidP="00171136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489DB1BC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f_NR_GenerateMeasurementConfigNR</w:t>
            </w:r>
            <w:proofErr w:type="spellEnd"/>
            <w:r>
              <w:t>( {cs_MeasObjectId1(nr_Cell1)},</w:t>
            </w:r>
          </w:p>
          <w:p w14:paraId="64B844C4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{</w:t>
            </w:r>
            <w:proofErr w:type="spellStart"/>
            <w:r>
              <w:t>cs_NR_</w:t>
            </w:r>
            <w:proofErr w:type="gramStart"/>
            <w:r>
              <w:t>ReportConfigCondTrigger</w:t>
            </w:r>
            <w:proofErr w:type="spellEnd"/>
            <w:r>
              <w:t>(</w:t>
            </w:r>
            <w:proofErr w:type="gramEnd"/>
            <w:r>
              <w:t xml:space="preserve">tsc_NR_IdReportConfigId1, </w:t>
            </w:r>
            <w:proofErr w:type="spellStart"/>
            <w:r>
              <w:t>v_Rsrp</w:t>
            </w:r>
            <w:proofErr w:type="spellEnd"/>
            <w:r>
              <w:t>)},</w:t>
            </w:r>
          </w:p>
          <w:p w14:paraId="0C33082B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{cs_NR_MeasId_Config_id1_obj1_conf1},</w:t>
            </w:r>
          </w:p>
          <w:p w14:paraId="1CCD21DB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-,-,-,-);</w:t>
            </w:r>
          </w:p>
          <w:p w14:paraId="049885EF" w14:textId="77777777" w:rsidR="00BB45A5" w:rsidRDefault="00BB45A5" w:rsidP="00171136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 :</w:t>
            </w:r>
            <w:proofErr w:type="gramEnd"/>
            <w:r>
              <w:t>= cs_ConditionalReconfiguration_r16( -,</w:t>
            </w:r>
          </w:p>
          <w:p w14:paraId="6A56DE37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cs_CondReconfigToAddModList_r16_1EntryCR_1</w:t>
            </w:r>
            <w:proofErr w:type="gramStart"/>
            <w:r>
              <w:t>EntryMI(</w:t>
            </w:r>
            <w:proofErr w:type="gramEnd"/>
            <w:r>
              <w:t>1,</w:t>
            </w:r>
          </w:p>
          <w:p w14:paraId="2197CD42" w14:textId="77777777" w:rsidR="00BB45A5" w:rsidRDefault="00BB45A5" w:rsidP="00171136">
            <w:pPr>
              <w:ind w:firstLine="195"/>
            </w:pPr>
            <w:r>
              <w:lastRenderedPageBreak/>
              <w:t xml:space="preserve">                                                                                                                                    tsc_NR_MeasId1,</w:t>
            </w:r>
          </w:p>
          <w:p w14:paraId="57AA1852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f_NR_GenerateCondRRCReconfig_r16_Octetstring(nr_Cell4))</w:t>
            </w:r>
            <w:proofErr w:type="gramStart"/>
            <w:r>
              <w:t>);</w:t>
            </w:r>
            <w:proofErr w:type="gramEnd"/>
          </w:p>
          <w:p w14:paraId="3373D63C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 nr</w:t>
            </w:r>
            <w:proofErr w:type="gramEnd"/>
            <w:r>
              <w:t>_Cell1,</w:t>
            </w:r>
          </w:p>
          <w:p w14:paraId="7DEE8A78" w14:textId="77777777" w:rsidR="00BB45A5" w:rsidRDefault="00BB45A5" w:rsidP="00171136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cs_TimingInfo_Now</w:t>
            </w:r>
            <w:proofErr w:type="spellEnd"/>
            <w:r>
              <w:t>,</w:t>
            </w:r>
          </w:p>
          <w:p w14:paraId="43431328" w14:textId="77777777" w:rsidR="00BB45A5" w:rsidRDefault="00BB45A5" w:rsidP="00171136">
            <w:pPr>
              <w:ind w:firstLine="195"/>
            </w:pPr>
            <w:r>
              <w:t xml:space="preserve">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</w:t>
            </w:r>
            <w:proofErr w:type="spellStart"/>
            <w:r>
              <w:t>v_MeasConfig</w:t>
            </w:r>
            <w:proofErr w:type="spellEnd"/>
            <w:r>
              <w:t>, v_ConditionalReconfiguration_r16_Step_1)));</w:t>
            </w:r>
          </w:p>
          <w:p w14:paraId="7F42BF38" w14:textId="77777777" w:rsidR="00BB45A5" w:rsidRDefault="00BB45A5" w:rsidP="00171136">
            <w:pPr>
              <w:ind w:firstLine="195"/>
            </w:pPr>
          </w:p>
          <w:p w14:paraId="3EAEB171" w14:textId="77777777" w:rsidR="00BB45A5" w:rsidRDefault="00BB45A5" w:rsidP="00171136">
            <w:pPr>
              <w:ind w:firstLine="195"/>
            </w:pPr>
            <w:r>
              <w:t xml:space="preserve">    </w:t>
            </w:r>
            <w:r w:rsidRPr="005E4265">
              <w:rPr>
                <w:highlight w:val="yellow"/>
              </w:rPr>
              <w:t xml:space="preserve">//@siclog "Steps 3-4" </w:t>
            </w:r>
            <w:proofErr w:type="spellStart"/>
            <w:r w:rsidRPr="005E4265">
              <w:rPr>
                <w:highlight w:val="yellow"/>
              </w:rPr>
              <w:t>siclog</w:t>
            </w:r>
            <w:proofErr w:type="spellEnd"/>
            <w:r w:rsidRPr="005E4265">
              <w:rPr>
                <w:highlight w:val="yellow"/>
              </w:rPr>
              <w:t>@</w:t>
            </w:r>
          </w:p>
          <w:p w14:paraId="4EDA1DAF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ConditionalReconfiguration</w:t>
            </w:r>
            <w:proofErr w:type="spellEnd"/>
            <w:r>
              <w:t xml:space="preserve"> to add NR Cell 2 as another target candidate cell.</w:t>
            </w:r>
          </w:p>
          <w:p w14:paraId="20B1900D" w14:textId="77777777" w:rsidR="00BB45A5" w:rsidRDefault="00BB45A5" w:rsidP="00171136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56F01584" w14:textId="77777777" w:rsidR="00BB45A5" w:rsidRDefault="00BB45A5" w:rsidP="00171136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3 :</w:t>
            </w:r>
            <w:proofErr w:type="gramEnd"/>
            <w:r>
              <w:t>= cs_ConditionalReconfiguration_r16( -,</w:t>
            </w:r>
          </w:p>
          <w:p w14:paraId="53765E24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cs_CondReconfigToAddModList_r16_1EntryCR_1</w:t>
            </w:r>
            <w:proofErr w:type="gramStart"/>
            <w:r>
              <w:t>EntryMI(</w:t>
            </w:r>
            <w:proofErr w:type="gramEnd"/>
            <w:r>
              <w:t>2,</w:t>
            </w:r>
          </w:p>
          <w:p w14:paraId="7F066836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tsc_NR_MeasId1,</w:t>
            </w:r>
          </w:p>
          <w:p w14:paraId="33D8D75B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f_NR_GenerateCondRRCReconfig_r16_Octetstring(nr_Cell2))</w:t>
            </w:r>
            <w:proofErr w:type="gramStart"/>
            <w:r>
              <w:t>);</w:t>
            </w:r>
            <w:proofErr w:type="gramEnd"/>
          </w:p>
          <w:p w14:paraId="20CA7BBA" w14:textId="77777777" w:rsidR="00BB45A5" w:rsidRDefault="00BB45A5" w:rsidP="00171136">
            <w:pPr>
              <w:ind w:firstLine="195"/>
            </w:pPr>
            <w:r>
              <w:t xml:space="preserve">    f_NR5GC_CHO_RRCReconfiguration_</w:t>
            </w:r>
            <w:proofErr w:type="gramStart"/>
            <w:r>
              <w:t>SSConfig( nr</w:t>
            </w:r>
            <w:proofErr w:type="gramEnd"/>
            <w:r>
              <w:t>_Cell1,</w:t>
            </w:r>
          </w:p>
          <w:p w14:paraId="12F954DB" w14:textId="77777777" w:rsidR="00BB45A5" w:rsidRDefault="00BB45A5" w:rsidP="00171136">
            <w:pPr>
              <w:ind w:firstLine="195"/>
            </w:pPr>
            <w:r>
              <w:t xml:space="preserve">                                             nr_Cell2,</w:t>
            </w:r>
          </w:p>
          <w:p w14:paraId="02391793" w14:textId="77777777" w:rsidR="00BB45A5" w:rsidRDefault="00BB45A5" w:rsidP="00171136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634A16DA" w14:textId="77777777" w:rsidR="00BB45A5" w:rsidRDefault="00BB45A5" w:rsidP="00171136">
            <w:pPr>
              <w:ind w:firstLine="195"/>
            </w:pPr>
            <w:r>
              <w:t xml:space="preserve">                                             -,-,</w:t>
            </w:r>
          </w:p>
          <w:p w14:paraId="2C5B88BC" w14:textId="77777777" w:rsidR="00BB45A5" w:rsidRDefault="00BB45A5" w:rsidP="00171136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 -, v_ConditionalReconfiguration_r16_Step_3),</w:t>
            </w:r>
          </w:p>
          <w:p w14:paraId="4E994F1D" w14:textId="77777777" w:rsidR="00BB45A5" w:rsidRDefault="00BB45A5" w:rsidP="00171136">
            <w:pPr>
              <w:ind w:firstLine="195"/>
            </w:pPr>
            <w:r>
              <w:t xml:space="preserve">                                             -, -, -, </w:t>
            </w:r>
            <w:r w:rsidRPr="005E4265">
              <w:rPr>
                <w:highlight w:val="yellow"/>
              </w:rPr>
              <w:t>-);</w:t>
            </w:r>
          </w:p>
          <w:p w14:paraId="6A7CFBED" w14:textId="77777777" w:rsidR="00BB45A5" w:rsidRDefault="00BB45A5" w:rsidP="00171136">
            <w:pPr>
              <w:ind w:firstLine="195"/>
            </w:pPr>
          </w:p>
          <w:p w14:paraId="57D99E9E" w14:textId="77777777" w:rsidR="00BB45A5" w:rsidRDefault="00BB45A5" w:rsidP="00171136">
            <w:pPr>
              <w:ind w:firstLine="195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A70656" w14:textId="77777777" w:rsidR="00BB45A5" w:rsidRDefault="00BB45A5" w:rsidP="00171136">
            <w:pPr>
              <w:ind w:firstLine="195"/>
            </w:pPr>
            <w:r>
              <w:t xml:space="preserve">    //SS adjusts the cell-specific reference signal level according to row "T1".</w:t>
            </w:r>
          </w:p>
          <w:p w14:paraId="6CAB0381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</w:t>
            </w:r>
            <w:proofErr w:type="gramStart"/>
            <w:r>
              <w:t>);</w:t>
            </w:r>
            <w:proofErr w:type="gramEnd"/>
          </w:p>
          <w:p w14:paraId="77B26C23" w14:textId="77777777" w:rsidR="00BB45A5" w:rsidRDefault="00BB45A5" w:rsidP="00171136">
            <w:pPr>
              <w:ind w:firstLine="195"/>
            </w:pPr>
          </w:p>
          <w:p w14:paraId="12EB79B9" w14:textId="77777777" w:rsidR="00BB45A5" w:rsidRDefault="00BB45A5" w:rsidP="00171136">
            <w:pPr>
              <w:ind w:firstLine="195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A95D2F" w14:textId="77777777" w:rsidR="00BB45A5" w:rsidRDefault="00BB45A5" w:rsidP="00171136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2 within 10s?</w:t>
            </w:r>
          </w:p>
          <w:p w14:paraId="7268D001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3A00A0FD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 w:rsidRPr="005E4265">
              <w:rPr>
                <w:highlight w:val="yellow"/>
              </w:rPr>
              <w:t>SYSIND.receive</w:t>
            </w:r>
            <w:proofErr w:type="spellEnd"/>
            <w:r w:rsidRPr="005E4265">
              <w:rPr>
                <w:highlight w:val="yellow"/>
              </w:rPr>
              <w:t>(</w:t>
            </w:r>
            <w:proofErr w:type="spellStart"/>
            <w:r w:rsidRPr="005E4265">
              <w:rPr>
                <w:highlight w:val="yellow"/>
              </w:rPr>
              <w:t>car_NR_PRACH_Preamble_</w:t>
            </w:r>
            <w:proofErr w:type="gramStart"/>
            <w:r w:rsidRPr="005E4265">
              <w:rPr>
                <w:highlight w:val="yellow"/>
              </w:rPr>
              <w:t>IND</w:t>
            </w:r>
            <w:proofErr w:type="spellEnd"/>
            <w:r w:rsidRPr="005E4265">
              <w:rPr>
                <w:highlight w:val="yellow"/>
              </w:rPr>
              <w:t>(</w:t>
            </w:r>
            <w:proofErr w:type="gramEnd"/>
            <w:r w:rsidRPr="005E4265">
              <w:rPr>
                <w:highlight w:val="yellow"/>
              </w:rPr>
              <w:t xml:space="preserve">nr_Cell2, </w:t>
            </w:r>
            <w:proofErr w:type="spellStart"/>
            <w:r w:rsidRPr="005E4265">
              <w:rPr>
                <w:highlight w:val="yellow"/>
              </w:rPr>
              <w:t>cr_TimingInfo_Any</w:t>
            </w:r>
            <w:proofErr w:type="spellEnd"/>
            <w:r w:rsidRPr="005E4265">
              <w:rPr>
                <w:highlight w:val="yellow"/>
              </w:rPr>
              <w:t>, ?));</w:t>
            </w:r>
          </w:p>
          <w:p w14:paraId="452CCFAB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6327B114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04C143EE" w14:textId="77777777" w:rsidR="00BB45A5" w:rsidRDefault="00BB45A5" w:rsidP="00171136">
            <w:pPr>
              <w:ind w:firstLine="195"/>
            </w:pPr>
          </w:p>
          <w:p w14:paraId="0557B803" w14:textId="77777777" w:rsidR="00BB45A5" w:rsidRDefault="00BB45A5" w:rsidP="00171136">
            <w:pPr>
              <w:ind w:firstLine="195"/>
            </w:pPr>
            <w:r>
              <w:lastRenderedPageBreak/>
              <w:t xml:space="preserve">    //@siclog "Steps 7-8"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3B078F" w14:textId="77777777" w:rsidR="00BB45A5" w:rsidRDefault="00BB45A5" w:rsidP="00171136">
            <w:pPr>
              <w:ind w:firstLine="195"/>
            </w:pPr>
            <w:r>
              <w:t xml:space="preserve">    //The SS transmits Random Access Response.</w:t>
            </w:r>
          </w:p>
          <w:p w14:paraId="209DC2D5" w14:textId="77777777" w:rsidR="00BB45A5" w:rsidRDefault="00BB45A5" w:rsidP="00171136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5F481C99" w14:textId="77777777" w:rsidR="00BB45A5" w:rsidRDefault="00BB45A5" w:rsidP="00171136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_Cell1,</w:t>
            </w:r>
          </w:p>
          <w:p w14:paraId="6C7E14C3" w14:textId="77777777" w:rsidR="00BB45A5" w:rsidRDefault="00BB45A5" w:rsidP="00171136">
            <w:pPr>
              <w:ind w:firstLine="195"/>
            </w:pPr>
            <w:r>
              <w:t xml:space="preserve">                                            nr_Cell2,</w:t>
            </w:r>
          </w:p>
          <w:p w14:paraId="3BEF6E5B" w14:textId="77777777" w:rsidR="00BB45A5" w:rsidRDefault="00BB45A5" w:rsidP="00171136">
            <w:pPr>
              <w:ind w:firstLine="195"/>
            </w:pPr>
            <w:r>
              <w:t xml:space="preserve">                                            -);</w:t>
            </w:r>
          </w:p>
          <w:p w14:paraId="6B697A17" w14:textId="77777777" w:rsidR="00BB45A5" w:rsidRDefault="00BB45A5" w:rsidP="00171136">
            <w:pPr>
              <w:ind w:firstLine="195"/>
            </w:pPr>
          </w:p>
          <w:p w14:paraId="487DA6D0" w14:textId="77777777" w:rsidR="00BB45A5" w:rsidRDefault="00BB45A5" w:rsidP="00171136">
            <w:pPr>
              <w:ind w:firstLine="195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75471E" w14:textId="77777777" w:rsidR="00BB45A5" w:rsidRDefault="00BB45A5" w:rsidP="00171136">
            <w:pPr>
              <w:ind w:firstLine="195"/>
            </w:pPr>
            <w:r>
              <w:t xml:space="preserve">    //Check: Does the test result of generic test procedure in TS 38.508-1 [4] Table 4.9.1-1 indicate that the UE is capable of exchanging IP data on DRB1 and NR Cell 2?</w:t>
            </w:r>
          </w:p>
          <w:p w14:paraId="0935FD4E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77433DAC" w14:textId="77777777" w:rsidR="00BB45A5" w:rsidRDefault="00BB45A5" w:rsidP="00171136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nr_Cell2,</w:t>
            </w:r>
          </w:p>
          <w:p w14:paraId="69A1F35B" w14:textId="77777777" w:rsidR="00BB45A5" w:rsidRDefault="00BB45A5" w:rsidP="00171136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0501DE47" w14:textId="77777777" w:rsidR="00BB45A5" w:rsidRDefault="00BB45A5" w:rsidP="00171136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33B8F2B4" w14:textId="77777777" w:rsidR="00BB45A5" w:rsidRDefault="00BB45A5" w:rsidP="00171136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5943C3F9" w14:textId="77777777" w:rsidR="00BB45A5" w:rsidRDefault="00BB45A5" w:rsidP="00171136">
            <w:pPr>
              <w:ind w:firstLine="195"/>
            </w:pPr>
            <w:r>
              <w:t xml:space="preserve">                          "Step 9"</w:t>
            </w:r>
            <w:proofErr w:type="gramStart"/>
            <w:r>
              <w:t>);</w:t>
            </w:r>
            <w:proofErr w:type="gramEnd"/>
          </w:p>
          <w:p w14:paraId="17C20678" w14:textId="77777777" w:rsidR="00BB45A5" w:rsidRDefault="00BB45A5" w:rsidP="00171136">
            <w:pPr>
              <w:ind w:firstLine="195"/>
            </w:pPr>
          </w:p>
          <w:p w14:paraId="097EE95D" w14:textId="77777777" w:rsidR="00BB45A5" w:rsidRDefault="00BB45A5" w:rsidP="00171136">
            <w:pPr>
              <w:ind w:firstLine="195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CB3800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1 and NR Cell 4 as target candidate cells.</w:t>
            </w:r>
          </w:p>
          <w:p w14:paraId="63304013" w14:textId="77777777" w:rsidR="00BB45A5" w:rsidRDefault="00BB45A5" w:rsidP="00171136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10 :</w:t>
            </w:r>
            <w:proofErr w:type="gramEnd"/>
            <w:r>
              <w:t>= cs_ConditionalReconfiguration_r16( -,</w:t>
            </w:r>
          </w:p>
          <w:p w14:paraId="4D16FE34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cs_CondReconfigToAddModList_r16_2EntryCR_1</w:t>
            </w:r>
            <w:proofErr w:type="gramStart"/>
            <w:r>
              <w:t>EntryMI(</w:t>
            </w:r>
            <w:proofErr w:type="gramEnd"/>
            <w:r>
              <w:t>1, tsc_NR_MeasId1, f_NR_GenerateCondRRCReconfig_r16_Octetstring(nr_Cell1),</w:t>
            </w:r>
          </w:p>
          <w:p w14:paraId="062300EA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>
              <w:t>);</w:t>
            </w:r>
            <w:proofErr w:type="gramEnd"/>
          </w:p>
          <w:p w14:paraId="07E6B354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nr_Cell2,</w:t>
            </w:r>
          </w:p>
          <w:p w14:paraId="387A5856" w14:textId="77777777" w:rsidR="00BB45A5" w:rsidRDefault="00BB45A5" w:rsidP="00171136">
            <w:pPr>
              <w:ind w:firstLine="195"/>
            </w:pPr>
            <w:r>
              <w:t xml:space="preserve">                                    </w:t>
            </w:r>
            <w:proofErr w:type="spellStart"/>
            <w:r>
              <w:t>cs_TimingInfo_Now</w:t>
            </w:r>
            <w:proofErr w:type="spellEnd"/>
            <w:r>
              <w:t>,</w:t>
            </w:r>
          </w:p>
          <w:p w14:paraId="489BA545" w14:textId="77777777" w:rsidR="00BB45A5" w:rsidRDefault="00BB45A5" w:rsidP="00171136">
            <w:pPr>
              <w:ind w:firstLine="195"/>
            </w:pPr>
            <w:r>
              <w:t xml:space="preserve">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</w:t>
            </w:r>
            <w:proofErr w:type="spellStart"/>
            <w:r>
              <w:t>v_MeasConfig</w:t>
            </w:r>
            <w:proofErr w:type="spellEnd"/>
            <w:r>
              <w:t>, v_ConditionalReconfiguration_r16_Step_10)));</w:t>
            </w:r>
          </w:p>
          <w:p w14:paraId="16203397" w14:textId="77777777" w:rsidR="00BB45A5" w:rsidRDefault="00BB45A5" w:rsidP="00171136">
            <w:pPr>
              <w:ind w:firstLine="195"/>
            </w:pPr>
          </w:p>
          <w:p w14:paraId="6C67F46E" w14:textId="77777777" w:rsidR="00BB45A5" w:rsidRDefault="00BB45A5" w:rsidP="00171136">
            <w:pPr>
              <w:ind w:firstLine="195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191239" w14:textId="77777777" w:rsidR="00BB45A5" w:rsidRDefault="00BB45A5" w:rsidP="00171136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3BDD150F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gramEnd"/>
            <w:r>
              <w:t>nr_Cell2, cr_38508_RRCReconfigurationComplete));</w:t>
            </w:r>
          </w:p>
          <w:p w14:paraId="2B7DC022" w14:textId="77777777" w:rsidR="00BB45A5" w:rsidRDefault="00BB45A5" w:rsidP="00171136">
            <w:pPr>
              <w:ind w:firstLine="195"/>
            </w:pPr>
          </w:p>
          <w:p w14:paraId="1240B078" w14:textId="77777777" w:rsidR="00BB45A5" w:rsidRDefault="00BB45A5" w:rsidP="00171136">
            <w:pPr>
              <w:ind w:firstLine="195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BEB672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ConditionalReconfiguration</w:t>
            </w:r>
            <w:proofErr w:type="spellEnd"/>
            <w:r>
              <w:t xml:space="preserve"> with </w:t>
            </w:r>
            <w:proofErr w:type="spellStart"/>
            <w:r>
              <w:t>condConfigToRemoveList</w:t>
            </w:r>
            <w:proofErr w:type="spellEnd"/>
            <w:r>
              <w:t xml:space="preserve"> to remove NR Cell 4 from the target candidate cell list.</w:t>
            </w:r>
          </w:p>
          <w:p w14:paraId="6D6A1EDC" w14:textId="77777777" w:rsidR="00BB45A5" w:rsidRDefault="00BB45A5" w:rsidP="00171136">
            <w:pPr>
              <w:ind w:firstLine="195"/>
            </w:pPr>
            <w:r>
              <w:lastRenderedPageBreak/>
              <w:t xml:space="preserve">    v_ConditionalReconfiguration_r16_Step_</w:t>
            </w:r>
            <w:proofErr w:type="gramStart"/>
            <w:r>
              <w:t>12 :</w:t>
            </w:r>
            <w:proofErr w:type="gramEnd"/>
            <w:r>
              <w:t>= cs_ConditionalReconfiguration_r16( {2}, -);</w:t>
            </w:r>
          </w:p>
          <w:p w14:paraId="1B2EC9E5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nr_Cell2,</w:t>
            </w:r>
          </w:p>
          <w:p w14:paraId="6D04264A" w14:textId="77777777" w:rsidR="00BB45A5" w:rsidRDefault="00BB45A5" w:rsidP="00171136">
            <w:pPr>
              <w:ind w:firstLine="195"/>
            </w:pPr>
            <w:r>
              <w:t xml:space="preserve">                                    </w:t>
            </w:r>
            <w:proofErr w:type="spellStart"/>
            <w:r>
              <w:t>cs_TimingInfo_Now</w:t>
            </w:r>
            <w:proofErr w:type="spellEnd"/>
            <w:r>
              <w:t>,</w:t>
            </w:r>
          </w:p>
          <w:p w14:paraId="533DC564" w14:textId="77777777" w:rsidR="00BB45A5" w:rsidRDefault="00BB45A5" w:rsidP="00171136">
            <w:pPr>
              <w:ind w:firstLine="195"/>
            </w:pPr>
            <w:r>
              <w:t xml:space="preserve">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-,-, v_ConditionalReconfiguration_r16_Step_12)));</w:t>
            </w:r>
          </w:p>
          <w:p w14:paraId="03CA655F" w14:textId="77777777" w:rsidR="00BB45A5" w:rsidRDefault="00BB45A5" w:rsidP="00171136">
            <w:pPr>
              <w:ind w:firstLine="195"/>
            </w:pPr>
          </w:p>
          <w:p w14:paraId="069FB167" w14:textId="77777777" w:rsidR="00BB45A5" w:rsidRDefault="00BB45A5" w:rsidP="00171136">
            <w:pPr>
              <w:ind w:firstLine="195"/>
            </w:pPr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7655F43" w14:textId="77777777" w:rsidR="00BB45A5" w:rsidRDefault="00BB45A5" w:rsidP="00171136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47045293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gramEnd"/>
            <w:r>
              <w:t>nr_Cell2, cr_38508_RRCReconfigurationComplete));</w:t>
            </w:r>
          </w:p>
          <w:p w14:paraId="0BE0A4F3" w14:textId="77777777" w:rsidR="00BB45A5" w:rsidRDefault="00BB45A5" w:rsidP="00171136">
            <w:pPr>
              <w:ind w:firstLine="195"/>
            </w:pPr>
          </w:p>
          <w:p w14:paraId="4424C60F" w14:textId="77777777" w:rsidR="00BB45A5" w:rsidRDefault="00BB45A5" w:rsidP="00171136">
            <w:pPr>
              <w:ind w:firstLine="195"/>
            </w:pPr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CF07BD" w14:textId="77777777" w:rsidR="00BB45A5" w:rsidRDefault="00BB45A5" w:rsidP="00171136">
            <w:pPr>
              <w:ind w:firstLine="195"/>
            </w:pPr>
            <w:r>
              <w:t xml:space="preserve">    //SS adjusts the cell-specific reference signal level according to row "T2".</w:t>
            </w:r>
          </w:p>
          <w:p w14:paraId="0E68B2C8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</w:t>
            </w:r>
            <w:proofErr w:type="gramStart"/>
            <w:r>
              <w:t>);</w:t>
            </w:r>
            <w:proofErr w:type="gramEnd"/>
          </w:p>
          <w:p w14:paraId="619F6351" w14:textId="77777777" w:rsidR="00BB45A5" w:rsidRDefault="00BB45A5" w:rsidP="00171136">
            <w:pPr>
              <w:ind w:firstLine="195"/>
            </w:pPr>
          </w:p>
          <w:p w14:paraId="3AB21143" w14:textId="77777777" w:rsidR="00BB45A5" w:rsidRDefault="00BB45A5" w:rsidP="00171136">
            <w:pPr>
              <w:ind w:firstLine="195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4D1453" w14:textId="77777777" w:rsidR="00BB45A5" w:rsidRDefault="00BB45A5" w:rsidP="00171136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4 within 10s?</w:t>
            </w:r>
          </w:p>
          <w:p w14:paraId="14119DF4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02E55F67" w14:textId="77777777" w:rsidR="00BB45A5" w:rsidRDefault="00BB45A5" w:rsidP="00171136">
            <w:pPr>
              <w:ind w:firstLine="195"/>
            </w:pPr>
            <w:r>
              <w:t xml:space="preserve">    alt {</w:t>
            </w:r>
          </w:p>
          <w:p w14:paraId="3489AA04" w14:textId="77777777" w:rsidR="00BB45A5" w:rsidRDefault="00BB45A5" w:rsidP="00171136">
            <w:pPr>
              <w:ind w:firstLine="195"/>
            </w:pPr>
            <w:r>
              <w:t xml:space="preserve">        </w:t>
            </w:r>
            <w:proofErr w:type="gramStart"/>
            <w:r>
              <w:t>[]</w:t>
            </w:r>
            <w:proofErr w:type="spellStart"/>
            <w:r>
              <w:t>SYSIND.receive</w:t>
            </w:r>
            <w:proofErr w:type="spellEnd"/>
            <w:proofErr w:type="gram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(nr_Cell4, </w:t>
            </w:r>
            <w:proofErr w:type="spellStart"/>
            <w:r>
              <w:t>cr_TimingInfo_Any</w:t>
            </w:r>
            <w:proofErr w:type="spellEnd"/>
            <w:r>
              <w:t>, ?))</w:t>
            </w:r>
          </w:p>
          <w:p w14:paraId="204C2CC1" w14:textId="77777777" w:rsidR="00BB45A5" w:rsidRDefault="00BB45A5" w:rsidP="00171136">
            <w:pPr>
              <w:ind w:firstLine="195"/>
            </w:pPr>
            <w:r>
              <w:t xml:space="preserve">        {</w:t>
            </w:r>
          </w:p>
          <w:p w14:paraId="255DB5AB" w14:textId="77777777" w:rsidR="00BB45A5" w:rsidRDefault="00BB45A5" w:rsidP="00171136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15, PRACH sent by UE ");</w:t>
            </w:r>
          </w:p>
          <w:p w14:paraId="170F1486" w14:textId="77777777" w:rsidR="00BB45A5" w:rsidRDefault="00BB45A5" w:rsidP="00171136">
            <w:pPr>
              <w:ind w:firstLine="195"/>
            </w:pPr>
            <w:r>
              <w:t xml:space="preserve">        }</w:t>
            </w:r>
          </w:p>
          <w:p w14:paraId="38932362" w14:textId="77777777" w:rsidR="00BB45A5" w:rsidRDefault="00BB45A5" w:rsidP="00171136">
            <w:pPr>
              <w:ind w:firstLine="195"/>
            </w:pPr>
            <w:r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7FC1441C" w14:textId="77777777" w:rsidR="00BB45A5" w:rsidRDefault="00BB45A5" w:rsidP="00171136">
            <w:pPr>
              <w:ind w:firstLine="195"/>
            </w:pPr>
            <w:r>
              <w:t xml:space="preserve">        {</w:t>
            </w:r>
          </w:p>
          <w:p w14:paraId="345EDA63" w14:textId="77777777" w:rsidR="00BB45A5" w:rsidRDefault="00BB45A5" w:rsidP="00171136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15");</w:t>
            </w:r>
          </w:p>
          <w:p w14:paraId="35ECD751" w14:textId="77777777" w:rsidR="00BB45A5" w:rsidRDefault="00BB45A5" w:rsidP="00171136">
            <w:pPr>
              <w:ind w:firstLine="195"/>
            </w:pPr>
            <w:r>
              <w:t xml:space="preserve">        }</w:t>
            </w:r>
          </w:p>
          <w:p w14:paraId="5A0CFF9D" w14:textId="77777777" w:rsidR="00BB45A5" w:rsidRDefault="00BB45A5" w:rsidP="00171136">
            <w:pPr>
              <w:ind w:firstLine="195"/>
            </w:pPr>
            <w:r>
              <w:t xml:space="preserve">    };</w:t>
            </w:r>
          </w:p>
          <w:p w14:paraId="3FB704EC" w14:textId="77777777" w:rsidR="00BB45A5" w:rsidRDefault="00BB45A5" w:rsidP="00171136">
            <w:pPr>
              <w:ind w:firstLine="195"/>
            </w:pPr>
          </w:p>
          <w:p w14:paraId="6B44B83C" w14:textId="77777777" w:rsidR="00BB45A5" w:rsidRDefault="00BB45A5" w:rsidP="00171136">
            <w:pPr>
              <w:ind w:firstLine="195"/>
            </w:pPr>
            <w:r>
              <w:t xml:space="preserve">    //@siclog "Steps 16-16A"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65CC238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ConditionalReconfiguration</w:t>
            </w:r>
            <w:proofErr w:type="spellEnd"/>
            <w:r>
              <w:t xml:space="preserve"> to replace NR Cell 1 with NR Cell 4 as the target candidate cell.</w:t>
            </w:r>
          </w:p>
          <w:p w14:paraId="6F93B1E3" w14:textId="77777777" w:rsidR="00BB45A5" w:rsidRDefault="00BB45A5" w:rsidP="00171136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101C3F9D" w14:textId="77777777" w:rsidR="00BB45A5" w:rsidRDefault="00BB45A5" w:rsidP="00171136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16 :</w:t>
            </w:r>
            <w:proofErr w:type="gramEnd"/>
            <w:r>
              <w:t>= cs_ConditionalReconfiguration_r16( -,</w:t>
            </w:r>
          </w:p>
          <w:p w14:paraId="26C11E1D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cs_CondReconfigToAddModList_r16_1EntryCR_1</w:t>
            </w:r>
            <w:proofErr w:type="gramStart"/>
            <w:r>
              <w:t>EntryMI(</w:t>
            </w:r>
            <w:proofErr w:type="gramEnd"/>
            <w:r>
              <w:t>1, tsc_NR_MeasId1, f_NR_GenerateCondRRCReconfig_r16_Octetstring(nr_Cell4)));</w:t>
            </w:r>
          </w:p>
          <w:p w14:paraId="59ACFB3A" w14:textId="77777777" w:rsidR="00BB45A5" w:rsidRDefault="00BB45A5" w:rsidP="00171136">
            <w:pPr>
              <w:ind w:firstLine="195"/>
            </w:pPr>
            <w:r>
              <w:t xml:space="preserve">    f_NR5GC_CHO_RRCReconfiguration_</w:t>
            </w:r>
            <w:proofErr w:type="gramStart"/>
            <w:r>
              <w:t>SSConfig( nr</w:t>
            </w:r>
            <w:proofErr w:type="gramEnd"/>
            <w:r>
              <w:t>_Cell2,</w:t>
            </w:r>
          </w:p>
          <w:p w14:paraId="5C2EBEDA" w14:textId="77777777" w:rsidR="00BB45A5" w:rsidRDefault="00BB45A5" w:rsidP="00171136">
            <w:pPr>
              <w:ind w:firstLine="195"/>
            </w:pPr>
            <w:r>
              <w:lastRenderedPageBreak/>
              <w:t xml:space="preserve">                                             nr_Cell4,</w:t>
            </w:r>
          </w:p>
          <w:p w14:paraId="085CA8C9" w14:textId="77777777" w:rsidR="00BB45A5" w:rsidRDefault="00BB45A5" w:rsidP="00171136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65C3D699" w14:textId="77777777" w:rsidR="00BB45A5" w:rsidRDefault="00BB45A5" w:rsidP="00171136">
            <w:pPr>
              <w:ind w:firstLine="195"/>
            </w:pPr>
            <w:r>
              <w:t xml:space="preserve">                                             -,-,</w:t>
            </w:r>
          </w:p>
          <w:p w14:paraId="250C9289" w14:textId="77777777" w:rsidR="00BB45A5" w:rsidRDefault="00BB45A5" w:rsidP="00171136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-,-, v_ConditionalReconfiguration_r16_Step_16),</w:t>
            </w:r>
          </w:p>
          <w:p w14:paraId="6E5E5B46" w14:textId="77777777" w:rsidR="00BB45A5" w:rsidRDefault="00BB45A5" w:rsidP="00171136">
            <w:pPr>
              <w:ind w:firstLine="195"/>
            </w:pPr>
            <w:r>
              <w:t xml:space="preserve">                                             -, -, -, </w:t>
            </w:r>
            <w:r w:rsidRPr="005E4265">
              <w:rPr>
                <w:highlight w:val="yellow"/>
              </w:rPr>
              <w:t>-);</w:t>
            </w:r>
          </w:p>
          <w:p w14:paraId="34E06D8A" w14:textId="77777777" w:rsidR="00BB45A5" w:rsidRDefault="00BB45A5" w:rsidP="00171136">
            <w:pPr>
              <w:ind w:firstLine="195"/>
            </w:pPr>
          </w:p>
          <w:p w14:paraId="20D70A32" w14:textId="77777777" w:rsidR="00BB45A5" w:rsidRDefault="00BB45A5" w:rsidP="00171136">
            <w:pPr>
              <w:ind w:firstLine="195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AEE971" w14:textId="77777777" w:rsidR="00BB45A5" w:rsidRDefault="00BB45A5" w:rsidP="00171136">
            <w:pPr>
              <w:ind w:firstLine="195"/>
            </w:pPr>
            <w:r>
              <w:t xml:space="preserve">    //SS adjusts the cell-specific reference signal level according to row "T3".</w:t>
            </w:r>
          </w:p>
          <w:p w14:paraId="753E869D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</w:t>
            </w:r>
            <w:proofErr w:type="gramStart"/>
            <w:r>
              <w:t>);</w:t>
            </w:r>
            <w:proofErr w:type="gramEnd"/>
          </w:p>
          <w:p w14:paraId="7ABF2AE5" w14:textId="77777777" w:rsidR="00BB45A5" w:rsidRDefault="00BB45A5" w:rsidP="00171136">
            <w:pPr>
              <w:ind w:firstLine="195"/>
            </w:pPr>
          </w:p>
          <w:p w14:paraId="12DD88C2" w14:textId="77777777" w:rsidR="00BB45A5" w:rsidRDefault="00BB45A5" w:rsidP="00171136">
            <w:pPr>
              <w:ind w:firstLine="195"/>
            </w:pPr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D42DCD" w14:textId="77777777" w:rsidR="00BB45A5" w:rsidRDefault="00BB45A5" w:rsidP="00171136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4 within 10s?</w:t>
            </w:r>
          </w:p>
          <w:p w14:paraId="01EDFB93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21D8F1AC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 w:rsidRPr="005E4265">
              <w:rPr>
                <w:highlight w:val="yellow"/>
              </w:rPr>
              <w:t>SYSIND.receive</w:t>
            </w:r>
            <w:proofErr w:type="spellEnd"/>
            <w:r w:rsidRPr="005E4265">
              <w:rPr>
                <w:highlight w:val="yellow"/>
              </w:rPr>
              <w:t>(</w:t>
            </w:r>
            <w:proofErr w:type="spellStart"/>
            <w:r w:rsidRPr="005E4265">
              <w:rPr>
                <w:highlight w:val="yellow"/>
              </w:rPr>
              <w:t>car_NR_PRACH_Preamble_</w:t>
            </w:r>
            <w:proofErr w:type="gramStart"/>
            <w:r w:rsidRPr="005E4265">
              <w:rPr>
                <w:highlight w:val="yellow"/>
              </w:rPr>
              <w:t>IND</w:t>
            </w:r>
            <w:proofErr w:type="spellEnd"/>
            <w:r w:rsidRPr="005E4265">
              <w:rPr>
                <w:highlight w:val="yellow"/>
              </w:rPr>
              <w:t>(</w:t>
            </w:r>
            <w:proofErr w:type="gramEnd"/>
            <w:r w:rsidRPr="005E4265">
              <w:rPr>
                <w:highlight w:val="yellow"/>
              </w:rPr>
              <w:t xml:space="preserve">nr_Cell4, </w:t>
            </w:r>
            <w:proofErr w:type="spellStart"/>
            <w:r w:rsidRPr="005E4265">
              <w:rPr>
                <w:highlight w:val="yellow"/>
              </w:rPr>
              <w:t>cr_TimingInfo_Any</w:t>
            </w:r>
            <w:proofErr w:type="spellEnd"/>
            <w:r w:rsidRPr="005E4265">
              <w:rPr>
                <w:highlight w:val="yellow"/>
              </w:rPr>
              <w:t>, ?));</w:t>
            </w:r>
          </w:p>
          <w:p w14:paraId="1ABC20F7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3E49672B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18");</w:t>
            </w:r>
          </w:p>
          <w:p w14:paraId="2107A262" w14:textId="77777777" w:rsidR="00BB45A5" w:rsidRDefault="00BB45A5" w:rsidP="00171136">
            <w:pPr>
              <w:ind w:firstLine="195"/>
            </w:pPr>
          </w:p>
          <w:p w14:paraId="3CED4133" w14:textId="77777777" w:rsidR="00BB45A5" w:rsidRDefault="00BB45A5" w:rsidP="00171136">
            <w:pPr>
              <w:ind w:firstLine="195"/>
            </w:pPr>
            <w:r>
              <w:t xml:space="preserve">    //@siclog "Steps 19-20"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EB12D2" w14:textId="77777777" w:rsidR="00BB45A5" w:rsidRDefault="00BB45A5" w:rsidP="00171136">
            <w:pPr>
              <w:ind w:firstLine="195"/>
            </w:pPr>
            <w:r>
              <w:t xml:space="preserve">    //The SS transmits Random Access Response.</w:t>
            </w:r>
          </w:p>
          <w:p w14:paraId="793E058F" w14:textId="77777777" w:rsidR="00BB45A5" w:rsidRDefault="00BB45A5" w:rsidP="00171136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5B684824" w14:textId="77777777" w:rsidR="00BB45A5" w:rsidRDefault="00BB45A5" w:rsidP="00171136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_Cell2,</w:t>
            </w:r>
          </w:p>
          <w:p w14:paraId="4AA47D65" w14:textId="77777777" w:rsidR="00BB45A5" w:rsidRDefault="00BB45A5" w:rsidP="00171136">
            <w:pPr>
              <w:ind w:firstLine="195"/>
            </w:pPr>
            <w:r>
              <w:t xml:space="preserve">                                            nr_Cell4,</w:t>
            </w:r>
          </w:p>
          <w:p w14:paraId="236B703F" w14:textId="77777777" w:rsidR="00BB45A5" w:rsidRDefault="00BB45A5" w:rsidP="00171136">
            <w:pPr>
              <w:ind w:firstLine="195"/>
            </w:pPr>
            <w:r>
              <w:t xml:space="preserve">                                            -);</w:t>
            </w:r>
          </w:p>
          <w:p w14:paraId="6BBDF195" w14:textId="77777777" w:rsidR="00BB45A5" w:rsidRDefault="00BB45A5" w:rsidP="00171136">
            <w:pPr>
              <w:ind w:firstLine="195"/>
            </w:pPr>
          </w:p>
          <w:p w14:paraId="70E9D304" w14:textId="77777777" w:rsidR="00BB45A5" w:rsidRDefault="00BB45A5" w:rsidP="00171136">
            <w:pPr>
              <w:ind w:firstLine="195"/>
            </w:pPr>
            <w:r>
              <w:t xml:space="preserve">    //@siclog "Step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514440" w14:textId="77777777" w:rsidR="00BB45A5" w:rsidRDefault="00BB45A5" w:rsidP="00171136">
            <w:pPr>
              <w:ind w:firstLine="195"/>
            </w:pPr>
            <w: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29B43892" w14:textId="77777777" w:rsidR="00BB45A5" w:rsidRDefault="00BB45A5" w:rsidP="00171136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nr_Cell4,</w:t>
            </w:r>
          </w:p>
          <w:p w14:paraId="01EB1368" w14:textId="77777777" w:rsidR="00BB45A5" w:rsidRDefault="00BB45A5" w:rsidP="00171136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32543282" w14:textId="77777777" w:rsidR="00BB45A5" w:rsidRDefault="00BB45A5" w:rsidP="00171136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632261C5" w14:textId="77777777" w:rsidR="00BB45A5" w:rsidRDefault="00BB45A5" w:rsidP="00171136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390DAA6B" w14:textId="77777777" w:rsidR="00BB45A5" w:rsidRDefault="00BB45A5" w:rsidP="00171136">
            <w:pPr>
              <w:ind w:firstLine="195"/>
            </w:pPr>
            <w:r>
              <w:t xml:space="preserve">                          "Step 21"</w:t>
            </w:r>
            <w:proofErr w:type="gramStart"/>
            <w:r>
              <w:t>);</w:t>
            </w:r>
            <w:proofErr w:type="gramEnd"/>
          </w:p>
          <w:p w14:paraId="5C4F9B45" w14:textId="77777777" w:rsidR="00BB45A5" w:rsidRDefault="00BB45A5" w:rsidP="00171136">
            <w:pPr>
              <w:ind w:firstLine="195"/>
            </w:pPr>
            <w:r>
              <w:t xml:space="preserve">  }// End of fl_TC_8_1_4_4_2_TestBody</w:t>
            </w:r>
          </w:p>
          <w:p w14:paraId="75047C15" w14:textId="77777777" w:rsidR="00BB45A5" w:rsidRDefault="00BB45A5" w:rsidP="00171136">
            <w:pPr>
              <w:ind w:firstLine="195"/>
            </w:pPr>
          </w:p>
        </w:tc>
      </w:tr>
    </w:tbl>
    <w:p w14:paraId="06DC29AF" w14:textId="77777777" w:rsidR="00BB45A5" w:rsidRPr="00441AF6" w:rsidRDefault="00BB45A5" w:rsidP="00BB45A5">
      <w:pPr>
        <w:rPr>
          <w:rFonts w:eastAsia="Calibri"/>
          <w:lang w:val="en-US"/>
        </w:rPr>
      </w:pPr>
    </w:p>
    <w:p w14:paraId="4737E0A9" w14:textId="77777777" w:rsidR="00BB45A5" w:rsidRDefault="00BB45A5" w:rsidP="00BB45A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45A5" w14:paraId="31A73887" w14:textId="77777777" w:rsidTr="0017113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2952D" w14:textId="77777777" w:rsidR="00BB45A5" w:rsidRDefault="00BB45A5" w:rsidP="00171136">
            <w:pPr>
              <w:ind w:firstLine="195"/>
            </w:pPr>
            <w:r>
              <w:t>function fl_TC_8_1_4_4_2_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6F11BAC2" w14:textId="77777777" w:rsidR="00BB45A5" w:rsidRDefault="00BB45A5" w:rsidP="00171136">
            <w:pPr>
              <w:ind w:firstLine="195"/>
            </w:pPr>
            <w:r>
              <w:t xml:space="preserve">  {</w:t>
            </w:r>
          </w:p>
          <w:p w14:paraId="16369565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AtT1;</w:t>
            </w:r>
            <w:proofErr w:type="gramEnd"/>
          </w:p>
          <w:p w14:paraId="470E1357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AtT2;</w:t>
            </w:r>
            <w:proofErr w:type="gramEnd"/>
          </w:p>
          <w:p w14:paraId="0208CDAC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AtT3;</w:t>
            </w:r>
            <w:proofErr w:type="gramEnd"/>
          </w:p>
          <w:p w14:paraId="26C6E387" w14:textId="77777777" w:rsidR="00BB45A5" w:rsidRDefault="00BB45A5" w:rsidP="00171136">
            <w:pPr>
              <w:ind w:firstLine="195"/>
            </w:pPr>
            <w:r>
              <w:t xml:space="preserve">    //var </w:t>
            </w:r>
            <w:proofErr w:type="spellStart"/>
            <w:r>
              <w:t>NR_AbsoluteCellPower_Type</w:t>
            </w:r>
            <w:proofErr w:type="spellEnd"/>
            <w:r>
              <w:t xml:space="preserve"> v_CellPower_Serving_</w:t>
            </w:r>
            <w:proofErr w:type="gramStart"/>
            <w:r>
              <w:t>FR1;</w:t>
            </w:r>
            <w:proofErr w:type="gramEnd"/>
          </w:p>
          <w:p w14:paraId="371373AF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v_CellPower_EntryCondition_</w:t>
            </w:r>
            <w:proofErr w:type="gramStart"/>
            <w:r>
              <w:t>FR1;</w:t>
            </w:r>
            <w:proofErr w:type="gramEnd"/>
          </w:p>
          <w:p w14:paraId="0049CF8E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v_CellPower_Leaving_</w:t>
            </w:r>
            <w:proofErr w:type="gramStart"/>
            <w:r>
              <w:t>FR1;</w:t>
            </w:r>
            <w:proofErr w:type="gramEnd"/>
          </w:p>
          <w:p w14:paraId="2AAC18EF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>;</w:t>
            </w:r>
            <w:proofErr w:type="gramEnd"/>
          </w:p>
          <w:p w14:paraId="274551F5" w14:textId="77777777" w:rsidR="00BB45A5" w:rsidRDefault="00BB45A5" w:rsidP="00171136">
            <w:pPr>
              <w:ind w:firstLine="195"/>
            </w:pPr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2965F0A8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>;</w:t>
            </w:r>
            <w:proofErr w:type="gramEnd"/>
          </w:p>
          <w:p w14:paraId="46CE2FE7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1;</w:t>
            </w:r>
            <w:proofErr w:type="gramEnd"/>
          </w:p>
          <w:p w14:paraId="6F1086B5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3;</w:t>
            </w:r>
            <w:proofErr w:type="gramEnd"/>
          </w:p>
          <w:p w14:paraId="680CCD21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10;</w:t>
            </w:r>
            <w:proofErr w:type="gramEnd"/>
          </w:p>
          <w:p w14:paraId="4E266319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12;</w:t>
            </w:r>
            <w:proofErr w:type="gramEnd"/>
          </w:p>
          <w:p w14:paraId="31B49671" w14:textId="77777777" w:rsidR="00BB45A5" w:rsidRDefault="00BB45A5" w:rsidP="00171136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16;</w:t>
            </w:r>
            <w:proofErr w:type="gramEnd"/>
          </w:p>
          <w:p w14:paraId="77FC3727" w14:textId="77777777" w:rsidR="00BB45A5" w:rsidRDefault="00BB45A5" w:rsidP="00171136">
            <w:pPr>
              <w:ind w:firstLine="195"/>
            </w:pPr>
          </w:p>
          <w:p w14:paraId="21DCC5A9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2D97ACDA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;</w:t>
            </w:r>
            <w:proofErr w:type="gramEnd"/>
          </w:p>
          <w:p w14:paraId="2ECEF379" w14:textId="77777777" w:rsidR="00BB45A5" w:rsidRDefault="00BB45A5" w:rsidP="00171136">
            <w:pPr>
              <w:ind w:firstLine="195"/>
            </w:pPr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10.0;</w:t>
            </w:r>
          </w:p>
          <w:p w14:paraId="545F3F59" w14:textId="77777777" w:rsidR="00BB45A5" w:rsidRDefault="00BB45A5" w:rsidP="00171136">
            <w:pPr>
              <w:ind w:firstLine="195"/>
            </w:pPr>
            <w:r>
              <w:t xml:space="preserve">    </w:t>
            </w:r>
          </w:p>
          <w:p w14:paraId="650E23BA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6A7D9413" w14:textId="77777777" w:rsidR="00BB45A5" w:rsidRDefault="00BB45A5" w:rsidP="00171136">
            <w:pPr>
              <w:ind w:firstLine="195"/>
            </w:pPr>
          </w:p>
          <w:p w14:paraId="6EA68041" w14:textId="77777777" w:rsidR="00BB45A5" w:rsidRDefault="00BB45A5" w:rsidP="00171136">
            <w:pPr>
              <w:ind w:firstLine="195"/>
            </w:pPr>
            <w:r>
              <w:t xml:space="preserve">    //Power levels of NR cell 1, NR cell 2 and NR cell 4 FR1 acc. Table 8.1.4.4.1.3.2-1, Table 8.1.4.4.1.3.2-2 FFS</w:t>
            </w:r>
          </w:p>
          <w:p w14:paraId="04933846" w14:textId="77777777" w:rsidR="00BB45A5" w:rsidRDefault="00BB45A5" w:rsidP="00171136">
            <w:pPr>
              <w:ind w:firstLine="195"/>
            </w:pPr>
            <w:r>
              <w:t xml:space="preserve">    /*         |   Cell 1   </w:t>
            </w:r>
            <w:proofErr w:type="gramStart"/>
            <w:r>
              <w:t>|  Cell</w:t>
            </w:r>
            <w:proofErr w:type="gramEnd"/>
            <w:r>
              <w:t xml:space="preserve"> 2  |  Cell 4</w:t>
            </w:r>
          </w:p>
          <w:p w14:paraId="1EE2963F" w14:textId="77777777" w:rsidR="00BB45A5" w:rsidRDefault="00BB45A5" w:rsidP="00171136">
            <w:pPr>
              <w:ind w:firstLine="195"/>
            </w:pPr>
            <w:r>
              <w:t xml:space="preserve">     * -----------------------------------------</w:t>
            </w:r>
          </w:p>
          <w:p w14:paraId="75AAA6EE" w14:textId="77777777" w:rsidR="00BB45A5" w:rsidRDefault="00BB45A5" w:rsidP="00171136">
            <w:pPr>
              <w:ind w:firstLine="195"/>
            </w:pPr>
            <w:r>
              <w:t xml:space="preserve">     *   T0    |    -82     |   -91    |   -91</w:t>
            </w:r>
          </w:p>
          <w:p w14:paraId="2ED2F392" w14:textId="77777777" w:rsidR="00BB45A5" w:rsidRDefault="00BB45A5" w:rsidP="00171136">
            <w:pPr>
              <w:ind w:firstLine="195"/>
            </w:pPr>
            <w:r>
              <w:t xml:space="preserve">     * -----------------------------------------</w:t>
            </w:r>
          </w:p>
          <w:p w14:paraId="6DD6EC4C" w14:textId="77777777" w:rsidR="00BB45A5" w:rsidRDefault="00BB45A5" w:rsidP="00171136">
            <w:pPr>
              <w:ind w:firstLine="195"/>
            </w:pPr>
            <w:r>
              <w:t xml:space="preserve">     *   T1    |    -91     |   -79    |   -91</w:t>
            </w:r>
          </w:p>
          <w:p w14:paraId="69340BA7" w14:textId="77777777" w:rsidR="00BB45A5" w:rsidRDefault="00BB45A5" w:rsidP="00171136">
            <w:pPr>
              <w:ind w:firstLine="195"/>
            </w:pPr>
            <w:r>
              <w:t xml:space="preserve">     * -----------------------------------------</w:t>
            </w:r>
          </w:p>
          <w:p w14:paraId="0CB0032D" w14:textId="77777777" w:rsidR="00BB45A5" w:rsidRDefault="00BB45A5" w:rsidP="00171136">
            <w:pPr>
              <w:ind w:firstLine="195"/>
            </w:pPr>
            <w:r>
              <w:t xml:space="preserve">     *   T2    |    -91     |   -91    |   -79</w:t>
            </w:r>
          </w:p>
          <w:p w14:paraId="57769257" w14:textId="77777777" w:rsidR="00BB45A5" w:rsidRDefault="00BB45A5" w:rsidP="00171136">
            <w:pPr>
              <w:ind w:firstLine="195"/>
            </w:pPr>
            <w:r>
              <w:t xml:space="preserve">     * -----------------------------------------</w:t>
            </w:r>
          </w:p>
          <w:p w14:paraId="7AD8E7E6" w14:textId="77777777" w:rsidR="00BB45A5" w:rsidRDefault="00BB45A5" w:rsidP="00171136">
            <w:pPr>
              <w:ind w:firstLine="195"/>
            </w:pPr>
            <w:r>
              <w:t xml:space="preserve">     *   T3    |    -79     |   -91    |   -91</w:t>
            </w:r>
          </w:p>
          <w:p w14:paraId="6E4549A7" w14:textId="77777777" w:rsidR="00BB45A5" w:rsidRDefault="00BB45A5" w:rsidP="00171136">
            <w:pPr>
              <w:ind w:firstLine="195"/>
            </w:pPr>
            <w:r>
              <w:lastRenderedPageBreak/>
              <w:t xml:space="preserve">     */</w:t>
            </w:r>
          </w:p>
          <w:p w14:paraId="73278978" w14:textId="77777777" w:rsidR="00BB45A5" w:rsidRDefault="00BB45A5" w:rsidP="00171136">
            <w:pPr>
              <w:ind w:firstLine="195"/>
            </w:pPr>
          </w:p>
          <w:p w14:paraId="4ED1BFE5" w14:textId="77777777" w:rsidR="00BB45A5" w:rsidRDefault="00BB45A5" w:rsidP="00171136">
            <w:pPr>
              <w:ind w:firstLine="195"/>
            </w:pPr>
            <w:r>
              <w:t xml:space="preserve">    v_CellPower_Leaving_FR</w:t>
            </w:r>
            <w:proofErr w:type="gramStart"/>
            <w:r>
              <w:t>1 :</w:t>
            </w:r>
            <w:proofErr w:type="gramEnd"/>
            <w:r>
              <w:t>= -91;</w:t>
            </w:r>
          </w:p>
          <w:p w14:paraId="5FBBA568" w14:textId="77777777" w:rsidR="00BB45A5" w:rsidRDefault="00BB45A5" w:rsidP="00171136">
            <w:pPr>
              <w:ind w:firstLine="195"/>
            </w:pPr>
            <w:r>
              <w:t xml:space="preserve">    v_CellPower_EntryCondition_FR</w:t>
            </w:r>
            <w:proofErr w:type="gramStart"/>
            <w:r>
              <w:t>1 :</w:t>
            </w:r>
            <w:proofErr w:type="gramEnd"/>
            <w:r>
              <w:t>= -79;</w:t>
            </w:r>
          </w:p>
          <w:p w14:paraId="3CC5723B" w14:textId="77777777" w:rsidR="00BB45A5" w:rsidRDefault="00BB45A5" w:rsidP="00171136">
            <w:pPr>
              <w:ind w:firstLine="195"/>
            </w:pPr>
          </w:p>
          <w:p w14:paraId="7DBC070A" w14:textId="77777777" w:rsidR="00BB45A5" w:rsidRDefault="00BB45A5" w:rsidP="00171136">
            <w:pPr>
              <w:ind w:firstLine="195"/>
            </w:pPr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31670105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// FR2 is FFS</w:t>
            </w:r>
          </w:p>
          <w:p w14:paraId="579EF65B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085DDD39" w14:textId="77777777" w:rsidR="00BB45A5" w:rsidRDefault="00BB45A5" w:rsidP="00171136">
            <w:pPr>
              <w:ind w:firstLine="195"/>
            </w:pPr>
            <w:r>
              <w:t xml:space="preserve">    v_CellPowerList_AtT</w:t>
            </w:r>
            <w:proofErr w:type="gramStart"/>
            <w:r>
              <w:t>2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13FC9738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5C420C12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6CD5E860" w14:textId="77777777" w:rsidR="00BB45A5" w:rsidRDefault="00BB45A5" w:rsidP="00171136">
            <w:pPr>
              <w:ind w:firstLine="195"/>
            </w:pPr>
            <w:r>
              <w:t xml:space="preserve">    v_CellPowerList_AtT</w:t>
            </w:r>
            <w:proofErr w:type="gramStart"/>
            <w:r>
              <w:t>3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6540A2E8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7BB69E2E" w14:textId="77777777" w:rsidR="00BB45A5" w:rsidRDefault="00BB45A5" w:rsidP="00171136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27DF4D3D" w14:textId="77777777" w:rsidR="00BB45A5" w:rsidRDefault="00BB45A5" w:rsidP="00171136">
            <w:pPr>
              <w:ind w:firstLine="195"/>
            </w:pPr>
          </w:p>
          <w:p w14:paraId="3CA2E0D2" w14:textId="77777777" w:rsidR="00BB45A5" w:rsidRDefault="00BB45A5" w:rsidP="00171136">
            <w:pPr>
              <w:ind w:firstLine="195"/>
            </w:pPr>
            <w:r>
              <w:t xml:space="preserve">    if(f_NR_CellInfo_GetIsFR1(nr_Cell1</w:t>
            </w:r>
            <w:proofErr w:type="gramStart"/>
            <w:r>
              <w:t>)){</w:t>
            </w:r>
            <w:proofErr w:type="gramEnd"/>
          </w:p>
          <w:p w14:paraId="4F97B2F4" w14:textId="77777777" w:rsidR="00BB45A5" w:rsidRDefault="00BB45A5" w:rsidP="00171136">
            <w:pPr>
              <w:ind w:firstLine="195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2;</w:t>
            </w:r>
          </w:p>
          <w:p w14:paraId="09B90C3E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1B175295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gramStart"/>
            <w:r>
              <w:t>else{</w:t>
            </w:r>
            <w:proofErr w:type="gramEnd"/>
          </w:p>
          <w:p w14:paraId="68C7F079" w14:textId="77777777" w:rsidR="00BB45A5" w:rsidRDefault="00BB45A5" w:rsidP="00171136">
            <w:pPr>
              <w:ind w:firstLine="195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2;          //FFS dummy value FR2</w:t>
            </w:r>
          </w:p>
          <w:p w14:paraId="596143B2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036EF988" w14:textId="77777777" w:rsidR="00BB45A5" w:rsidRDefault="00BB45A5" w:rsidP="00171136">
            <w:pPr>
              <w:ind w:firstLine="195"/>
            </w:pPr>
          </w:p>
          <w:p w14:paraId="53677F2B" w14:textId="77777777" w:rsidR="00BB45A5" w:rsidRDefault="00BB45A5" w:rsidP="00171136">
            <w:pPr>
              <w:ind w:firstLine="195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866744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4 as a target candidate cell.</w:t>
            </w:r>
          </w:p>
          <w:p w14:paraId="733482F4" w14:textId="77777777" w:rsidR="00BB45A5" w:rsidRDefault="00BB45A5" w:rsidP="00171136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4090B005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f_NR_GenerateMeasurementConfigNR</w:t>
            </w:r>
            <w:proofErr w:type="spellEnd"/>
            <w:r>
              <w:t>( {cs_MeasObjectId1(nr_Cell1)},</w:t>
            </w:r>
          </w:p>
          <w:p w14:paraId="09BD8085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{</w:t>
            </w:r>
            <w:proofErr w:type="spellStart"/>
            <w:r>
              <w:t>cs_NR_</w:t>
            </w:r>
            <w:proofErr w:type="gramStart"/>
            <w:r>
              <w:t>ReportConfigCondTrigger</w:t>
            </w:r>
            <w:proofErr w:type="spellEnd"/>
            <w:r>
              <w:t>(</w:t>
            </w:r>
            <w:proofErr w:type="gramEnd"/>
            <w:r>
              <w:t xml:space="preserve">tsc_NR_IdReportConfigId1, </w:t>
            </w:r>
            <w:proofErr w:type="spellStart"/>
            <w:r>
              <w:t>v_Rsrp</w:t>
            </w:r>
            <w:proofErr w:type="spellEnd"/>
            <w:r>
              <w:t>)},</w:t>
            </w:r>
          </w:p>
          <w:p w14:paraId="45F8137B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{cs_NR_MeasId_Config_id1_obj1_conf1},</w:t>
            </w:r>
          </w:p>
          <w:p w14:paraId="5910331E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-,-,-,-);</w:t>
            </w:r>
          </w:p>
          <w:p w14:paraId="5D85F324" w14:textId="77777777" w:rsidR="00BB45A5" w:rsidRDefault="00BB45A5" w:rsidP="00171136">
            <w:pPr>
              <w:ind w:firstLine="195"/>
            </w:pPr>
            <w:r>
              <w:lastRenderedPageBreak/>
              <w:t xml:space="preserve">    v_ConditionalReconfiguration_r16_Step_</w:t>
            </w:r>
            <w:proofErr w:type="gramStart"/>
            <w:r>
              <w:t>1 :</w:t>
            </w:r>
            <w:proofErr w:type="gramEnd"/>
            <w:r>
              <w:t>= cs_ConditionalReconfiguration_r16( -,</w:t>
            </w:r>
          </w:p>
          <w:p w14:paraId="76CDA5D5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cs_CondReconfigToAddModList_r16_1EntryCR_1</w:t>
            </w:r>
            <w:proofErr w:type="gramStart"/>
            <w:r>
              <w:t>EntryMI(</w:t>
            </w:r>
            <w:proofErr w:type="gramEnd"/>
            <w:r>
              <w:t>1,</w:t>
            </w:r>
          </w:p>
          <w:p w14:paraId="4A5FE2F3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tsc_NR_MeasId1,</w:t>
            </w:r>
          </w:p>
          <w:p w14:paraId="5B9266CF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f_NR_GenerateCondRRCReconfig_r16_Octetstring(nr_Cell4))</w:t>
            </w:r>
            <w:proofErr w:type="gramStart"/>
            <w:r>
              <w:t>);</w:t>
            </w:r>
            <w:proofErr w:type="gramEnd"/>
          </w:p>
          <w:p w14:paraId="1A7EE792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 nr</w:t>
            </w:r>
            <w:proofErr w:type="gramEnd"/>
            <w:r>
              <w:t>_Cell1,</w:t>
            </w:r>
          </w:p>
          <w:p w14:paraId="118693C0" w14:textId="77777777" w:rsidR="00BB45A5" w:rsidRDefault="00BB45A5" w:rsidP="00171136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cs_TimingInfo_Now</w:t>
            </w:r>
            <w:proofErr w:type="spellEnd"/>
            <w:r>
              <w:t>,</w:t>
            </w:r>
          </w:p>
          <w:p w14:paraId="72DED9B4" w14:textId="77777777" w:rsidR="00BB45A5" w:rsidRDefault="00BB45A5" w:rsidP="00171136">
            <w:pPr>
              <w:ind w:firstLine="195"/>
            </w:pPr>
            <w:r>
              <w:t xml:space="preserve">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</w:t>
            </w:r>
            <w:proofErr w:type="spellStart"/>
            <w:r>
              <w:t>v_MeasConfig</w:t>
            </w:r>
            <w:proofErr w:type="spellEnd"/>
            <w:r>
              <w:t>, v_ConditionalReconfiguration_r16_Step_1)));</w:t>
            </w:r>
          </w:p>
          <w:p w14:paraId="6A52CDFE" w14:textId="77777777" w:rsidR="00BB45A5" w:rsidRDefault="00BB45A5" w:rsidP="00171136">
            <w:pPr>
              <w:ind w:firstLine="195"/>
            </w:pPr>
          </w:p>
          <w:p w14:paraId="05B57001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 w:rsidRPr="00A949DB">
              <w:rPr>
                <w:highlight w:val="yellow"/>
              </w:rPr>
              <w:t>SRB.receive</w:t>
            </w:r>
            <w:proofErr w:type="spellEnd"/>
            <w:r w:rsidRPr="00A949DB">
              <w:rPr>
                <w:highlight w:val="yellow"/>
              </w:rPr>
              <w:t>(car_NR_SRB1_RrcPdu_</w:t>
            </w:r>
            <w:proofErr w:type="gramStart"/>
            <w:r w:rsidRPr="00A949DB">
              <w:rPr>
                <w:highlight w:val="yellow"/>
              </w:rPr>
              <w:t>IND(</w:t>
            </w:r>
            <w:proofErr w:type="gramEnd"/>
            <w:r w:rsidRPr="00A949DB">
              <w:rPr>
                <w:highlight w:val="yellow"/>
              </w:rPr>
              <w:t>nr_Cell1, cr_38508_RRCReconfigurationComplete));</w:t>
            </w:r>
          </w:p>
          <w:p w14:paraId="1C968AF7" w14:textId="77777777" w:rsidR="00BB45A5" w:rsidRDefault="00BB45A5" w:rsidP="00171136">
            <w:pPr>
              <w:ind w:firstLine="195"/>
            </w:pPr>
            <w:r>
              <w:t xml:space="preserve">    //@siclog "Steps 3-4"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5DECD6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ConditionalReconfiguration</w:t>
            </w:r>
            <w:proofErr w:type="spellEnd"/>
            <w:r>
              <w:t xml:space="preserve"> to add NR Cell 2 as another target candidate cell.</w:t>
            </w:r>
          </w:p>
          <w:p w14:paraId="6C53B60A" w14:textId="77777777" w:rsidR="00BB45A5" w:rsidRDefault="00BB45A5" w:rsidP="00171136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627B97D7" w14:textId="77777777" w:rsidR="00BB45A5" w:rsidRDefault="00BB45A5" w:rsidP="00171136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3 :</w:t>
            </w:r>
            <w:proofErr w:type="gramEnd"/>
            <w:r>
              <w:t>= cs_ConditionalReconfiguration_r16( -,</w:t>
            </w:r>
          </w:p>
          <w:p w14:paraId="3A7CF6D6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cs_CondReconfigToAddModList_r16_1EntryCR_1</w:t>
            </w:r>
            <w:proofErr w:type="gramStart"/>
            <w:r>
              <w:t>EntryMI(</w:t>
            </w:r>
            <w:proofErr w:type="gramEnd"/>
            <w:r>
              <w:t>2,</w:t>
            </w:r>
          </w:p>
          <w:p w14:paraId="67164083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tsc_NR_MeasId1,</w:t>
            </w:r>
          </w:p>
          <w:p w14:paraId="5BB5DA73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f_NR_GenerateCondRRCReconfig_r16_Octetstring(nr_Cell2))</w:t>
            </w:r>
            <w:proofErr w:type="gramStart"/>
            <w:r>
              <w:t>);</w:t>
            </w:r>
            <w:proofErr w:type="gramEnd"/>
          </w:p>
          <w:p w14:paraId="6A8A4717" w14:textId="77777777" w:rsidR="00BB45A5" w:rsidRDefault="00BB45A5" w:rsidP="00171136">
            <w:pPr>
              <w:ind w:firstLine="195"/>
            </w:pPr>
            <w:r>
              <w:t xml:space="preserve">    f_NR5GC_CHO_RRCReconfiguration_</w:t>
            </w:r>
            <w:proofErr w:type="gramStart"/>
            <w:r>
              <w:t>SSConfig( nr</w:t>
            </w:r>
            <w:proofErr w:type="gramEnd"/>
            <w:r>
              <w:t>_Cell1,</w:t>
            </w:r>
          </w:p>
          <w:p w14:paraId="55D62AF9" w14:textId="77777777" w:rsidR="00BB45A5" w:rsidRDefault="00BB45A5" w:rsidP="00171136">
            <w:pPr>
              <w:ind w:firstLine="195"/>
            </w:pPr>
            <w:r>
              <w:t xml:space="preserve">                                             nr_Cell2,</w:t>
            </w:r>
          </w:p>
          <w:p w14:paraId="143B88B2" w14:textId="77777777" w:rsidR="00BB45A5" w:rsidRDefault="00BB45A5" w:rsidP="00171136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4AF7E044" w14:textId="77777777" w:rsidR="00BB45A5" w:rsidRDefault="00BB45A5" w:rsidP="00171136">
            <w:pPr>
              <w:ind w:firstLine="195"/>
            </w:pPr>
            <w:r>
              <w:t xml:space="preserve">                                             -,-,</w:t>
            </w:r>
          </w:p>
          <w:p w14:paraId="2263751C" w14:textId="77777777" w:rsidR="00BB45A5" w:rsidRDefault="00BB45A5" w:rsidP="00171136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 -, v_ConditionalReconfiguration_r16_Step_3),</w:t>
            </w:r>
          </w:p>
          <w:p w14:paraId="5C9075EE" w14:textId="77777777" w:rsidR="00BB45A5" w:rsidRDefault="00BB45A5" w:rsidP="00171136">
            <w:pPr>
              <w:ind w:firstLine="195"/>
            </w:pPr>
            <w:r>
              <w:t xml:space="preserve">                                             -, -, -, </w:t>
            </w:r>
            <w:r w:rsidRPr="00673DA4">
              <w:rPr>
                <w:highlight w:val="yellow"/>
              </w:rPr>
              <w:t>false</w:t>
            </w:r>
            <w:r>
              <w:t>); //@81442 No refresh</w:t>
            </w:r>
          </w:p>
          <w:p w14:paraId="2D092598" w14:textId="77777777" w:rsidR="00BB45A5" w:rsidRDefault="00BB45A5" w:rsidP="00171136">
            <w:pPr>
              <w:ind w:firstLine="195"/>
            </w:pPr>
            <w:r>
              <w:t xml:space="preserve">                                             </w:t>
            </w:r>
          </w:p>
          <w:p w14:paraId="52F414E7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 w:rsidRPr="00673DA4">
              <w:rPr>
                <w:highlight w:val="yellow"/>
              </w:rPr>
              <w:t>f_NR_SS_</w:t>
            </w:r>
            <w:proofErr w:type="gramStart"/>
            <w:r w:rsidRPr="00673DA4">
              <w:rPr>
                <w:highlight w:val="yellow"/>
              </w:rPr>
              <w:t>SystemIndCtrlConfig</w:t>
            </w:r>
            <w:proofErr w:type="spellEnd"/>
            <w:r w:rsidRPr="00673DA4">
              <w:rPr>
                <w:highlight w:val="yellow"/>
              </w:rPr>
              <w:t>(</w:t>
            </w:r>
            <w:proofErr w:type="gramEnd"/>
            <w:r w:rsidRPr="00673DA4">
              <w:rPr>
                <w:highlight w:val="yellow"/>
              </w:rPr>
              <w:t xml:space="preserve">nr_Cell2, </w:t>
            </w:r>
            <w:proofErr w:type="spellStart"/>
            <w:r w:rsidRPr="00673DA4">
              <w:rPr>
                <w:highlight w:val="yellow"/>
              </w:rPr>
              <w:t>cds_NR_SystemIndCtrl_RachPreamble</w:t>
            </w:r>
            <w:proofErr w:type="spellEnd"/>
            <w:r w:rsidRPr="00673DA4">
              <w:rPr>
                <w:highlight w:val="yellow"/>
              </w:rPr>
              <w:t>(enable));</w:t>
            </w:r>
            <w:r>
              <w:t xml:space="preserve"> //@81441</w:t>
            </w:r>
          </w:p>
          <w:p w14:paraId="78D2D634" w14:textId="77777777" w:rsidR="00BB45A5" w:rsidRDefault="00BB45A5" w:rsidP="00171136">
            <w:pPr>
              <w:ind w:firstLine="195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70857F" w14:textId="77777777" w:rsidR="00BB45A5" w:rsidRDefault="00BB45A5" w:rsidP="00171136">
            <w:pPr>
              <w:ind w:firstLine="195"/>
            </w:pPr>
            <w:r>
              <w:t xml:space="preserve">    //SS adjusts the cell-specific reference signal level according to row "T1".</w:t>
            </w:r>
          </w:p>
          <w:p w14:paraId="36BE35AD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</w:t>
            </w:r>
            <w:proofErr w:type="gramStart"/>
            <w:r>
              <w:t>);</w:t>
            </w:r>
            <w:proofErr w:type="gramEnd"/>
          </w:p>
          <w:p w14:paraId="3A1DEDD6" w14:textId="77777777" w:rsidR="00BB45A5" w:rsidRDefault="00BB45A5" w:rsidP="00171136">
            <w:pPr>
              <w:ind w:firstLine="195"/>
            </w:pPr>
          </w:p>
          <w:p w14:paraId="293A093A" w14:textId="77777777" w:rsidR="00BB45A5" w:rsidRDefault="00BB45A5" w:rsidP="00171136">
            <w:pPr>
              <w:ind w:firstLine="195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80D1C9" w14:textId="77777777" w:rsidR="00BB45A5" w:rsidRDefault="00BB45A5" w:rsidP="00171136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2 within 10s?</w:t>
            </w:r>
          </w:p>
          <w:p w14:paraId="12FCCC16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072E2716" w14:textId="77777777" w:rsidR="00BB45A5" w:rsidRDefault="00BB45A5" w:rsidP="00171136">
            <w:pPr>
              <w:ind w:firstLine="195"/>
            </w:pPr>
            <w:r>
              <w:lastRenderedPageBreak/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nr_Cell2, </w:t>
            </w:r>
            <w:proofErr w:type="spellStart"/>
            <w:r>
              <w:t>cr_TimingInfo_Any</w:t>
            </w:r>
            <w:proofErr w:type="spellEnd"/>
            <w:r>
              <w:t>, ?));</w:t>
            </w:r>
          </w:p>
          <w:p w14:paraId="109E2839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1E79D326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42A6145F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 w:rsidRPr="00673DA4">
              <w:rPr>
                <w:highlight w:val="yellow"/>
              </w:rPr>
              <w:t>f_NR_SS_</w:t>
            </w:r>
            <w:proofErr w:type="gramStart"/>
            <w:r w:rsidRPr="00673DA4">
              <w:rPr>
                <w:highlight w:val="yellow"/>
              </w:rPr>
              <w:t>SystemIndCtrlConfig</w:t>
            </w:r>
            <w:proofErr w:type="spellEnd"/>
            <w:r w:rsidRPr="00673DA4">
              <w:rPr>
                <w:highlight w:val="yellow"/>
              </w:rPr>
              <w:t>(</w:t>
            </w:r>
            <w:proofErr w:type="gramEnd"/>
            <w:r w:rsidRPr="00673DA4">
              <w:rPr>
                <w:highlight w:val="yellow"/>
              </w:rPr>
              <w:t xml:space="preserve">nr_Cell2, </w:t>
            </w:r>
            <w:proofErr w:type="spellStart"/>
            <w:r w:rsidRPr="00673DA4">
              <w:rPr>
                <w:highlight w:val="yellow"/>
              </w:rPr>
              <w:t>cds_NR_SystemIndCtrl_RachPreamble</w:t>
            </w:r>
            <w:proofErr w:type="spellEnd"/>
            <w:r w:rsidRPr="00673DA4">
              <w:rPr>
                <w:highlight w:val="yellow"/>
              </w:rPr>
              <w:t>(disable));</w:t>
            </w:r>
            <w:r>
              <w:t xml:space="preserve"> //@81441</w:t>
            </w:r>
          </w:p>
          <w:p w14:paraId="786869DC" w14:textId="77777777" w:rsidR="00BB45A5" w:rsidRDefault="00BB45A5" w:rsidP="00171136">
            <w:pPr>
              <w:ind w:firstLine="195"/>
            </w:pPr>
          </w:p>
          <w:p w14:paraId="58B20598" w14:textId="77777777" w:rsidR="00BB45A5" w:rsidRDefault="00BB45A5" w:rsidP="00171136">
            <w:pPr>
              <w:ind w:firstLine="195"/>
            </w:pPr>
            <w:r>
              <w:t xml:space="preserve">    //@siclog "Steps 7-8"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08D8EFB" w14:textId="77777777" w:rsidR="00BB45A5" w:rsidRDefault="00BB45A5" w:rsidP="00171136">
            <w:pPr>
              <w:ind w:firstLine="195"/>
            </w:pPr>
            <w:r>
              <w:t xml:space="preserve">    //The SS transmits Random Access Response.</w:t>
            </w:r>
          </w:p>
          <w:p w14:paraId="11B30934" w14:textId="77777777" w:rsidR="00BB45A5" w:rsidRDefault="00BB45A5" w:rsidP="00171136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1C74D773" w14:textId="77777777" w:rsidR="00BB45A5" w:rsidRDefault="00BB45A5" w:rsidP="00171136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_Cell1,</w:t>
            </w:r>
          </w:p>
          <w:p w14:paraId="497A1C29" w14:textId="77777777" w:rsidR="00BB45A5" w:rsidRDefault="00BB45A5" w:rsidP="00171136">
            <w:pPr>
              <w:ind w:firstLine="195"/>
            </w:pPr>
            <w:r>
              <w:t xml:space="preserve">                                            nr_Cell2,</w:t>
            </w:r>
          </w:p>
          <w:p w14:paraId="6C973260" w14:textId="77777777" w:rsidR="00BB45A5" w:rsidRDefault="00BB45A5" w:rsidP="00171136">
            <w:pPr>
              <w:ind w:firstLine="195"/>
            </w:pPr>
            <w:r>
              <w:t xml:space="preserve">                                            -);</w:t>
            </w:r>
          </w:p>
          <w:p w14:paraId="7F7472C6" w14:textId="77777777" w:rsidR="00BB45A5" w:rsidRDefault="00BB45A5" w:rsidP="00171136">
            <w:pPr>
              <w:ind w:firstLine="195"/>
            </w:pPr>
          </w:p>
          <w:p w14:paraId="31641755" w14:textId="77777777" w:rsidR="00BB45A5" w:rsidRDefault="00BB45A5" w:rsidP="00171136">
            <w:pPr>
              <w:ind w:firstLine="195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DFE607" w14:textId="77777777" w:rsidR="00BB45A5" w:rsidRDefault="00BB45A5" w:rsidP="00171136">
            <w:pPr>
              <w:ind w:firstLine="195"/>
            </w:pPr>
            <w:r>
              <w:t xml:space="preserve">    //Check: Does the test result of generic test procedure in TS 38.508-1 [4] Table 4.9.1-1 indicate that the UE is capable of exchanging IP data on DRB1 and NR Cell 2?</w:t>
            </w:r>
          </w:p>
          <w:p w14:paraId="138885B2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777DA765" w14:textId="77777777" w:rsidR="00BB45A5" w:rsidRDefault="00BB45A5" w:rsidP="00171136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nr_Cell2,</w:t>
            </w:r>
          </w:p>
          <w:p w14:paraId="2A8BD490" w14:textId="77777777" w:rsidR="00BB45A5" w:rsidRDefault="00BB45A5" w:rsidP="00171136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5166705A" w14:textId="77777777" w:rsidR="00BB45A5" w:rsidRDefault="00BB45A5" w:rsidP="00171136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61F116F1" w14:textId="77777777" w:rsidR="00BB45A5" w:rsidRDefault="00BB45A5" w:rsidP="00171136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90A0B1E" w14:textId="77777777" w:rsidR="00BB45A5" w:rsidRDefault="00BB45A5" w:rsidP="00171136">
            <w:pPr>
              <w:ind w:firstLine="195"/>
            </w:pPr>
            <w:r>
              <w:t xml:space="preserve">                          "Step 9"</w:t>
            </w:r>
            <w:proofErr w:type="gramStart"/>
            <w:r>
              <w:t>);</w:t>
            </w:r>
            <w:proofErr w:type="gramEnd"/>
          </w:p>
          <w:p w14:paraId="11596980" w14:textId="77777777" w:rsidR="00BB45A5" w:rsidRDefault="00BB45A5" w:rsidP="00171136">
            <w:pPr>
              <w:ind w:firstLine="195"/>
            </w:pPr>
          </w:p>
          <w:p w14:paraId="2E3100AF" w14:textId="77777777" w:rsidR="00BB45A5" w:rsidRDefault="00BB45A5" w:rsidP="00171136">
            <w:pPr>
              <w:ind w:firstLine="195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F4015B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1 and NR Cell 4 as target candidate cells.</w:t>
            </w:r>
          </w:p>
          <w:p w14:paraId="33E4DA59" w14:textId="77777777" w:rsidR="00BB45A5" w:rsidRDefault="00BB45A5" w:rsidP="00171136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10 :</w:t>
            </w:r>
            <w:proofErr w:type="gramEnd"/>
            <w:r>
              <w:t>= cs_ConditionalReconfiguration_r16( -,</w:t>
            </w:r>
          </w:p>
          <w:p w14:paraId="6D995D73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cs_CondReconfigToAddModList_r16_2EntryCR_1</w:t>
            </w:r>
            <w:proofErr w:type="gramStart"/>
            <w:r>
              <w:t>EntryMI(</w:t>
            </w:r>
            <w:proofErr w:type="gramEnd"/>
            <w:r>
              <w:t>1, tsc_NR_MeasId1, f_NR_GenerateCondRRCReconfig_r16_Octetstring(nr_Cell1),</w:t>
            </w:r>
          </w:p>
          <w:p w14:paraId="2FA2EBCE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>
              <w:t>);</w:t>
            </w:r>
            <w:proofErr w:type="gramEnd"/>
          </w:p>
          <w:p w14:paraId="183D0E63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nr_Cell2,</w:t>
            </w:r>
          </w:p>
          <w:p w14:paraId="795DA98D" w14:textId="77777777" w:rsidR="00BB45A5" w:rsidRDefault="00BB45A5" w:rsidP="00171136">
            <w:pPr>
              <w:ind w:firstLine="195"/>
            </w:pPr>
            <w:r>
              <w:t xml:space="preserve">                                    </w:t>
            </w:r>
            <w:proofErr w:type="spellStart"/>
            <w:r>
              <w:t>cs_TimingInfo_Now</w:t>
            </w:r>
            <w:proofErr w:type="spellEnd"/>
            <w:r>
              <w:t>,</w:t>
            </w:r>
          </w:p>
          <w:p w14:paraId="193E9244" w14:textId="77777777" w:rsidR="00BB45A5" w:rsidRDefault="00BB45A5" w:rsidP="00171136">
            <w:pPr>
              <w:ind w:firstLine="195"/>
            </w:pPr>
            <w:r>
              <w:t xml:space="preserve">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</w:t>
            </w:r>
            <w:proofErr w:type="spellStart"/>
            <w:r>
              <w:t>v_MeasConfig</w:t>
            </w:r>
            <w:proofErr w:type="spellEnd"/>
            <w:r>
              <w:t>, v_ConditionalReconfiguration_r16_Step_10)));</w:t>
            </w:r>
          </w:p>
          <w:p w14:paraId="107E00EA" w14:textId="77777777" w:rsidR="00BB45A5" w:rsidRDefault="00BB45A5" w:rsidP="00171136">
            <w:pPr>
              <w:ind w:firstLine="195"/>
            </w:pPr>
          </w:p>
          <w:p w14:paraId="4CF5CC0D" w14:textId="77777777" w:rsidR="00BB45A5" w:rsidRDefault="00BB45A5" w:rsidP="00171136">
            <w:pPr>
              <w:ind w:firstLine="195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CA1EDA9" w14:textId="77777777" w:rsidR="00BB45A5" w:rsidRDefault="00BB45A5" w:rsidP="00171136">
            <w:pPr>
              <w:ind w:firstLine="195"/>
            </w:pPr>
            <w:r>
              <w:lastRenderedPageBreak/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3B272531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gramEnd"/>
            <w:r>
              <w:t>nr_Cell2, cr_38508_RRCReconfigurationComplete));</w:t>
            </w:r>
          </w:p>
          <w:p w14:paraId="67CA9680" w14:textId="77777777" w:rsidR="00BB45A5" w:rsidRDefault="00BB45A5" w:rsidP="00171136">
            <w:pPr>
              <w:ind w:firstLine="195"/>
            </w:pPr>
          </w:p>
          <w:p w14:paraId="61FC9433" w14:textId="77777777" w:rsidR="00BB45A5" w:rsidRDefault="00BB45A5" w:rsidP="00171136">
            <w:pPr>
              <w:ind w:firstLine="195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1CE515A" w14:textId="77777777" w:rsidR="00BB45A5" w:rsidRDefault="00BB45A5" w:rsidP="00171136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ConditionalReconfiguration</w:t>
            </w:r>
            <w:proofErr w:type="spellEnd"/>
            <w:r>
              <w:t xml:space="preserve"> with </w:t>
            </w:r>
            <w:proofErr w:type="spellStart"/>
            <w:r>
              <w:t>condConfigToRemoveList</w:t>
            </w:r>
            <w:proofErr w:type="spellEnd"/>
            <w:r>
              <w:t xml:space="preserve"> to remove NR Cell 4 from the target candidate cell list.</w:t>
            </w:r>
          </w:p>
          <w:p w14:paraId="5313C7F4" w14:textId="77777777" w:rsidR="00BB45A5" w:rsidRDefault="00BB45A5" w:rsidP="00171136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12 :</w:t>
            </w:r>
            <w:proofErr w:type="gramEnd"/>
            <w:r>
              <w:t>= cs_ConditionalReconfiguration_r16( {2}, -);</w:t>
            </w:r>
          </w:p>
          <w:p w14:paraId="38EAC8D0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nr_Cell2,</w:t>
            </w:r>
          </w:p>
          <w:p w14:paraId="22269FFE" w14:textId="77777777" w:rsidR="00BB45A5" w:rsidRDefault="00BB45A5" w:rsidP="00171136">
            <w:pPr>
              <w:ind w:firstLine="195"/>
            </w:pPr>
            <w:r>
              <w:t xml:space="preserve">                                    </w:t>
            </w:r>
            <w:proofErr w:type="spellStart"/>
            <w:r>
              <w:t>cs_TimingInfo_Now</w:t>
            </w:r>
            <w:proofErr w:type="spellEnd"/>
            <w:r>
              <w:t>,</w:t>
            </w:r>
          </w:p>
          <w:p w14:paraId="3ED4913D" w14:textId="77777777" w:rsidR="00BB45A5" w:rsidRDefault="00BB45A5" w:rsidP="00171136">
            <w:pPr>
              <w:ind w:firstLine="195"/>
            </w:pPr>
            <w:r>
              <w:t xml:space="preserve">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-,-, v_ConditionalReconfiguration_r16_Step_12)));</w:t>
            </w:r>
          </w:p>
          <w:p w14:paraId="7BD4B350" w14:textId="77777777" w:rsidR="00BB45A5" w:rsidRDefault="00BB45A5" w:rsidP="00171136">
            <w:pPr>
              <w:ind w:firstLine="195"/>
            </w:pPr>
          </w:p>
          <w:p w14:paraId="29F00251" w14:textId="77777777" w:rsidR="00BB45A5" w:rsidRDefault="00BB45A5" w:rsidP="00171136">
            <w:pPr>
              <w:ind w:firstLine="195"/>
            </w:pPr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795B9CF" w14:textId="77777777" w:rsidR="00BB45A5" w:rsidRDefault="00BB45A5" w:rsidP="00171136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460638FA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gramEnd"/>
            <w:r>
              <w:t>nr_Cell2, cr_38508_RRCReconfigurationComplete));</w:t>
            </w:r>
          </w:p>
          <w:p w14:paraId="77C4B58B" w14:textId="77777777" w:rsidR="00BB45A5" w:rsidRDefault="00BB45A5" w:rsidP="00171136">
            <w:pPr>
              <w:ind w:firstLine="195"/>
            </w:pPr>
          </w:p>
          <w:p w14:paraId="507596D2" w14:textId="77777777" w:rsidR="00BB45A5" w:rsidRDefault="00BB45A5" w:rsidP="00171136">
            <w:pPr>
              <w:ind w:firstLine="195"/>
            </w:pPr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27E3E9" w14:textId="77777777" w:rsidR="00BB45A5" w:rsidRDefault="00BB45A5" w:rsidP="00171136">
            <w:pPr>
              <w:ind w:firstLine="195"/>
            </w:pPr>
            <w:r>
              <w:t xml:space="preserve">    //SS adjusts the cell-specific reference signal level according to row "T2".</w:t>
            </w:r>
          </w:p>
          <w:p w14:paraId="775F3184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</w:t>
            </w:r>
            <w:proofErr w:type="gramStart"/>
            <w:r>
              <w:t>);</w:t>
            </w:r>
            <w:proofErr w:type="gramEnd"/>
          </w:p>
          <w:p w14:paraId="19FB86EC" w14:textId="77777777" w:rsidR="00BB45A5" w:rsidRDefault="00BB45A5" w:rsidP="00171136">
            <w:pPr>
              <w:ind w:firstLine="195"/>
            </w:pPr>
          </w:p>
          <w:p w14:paraId="6173C9D9" w14:textId="77777777" w:rsidR="00BB45A5" w:rsidRDefault="00BB45A5" w:rsidP="00171136">
            <w:pPr>
              <w:ind w:firstLine="195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1379ED" w14:textId="77777777" w:rsidR="00BB45A5" w:rsidRDefault="00BB45A5" w:rsidP="00171136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4 within 10s?</w:t>
            </w:r>
          </w:p>
          <w:p w14:paraId="303948BF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20A8A473" w14:textId="77777777" w:rsidR="00BB45A5" w:rsidRDefault="00BB45A5" w:rsidP="00171136">
            <w:pPr>
              <w:ind w:firstLine="195"/>
            </w:pPr>
            <w:r>
              <w:t xml:space="preserve">    alt {</w:t>
            </w:r>
          </w:p>
          <w:p w14:paraId="00B99A2F" w14:textId="77777777" w:rsidR="00BB45A5" w:rsidRDefault="00BB45A5" w:rsidP="00171136">
            <w:pPr>
              <w:ind w:firstLine="195"/>
            </w:pPr>
            <w:r>
              <w:t xml:space="preserve">        </w:t>
            </w:r>
            <w:proofErr w:type="gramStart"/>
            <w:r>
              <w:t>[]</w:t>
            </w:r>
            <w:proofErr w:type="spellStart"/>
            <w:r>
              <w:t>SYSIND.receive</w:t>
            </w:r>
            <w:proofErr w:type="spellEnd"/>
            <w:proofErr w:type="gram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(nr_Cell4, </w:t>
            </w:r>
            <w:proofErr w:type="spellStart"/>
            <w:r>
              <w:t>cr_TimingInfo_Any</w:t>
            </w:r>
            <w:proofErr w:type="spellEnd"/>
            <w:r>
              <w:t>, ?))</w:t>
            </w:r>
          </w:p>
          <w:p w14:paraId="6B5CBEB6" w14:textId="77777777" w:rsidR="00BB45A5" w:rsidRDefault="00BB45A5" w:rsidP="00171136">
            <w:pPr>
              <w:ind w:firstLine="195"/>
            </w:pPr>
            <w:r>
              <w:t xml:space="preserve">        {</w:t>
            </w:r>
          </w:p>
          <w:p w14:paraId="600D2A74" w14:textId="77777777" w:rsidR="00BB45A5" w:rsidRDefault="00BB45A5" w:rsidP="00171136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15, PRACH sent by UE ");</w:t>
            </w:r>
          </w:p>
          <w:p w14:paraId="74227D87" w14:textId="77777777" w:rsidR="00BB45A5" w:rsidRDefault="00BB45A5" w:rsidP="00171136">
            <w:pPr>
              <w:ind w:firstLine="195"/>
            </w:pPr>
            <w:r>
              <w:t xml:space="preserve">        }</w:t>
            </w:r>
          </w:p>
          <w:p w14:paraId="6A3698A1" w14:textId="77777777" w:rsidR="00BB45A5" w:rsidRDefault="00BB45A5" w:rsidP="00171136">
            <w:pPr>
              <w:ind w:firstLine="195"/>
            </w:pPr>
            <w:r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4B8A4A9B" w14:textId="77777777" w:rsidR="00BB45A5" w:rsidRDefault="00BB45A5" w:rsidP="00171136">
            <w:pPr>
              <w:ind w:firstLine="195"/>
            </w:pPr>
            <w:r>
              <w:t xml:space="preserve">        {</w:t>
            </w:r>
          </w:p>
          <w:p w14:paraId="135CE84A" w14:textId="77777777" w:rsidR="00BB45A5" w:rsidRDefault="00BB45A5" w:rsidP="00171136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15");</w:t>
            </w:r>
          </w:p>
          <w:p w14:paraId="6E481966" w14:textId="77777777" w:rsidR="00BB45A5" w:rsidRDefault="00BB45A5" w:rsidP="00171136">
            <w:pPr>
              <w:ind w:firstLine="195"/>
            </w:pPr>
            <w:r>
              <w:t xml:space="preserve">        }</w:t>
            </w:r>
          </w:p>
          <w:p w14:paraId="5F0358EF" w14:textId="77777777" w:rsidR="00BB45A5" w:rsidRDefault="00BB45A5" w:rsidP="00171136">
            <w:pPr>
              <w:ind w:firstLine="195"/>
            </w:pPr>
            <w:r>
              <w:t xml:space="preserve">    };</w:t>
            </w:r>
          </w:p>
          <w:p w14:paraId="1E77C4D5" w14:textId="77777777" w:rsidR="00BB45A5" w:rsidRDefault="00BB45A5" w:rsidP="00171136">
            <w:pPr>
              <w:ind w:firstLine="195"/>
            </w:pPr>
          </w:p>
          <w:p w14:paraId="73C6EA74" w14:textId="77777777" w:rsidR="00BB45A5" w:rsidRDefault="00BB45A5" w:rsidP="00171136">
            <w:pPr>
              <w:ind w:firstLine="195"/>
            </w:pPr>
            <w:r>
              <w:t xml:space="preserve">    //@siclog "Steps 16-16A"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11D647E" w14:textId="77777777" w:rsidR="00BB45A5" w:rsidRDefault="00BB45A5" w:rsidP="00171136">
            <w:pPr>
              <w:ind w:firstLine="195"/>
            </w:pPr>
            <w:r>
              <w:lastRenderedPageBreak/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ConditionalReconfiguration</w:t>
            </w:r>
            <w:proofErr w:type="spellEnd"/>
            <w:r>
              <w:t xml:space="preserve"> to replace NR Cell 1 with NR Cell 4 as the target candidate cell.</w:t>
            </w:r>
          </w:p>
          <w:p w14:paraId="4FA51575" w14:textId="77777777" w:rsidR="00BB45A5" w:rsidRDefault="00BB45A5" w:rsidP="00171136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0B3501A0" w14:textId="77777777" w:rsidR="00BB45A5" w:rsidRDefault="00BB45A5" w:rsidP="00171136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16 :</w:t>
            </w:r>
            <w:proofErr w:type="gramEnd"/>
            <w:r>
              <w:t>= cs_ConditionalReconfiguration_r16( -,</w:t>
            </w:r>
          </w:p>
          <w:p w14:paraId="0B8BFB9E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              cs_CondReconfigToAddModList_r16_1EntryCR_1</w:t>
            </w:r>
            <w:proofErr w:type="gramStart"/>
            <w:r>
              <w:t>EntryMI(</w:t>
            </w:r>
            <w:proofErr w:type="gramEnd"/>
            <w:r>
              <w:t>1, tsc_NR_MeasId1, f_NR_GenerateCondRRCReconfig_r16_Octetstring(nr_Cell4)));</w:t>
            </w:r>
          </w:p>
          <w:p w14:paraId="1440A17C" w14:textId="77777777" w:rsidR="00BB45A5" w:rsidRDefault="00BB45A5" w:rsidP="00171136">
            <w:pPr>
              <w:ind w:firstLine="195"/>
            </w:pPr>
            <w:r>
              <w:t xml:space="preserve">    f_NR5GC_CHO_RRCReconfiguration_</w:t>
            </w:r>
            <w:proofErr w:type="gramStart"/>
            <w:r>
              <w:t>SSConfig( nr</w:t>
            </w:r>
            <w:proofErr w:type="gramEnd"/>
            <w:r>
              <w:t>_Cell2,</w:t>
            </w:r>
          </w:p>
          <w:p w14:paraId="0E7FD7A9" w14:textId="77777777" w:rsidR="00BB45A5" w:rsidRDefault="00BB45A5" w:rsidP="00171136">
            <w:pPr>
              <w:ind w:firstLine="195"/>
            </w:pPr>
            <w:r>
              <w:t xml:space="preserve">                                             nr_Cell4,</w:t>
            </w:r>
          </w:p>
          <w:p w14:paraId="5981180E" w14:textId="77777777" w:rsidR="00BB45A5" w:rsidRDefault="00BB45A5" w:rsidP="00171136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4884AAA0" w14:textId="77777777" w:rsidR="00BB45A5" w:rsidRDefault="00BB45A5" w:rsidP="00171136">
            <w:pPr>
              <w:ind w:firstLine="195"/>
            </w:pPr>
            <w:r>
              <w:t xml:space="preserve">                                             -,-,</w:t>
            </w:r>
          </w:p>
          <w:p w14:paraId="2492984A" w14:textId="77777777" w:rsidR="00BB45A5" w:rsidRDefault="00BB45A5" w:rsidP="00171136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-,-, v_ConditionalReconfiguration_r16_Step_16),</w:t>
            </w:r>
          </w:p>
          <w:p w14:paraId="26E91265" w14:textId="77777777" w:rsidR="00BB45A5" w:rsidRDefault="00BB45A5" w:rsidP="00171136">
            <w:pPr>
              <w:ind w:firstLine="195"/>
            </w:pPr>
            <w:r>
              <w:t xml:space="preserve">                                             -, -, -, </w:t>
            </w:r>
            <w:r w:rsidRPr="00594FC5">
              <w:rPr>
                <w:highlight w:val="yellow"/>
              </w:rPr>
              <w:t>false</w:t>
            </w:r>
            <w:proofErr w:type="gramStart"/>
            <w:r>
              <w:t>);</w:t>
            </w:r>
            <w:proofErr w:type="gramEnd"/>
          </w:p>
          <w:p w14:paraId="5673796B" w14:textId="77777777" w:rsidR="00BB45A5" w:rsidRDefault="00BB45A5" w:rsidP="00171136">
            <w:pPr>
              <w:ind w:firstLine="195"/>
            </w:pPr>
            <w:r>
              <w:t xml:space="preserve">    </w:t>
            </w:r>
          </w:p>
          <w:p w14:paraId="2705D7B6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 w:rsidRPr="00673DA4">
              <w:rPr>
                <w:highlight w:val="yellow"/>
              </w:rPr>
              <w:t>f_NR_SS_</w:t>
            </w:r>
            <w:proofErr w:type="gramStart"/>
            <w:r w:rsidRPr="00673DA4">
              <w:rPr>
                <w:highlight w:val="yellow"/>
              </w:rPr>
              <w:t>SystemIndCtrlConfig</w:t>
            </w:r>
            <w:proofErr w:type="spellEnd"/>
            <w:r w:rsidRPr="00673DA4">
              <w:rPr>
                <w:highlight w:val="yellow"/>
              </w:rPr>
              <w:t>(</w:t>
            </w:r>
            <w:proofErr w:type="gramEnd"/>
            <w:r w:rsidRPr="00673DA4">
              <w:rPr>
                <w:highlight w:val="yellow"/>
              </w:rPr>
              <w:t xml:space="preserve">nr_Cell4, </w:t>
            </w:r>
            <w:proofErr w:type="spellStart"/>
            <w:r w:rsidRPr="00673DA4">
              <w:rPr>
                <w:highlight w:val="yellow"/>
              </w:rPr>
              <w:t>cds_NR_SystemIndCtrl_RachPreamble</w:t>
            </w:r>
            <w:proofErr w:type="spellEnd"/>
            <w:r w:rsidRPr="00673DA4">
              <w:rPr>
                <w:highlight w:val="yellow"/>
              </w:rPr>
              <w:t>(enable));</w:t>
            </w:r>
            <w:r>
              <w:t xml:space="preserve"> //@81441</w:t>
            </w:r>
          </w:p>
          <w:p w14:paraId="263132CA" w14:textId="77777777" w:rsidR="00BB45A5" w:rsidRDefault="00BB45A5" w:rsidP="00171136">
            <w:pPr>
              <w:ind w:firstLine="195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7648C6" w14:textId="77777777" w:rsidR="00BB45A5" w:rsidRDefault="00BB45A5" w:rsidP="00171136">
            <w:pPr>
              <w:ind w:firstLine="195"/>
            </w:pPr>
            <w:r>
              <w:t xml:space="preserve">    //SS adjusts the cell-specific reference signal level according to row "T3".</w:t>
            </w:r>
          </w:p>
          <w:p w14:paraId="7CD2A227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</w:t>
            </w:r>
            <w:proofErr w:type="gramStart"/>
            <w:r>
              <w:t>);</w:t>
            </w:r>
            <w:proofErr w:type="gramEnd"/>
          </w:p>
          <w:p w14:paraId="37A3A449" w14:textId="77777777" w:rsidR="00BB45A5" w:rsidRDefault="00BB45A5" w:rsidP="00171136">
            <w:pPr>
              <w:ind w:firstLine="195"/>
            </w:pPr>
          </w:p>
          <w:p w14:paraId="1BE25093" w14:textId="77777777" w:rsidR="00BB45A5" w:rsidRDefault="00BB45A5" w:rsidP="00171136">
            <w:pPr>
              <w:ind w:firstLine="195"/>
            </w:pPr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439D8E4" w14:textId="77777777" w:rsidR="00BB45A5" w:rsidRDefault="00BB45A5" w:rsidP="00171136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4 within 10s?</w:t>
            </w:r>
          </w:p>
          <w:p w14:paraId="4A42733A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724B4E16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nr_Cell4, </w:t>
            </w:r>
            <w:proofErr w:type="spellStart"/>
            <w:r>
              <w:t>cr_TimingInfo_Any</w:t>
            </w:r>
            <w:proofErr w:type="spellEnd"/>
            <w:r>
              <w:t>, ?));</w:t>
            </w:r>
          </w:p>
          <w:p w14:paraId="4DFF8FE9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6040C977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18");</w:t>
            </w:r>
          </w:p>
          <w:p w14:paraId="307DC2AF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 w:rsidRPr="00673DA4">
              <w:rPr>
                <w:highlight w:val="yellow"/>
              </w:rPr>
              <w:t>f_NR_SS_</w:t>
            </w:r>
            <w:proofErr w:type="gramStart"/>
            <w:r w:rsidRPr="00673DA4">
              <w:rPr>
                <w:highlight w:val="yellow"/>
              </w:rPr>
              <w:t>SystemIndCtrlConfig</w:t>
            </w:r>
            <w:proofErr w:type="spellEnd"/>
            <w:r w:rsidRPr="00673DA4">
              <w:rPr>
                <w:highlight w:val="yellow"/>
              </w:rPr>
              <w:t>(</w:t>
            </w:r>
            <w:proofErr w:type="gramEnd"/>
            <w:r w:rsidRPr="00673DA4">
              <w:rPr>
                <w:highlight w:val="yellow"/>
              </w:rPr>
              <w:t xml:space="preserve">nr_Cell4, </w:t>
            </w:r>
            <w:proofErr w:type="spellStart"/>
            <w:r w:rsidRPr="00673DA4">
              <w:rPr>
                <w:highlight w:val="yellow"/>
              </w:rPr>
              <w:t>cds_NR_SystemIndCtrl_RachPreamble</w:t>
            </w:r>
            <w:proofErr w:type="spellEnd"/>
            <w:r w:rsidRPr="00673DA4">
              <w:rPr>
                <w:highlight w:val="yellow"/>
              </w:rPr>
              <w:t>(disable));</w:t>
            </w:r>
            <w:r>
              <w:t xml:space="preserve"> //@81441</w:t>
            </w:r>
          </w:p>
          <w:p w14:paraId="63A26EFE" w14:textId="77777777" w:rsidR="00BB45A5" w:rsidRDefault="00BB45A5" w:rsidP="00171136">
            <w:pPr>
              <w:ind w:firstLine="195"/>
            </w:pPr>
          </w:p>
          <w:p w14:paraId="6988E1AF" w14:textId="77777777" w:rsidR="00BB45A5" w:rsidRDefault="00BB45A5" w:rsidP="00171136">
            <w:pPr>
              <w:ind w:firstLine="195"/>
            </w:pPr>
            <w:r>
              <w:t xml:space="preserve">    //@siclog "Steps 19-20"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346E77E" w14:textId="77777777" w:rsidR="00BB45A5" w:rsidRDefault="00BB45A5" w:rsidP="00171136">
            <w:pPr>
              <w:ind w:firstLine="195"/>
            </w:pPr>
            <w:r>
              <w:t xml:space="preserve">    //The SS transmits Random Access Response.</w:t>
            </w:r>
          </w:p>
          <w:p w14:paraId="122B9C5A" w14:textId="77777777" w:rsidR="00BB45A5" w:rsidRDefault="00BB45A5" w:rsidP="00171136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2E19D86D" w14:textId="77777777" w:rsidR="00BB45A5" w:rsidRDefault="00BB45A5" w:rsidP="00171136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_Cell2,</w:t>
            </w:r>
          </w:p>
          <w:p w14:paraId="30909C20" w14:textId="77777777" w:rsidR="00BB45A5" w:rsidRDefault="00BB45A5" w:rsidP="00171136">
            <w:pPr>
              <w:ind w:firstLine="195"/>
            </w:pPr>
            <w:r>
              <w:t xml:space="preserve">                                            nr_Cell4,</w:t>
            </w:r>
          </w:p>
          <w:p w14:paraId="36C238E3" w14:textId="77777777" w:rsidR="00BB45A5" w:rsidRDefault="00BB45A5" w:rsidP="00171136">
            <w:pPr>
              <w:ind w:firstLine="195"/>
            </w:pPr>
            <w:r>
              <w:t xml:space="preserve">                                            -);</w:t>
            </w:r>
          </w:p>
          <w:p w14:paraId="540D3E52" w14:textId="77777777" w:rsidR="00BB45A5" w:rsidRDefault="00BB45A5" w:rsidP="00171136">
            <w:pPr>
              <w:ind w:firstLine="195"/>
            </w:pPr>
          </w:p>
          <w:p w14:paraId="1B1CB22C" w14:textId="77777777" w:rsidR="00BB45A5" w:rsidRDefault="00BB45A5" w:rsidP="00171136">
            <w:pPr>
              <w:ind w:firstLine="195"/>
            </w:pPr>
            <w:r>
              <w:t xml:space="preserve">    //@siclog "Step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EC086B" w14:textId="77777777" w:rsidR="00BB45A5" w:rsidRDefault="00BB45A5" w:rsidP="00171136">
            <w:pPr>
              <w:ind w:firstLine="195"/>
            </w:pPr>
            <w:r>
              <w:lastRenderedPageBreak/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180BC0D3" w14:textId="77777777" w:rsidR="00BB45A5" w:rsidRDefault="00BB45A5" w:rsidP="00171136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nr_Cell4,</w:t>
            </w:r>
          </w:p>
          <w:p w14:paraId="15F10ADD" w14:textId="77777777" w:rsidR="00BB45A5" w:rsidRDefault="00BB45A5" w:rsidP="00171136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5B3A7A34" w14:textId="77777777" w:rsidR="00BB45A5" w:rsidRDefault="00BB45A5" w:rsidP="00171136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6D6F0663" w14:textId="77777777" w:rsidR="00BB45A5" w:rsidRDefault="00BB45A5" w:rsidP="00171136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5754FA93" w14:textId="77777777" w:rsidR="00BB45A5" w:rsidRDefault="00BB45A5" w:rsidP="00171136">
            <w:pPr>
              <w:ind w:firstLine="195"/>
            </w:pPr>
            <w:r>
              <w:t xml:space="preserve">                          "Step 21"</w:t>
            </w:r>
            <w:proofErr w:type="gramStart"/>
            <w:r>
              <w:t>);</w:t>
            </w:r>
            <w:proofErr w:type="gramEnd"/>
          </w:p>
          <w:p w14:paraId="721DC7EB" w14:textId="77777777" w:rsidR="00BB45A5" w:rsidRDefault="00BB45A5" w:rsidP="00171136">
            <w:pPr>
              <w:ind w:firstLine="195"/>
            </w:pPr>
            <w:r>
              <w:t xml:space="preserve">  }// End of fl_TC_8_1_4_4_2_TestBody</w:t>
            </w:r>
          </w:p>
          <w:p w14:paraId="7B8B7F7F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</w:tc>
      </w:tr>
    </w:tbl>
    <w:p w14:paraId="77306396" w14:textId="77777777" w:rsidR="00BB45A5" w:rsidRPr="00441AF6" w:rsidRDefault="00BB45A5" w:rsidP="00BB45A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2A5FCD03" w14:textId="682AF3E7" w:rsidR="00BB45A5" w:rsidRDefault="00BB45A5" w:rsidP="00BB45A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B45A5" w14:paraId="4E90A33B" w14:textId="77777777" w:rsidTr="0017113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BF9A06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4D29D" w14:textId="77777777" w:rsidR="00BB45A5" w:rsidRDefault="00BB45A5" w:rsidP="00171136">
            <w:pPr>
              <w:rPr>
                <w:sz w:val="22"/>
                <w:szCs w:val="22"/>
              </w:rPr>
            </w:pPr>
            <w:r>
              <w:rPr>
                <w:lang w:eastAsia="zh-CN"/>
              </w:rPr>
              <w:t>f_NR5GC_CHO_RRCReconfiguration_SSConfig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BB45A5" w14:paraId="6AB79D4A" w14:textId="77777777" w:rsidTr="0017113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D2F23E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A3E5E7" w14:textId="77777777" w:rsidR="00BB45A5" w:rsidRDefault="00BB45A5" w:rsidP="00171136">
            <w:pPr>
              <w:rPr>
                <w:rFonts w:ascii="Arial" w:hAnsi="Arial" w:cs="Arial"/>
              </w:rPr>
            </w:pPr>
            <w:r>
              <w:t xml:space="preserve">Function </w:t>
            </w:r>
            <w:proofErr w:type="spellStart"/>
            <w:r>
              <w:t>f_NR_SS_PdcpCount_Handover</w:t>
            </w:r>
            <w:proofErr w:type="spellEnd"/>
            <w:r>
              <w:t xml:space="preserve"> is called with parameter value </w:t>
            </w:r>
            <w:proofErr w:type="spellStart"/>
            <w:r w:rsidRPr="001731DD">
              <w:t>p_RBConfig_KeyChange</w:t>
            </w:r>
            <w:proofErr w:type="spellEnd"/>
            <w:r>
              <w:t xml:space="preserve">. However, regardless of the parameter value for </w:t>
            </w:r>
            <w:proofErr w:type="spellStart"/>
            <w:r w:rsidRPr="001731DD">
              <w:t>p_RBConfig_</w:t>
            </w:r>
            <w:proofErr w:type="gramStart"/>
            <w:r w:rsidRPr="001731DD">
              <w:t>KeyChange</w:t>
            </w:r>
            <w:proofErr w:type="spellEnd"/>
            <w:r>
              <w:t xml:space="preserve"> ,</w:t>
            </w:r>
            <w:proofErr w:type="gramEnd"/>
            <w:r>
              <w:t xml:space="preserve"> PDCP SN count on the target Cell shall be reset as per the specific message contents of </w:t>
            </w:r>
            <w:proofErr w:type="spellStart"/>
            <w:r>
              <w:t>Reconfig</w:t>
            </w:r>
            <w:proofErr w:type="spellEnd"/>
            <w:r>
              <w:t xml:space="preserve"> message. Hence in function </w:t>
            </w:r>
            <w:r>
              <w:rPr>
                <w:lang w:eastAsia="zh-CN"/>
              </w:rPr>
              <w:t xml:space="preserve">f_NR5GC_CHO_RRCReconfiguration_SSConfig, it is required to call </w:t>
            </w:r>
            <w:proofErr w:type="spellStart"/>
            <w:r>
              <w:t>f_NR_SS_PdcpCount_</w:t>
            </w:r>
            <w:proofErr w:type="gramStart"/>
            <w:r>
              <w:t>Handover</w:t>
            </w:r>
            <w:proofErr w:type="spellEnd"/>
            <w:r>
              <w:t>(</w:t>
            </w:r>
            <w:proofErr w:type="gramEnd"/>
            <w:r>
              <w:t xml:space="preserve">) with parameter value for </w:t>
            </w:r>
            <w:proofErr w:type="spellStart"/>
            <w:r w:rsidRPr="001731DD">
              <w:t>p_RBConfig_KeyChange</w:t>
            </w:r>
            <w:proofErr w:type="spellEnd"/>
            <w:r>
              <w:t xml:space="preserve"> set to true.</w:t>
            </w:r>
          </w:p>
        </w:tc>
      </w:tr>
      <w:tr w:rsidR="00BB45A5" w14:paraId="1EE5285E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1A1FF0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47FDED" w14:textId="77777777" w:rsidR="00BB45A5" w:rsidRDefault="00BB45A5" w:rsidP="0017113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the parameter value to True when function </w:t>
            </w:r>
            <w:r>
              <w:rPr>
                <w:lang w:eastAsia="zh-CN"/>
              </w:rPr>
              <w:t>f_NR5GC_CHO_RRCReconfiguration_</w:t>
            </w:r>
            <w:proofErr w:type="gramStart"/>
            <w:r>
              <w:rPr>
                <w:lang w:eastAsia="zh-CN"/>
              </w:rPr>
              <w:t>SSConfig(</w:t>
            </w:r>
            <w:proofErr w:type="gramEnd"/>
            <w:r>
              <w:rPr>
                <w:lang w:eastAsia="zh-CN"/>
              </w:rPr>
              <w:t>) is called.</w:t>
            </w:r>
          </w:p>
        </w:tc>
      </w:tr>
      <w:tr w:rsidR="00BB45A5" w14:paraId="09B5C3DC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4A6BA0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0FC2ED" w14:textId="77777777" w:rsidR="00BB45A5" w:rsidRDefault="00BB45A5" w:rsidP="00171136">
            <w:pPr>
              <w:rPr>
                <w:rFonts w:ascii="Arial" w:hAnsi="Arial" w:cs="Arial"/>
              </w:rPr>
            </w:pPr>
            <w:r w:rsidRPr="00031072">
              <w:rPr>
                <w:rFonts w:ascii="Arial" w:hAnsi="Arial" w:cs="Arial"/>
                <w:lang w:val="en-SG"/>
              </w:rPr>
              <w:t>RRC_Conditional_Handover_NR5GC.ttcn</w:t>
            </w:r>
          </w:p>
        </w:tc>
      </w:tr>
      <w:tr w:rsidR="00BB45A5" w14:paraId="5E59FCF2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278685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06D9E" w14:textId="77777777" w:rsidR="00BB45A5" w:rsidRDefault="00BB45A5" w:rsidP="0017113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D49B2BF" w14:textId="77777777" w:rsidR="00BB45A5" w:rsidRPr="00441AF6" w:rsidRDefault="00BB45A5" w:rsidP="00BB45A5">
      <w:pPr>
        <w:rPr>
          <w:rFonts w:eastAsia="Calibri"/>
          <w:lang w:val="en-US"/>
        </w:rPr>
      </w:pPr>
    </w:p>
    <w:p w14:paraId="4F5B1344" w14:textId="77777777" w:rsidR="00BB45A5" w:rsidRDefault="00BB45A5" w:rsidP="00BB45A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45A5" w14:paraId="0EB596D4" w14:textId="77777777" w:rsidTr="0017113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F549" w14:textId="77777777" w:rsidR="00BB45A5" w:rsidRDefault="00BB45A5" w:rsidP="00171136">
            <w:pPr>
              <w:ind w:firstLine="195"/>
            </w:pPr>
            <w:r>
              <w:t>function f_NR5GC_CHO_RRCReconfiguration_</w:t>
            </w:r>
            <w:proofErr w:type="gramStart"/>
            <w:r>
              <w:t xml:space="preserve">SSConfig(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1714ECB4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8C9808C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p_DrbInfoList</w:t>
            </w:r>
            <w:proofErr w:type="spellEnd"/>
            <w:r>
              <w:t>,</w:t>
            </w:r>
          </w:p>
          <w:p w14:paraId="05553575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</w:t>
            </w:r>
            <w:proofErr w:type="spellStart"/>
            <w:r>
              <w:t>p_RNTI_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>= tsc_C_RNTI_Value3,</w:t>
            </w:r>
          </w:p>
          <w:p w14:paraId="30F07EA1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</w:t>
            </w:r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1536B803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template (omit)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RRCReconfiguration</w:t>
            </w:r>
            <w:proofErr w:type="spellEnd"/>
            <w:r>
              <w:t>:=</w:t>
            </w:r>
            <w:proofErr w:type="gramEnd"/>
            <w:r>
              <w:t>omit,</w:t>
            </w:r>
          </w:p>
          <w:p w14:paraId="6F3E168A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RRCConnReconfigComplete</w:t>
            </w:r>
            <w:proofErr w:type="spellEnd"/>
            <w:r>
              <w:t xml:space="preserve"> :</w:t>
            </w:r>
            <w:proofErr w:type="gramEnd"/>
            <w:r>
              <w:t>= cr_38508_RRCReconfigurationComplete,</w:t>
            </w:r>
          </w:p>
          <w:p w14:paraId="3BF3A8F7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template (value) </w:t>
            </w:r>
            <w:proofErr w:type="spellStart"/>
            <w:r>
              <w:t>UL_GrantConfig_Type</w:t>
            </w:r>
            <w:proofErr w:type="spellEnd"/>
            <w:r>
              <w:t xml:space="preserve"> </w:t>
            </w:r>
            <w:proofErr w:type="spellStart"/>
            <w:r>
              <w:t>p_UL_GrantConfig_</w:t>
            </w:r>
            <w:proofErr w:type="gramStart"/>
            <w:r>
              <w:t>TargetCell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cs_UL_GrantConfig_OnSR</w:t>
            </w:r>
            <w:proofErr w:type="spellEnd"/>
            <w:r>
              <w:t>,</w:t>
            </w:r>
          </w:p>
          <w:p w14:paraId="0DA5D6E3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</w:t>
            </w:r>
            <w:proofErr w:type="spellStart"/>
            <w:r>
              <w:t>NextHopChainingCount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NCC</w:t>
            </w:r>
            <w:proofErr w:type="spellEnd"/>
            <w:r>
              <w:t xml:space="preserve"> :</w:t>
            </w:r>
            <w:proofErr w:type="gramEnd"/>
            <w:r>
              <w:t>= tsc_NR_38508_NextHopChainingCount,</w:t>
            </w:r>
          </w:p>
          <w:p w14:paraId="2E317D0F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3B9783F0" w14:textId="77777777" w:rsidR="00BB45A5" w:rsidRDefault="00BB45A5" w:rsidP="00171136">
            <w:pPr>
              <w:ind w:firstLine="195"/>
            </w:pPr>
            <w:r>
              <w:lastRenderedPageBreak/>
              <w:t xml:space="preserve">                                                  ) </w:t>
            </w:r>
            <w:proofErr w:type="gramStart"/>
            <w:r>
              <w:t>runs</w:t>
            </w:r>
            <w:proofErr w:type="gramEnd"/>
            <w:r>
              <w:t xml:space="preserve"> on NR_BASE_PTC</w:t>
            </w:r>
          </w:p>
          <w:p w14:paraId="3EAD5FB6" w14:textId="77777777" w:rsidR="00BB45A5" w:rsidRDefault="00BB45A5" w:rsidP="00171136">
            <w:pPr>
              <w:ind w:firstLine="195"/>
            </w:pPr>
            <w:r>
              <w:t xml:space="preserve">  {</w:t>
            </w:r>
          </w:p>
          <w:p w14:paraId="1C3D9493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p_DrbInfoList</w:t>
            </w:r>
            <w:proofErr w:type="spellEnd"/>
            <w:r>
              <w:t>);</w:t>
            </w:r>
          </w:p>
          <w:p w14:paraId="01797B83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);</w:t>
            </w:r>
          </w:p>
          <w:p w14:paraId="2C83F53B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NR_RachProcedureConfig_Type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cs_NR_RachProcedureConfig_CRNTI_HO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5D63AB74" w14:textId="77777777" w:rsidR="00BB45A5" w:rsidRDefault="00BB45A5" w:rsidP="00171136">
            <w:pPr>
              <w:ind w:firstLine="195"/>
            </w:pPr>
          </w:p>
          <w:p w14:paraId="53B5705F" w14:textId="77777777" w:rsidR="00BB45A5" w:rsidRDefault="00BB45A5" w:rsidP="00171136">
            <w:pPr>
              <w:ind w:firstLine="195"/>
            </w:pPr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p_RACH_ConfigDedicated.uplink</w:t>
            </w:r>
            <w:proofErr w:type="spellEnd"/>
            <w:proofErr w:type="gramStart"/>
            <w:r>
              <w:t>)){</w:t>
            </w:r>
            <w:proofErr w:type="gramEnd"/>
            <w:r>
              <w:t xml:space="preserve"> //CFRA</w:t>
            </w:r>
          </w:p>
          <w:p w14:paraId="72A4CBF8" w14:textId="77777777" w:rsidR="00BB45A5" w:rsidRDefault="00BB45A5" w:rsidP="00171136">
            <w:pPr>
              <w:ind w:firstLine="195"/>
            </w:pPr>
            <w:r>
              <w:t xml:space="preserve">      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);</w:t>
            </w:r>
          </w:p>
          <w:p w14:paraId="3731D2AB" w14:textId="77777777" w:rsidR="00BB45A5" w:rsidRDefault="00BB45A5" w:rsidP="00171136">
            <w:pPr>
              <w:ind w:firstLine="195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RachProcedureConfig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cs_NR_RachProcedureConfig_CFRA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>);</w:t>
            </w:r>
          </w:p>
          <w:p w14:paraId="0D6BC16A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79E7CA6F" w14:textId="77777777" w:rsidR="00BB45A5" w:rsidRDefault="00BB45A5" w:rsidP="00171136">
            <w:pPr>
              <w:ind w:firstLine="195"/>
            </w:pPr>
          </w:p>
          <w:p w14:paraId="4C4DF6BD" w14:textId="77777777" w:rsidR="00BB45A5" w:rsidRDefault="00BB45A5" w:rsidP="00171136">
            <w:pPr>
              <w:ind w:firstLine="195"/>
            </w:pPr>
            <w:r>
              <w:t xml:space="preserve">    //Step 1. Target Cell:        Configuration of DRBs.</w:t>
            </w:r>
          </w:p>
          <w:p w14:paraId="65FF9895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>);</w:t>
            </w:r>
          </w:p>
          <w:p w14:paraId="198D89DC" w14:textId="77777777" w:rsidR="00BB45A5" w:rsidRDefault="00BB45A5" w:rsidP="00171136">
            <w:pPr>
              <w:ind w:firstLine="195"/>
            </w:pPr>
          </w:p>
          <w:p w14:paraId="65EE8ED1" w14:textId="77777777" w:rsidR="00BB45A5" w:rsidRDefault="00BB45A5" w:rsidP="00171136">
            <w:pPr>
              <w:ind w:firstLine="195"/>
            </w:pPr>
            <w:r>
              <w:t xml:space="preserve">    //Step 2: Target Cell:        Configure RACH procedure either dedicated or C-RNTI based.</w:t>
            </w:r>
          </w:p>
          <w:p w14:paraId="0BE9D639" w14:textId="77777777" w:rsidR="00BB45A5" w:rsidRDefault="00BB45A5" w:rsidP="00171136">
            <w:pPr>
              <w:ind w:firstLine="195"/>
            </w:pPr>
            <w:r>
              <w:t xml:space="preserve">    //Save new C-RNTI in cell configuration for </w:t>
            </w:r>
            <w:proofErr w:type="spellStart"/>
            <w:r>
              <w:t>p_TargetCellId</w:t>
            </w:r>
            <w:proofErr w:type="spellEnd"/>
            <w:r>
              <w:t>.</w:t>
            </w:r>
          </w:p>
          <w:p w14:paraId="24CC0A92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SetRNTI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42BE4FEA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f_NR_SS_C_RNTI_</w:t>
            </w:r>
            <w:proofErr w:type="gramStart"/>
            <w:r>
              <w:t>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, -, -, -);</w:t>
            </w:r>
          </w:p>
          <w:p w14:paraId="1A0CABC9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RachProcedureConfigHO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v_RachProcedureConfig</w:t>
            </w:r>
            <w:proofErr w:type="spellEnd"/>
            <w:r>
              <w:t xml:space="preserve">, -,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73270772" w14:textId="77777777" w:rsidR="00BB45A5" w:rsidRDefault="00BB45A5" w:rsidP="00171136">
            <w:pPr>
              <w:ind w:firstLine="195"/>
            </w:pPr>
          </w:p>
          <w:p w14:paraId="3B55A0EB" w14:textId="77777777" w:rsidR="00BB45A5" w:rsidRDefault="00BB45A5" w:rsidP="00171136">
            <w:pPr>
              <w:ind w:firstLine="195"/>
            </w:pPr>
            <w:r>
              <w:t xml:space="preserve">    //Step 3. Source Cell:        Send </w:t>
            </w:r>
            <w:proofErr w:type="spellStart"/>
            <w:r>
              <w:t>RRCReconfiguration</w:t>
            </w:r>
            <w:proofErr w:type="spellEnd"/>
            <w:r>
              <w:t>.</w:t>
            </w:r>
          </w:p>
          <w:p w14:paraId="5F0B1EA0" w14:textId="77777777" w:rsidR="00BB45A5" w:rsidRDefault="00BB45A5" w:rsidP="00171136">
            <w:pPr>
              <w:ind w:firstLine="195"/>
            </w:pPr>
            <w:r>
              <w:t xml:space="preserve">    //Step 4. Source Cell:        Receive </w:t>
            </w:r>
            <w:proofErr w:type="spellStart"/>
            <w:r>
              <w:t>RRCReconfigurationComplete</w:t>
            </w:r>
            <w:proofErr w:type="spellEnd"/>
            <w:r>
              <w:t>.</w:t>
            </w:r>
          </w:p>
          <w:p w14:paraId="48A2D65D" w14:textId="77777777" w:rsidR="00BB45A5" w:rsidRDefault="00BB45A5" w:rsidP="00171136">
            <w:pPr>
              <w:ind w:firstLine="195"/>
            </w:pPr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p_RRCReconfiguration</w:t>
            </w:r>
            <w:proofErr w:type="spellEnd"/>
            <w:proofErr w:type="gramStart"/>
            <w:r>
              <w:t>)){</w:t>
            </w:r>
            <w:proofErr w:type="gramEnd"/>
          </w:p>
          <w:p w14:paraId="2A067964" w14:textId="77777777" w:rsidR="00BB45A5" w:rsidRDefault="00BB45A5" w:rsidP="00171136">
            <w:pPr>
              <w:ind w:firstLine="195"/>
            </w:pPr>
            <w:r>
              <w:t xml:space="preserve">  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p_RRCReconfiguration</w:t>
            </w:r>
            <w:proofErr w:type="spellEnd"/>
            <w:r>
              <w:t>));</w:t>
            </w:r>
          </w:p>
          <w:p w14:paraId="556BAF5E" w14:textId="77777777" w:rsidR="00BB45A5" w:rsidRDefault="00BB45A5" w:rsidP="00171136">
            <w:pPr>
              <w:ind w:firstLine="195"/>
            </w:pPr>
            <w:r>
              <w:t xml:space="preserve">  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p_RRCConnReconfigComplete</w:t>
            </w:r>
            <w:proofErr w:type="spellEnd"/>
            <w:r>
              <w:t>));</w:t>
            </w:r>
          </w:p>
          <w:p w14:paraId="1F339246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187F5B34" w14:textId="77777777" w:rsidR="00BB45A5" w:rsidRDefault="00BB45A5" w:rsidP="00171136">
            <w:pPr>
              <w:ind w:firstLine="195"/>
            </w:pPr>
          </w:p>
          <w:p w14:paraId="68DA9036" w14:textId="77777777" w:rsidR="00BB45A5" w:rsidRDefault="00BB45A5" w:rsidP="00171136">
            <w:pPr>
              <w:ind w:firstLine="195"/>
            </w:pPr>
            <w:r>
              <w:t xml:space="preserve">    //Step 5: Transfer of the PDCP Count for AM DRBs and SRBs (if applied) from source to target cell:</w:t>
            </w:r>
          </w:p>
          <w:p w14:paraId="23DB5BE8" w14:textId="77777777" w:rsidR="00BB45A5" w:rsidRDefault="00BB45A5" w:rsidP="00171136">
            <w:pPr>
              <w:ind w:firstLine="195"/>
            </w:pPr>
            <w:r>
              <w:t xml:space="preserve">    //        a) Source Cell:        Get PDCP COUNT.</w:t>
            </w:r>
          </w:p>
          <w:p w14:paraId="3161A986" w14:textId="77777777" w:rsidR="00BB45A5" w:rsidRDefault="00BB45A5" w:rsidP="00171136">
            <w:pPr>
              <w:ind w:firstLine="195"/>
            </w:pPr>
            <w:r>
              <w:t xml:space="preserve">    //        b) Target Cell:        Set PDCP COUNT.</w:t>
            </w:r>
          </w:p>
          <w:p w14:paraId="0AB15625" w14:textId="77777777" w:rsidR="00BB45A5" w:rsidRDefault="00BB45A5" w:rsidP="00171136">
            <w:pPr>
              <w:ind w:firstLine="195"/>
            </w:pPr>
            <w:r>
              <w:t xml:space="preserve">    //NOTE 1: No further sending/receiving of DRB data before the Conditional handover is done.</w:t>
            </w:r>
          </w:p>
          <w:p w14:paraId="50428276" w14:textId="77777777" w:rsidR="00BB45A5" w:rsidRDefault="00BB45A5" w:rsidP="00171136">
            <w:pPr>
              <w:ind w:firstLine="195"/>
            </w:pPr>
            <w:r>
              <w:t xml:space="preserve">    //NOTE 2: For AM DRBs the PDCP count is maintained. For SRB3 (if applied) and UM DRBs,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2293CB7A" w14:textId="77777777" w:rsidR="00BB45A5" w:rsidRDefault="00BB45A5" w:rsidP="00171136">
            <w:pPr>
              <w:ind w:firstLine="195"/>
            </w:pPr>
            <w:r>
              <w:lastRenderedPageBreak/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Handover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082ACB">
              <w:rPr>
                <w:highlight w:val="yellow"/>
              </w:rPr>
              <w:t>p_RBConfig_KeyChange</w:t>
            </w:r>
            <w:proofErr w:type="spellEnd"/>
            <w:r w:rsidRPr="00082ACB">
              <w:rPr>
                <w:highlight w:val="yellow"/>
              </w:rPr>
              <w:t>);</w:t>
            </w:r>
          </w:p>
          <w:p w14:paraId="1AF1BC4C" w14:textId="77777777" w:rsidR="00BB45A5" w:rsidRDefault="00BB45A5" w:rsidP="00171136">
            <w:pPr>
              <w:ind w:firstLine="195"/>
            </w:pPr>
          </w:p>
          <w:p w14:paraId="46D17332" w14:textId="77777777" w:rsidR="00BB45A5" w:rsidRDefault="00BB45A5" w:rsidP="00171136">
            <w:pPr>
              <w:ind w:firstLine="195"/>
            </w:pPr>
            <w:r>
              <w:t xml:space="preserve">    //Step 6. Target Cell:        Inform the SS about the HO and about the source cell id.</w:t>
            </w:r>
          </w:p>
          <w:p w14:paraId="6C3D18DB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PdcpHandoverCtrl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7EEF85A3" w14:textId="77777777" w:rsidR="00BB45A5" w:rsidRDefault="00BB45A5" w:rsidP="00171136">
            <w:pPr>
              <w:ind w:firstLine="195"/>
            </w:pPr>
          </w:p>
          <w:p w14:paraId="45E6B6A0" w14:textId="77777777" w:rsidR="00BB45A5" w:rsidRDefault="00BB45A5" w:rsidP="00171136">
            <w:pPr>
              <w:ind w:firstLine="195"/>
            </w:pPr>
            <w:r>
              <w:t xml:space="preserve">    //Step 7. Target Cell:        Activate security.</w:t>
            </w:r>
          </w:p>
          <w:p w14:paraId="3EF8EE11" w14:textId="77777777" w:rsidR="00BB45A5" w:rsidRDefault="00BB45A5" w:rsidP="00171136">
            <w:pPr>
              <w:ind w:firstLine="195"/>
            </w:pPr>
            <w:r>
              <w:t xml:space="preserve">    if ((</w:t>
            </w:r>
            <w:proofErr w:type="spellStart"/>
            <w:r>
              <w:t>p_NCC</w:t>
            </w:r>
            <w:proofErr w:type="spellEnd"/>
            <w:r>
              <w:t xml:space="preserve"> &gt; tsc_NR_38508_NextHopChainingCount) or </w:t>
            </w:r>
            <w:proofErr w:type="spellStart"/>
            <w:r>
              <w:t>p_RBConfig_KeyChange</w:t>
            </w:r>
            <w:proofErr w:type="spellEnd"/>
            <w:r>
              <w:t>) {</w:t>
            </w:r>
          </w:p>
          <w:p w14:paraId="6ED1E920" w14:textId="77777777" w:rsidR="00BB45A5" w:rsidRDefault="00BB45A5" w:rsidP="00171136">
            <w:pPr>
              <w:ind w:firstLine="195"/>
            </w:pPr>
            <w:r>
              <w:t xml:space="preserve">      </w:t>
            </w:r>
            <w:proofErr w:type="spellStart"/>
            <w:r>
              <w:t>f_NR_SS_AS_ActivateSecurity_</w:t>
            </w:r>
            <w:proofErr w:type="gramStart"/>
            <w:r>
              <w:t>Current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p_NCC</w:t>
            </w:r>
            <w:proofErr w:type="spellEnd"/>
            <w:r>
              <w:t>);</w:t>
            </w:r>
          </w:p>
          <w:p w14:paraId="05E9607F" w14:textId="77777777" w:rsidR="00BB45A5" w:rsidRDefault="00BB45A5" w:rsidP="00171136">
            <w:pPr>
              <w:ind w:firstLine="195"/>
            </w:pPr>
            <w:r>
              <w:t xml:space="preserve">    } else {</w:t>
            </w:r>
          </w:p>
          <w:p w14:paraId="6527A2F4" w14:textId="77777777" w:rsidR="00BB45A5" w:rsidRDefault="00BB45A5" w:rsidP="00171136">
            <w:pPr>
              <w:ind w:firstLine="195"/>
            </w:pPr>
            <w:r>
              <w:t xml:space="preserve">      </w:t>
            </w:r>
            <w:proofErr w:type="spellStart"/>
            <w:r>
              <w:t>f_NR_SS_AS_ActivateSecurity_</w:t>
            </w:r>
            <w:proofErr w:type="gramStart"/>
            <w:r>
              <w:t>NoRefresh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3CA35B09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61E82D6D" w14:textId="77777777" w:rsidR="00BB45A5" w:rsidRDefault="00BB45A5" w:rsidP="00171136">
            <w:pPr>
              <w:ind w:firstLine="195"/>
            </w:pPr>
          </w:p>
          <w:p w14:paraId="2323A18A" w14:textId="77777777" w:rsidR="00BB45A5" w:rsidRDefault="00BB45A5" w:rsidP="00171136">
            <w:pPr>
              <w:ind w:firstLine="195"/>
            </w:pPr>
            <w:r>
              <w:t xml:space="preserve">    //Step 8. Target Cell:       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28F8F709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p_UL_GrantConfig_TargetCell</w:t>
            </w:r>
            <w:proofErr w:type="spellEnd"/>
            <w:r>
              <w:t>);</w:t>
            </w:r>
          </w:p>
          <w:p w14:paraId="7229EE2E" w14:textId="77777777" w:rsidR="00BB45A5" w:rsidRDefault="00BB45A5" w:rsidP="00171136">
            <w:pPr>
              <w:ind w:firstLine="195"/>
            </w:pPr>
            <w:r>
              <w:t xml:space="preserve">  }</w:t>
            </w:r>
          </w:p>
          <w:p w14:paraId="4DA359B7" w14:textId="77777777" w:rsidR="00BB45A5" w:rsidRDefault="00BB45A5" w:rsidP="00171136">
            <w:pPr>
              <w:ind w:firstLine="195"/>
            </w:pPr>
          </w:p>
        </w:tc>
      </w:tr>
    </w:tbl>
    <w:p w14:paraId="6767F238" w14:textId="77777777" w:rsidR="00BB45A5" w:rsidRPr="00441AF6" w:rsidRDefault="00BB45A5" w:rsidP="00BB45A5">
      <w:pPr>
        <w:rPr>
          <w:rFonts w:eastAsia="Calibri"/>
          <w:lang w:val="en-US"/>
        </w:rPr>
      </w:pPr>
    </w:p>
    <w:p w14:paraId="19C438D2" w14:textId="77777777" w:rsidR="00BB45A5" w:rsidRDefault="00BB45A5" w:rsidP="00BB45A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45A5" w14:paraId="704914C6" w14:textId="77777777" w:rsidTr="0017113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880A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f_NR5GC_CHO_RRCReconfiguration_</w:t>
            </w:r>
            <w:proofErr w:type="gramStart"/>
            <w:r>
              <w:rPr>
                <w:lang w:eastAsia="zh-CN"/>
              </w:rPr>
              <w:t xml:space="preserve">SSConfig( </w:t>
            </w:r>
            <w:proofErr w:type="spellStart"/>
            <w:r>
              <w:rPr>
                <w:lang w:eastAsia="zh-CN"/>
              </w:rPr>
              <w:t>NR</w:t>
            </w:r>
            <w:proofErr w:type="gramEnd"/>
            <w:r>
              <w:rPr>
                <w:lang w:eastAsia="zh-CN"/>
              </w:rPr>
              <w:t>_CellId_Type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p_SourceCellId</w:t>
            </w:r>
            <w:proofErr w:type="spellEnd"/>
            <w:r>
              <w:rPr>
                <w:lang w:eastAsia="zh-CN"/>
              </w:rPr>
              <w:t>,</w:t>
            </w:r>
          </w:p>
          <w:p w14:paraId="69A3A080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</w:t>
            </w:r>
            <w:proofErr w:type="spellStart"/>
            <w:r>
              <w:rPr>
                <w:lang w:eastAsia="zh-CN"/>
              </w:rPr>
              <w:t>NR_CellId_Type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>,</w:t>
            </w:r>
          </w:p>
          <w:p w14:paraId="4551498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template (value) </w:t>
            </w:r>
            <w:proofErr w:type="spellStart"/>
            <w:r>
              <w:rPr>
                <w:lang w:eastAsia="zh-CN"/>
              </w:rPr>
              <w:t>NR_DRBInfoList_Type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p_DrbInfoList</w:t>
            </w:r>
            <w:proofErr w:type="spellEnd"/>
            <w:r>
              <w:rPr>
                <w:lang w:eastAsia="zh-CN"/>
              </w:rPr>
              <w:t>,</w:t>
            </w:r>
          </w:p>
          <w:p w14:paraId="5A7EC9FC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</w:t>
            </w:r>
            <w:proofErr w:type="spellStart"/>
            <w:r>
              <w:rPr>
                <w:lang w:eastAsia="zh-CN"/>
              </w:rPr>
              <w:t>RNTI_Value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p_RNTI_</w:t>
            </w:r>
            <w:proofErr w:type="gramStart"/>
            <w:r>
              <w:rPr>
                <w:lang w:eastAsia="zh-CN"/>
              </w:rPr>
              <w:t>Value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tsc_C_RNTI_Value3,</w:t>
            </w:r>
          </w:p>
          <w:p w14:paraId="4D17B1B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template (omit) </w:t>
            </w:r>
            <w:proofErr w:type="spellStart"/>
            <w:r>
              <w:rPr>
                <w:lang w:eastAsia="zh-CN"/>
              </w:rPr>
              <w:t>ReconfigurationWithSync.rach_ConfigDedicated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p_RACH_</w:t>
            </w:r>
            <w:proofErr w:type="gramStart"/>
            <w:r>
              <w:rPr>
                <w:lang w:eastAsia="zh-CN"/>
              </w:rPr>
              <w:t>ConfigDedicated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210AC721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template (omit) </w:t>
            </w:r>
            <w:proofErr w:type="spellStart"/>
            <w:r>
              <w:rPr>
                <w:lang w:eastAsia="zh-CN"/>
              </w:rPr>
              <w:t>DL_DCCH_Message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>:=</w:t>
            </w:r>
            <w:proofErr w:type="gramEnd"/>
            <w:r>
              <w:rPr>
                <w:lang w:eastAsia="zh-CN"/>
              </w:rPr>
              <w:t>omit,</w:t>
            </w:r>
          </w:p>
          <w:p w14:paraId="3585EF31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template (present) </w:t>
            </w:r>
            <w:proofErr w:type="spellStart"/>
            <w:r>
              <w:rPr>
                <w:lang w:eastAsia="zh-CN"/>
              </w:rPr>
              <w:t>UL_DCCH_Message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RRCConnReconfigComplete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cr_38508_RRCReconfigurationComplete,</w:t>
            </w:r>
          </w:p>
          <w:p w14:paraId="6E35F919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template (value) </w:t>
            </w:r>
            <w:proofErr w:type="spellStart"/>
            <w:r>
              <w:rPr>
                <w:lang w:eastAsia="zh-CN"/>
              </w:rPr>
              <w:t>UL_GrantConfig_Type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p_UL_GrantConfig_</w:t>
            </w:r>
            <w:proofErr w:type="gramStart"/>
            <w:r>
              <w:rPr>
                <w:lang w:eastAsia="zh-CN"/>
              </w:rPr>
              <w:t>TargetCell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cs_UL_GrantConfig_OnSR</w:t>
            </w:r>
            <w:proofErr w:type="spellEnd"/>
            <w:r>
              <w:rPr>
                <w:lang w:eastAsia="zh-CN"/>
              </w:rPr>
              <w:t>,</w:t>
            </w:r>
          </w:p>
          <w:p w14:paraId="27A22D2B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</w:t>
            </w:r>
            <w:proofErr w:type="spellStart"/>
            <w:r>
              <w:rPr>
                <w:lang w:eastAsia="zh-CN"/>
              </w:rPr>
              <w:t>NextHopChainingCount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NCC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tsc_NR_38508_NextHopChainingCount,</w:t>
            </w:r>
          </w:p>
          <w:p w14:paraId="13AB927B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p_RBConfig_</w:t>
            </w:r>
            <w:proofErr w:type="gramStart"/>
            <w:r>
              <w:rPr>
                <w:lang w:eastAsia="zh-CN"/>
              </w:rPr>
              <w:t>KeyChange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true</w:t>
            </w:r>
          </w:p>
          <w:p w14:paraId="381F3394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) </w:t>
            </w:r>
            <w:proofErr w:type="gramStart"/>
            <w:r>
              <w:rPr>
                <w:lang w:eastAsia="zh-CN"/>
              </w:rPr>
              <w:t>runs</w:t>
            </w:r>
            <w:proofErr w:type="gramEnd"/>
            <w:r>
              <w:rPr>
                <w:lang w:eastAsia="zh-CN"/>
              </w:rPr>
              <w:t xml:space="preserve"> on NR_BASE_PTC</w:t>
            </w:r>
          </w:p>
          <w:p w14:paraId="200A85C4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4EBA713E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var template (value) </w:t>
            </w:r>
            <w:proofErr w:type="spellStart"/>
            <w:r>
              <w:rPr>
                <w:lang w:eastAsia="zh-CN"/>
              </w:rPr>
              <w:t>NR_RadioBearerList_Type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RadioBearerList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f_NR5GC_GetRadioBearerList(</w:t>
            </w:r>
            <w:proofErr w:type="spellStart"/>
            <w:r>
              <w:rPr>
                <w:lang w:eastAsia="zh-CN"/>
              </w:rPr>
              <w:t>p_DrbInfoList</w:t>
            </w:r>
            <w:proofErr w:type="spellEnd"/>
            <w:r>
              <w:rPr>
                <w:lang w:eastAsia="zh-CN"/>
              </w:rPr>
              <w:t>);</w:t>
            </w:r>
          </w:p>
          <w:p w14:paraId="61972479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</w:t>
            </w:r>
            <w:proofErr w:type="spellStart"/>
            <w:r>
              <w:rPr>
                <w:lang w:eastAsia="zh-CN"/>
              </w:rPr>
              <w:t>NR_PhysicalParameters_Type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v_NR_</w:t>
            </w:r>
            <w:proofErr w:type="gramStart"/>
            <w:r>
              <w:rPr>
                <w:lang w:eastAsia="zh-CN"/>
              </w:rPr>
              <w:t>PhysicalParameters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f_NR_CellInfo_GetPhysicalParameters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>);</w:t>
            </w:r>
          </w:p>
          <w:p w14:paraId="7E5F24B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NR_RachProcedureConfig_Type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RachProcedureConfig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cs_NR_RachProcedureConfig_CRNTI_HO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v_NR_PhysicalParameters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p_RNTI_Value</w:t>
            </w:r>
            <w:proofErr w:type="spellEnd"/>
            <w:r>
              <w:rPr>
                <w:lang w:eastAsia="zh-CN"/>
              </w:rPr>
              <w:t>);</w:t>
            </w:r>
          </w:p>
          <w:p w14:paraId="230FD2B4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3112F79E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</w:t>
            </w:r>
            <w:proofErr w:type="spellStart"/>
            <w:r>
              <w:rPr>
                <w:lang w:eastAsia="zh-CN"/>
              </w:rPr>
              <w:t>isvalue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p_RACH_ConfigDedicated.uplink</w:t>
            </w:r>
            <w:proofErr w:type="spellEnd"/>
            <w:proofErr w:type="gramStart"/>
            <w:r>
              <w:rPr>
                <w:lang w:eastAsia="zh-CN"/>
              </w:rPr>
              <w:t>)){</w:t>
            </w:r>
            <w:proofErr w:type="gramEnd"/>
            <w:r>
              <w:rPr>
                <w:lang w:eastAsia="zh-CN"/>
              </w:rPr>
              <w:t xml:space="preserve"> //CFRA</w:t>
            </w:r>
          </w:p>
          <w:p w14:paraId="3FB23307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proofErr w:type="spellStart"/>
            <w:r>
              <w:rPr>
                <w:lang w:eastAsia="zh-CN"/>
              </w:rPr>
              <w:t>v_NR_</w:t>
            </w:r>
            <w:proofErr w:type="gramStart"/>
            <w:r>
              <w:rPr>
                <w:lang w:eastAsia="zh-CN"/>
              </w:rPr>
              <w:t>PhysicalParameters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f_NR_CellInfo_GetPhysicalParameters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>);</w:t>
            </w:r>
          </w:p>
          <w:p w14:paraId="325C6A16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RachProcedureConfig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cs_NR_RachProcedureConfig_CFRA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v_NR_PhysicalParameters</w:t>
            </w:r>
            <w:proofErr w:type="spellEnd"/>
            <w:r>
              <w:rPr>
                <w:lang w:eastAsia="zh-CN"/>
              </w:rPr>
              <w:t>);</w:t>
            </w:r>
          </w:p>
          <w:p w14:paraId="1E5E9FF7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2F2B95A2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3618259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 1. Target Cell:        Configuration of DRBs.</w:t>
            </w:r>
          </w:p>
          <w:p w14:paraId="5767057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f_NR_SS_</w:t>
            </w:r>
            <w:proofErr w:type="gramStart"/>
            <w:r>
              <w:rPr>
                <w:lang w:eastAsia="zh-CN"/>
              </w:rPr>
              <w:t>CommonRadioBearerConfig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v_RadioBearerList</w:t>
            </w:r>
            <w:proofErr w:type="spellEnd"/>
            <w:r>
              <w:rPr>
                <w:lang w:eastAsia="zh-CN"/>
              </w:rPr>
              <w:t>);</w:t>
            </w:r>
          </w:p>
          <w:p w14:paraId="2649B0DA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74125004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 2: Target Cell:        Configure RACH procedure either dedicated or C-RNTI based.</w:t>
            </w:r>
          </w:p>
          <w:p w14:paraId="7D94ABD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//Save new C-RNTI in cell configuration for 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>.</w:t>
            </w:r>
          </w:p>
          <w:p w14:paraId="4B90BFF4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f_NR_CellInfo_</w:t>
            </w:r>
            <w:proofErr w:type="gramStart"/>
            <w:r>
              <w:rPr>
                <w:lang w:eastAsia="zh-CN"/>
              </w:rPr>
              <w:t>SetRNTI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p_RNTI_Value</w:t>
            </w:r>
            <w:proofErr w:type="spellEnd"/>
            <w:r>
              <w:rPr>
                <w:lang w:eastAsia="zh-CN"/>
              </w:rPr>
              <w:t>);</w:t>
            </w:r>
          </w:p>
          <w:p w14:paraId="0B20C8B0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f_NR_SS_C_RNTI_</w:t>
            </w:r>
            <w:proofErr w:type="gramStart"/>
            <w:r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p_RNTI_Value</w:t>
            </w:r>
            <w:proofErr w:type="spellEnd"/>
            <w:r>
              <w:rPr>
                <w:lang w:eastAsia="zh-CN"/>
              </w:rPr>
              <w:t>, -, -, -);</w:t>
            </w:r>
          </w:p>
          <w:p w14:paraId="03BFC1A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f_NR_SS_</w:t>
            </w:r>
            <w:proofErr w:type="gramStart"/>
            <w:r>
              <w:rPr>
                <w:lang w:eastAsia="zh-CN"/>
              </w:rPr>
              <w:t>RachProcedureConfigHO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v_RachProcedureConfig</w:t>
            </w:r>
            <w:proofErr w:type="spellEnd"/>
            <w:r>
              <w:rPr>
                <w:lang w:eastAsia="zh-CN"/>
              </w:rPr>
              <w:t xml:space="preserve">, -, </w:t>
            </w:r>
            <w:proofErr w:type="spellStart"/>
            <w:r>
              <w:rPr>
                <w:lang w:eastAsia="zh-CN"/>
              </w:rPr>
              <w:t>p_RACH_ConfigDedicated</w:t>
            </w:r>
            <w:proofErr w:type="spellEnd"/>
            <w:r>
              <w:rPr>
                <w:lang w:eastAsia="zh-CN"/>
              </w:rPr>
              <w:t>);</w:t>
            </w:r>
          </w:p>
          <w:p w14:paraId="6E743871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7BA64A06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 3. Source Cell:        Send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>.</w:t>
            </w:r>
          </w:p>
          <w:p w14:paraId="3572B580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 4. Source Cell:        Receive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>.</w:t>
            </w:r>
          </w:p>
          <w:p w14:paraId="0CA9C9F1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</w:t>
            </w:r>
            <w:proofErr w:type="spellStart"/>
            <w:r>
              <w:rPr>
                <w:lang w:eastAsia="zh-CN"/>
              </w:rPr>
              <w:t>ispresent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p_RRCReconfiguration</w:t>
            </w:r>
            <w:proofErr w:type="spellEnd"/>
            <w:proofErr w:type="gramStart"/>
            <w:r>
              <w:rPr>
                <w:lang w:eastAsia="zh-CN"/>
              </w:rPr>
              <w:t>)){</w:t>
            </w:r>
            <w:proofErr w:type="gramEnd"/>
          </w:p>
          <w:p w14:paraId="68B4DF3E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SRB.send</w:t>
            </w:r>
            <w:proofErr w:type="spellEnd"/>
            <w:r>
              <w:rPr>
                <w:lang w:eastAsia="zh-CN"/>
              </w:rPr>
              <w:t>(cas_NR_SRB1_RrcPdu_</w:t>
            </w:r>
            <w:proofErr w:type="gramStart"/>
            <w:r>
              <w:rPr>
                <w:lang w:eastAsia="zh-CN"/>
              </w:rPr>
              <w:t>REQ(</w:t>
            </w:r>
            <w:proofErr w:type="spellStart"/>
            <w:proofErr w:type="gramEnd"/>
            <w:r>
              <w:rPr>
                <w:lang w:eastAsia="zh-CN"/>
              </w:rPr>
              <w:t>p_SourceCellId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cs_TimingInfo_Now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p_RRCReconfiguration</w:t>
            </w:r>
            <w:proofErr w:type="spellEnd"/>
            <w:r>
              <w:rPr>
                <w:lang w:eastAsia="zh-CN"/>
              </w:rPr>
              <w:t>));</w:t>
            </w:r>
          </w:p>
          <w:p w14:paraId="7DE52C4E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SRB.receive</w:t>
            </w:r>
            <w:proofErr w:type="spellEnd"/>
            <w:r>
              <w:rPr>
                <w:lang w:eastAsia="zh-CN"/>
              </w:rPr>
              <w:t>(car_NR_SRB1_RrcPdu_</w:t>
            </w:r>
            <w:proofErr w:type="gramStart"/>
            <w:r>
              <w:rPr>
                <w:lang w:eastAsia="zh-CN"/>
              </w:rPr>
              <w:t>IND(</w:t>
            </w:r>
            <w:proofErr w:type="spellStart"/>
            <w:proofErr w:type="gramEnd"/>
            <w:r>
              <w:rPr>
                <w:lang w:eastAsia="zh-CN"/>
              </w:rPr>
              <w:t>p_SourceCellId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p_RRCConnReconfigComplete</w:t>
            </w:r>
            <w:proofErr w:type="spellEnd"/>
            <w:r>
              <w:rPr>
                <w:lang w:eastAsia="zh-CN"/>
              </w:rPr>
              <w:t>));</w:t>
            </w:r>
          </w:p>
          <w:p w14:paraId="5BE1A3EC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7A5A6AAD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79BB55CC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 5: Transfer of the PDCP Count for AM DRBs and SRBs (if applied) from source to target cell:</w:t>
            </w:r>
          </w:p>
          <w:p w14:paraId="22D76321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       a) Source Cell:        Get PDCP COUNT.</w:t>
            </w:r>
          </w:p>
          <w:p w14:paraId="3C02B1B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       b) Target Cell:        Set PDCP COUNT.</w:t>
            </w:r>
          </w:p>
          <w:p w14:paraId="4E69AE2C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1: No further sending/receiving of DRB data before the Conditional handover is done.</w:t>
            </w:r>
          </w:p>
          <w:p w14:paraId="474BBA41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2: For AM DRBs the PDCP count is maintained. For SRB3 (if applied) and UM DRBs, the PDCP count is maintained or reset depending on the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content.</w:t>
            </w:r>
          </w:p>
          <w:p w14:paraId="3F353B8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f_NR_SS_PdcpCount_</w:t>
            </w:r>
            <w:proofErr w:type="gramStart"/>
            <w:r>
              <w:rPr>
                <w:lang w:eastAsia="zh-CN"/>
              </w:rPr>
              <w:t>Handover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p_SourceCellId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v_RadioBearerList</w:t>
            </w:r>
            <w:proofErr w:type="spellEnd"/>
            <w:r>
              <w:rPr>
                <w:lang w:eastAsia="zh-CN"/>
              </w:rPr>
              <w:t xml:space="preserve">, </w:t>
            </w:r>
            <w:r w:rsidRPr="00DE7FA6">
              <w:rPr>
                <w:highlight w:val="yellow"/>
                <w:lang w:eastAsia="zh-CN"/>
              </w:rPr>
              <w:t>true</w:t>
            </w:r>
            <w:r>
              <w:rPr>
                <w:lang w:eastAsia="zh-CN"/>
              </w:rPr>
              <w:t xml:space="preserve">); //@81442 changed param </w:t>
            </w:r>
            <w:proofErr w:type="spellStart"/>
            <w:r>
              <w:rPr>
                <w:lang w:eastAsia="zh-CN"/>
              </w:rPr>
              <w:t>p_RBConfig_KeyChange</w:t>
            </w:r>
            <w:proofErr w:type="spellEnd"/>
            <w:r>
              <w:rPr>
                <w:lang w:eastAsia="zh-CN"/>
              </w:rPr>
              <w:t xml:space="preserve"> to true</w:t>
            </w:r>
          </w:p>
          <w:p w14:paraId="7838D9A4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38026C9A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 6. Target Cell:        Inform the SS about the HO and about the source cell id.</w:t>
            </w:r>
          </w:p>
          <w:p w14:paraId="500D2BE2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f_NR_SS_</w:t>
            </w:r>
            <w:proofErr w:type="gramStart"/>
            <w:r>
              <w:rPr>
                <w:lang w:eastAsia="zh-CN"/>
              </w:rPr>
              <w:t>PdcpHandoverCtrl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cas_NR_PdcpHandoverInit_REQ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p_SourceCellId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>));</w:t>
            </w:r>
          </w:p>
          <w:p w14:paraId="24595212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11AE55A2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 7. Target Cell:        Activate security.</w:t>
            </w:r>
          </w:p>
          <w:p w14:paraId="6817DA34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((</w:t>
            </w:r>
            <w:proofErr w:type="spellStart"/>
            <w:r>
              <w:rPr>
                <w:lang w:eastAsia="zh-CN"/>
              </w:rPr>
              <w:t>p_NCC</w:t>
            </w:r>
            <w:proofErr w:type="spellEnd"/>
            <w:r>
              <w:rPr>
                <w:lang w:eastAsia="zh-CN"/>
              </w:rPr>
              <w:t xml:space="preserve"> &gt; tsc_NR_38508_NextHopChainingCount) or </w:t>
            </w:r>
            <w:proofErr w:type="spellStart"/>
            <w:r>
              <w:rPr>
                <w:lang w:eastAsia="zh-CN"/>
              </w:rPr>
              <w:t>p_RBConfig_KeyChange</w:t>
            </w:r>
            <w:proofErr w:type="spellEnd"/>
            <w:r>
              <w:rPr>
                <w:lang w:eastAsia="zh-CN"/>
              </w:rPr>
              <w:t>) {</w:t>
            </w:r>
          </w:p>
          <w:p w14:paraId="761AD920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f_NR_SS_AS_ActivateSecurity_</w:t>
            </w:r>
            <w:proofErr w:type="gramStart"/>
            <w:r>
              <w:rPr>
                <w:lang w:eastAsia="zh-CN"/>
              </w:rPr>
              <w:t>Current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p_NCC</w:t>
            </w:r>
            <w:proofErr w:type="spellEnd"/>
            <w:r>
              <w:rPr>
                <w:lang w:eastAsia="zh-CN"/>
              </w:rPr>
              <w:t>);</w:t>
            </w:r>
          </w:p>
          <w:p w14:paraId="7F089177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 else {</w:t>
            </w:r>
          </w:p>
          <w:p w14:paraId="06C1715A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f_NR_SS_AS_ActivateSecurity_</w:t>
            </w:r>
            <w:proofErr w:type="gramStart"/>
            <w:r>
              <w:rPr>
                <w:lang w:eastAsia="zh-CN"/>
              </w:rPr>
              <w:t>NoRefresh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cs_TimingInfo_Now</w:t>
            </w:r>
            <w:proofErr w:type="spellEnd"/>
            <w:r>
              <w:rPr>
                <w:lang w:eastAsia="zh-CN"/>
              </w:rPr>
              <w:t>);</w:t>
            </w:r>
          </w:p>
          <w:p w14:paraId="46264B8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462D79D3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59A77B6D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 8. Target Cell:        Configure UL grant configuration ("</w:t>
            </w:r>
            <w:proofErr w:type="spellStart"/>
            <w:r>
              <w:rPr>
                <w:lang w:eastAsia="zh-CN"/>
              </w:rPr>
              <w:t>OnSR</w:t>
            </w:r>
            <w:proofErr w:type="spellEnd"/>
            <w:r>
              <w:rPr>
                <w:lang w:eastAsia="zh-CN"/>
              </w:rPr>
              <w:t>", periodic TA is not started).</w:t>
            </w:r>
          </w:p>
          <w:p w14:paraId="0936F465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f_NR_ULGrantConfiguration_</w:t>
            </w:r>
            <w:proofErr w:type="gramStart"/>
            <w:r>
              <w:rPr>
                <w:lang w:eastAsia="zh-CN"/>
              </w:rPr>
              <w:t>Common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cs_TimingInfo_Now</w:t>
            </w:r>
            <w:proofErr w:type="spellEnd"/>
            <w:r>
              <w:rPr>
                <w:lang w:eastAsia="zh-CN"/>
              </w:rPr>
              <w:t xml:space="preserve">, -, -, </w:t>
            </w:r>
            <w:proofErr w:type="spellStart"/>
            <w:r>
              <w:rPr>
                <w:lang w:eastAsia="zh-CN"/>
              </w:rPr>
              <w:t>p_UL_GrantConfig_TargetCell</w:t>
            </w:r>
            <w:proofErr w:type="spellEnd"/>
            <w:r>
              <w:rPr>
                <w:lang w:eastAsia="zh-CN"/>
              </w:rPr>
              <w:t>);</w:t>
            </w:r>
          </w:p>
          <w:p w14:paraId="1C4A7A7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3EAEDF33" w14:textId="77777777" w:rsidR="00BB45A5" w:rsidRPr="00441AF6" w:rsidRDefault="00BB45A5" w:rsidP="00BB45A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5B57753" w14:textId="77777777" w:rsidR="00BB45A5" w:rsidRPr="00441AF6" w:rsidRDefault="00BB45A5" w:rsidP="00BB45A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2DAF9627" w14:textId="45D20095" w:rsidR="00BB45A5" w:rsidRDefault="00BB45A5" w:rsidP="00BB45A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lang w:val="en-US" w:eastAsia="en-GB"/>
        </w:rPr>
      </w:pPr>
      <w:r w:rsidRPr="00BB45A5">
        <w:rPr>
          <w:b/>
          <w:lang w:val="pt-BR"/>
        </w:rPr>
        <w:t>Change</w:t>
      </w:r>
      <w:r>
        <w:rPr>
          <w:rFonts w:cs="Arial"/>
          <w:sz w:val="28"/>
          <w:szCs w:val="28"/>
          <w:lang w:eastAsia="x-none"/>
        </w:rPr>
        <w:t xml:space="preserve"> </w:t>
      </w:r>
      <w:r w:rsidRPr="00BB45A5">
        <w:rPr>
          <w:b/>
          <w:lang w:val="pt-BR"/>
        </w:rPr>
        <w:t>3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B45A5" w14:paraId="531F02FE" w14:textId="77777777" w:rsidTr="0017113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201854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523745" w14:textId="77777777" w:rsidR="00BB45A5" w:rsidRDefault="00BB45A5" w:rsidP="00171136">
            <w:pPr>
              <w:rPr>
                <w:sz w:val="22"/>
                <w:szCs w:val="22"/>
              </w:rPr>
            </w:pPr>
            <w:r w:rsidRPr="00A614E5">
              <w:rPr>
                <w:highlight w:val="yellow"/>
                <w:lang w:eastAsia="zh-CN"/>
              </w:rPr>
              <w:t>f_NR5GC_RRCReconfiguration_IntraNR_HO_Mdfd</w:t>
            </w:r>
            <w:r w:rsidRPr="00472082">
              <w:rPr>
                <w:rFonts w:ascii="Arial" w:hAnsi="Arial" w:cs="Arial"/>
                <w:lang w:val="en-SG"/>
              </w:rPr>
              <w:t xml:space="preserve"> </w:t>
            </w:r>
            <w:r w:rsidRPr="0049287B">
              <w:rPr>
                <w:rFonts w:ascii="Arial" w:hAnsi="Arial" w:cs="Arial"/>
                <w:lang w:val="en-SG"/>
              </w:rPr>
              <w:t>()</w:t>
            </w:r>
          </w:p>
        </w:tc>
      </w:tr>
      <w:tr w:rsidR="00BB45A5" w14:paraId="578B486B" w14:textId="77777777" w:rsidTr="0017113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C2BB90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275BB" w14:textId="77777777" w:rsidR="00BB45A5" w:rsidRPr="00550365" w:rsidRDefault="00BB45A5" w:rsidP="00171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A614E5">
              <w:rPr>
                <w:highlight w:val="yellow"/>
                <w:lang w:eastAsia="zh-CN"/>
              </w:rPr>
              <w:t>f_NR5GC_RRCReconfiguration_IntraNR_</w:t>
            </w:r>
            <w:proofErr w:type="gramStart"/>
            <w:r w:rsidRPr="00A614E5">
              <w:rPr>
                <w:highlight w:val="yellow"/>
                <w:lang w:eastAsia="zh-CN"/>
              </w:rPr>
              <w:t>HO</w:t>
            </w:r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) </w:t>
            </w:r>
            <w:r>
              <w:rPr>
                <w:rFonts w:ascii="Arial" w:hAnsi="Arial" w:cs="Arial"/>
              </w:rPr>
              <w:t xml:space="preserve">return type is of Type </w:t>
            </w:r>
            <w:proofErr w:type="spellStart"/>
            <w:r>
              <w:rPr>
                <w:lang w:eastAsia="zh-CN"/>
              </w:rPr>
              <w:t>DL_DCCH_Message</w:t>
            </w:r>
            <w:proofErr w:type="spellEnd"/>
            <w:r>
              <w:rPr>
                <w:lang w:eastAsia="zh-CN"/>
              </w:rPr>
              <w:t xml:space="preserve">. However as per </w:t>
            </w:r>
            <w:proofErr w:type="gramStart"/>
            <w:r>
              <w:rPr>
                <w:lang w:eastAsia="zh-CN"/>
              </w:rPr>
              <w:t>requirement,  return</w:t>
            </w:r>
            <w:proofErr w:type="gramEnd"/>
            <w:r>
              <w:rPr>
                <w:lang w:eastAsia="zh-CN"/>
              </w:rPr>
              <w:t xml:space="preserve"> type should be of type</w:t>
            </w:r>
            <w:r w:rsidRPr="008642E0">
              <w:rPr>
                <w:rFonts w:ascii="Arial" w:hAnsi="Arial" w:cs="Arial"/>
              </w:rPr>
              <w:t xml:space="preserve"> RRC Reconfiguration</w:t>
            </w:r>
            <w:r>
              <w:rPr>
                <w:rFonts w:ascii="Arial" w:hAnsi="Arial" w:cs="Arial"/>
              </w:rPr>
              <w:t xml:space="preserve">. Hence a new variant of this function is created </w:t>
            </w:r>
            <w:r>
              <w:t xml:space="preserve">f_NR5GC_RRCReconfiguration_IntraNR_HO_Mdfd with new return type </w:t>
            </w:r>
            <w:proofErr w:type="spellStart"/>
            <w:r w:rsidRPr="00A614E5">
              <w:rPr>
                <w:highlight w:val="yellow"/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B45A5" w14:paraId="4E9C8F6C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6627A3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B47DF" w14:textId="77777777" w:rsidR="00BB45A5" w:rsidRPr="00ED4AE7" w:rsidRDefault="00BB45A5" w:rsidP="0017113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return type as </w:t>
            </w:r>
            <w:proofErr w:type="spellStart"/>
            <w:r w:rsidRPr="00A614E5">
              <w:rPr>
                <w:highlight w:val="yellow"/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in the new defined function </w:t>
            </w:r>
            <w:r w:rsidRPr="00A614E5">
              <w:rPr>
                <w:highlight w:val="yellow"/>
                <w:lang w:eastAsia="zh-CN"/>
              </w:rPr>
              <w:t>f_NR5GC_RRCReconfiguration_IntraNR_HO_</w:t>
            </w:r>
            <w:proofErr w:type="gramStart"/>
            <w:r w:rsidRPr="00A614E5">
              <w:rPr>
                <w:highlight w:val="yellow"/>
                <w:lang w:eastAsia="zh-CN"/>
              </w:rPr>
              <w:t>Mdfd</w:t>
            </w:r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)</w:t>
            </w:r>
          </w:p>
          <w:p w14:paraId="4AD0FD91" w14:textId="77777777" w:rsidR="00BB45A5" w:rsidRDefault="00BB45A5" w:rsidP="00171136">
            <w:pPr>
              <w:pStyle w:val="CRCoverPage"/>
              <w:spacing w:after="0"/>
              <w:ind w:left="720"/>
              <w:rPr>
                <w:lang w:val="en-SG"/>
              </w:rPr>
            </w:pPr>
          </w:p>
        </w:tc>
      </w:tr>
      <w:tr w:rsidR="00BB45A5" w14:paraId="5955AFA3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3703B7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966962" w14:textId="77777777" w:rsidR="00BB45A5" w:rsidRDefault="00BB45A5" w:rsidP="00171136">
            <w:pPr>
              <w:rPr>
                <w:rFonts w:ascii="Arial" w:hAnsi="Arial" w:cs="Arial"/>
              </w:rPr>
            </w:pPr>
            <w:r w:rsidRPr="00031072">
              <w:rPr>
                <w:rFonts w:ascii="Arial" w:hAnsi="Arial" w:cs="Arial"/>
                <w:lang w:val="en-SG"/>
              </w:rPr>
              <w:t>NR5GC_Handover</w:t>
            </w:r>
            <w:r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BB45A5" w14:paraId="4D09EF0D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3FF4A7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98ED8" w14:textId="77777777" w:rsidR="00BB45A5" w:rsidRDefault="00BB45A5" w:rsidP="0017113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124A5DC" w14:textId="77777777" w:rsidR="00BB45A5" w:rsidRPr="00441AF6" w:rsidRDefault="00BB45A5" w:rsidP="00BB45A5">
      <w:pPr>
        <w:rPr>
          <w:rFonts w:eastAsia="Calibri"/>
          <w:lang w:val="en-US"/>
        </w:rPr>
      </w:pPr>
    </w:p>
    <w:p w14:paraId="45FB9E1F" w14:textId="77777777" w:rsidR="00BB45A5" w:rsidRDefault="00BB45A5" w:rsidP="00BB45A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45A5" w14:paraId="31D4D8FF" w14:textId="77777777" w:rsidTr="0017113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E3C0" w14:textId="77777777" w:rsidR="00BB45A5" w:rsidRDefault="00BB45A5" w:rsidP="00171136">
            <w:pPr>
              <w:ind w:firstLine="195"/>
            </w:pPr>
            <w:r>
              <w:t>function f_NR5GC_RRCReconfiguration_IntraNR_</w:t>
            </w:r>
            <w:proofErr w:type="gramStart"/>
            <w:r>
              <w:t>HO(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 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1472A72" w14:textId="77777777" w:rsidR="00BB45A5" w:rsidRDefault="00BB45A5" w:rsidP="00171136">
            <w:pPr>
              <w:ind w:firstLine="195"/>
            </w:pPr>
            <w:r>
              <w:t xml:space="preserve">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>=  tsc_C_RNTI_Value3,</w:t>
            </w:r>
          </w:p>
          <w:p w14:paraId="42342E42" w14:textId="77777777" w:rsidR="00BB45A5" w:rsidRDefault="00BB45A5" w:rsidP="00171136">
            <w:pPr>
              <w:ind w:firstLine="195"/>
            </w:pPr>
            <w:r>
              <w:t xml:space="preserve">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66DF6175" w14:textId="77777777" w:rsidR="00BB45A5" w:rsidRDefault="00BB45A5" w:rsidP="00171136">
            <w:pPr>
              <w:ind w:firstLine="195"/>
            </w:pPr>
            <w:r>
              <w:t xml:space="preserve">                                                 template (omit) </w:t>
            </w:r>
            <w:proofErr w:type="spellStart"/>
            <w:r>
              <w:t>MeasConfig</w:t>
            </w:r>
            <w:proofErr w:type="spellEnd"/>
            <w:r>
              <w:t xml:space="preserve">                    </w:t>
            </w:r>
            <w:proofErr w:type="spellStart"/>
            <w:r>
              <w:t>p_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22AAAA49" w14:textId="77777777" w:rsidR="00BB45A5" w:rsidRDefault="00BB45A5" w:rsidP="00171136">
            <w:pPr>
              <w:ind w:firstLine="195"/>
            </w:pPr>
            <w:r>
              <w:lastRenderedPageBreak/>
              <w:t xml:space="preserve">                                                 template (omit) SIB1                          p_SIB</w:t>
            </w:r>
            <w:proofErr w:type="gramStart"/>
            <w:r>
              <w:t>1 :</w:t>
            </w:r>
            <w:proofErr w:type="gramEnd"/>
            <w:r>
              <w:t>= omit,</w:t>
            </w:r>
          </w:p>
          <w:p w14:paraId="085371C3" w14:textId="77777777" w:rsidR="00BB45A5" w:rsidRDefault="00BB45A5" w:rsidP="00171136">
            <w:pPr>
              <w:ind w:firstLine="195"/>
            </w:pPr>
            <w:r>
              <w:t xml:space="preserve">                                                 template (omit) </w:t>
            </w:r>
            <w:proofErr w:type="spellStart"/>
            <w:r>
              <w:t>SystemInformation</w:t>
            </w:r>
            <w:proofErr w:type="spellEnd"/>
            <w:r>
              <w:t xml:space="preserve">             </w:t>
            </w:r>
            <w:proofErr w:type="spellStart"/>
            <w:r>
              <w:t>p_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04400502" w14:textId="77777777" w:rsidR="00BB45A5" w:rsidRDefault="00BB45A5" w:rsidP="00171136">
            <w:pPr>
              <w:ind w:firstLine="195"/>
            </w:pPr>
            <w:r>
              <w:t xml:space="preserve">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270CD5ED" w14:textId="77777777" w:rsidR="00BB45A5" w:rsidRDefault="00BB45A5" w:rsidP="00171136">
            <w:pPr>
              <w:ind w:firstLine="195"/>
            </w:pPr>
            <w:r>
              <w:t xml:space="preserve">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</w:t>
            </w:r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3277A16B" w14:textId="77777777" w:rsidR="00BB45A5" w:rsidRDefault="00BB45A5" w:rsidP="00171136">
            <w:pPr>
              <w:ind w:firstLine="195"/>
            </w:pPr>
            <w:r>
              <w:t xml:space="preserve">                                                 template (omit) </w:t>
            </w:r>
            <w:proofErr w:type="spellStart"/>
            <w:r>
              <w:t>CellGroupConfig</w:t>
            </w:r>
            <w:proofErr w:type="spellEnd"/>
            <w:r>
              <w:t xml:space="preserve">               </w:t>
            </w:r>
            <w:proofErr w:type="spellStart"/>
            <w:r>
              <w:t>p_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327841D1" w14:textId="77777777" w:rsidR="00BB45A5" w:rsidRDefault="00BB45A5" w:rsidP="00171136">
            <w:pPr>
              <w:ind w:firstLine="195"/>
            </w:pPr>
            <w:r>
              <w:t xml:space="preserve">                                                 template (omit) </w:t>
            </w:r>
            <w:proofErr w:type="spellStart"/>
            <w:r>
              <w:t>CellGroupConfig.sCellToAddModList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SCellToAddModList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4A81AE64" w14:textId="77777777" w:rsidR="00BB45A5" w:rsidRDefault="00BB45A5" w:rsidP="00171136">
            <w:pPr>
              <w:ind w:firstLine="195"/>
            </w:pPr>
            <w:r>
              <w:t xml:space="preserve">                                                 template (omit) </w:t>
            </w:r>
            <w:proofErr w:type="spellStart"/>
            <w:r>
              <w:t>CellGroupConfig.sCellToReleaseList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SCellToReleaseList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C0C0665" w14:textId="77777777" w:rsidR="00BB45A5" w:rsidRDefault="00BB45A5" w:rsidP="00171136">
            <w:pPr>
              <w:ind w:firstLine="195"/>
            </w:pPr>
            <w:r>
              <w:t xml:space="preserve">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</w:t>
            </w:r>
          </w:p>
          <w:p w14:paraId="245E4941" w14:textId="77777777" w:rsidR="00BB45A5" w:rsidRDefault="00BB45A5" w:rsidP="00171136">
            <w:pPr>
              <w:ind w:firstLine="195"/>
            </w:pPr>
            <w:r>
              <w:t xml:space="preserve">                                                 )</w:t>
            </w:r>
          </w:p>
          <w:p w14:paraId="502D0021" w14:textId="77777777" w:rsidR="00BB45A5" w:rsidRDefault="00BB45A5" w:rsidP="00171136">
            <w:pPr>
              <w:ind w:firstLine="195"/>
            </w:pPr>
            <w:r>
              <w:t xml:space="preserve">    runs on NR5GC_PTC return template (value) </w:t>
            </w:r>
            <w:proofErr w:type="spellStart"/>
            <w:r w:rsidRPr="00A614E5">
              <w:rPr>
                <w:highlight w:val="yellow"/>
              </w:rPr>
              <w:t>DL_DCCH_Message</w:t>
            </w:r>
            <w:proofErr w:type="spellEnd"/>
          </w:p>
          <w:p w14:paraId="696AD0B2" w14:textId="77777777" w:rsidR="00BB45A5" w:rsidRDefault="00BB45A5" w:rsidP="00171136">
            <w:pPr>
              <w:ind w:firstLine="195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/@sic R5-194821 - R5s200690 change 4: added </w:t>
            </w:r>
            <w:proofErr w:type="spellStart"/>
            <w:r>
              <w:t>p_CellGroupConfig</w:t>
            </w:r>
            <w:proofErr w:type="spellEnd"/>
            <w:r>
              <w:t xml:space="preserve"> sic@</w:t>
            </w:r>
          </w:p>
          <w:p w14:paraId="41D52D48" w14:textId="77777777" w:rsidR="00BB45A5" w:rsidRDefault="00BB45A5" w:rsidP="00171136">
            <w:pPr>
              <w:ind w:firstLine="195"/>
            </w:pPr>
            <w:r>
              <w:t xml:space="preserve">    //@sic R5-213445: added </w:t>
            </w:r>
            <w:proofErr w:type="spellStart"/>
            <w:r>
              <w:t>p_PDCP_Config</w:t>
            </w:r>
            <w:proofErr w:type="spellEnd"/>
            <w:r>
              <w:t xml:space="preserve"> sic@</w:t>
            </w:r>
          </w:p>
          <w:p w14:paraId="2A36FD39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 w:rsidRPr="00A614E5">
              <w:rPr>
                <w:highlight w:val="yellow"/>
              </w:rPr>
              <w:t>v_</w:t>
            </w:r>
            <w:proofErr w:type="gramStart"/>
            <w:r w:rsidRPr="00A614E5">
              <w:rPr>
                <w:highlight w:val="yellow"/>
              </w:rPr>
              <w:t>RRCReconfiguration</w:t>
            </w:r>
            <w:proofErr w:type="spellEnd"/>
            <w:r w:rsidRPr="00A614E5">
              <w:rPr>
                <w:highlight w:val="yellow"/>
              </w:rPr>
              <w:t>;</w:t>
            </w:r>
            <w:proofErr w:type="gramEnd"/>
          </w:p>
          <w:p w14:paraId="1A9D33EC" w14:textId="77777777" w:rsidR="00BB45A5" w:rsidRDefault="00BB45A5" w:rsidP="00171136">
            <w:pPr>
              <w:ind w:firstLine="195"/>
            </w:pPr>
            <w:r>
              <w:t xml:space="preserve">    var template (value) RRCReconfiguration_v1530_IEs v_RRCReconfiguration_</w:t>
            </w:r>
            <w:proofErr w:type="gramStart"/>
            <w:r>
              <w:t>v1530;</w:t>
            </w:r>
            <w:proofErr w:type="gramEnd"/>
          </w:p>
          <w:p w14:paraId="1BDDB1C3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22F95531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proofErr w:type="gram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);</w:t>
            </w:r>
          </w:p>
          <w:p w14:paraId="5245F9FD" w14:textId="77777777" w:rsidR="00BB45A5" w:rsidRDefault="00BB45A5" w:rsidP="00171136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 xml:space="preserve">= f_NR5GC_GetExisting_BearerToAddModList(true_); //Initialise </w:t>
            </w:r>
            <w:proofErr w:type="spellStart"/>
            <w:r>
              <w:t>RLC_BearerConfig</w:t>
            </w:r>
            <w:proofErr w:type="spellEnd"/>
            <w:r>
              <w:t xml:space="preserve"> with re-establishment</w:t>
            </w:r>
          </w:p>
          <w:p w14:paraId="619439CC" w14:textId="77777777" w:rsidR="00BB45A5" w:rsidRDefault="00BB45A5" w:rsidP="00171136">
            <w:pPr>
              <w:ind w:firstLine="195"/>
            </w:pPr>
            <w:r>
              <w:t xml:space="preserve">    var template (omit) </w:t>
            </w:r>
            <w:proofErr w:type="spellStart"/>
            <w:r>
              <w:t>octetstring</w:t>
            </w:r>
            <w:proofErr w:type="spellEnd"/>
            <w:r>
              <w:t xml:space="preserve"> v_SIB</w:t>
            </w:r>
            <w:proofErr w:type="gramStart"/>
            <w:r>
              <w:t>1 :</w:t>
            </w:r>
            <w:proofErr w:type="gramEnd"/>
            <w:r>
              <w:t>= omit;     //@sic R5s190795 sic@</w:t>
            </w:r>
          </w:p>
          <w:p w14:paraId="0E7A2D9D" w14:textId="77777777" w:rsidR="00BB45A5" w:rsidRDefault="00BB45A5" w:rsidP="00171136">
            <w:pPr>
              <w:ind w:firstLine="195"/>
            </w:pPr>
            <w:r>
              <w:t xml:space="preserve">    var template (omit)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>= omit;  //@sic R5s190795 sic@</w:t>
            </w:r>
          </w:p>
          <w:p w14:paraId="0034A619" w14:textId="77777777" w:rsidR="00BB45A5" w:rsidRDefault="00BB45A5" w:rsidP="00171136">
            <w:pPr>
              <w:ind w:firstLine="195"/>
            </w:pPr>
          </w:p>
          <w:p w14:paraId="7ED4BA2F" w14:textId="77777777" w:rsidR="00BB45A5" w:rsidRDefault="00BB45A5" w:rsidP="00171136">
            <w:pPr>
              <w:ind w:firstLine="195"/>
            </w:pPr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41F7AA9E" w14:textId="77777777" w:rsidR="00BB45A5" w:rsidRDefault="00BB45A5" w:rsidP="00171136">
            <w:pPr>
              <w:ind w:firstLine="195"/>
            </w:pPr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p_CellGroupConfig</w:t>
            </w:r>
            <w:proofErr w:type="spellEnd"/>
            <w:r>
              <w:t xml:space="preserve">)) </w:t>
            </w:r>
            <w:proofErr w:type="gramStart"/>
            <w:r>
              <w:t>{  /</w:t>
            </w:r>
            <w:proofErr w:type="gramEnd"/>
            <w:r>
              <w:t>/@sic R5s200690 change 4 sic@</w:t>
            </w:r>
          </w:p>
          <w:p w14:paraId="555935E8" w14:textId="77777777" w:rsidR="00BB45A5" w:rsidRDefault="00BB45A5" w:rsidP="00171136">
            <w:pPr>
              <w:ind w:firstLine="195"/>
            </w:pPr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p_CellGroupConfig</w:t>
            </w:r>
            <w:proofErr w:type="spellEnd"/>
            <w:r>
              <w:t>;</w:t>
            </w:r>
          </w:p>
          <w:p w14:paraId="5A75DC32" w14:textId="77777777" w:rsidR="00BB45A5" w:rsidRDefault="00BB45A5" w:rsidP="00171136">
            <w:pPr>
              <w:ind w:firstLine="195"/>
            </w:pPr>
            <w:r>
              <w:t xml:space="preserve">    } else {</w:t>
            </w:r>
          </w:p>
          <w:p w14:paraId="768D5EF9" w14:textId="77777777" w:rsidR="00BB45A5" w:rsidRDefault="00BB45A5" w:rsidP="00171136">
            <w:pPr>
              <w:ind w:firstLine="195"/>
            </w:pPr>
            <w:r>
              <w:t xml:space="preserve">  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28817D7B" w14:textId="77777777" w:rsidR="00BB45A5" w:rsidRDefault="00BB45A5" w:rsidP="00171136">
            <w:pPr>
              <w:ind w:firstLine="195"/>
            </w:pPr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0AB79773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4039E05B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0760EB23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,</w:t>
            </w:r>
          </w:p>
          <w:p w14:paraId="2C295CA8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</w:t>
            </w:r>
            <w:proofErr w:type="spellStart"/>
            <w:r>
              <w:t>p_SCellToAddModList</w:t>
            </w:r>
            <w:proofErr w:type="spellEnd"/>
            <w:r>
              <w:t>,</w:t>
            </w:r>
          </w:p>
          <w:p w14:paraId="49D462AF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</w:t>
            </w:r>
            <w:proofErr w:type="spellStart"/>
            <w:r>
              <w:t>p_SCellToReleaseList</w:t>
            </w:r>
            <w:proofErr w:type="spellEnd"/>
          </w:p>
          <w:p w14:paraId="73DAC29D" w14:textId="77777777" w:rsidR="00BB45A5" w:rsidRDefault="00BB45A5" w:rsidP="00171136">
            <w:pPr>
              <w:ind w:firstLine="195"/>
            </w:pPr>
            <w:r>
              <w:lastRenderedPageBreak/>
              <w:t xml:space="preserve">                                                     );</w:t>
            </w:r>
          </w:p>
          <w:p w14:paraId="2A690895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1A7B063C" w14:textId="77777777" w:rsidR="00BB45A5" w:rsidRDefault="00BB45A5" w:rsidP="00171136">
            <w:pPr>
              <w:ind w:firstLine="195"/>
            </w:pPr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(p_SIB1)) {</w:t>
            </w:r>
          </w:p>
          <w:p w14:paraId="7CAAF7EC" w14:textId="77777777" w:rsidR="00BB45A5" w:rsidRDefault="00BB45A5" w:rsidP="00171136">
            <w:pPr>
              <w:ind w:firstLine="195"/>
            </w:pPr>
            <w:r>
              <w:t xml:space="preserve">        v_SIB</w:t>
            </w:r>
            <w:proofErr w:type="gramStart"/>
            <w:r>
              <w:t>1 :</w:t>
            </w:r>
            <w:proofErr w:type="gramEnd"/>
            <w:r>
              <w:t>=  bit2oct(</w:t>
            </w:r>
            <w:proofErr w:type="spellStart"/>
            <w:r>
              <w:t>encvalue</w:t>
            </w:r>
            <w:proofErr w:type="spellEnd"/>
            <w:r>
              <w:t>(p_SIB1));</w:t>
            </w:r>
          </w:p>
          <w:p w14:paraId="45F6078E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0A8C9EF1" w14:textId="77777777" w:rsidR="00BB45A5" w:rsidRDefault="00BB45A5" w:rsidP="00171136">
            <w:pPr>
              <w:ind w:firstLine="195"/>
            </w:pPr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p_SysInfo</w:t>
            </w:r>
            <w:proofErr w:type="spellEnd"/>
            <w:r>
              <w:t>)) {</w:t>
            </w:r>
          </w:p>
          <w:p w14:paraId="4FBA3A8C" w14:textId="77777777" w:rsidR="00BB45A5" w:rsidRDefault="00BB45A5" w:rsidP="00171136">
            <w:pPr>
              <w:ind w:firstLine="195"/>
            </w:pPr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>=  bit2oct(</w:t>
            </w:r>
            <w:proofErr w:type="spellStart"/>
            <w:r>
              <w:t>encvalue</w:t>
            </w:r>
            <w:proofErr w:type="spellEnd"/>
            <w:r>
              <w:t>(</w:t>
            </w:r>
            <w:proofErr w:type="spellStart"/>
            <w:r>
              <w:t>p_SysInfo</w:t>
            </w:r>
            <w:proofErr w:type="spellEnd"/>
            <w:r>
              <w:t>));</w:t>
            </w:r>
          </w:p>
          <w:p w14:paraId="3664F323" w14:textId="77777777" w:rsidR="00BB45A5" w:rsidRDefault="00BB45A5" w:rsidP="00171136">
            <w:pPr>
              <w:ind w:firstLine="195"/>
            </w:pPr>
            <w:r>
              <w:t xml:space="preserve">    }</w:t>
            </w:r>
          </w:p>
          <w:p w14:paraId="59D05D3B" w14:textId="77777777" w:rsidR="00BB45A5" w:rsidRDefault="00BB45A5" w:rsidP="00171136">
            <w:pPr>
              <w:ind w:firstLine="195"/>
            </w:pPr>
            <w:r>
              <w:t xml:space="preserve">    v_RRCReconfiguration_v</w:t>
            </w:r>
            <w:proofErr w:type="gramStart"/>
            <w:r>
              <w:t>1530 :</w:t>
            </w:r>
            <w:proofErr w:type="gramEnd"/>
            <w:r>
              <w:t>= cs_NR_RRCReconfiguration_v1530_IEs(bit2oct(encvalue(v_CellGroupConfig)),</w:t>
            </w:r>
          </w:p>
          <w:p w14:paraId="29958045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676696C1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v_SIB1,</w:t>
            </w:r>
          </w:p>
          <w:p w14:paraId="65B25316" w14:textId="77777777" w:rsidR="00BB45A5" w:rsidRDefault="00BB45A5" w:rsidP="00171136">
            <w:pPr>
              <w:ind w:firstLine="195"/>
            </w:pPr>
            <w:r>
              <w:t xml:space="preserve">                                                                     </w:t>
            </w:r>
            <w:proofErr w:type="spellStart"/>
            <w:r>
              <w:t>v_SysInfo</w:t>
            </w:r>
            <w:proofErr w:type="spellEnd"/>
            <w:proofErr w:type="gramStart"/>
            <w:r>
              <w:t>);</w:t>
            </w:r>
            <w:proofErr w:type="gramEnd"/>
          </w:p>
          <w:p w14:paraId="052A5F31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 xml:space="preserve">, -, </w:t>
            </w:r>
            <w:proofErr w:type="spellStart"/>
            <w:r>
              <w:t>p_MeasConfig</w:t>
            </w:r>
            <w:proofErr w:type="spellEnd"/>
            <w:r>
              <w:t>, v_RRCReconfiguration_v1530);</w:t>
            </w:r>
          </w:p>
          <w:p w14:paraId="4592995E" w14:textId="77777777" w:rsidR="00BB45A5" w:rsidRDefault="00BB45A5" w:rsidP="00171136">
            <w:pPr>
              <w:ind w:firstLine="195"/>
            </w:pPr>
            <w:r>
              <w:t xml:space="preserve">    return </w:t>
            </w:r>
            <w:proofErr w:type="spellStart"/>
            <w:r w:rsidRPr="00A614E5">
              <w:rPr>
                <w:highlight w:val="yellow"/>
              </w:rPr>
              <w:t>v_</w:t>
            </w:r>
            <w:proofErr w:type="gramStart"/>
            <w:r w:rsidRPr="00A614E5">
              <w:rPr>
                <w:highlight w:val="yellow"/>
              </w:rPr>
              <w:t>RRCReconfiguration</w:t>
            </w:r>
            <w:proofErr w:type="spellEnd"/>
            <w:r w:rsidRPr="00A614E5">
              <w:rPr>
                <w:highlight w:val="yellow"/>
              </w:rPr>
              <w:t>;</w:t>
            </w:r>
            <w:proofErr w:type="gramEnd"/>
          </w:p>
          <w:p w14:paraId="24127854" w14:textId="77777777" w:rsidR="00BB45A5" w:rsidRDefault="00BB45A5" w:rsidP="00171136">
            <w:pPr>
              <w:ind w:firstLine="195"/>
            </w:pPr>
            <w:r>
              <w:t xml:space="preserve">  }</w:t>
            </w:r>
          </w:p>
          <w:p w14:paraId="739EE56F" w14:textId="77777777" w:rsidR="00BB45A5" w:rsidRDefault="00BB45A5" w:rsidP="00171136">
            <w:pPr>
              <w:ind w:firstLine="195"/>
            </w:pPr>
            <w:r>
              <w:t xml:space="preserve">  </w:t>
            </w:r>
          </w:p>
        </w:tc>
      </w:tr>
    </w:tbl>
    <w:p w14:paraId="4D958A46" w14:textId="77777777" w:rsidR="00BB45A5" w:rsidRPr="00441AF6" w:rsidRDefault="00BB45A5" w:rsidP="00BB45A5">
      <w:pPr>
        <w:rPr>
          <w:rFonts w:eastAsia="Calibri"/>
          <w:lang w:val="en-US"/>
        </w:rPr>
      </w:pPr>
    </w:p>
    <w:p w14:paraId="7CE67EE3" w14:textId="77777777" w:rsidR="00BB45A5" w:rsidRDefault="00BB45A5" w:rsidP="00BB45A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45A5" w14:paraId="4BA3D68F" w14:textId="77777777" w:rsidTr="0017113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B40A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</w:t>
            </w:r>
            <w:r w:rsidRPr="00A614E5">
              <w:rPr>
                <w:highlight w:val="yellow"/>
                <w:lang w:eastAsia="zh-CN"/>
              </w:rPr>
              <w:t>f_NR5GC_RRCReconfiguration_IntraNR_HO_</w:t>
            </w:r>
            <w:proofErr w:type="gramStart"/>
            <w:r w:rsidRPr="00A614E5">
              <w:rPr>
                <w:highlight w:val="yellow"/>
                <w:lang w:eastAsia="zh-CN"/>
              </w:rPr>
              <w:t>Mdfd(</w:t>
            </w:r>
            <w:proofErr w:type="spellStart"/>
            <w:proofErr w:type="gramEnd"/>
            <w:r>
              <w:rPr>
                <w:lang w:eastAsia="zh-CN"/>
              </w:rPr>
              <w:t>NR_CellId_Type</w:t>
            </w:r>
            <w:proofErr w:type="spellEnd"/>
            <w:r>
              <w:rPr>
                <w:lang w:eastAsia="zh-CN"/>
              </w:rPr>
              <w:t xml:space="preserve">                                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>,</w:t>
            </w:r>
          </w:p>
          <w:p w14:paraId="306DBAED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</w:t>
            </w:r>
            <w:proofErr w:type="spellStart"/>
            <w:r>
              <w:rPr>
                <w:lang w:eastAsia="zh-CN"/>
              </w:rPr>
              <w:t>RNTI_Value</w:t>
            </w:r>
            <w:proofErr w:type="spellEnd"/>
            <w:r>
              <w:rPr>
                <w:lang w:eastAsia="zh-CN"/>
              </w:rPr>
              <w:t xml:space="preserve">                                    </w:t>
            </w:r>
            <w:proofErr w:type="spellStart"/>
            <w:r>
              <w:rPr>
                <w:lang w:eastAsia="zh-CN"/>
              </w:rPr>
              <w:t>p_RNTI_</w:t>
            </w:r>
            <w:proofErr w:type="gramStart"/>
            <w:r>
              <w:rPr>
                <w:lang w:eastAsia="zh-CN"/>
              </w:rPr>
              <w:t>Value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 tsc_C_RNTI_Value3,</w:t>
            </w:r>
          </w:p>
          <w:p w14:paraId="7CA8E106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  <w:r>
              <w:rPr>
                <w:lang w:eastAsia="zh-CN"/>
              </w:rPr>
              <w:t xml:space="preserve">                                       </w:t>
            </w:r>
            <w:proofErr w:type="spellStart"/>
            <w:r>
              <w:rPr>
                <w:lang w:eastAsia="zh-CN"/>
              </w:rPr>
              <w:t>p_RBConfig_</w:t>
            </w:r>
            <w:proofErr w:type="gramStart"/>
            <w:r>
              <w:rPr>
                <w:lang w:eastAsia="zh-CN"/>
              </w:rPr>
              <w:t>KeyChange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true,</w:t>
            </w:r>
          </w:p>
          <w:p w14:paraId="75CD959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 (omit) </w:t>
            </w:r>
            <w:proofErr w:type="spellStart"/>
            <w:r>
              <w:rPr>
                <w:lang w:eastAsia="zh-CN"/>
              </w:rPr>
              <w:t>MeasConfig</w:t>
            </w:r>
            <w:proofErr w:type="spellEnd"/>
            <w:r>
              <w:rPr>
                <w:lang w:eastAsia="zh-CN"/>
              </w:rPr>
              <w:t xml:space="preserve">                   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MeasConfig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6AF0D024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 (omit) SIB1                          p_SIB</w:t>
            </w:r>
            <w:proofErr w:type="gramStart"/>
            <w:r>
              <w:rPr>
                <w:lang w:eastAsia="zh-CN"/>
              </w:rPr>
              <w:t>1 :</w:t>
            </w:r>
            <w:proofErr w:type="gramEnd"/>
            <w:r>
              <w:rPr>
                <w:lang w:eastAsia="zh-CN"/>
              </w:rPr>
              <w:t>= omit,</w:t>
            </w:r>
          </w:p>
          <w:p w14:paraId="336DF2E2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 (omit) </w:t>
            </w:r>
            <w:proofErr w:type="spellStart"/>
            <w:r>
              <w:rPr>
                <w:lang w:eastAsia="zh-CN"/>
              </w:rPr>
              <w:t>SystemInformation</w:t>
            </w:r>
            <w:proofErr w:type="spellEnd"/>
            <w:r>
              <w:rPr>
                <w:lang w:eastAsia="zh-CN"/>
              </w:rPr>
              <w:t xml:space="preserve">            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SysInfo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1C0BA10B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 (omit) </w:t>
            </w:r>
            <w:proofErr w:type="spellStart"/>
            <w:r>
              <w:rPr>
                <w:lang w:eastAsia="zh-CN"/>
              </w:rPr>
              <w:t>MasterKeyUpdate</w:t>
            </w:r>
            <w:proofErr w:type="spellEnd"/>
            <w:r>
              <w:rPr>
                <w:lang w:eastAsia="zh-CN"/>
              </w:rPr>
              <w:t xml:space="preserve">              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MasterKeyUpdate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052DEDC7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 (omit) </w:t>
            </w:r>
            <w:proofErr w:type="spellStart"/>
            <w:r>
              <w:rPr>
                <w:lang w:eastAsia="zh-CN"/>
              </w:rPr>
              <w:t>ReconfigurationWithSync.rach_ConfigDedicated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p_RACH_</w:t>
            </w:r>
            <w:proofErr w:type="gramStart"/>
            <w:r>
              <w:rPr>
                <w:lang w:eastAsia="zh-CN"/>
              </w:rPr>
              <w:t>ConfigDedicated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4E07A96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 (omit) </w:t>
            </w:r>
            <w:proofErr w:type="spellStart"/>
            <w:r>
              <w:rPr>
                <w:lang w:eastAsia="zh-CN"/>
              </w:rPr>
              <w:t>CellGroupConfig</w:t>
            </w:r>
            <w:proofErr w:type="spellEnd"/>
            <w:r>
              <w:rPr>
                <w:lang w:eastAsia="zh-CN"/>
              </w:rPr>
              <w:t xml:space="preserve">              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CellGroupConfig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16FAEAE0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 (omit) </w:t>
            </w:r>
            <w:proofErr w:type="spellStart"/>
            <w:r>
              <w:rPr>
                <w:lang w:eastAsia="zh-CN"/>
              </w:rPr>
              <w:t>CellGroupConfig.sCellToAddModList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SCellToAddModList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33116306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 (omit) </w:t>
            </w:r>
            <w:proofErr w:type="spellStart"/>
            <w:r>
              <w:rPr>
                <w:lang w:eastAsia="zh-CN"/>
              </w:rPr>
              <w:t>CellGroupConfig.sCellToReleaseList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</w:t>
            </w:r>
            <w:proofErr w:type="gramStart"/>
            <w:r>
              <w:rPr>
                <w:lang w:eastAsia="zh-CN"/>
              </w:rPr>
              <w:t>SCellToReleaseList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omit,</w:t>
            </w:r>
          </w:p>
          <w:p w14:paraId="3D10BA3E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template(value) </w:t>
            </w:r>
            <w:proofErr w:type="spellStart"/>
            <w:r>
              <w:rPr>
                <w:lang w:eastAsia="zh-CN"/>
              </w:rPr>
              <w:t>PDCP_Config</w:t>
            </w:r>
            <w:proofErr w:type="spellEnd"/>
            <w:r>
              <w:rPr>
                <w:lang w:eastAsia="zh-CN"/>
              </w:rPr>
              <w:t xml:space="preserve">                   </w:t>
            </w:r>
            <w:proofErr w:type="spellStart"/>
            <w:r>
              <w:rPr>
                <w:lang w:eastAsia="zh-CN"/>
              </w:rPr>
              <w:t>p_PDCP_</w:t>
            </w:r>
            <w:proofErr w:type="gramStart"/>
            <w:r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cs_38508_PDCP_Config</w:t>
            </w:r>
          </w:p>
          <w:p w14:paraId="45C5A6ED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                                     )</w:t>
            </w:r>
          </w:p>
          <w:p w14:paraId="4AA1BA19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runs on NR5GC_PTC return template (value) </w:t>
            </w:r>
            <w:proofErr w:type="spellStart"/>
            <w:r w:rsidRPr="00A614E5">
              <w:rPr>
                <w:highlight w:val="yellow"/>
                <w:lang w:eastAsia="zh-CN"/>
              </w:rPr>
              <w:t>RRCReconfiguration</w:t>
            </w:r>
            <w:proofErr w:type="spellEnd"/>
          </w:p>
          <w:p w14:paraId="396D2F6B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gramStart"/>
            <w:r>
              <w:rPr>
                <w:lang w:eastAsia="zh-CN"/>
              </w:rPr>
              <w:t>{ /</w:t>
            </w:r>
            <w:proofErr w:type="gramEnd"/>
            <w:r>
              <w:rPr>
                <w:lang w:eastAsia="zh-CN"/>
              </w:rPr>
              <w:t xml:space="preserve">/@sic R5-194821 - R5s200690 change 4: added </w:t>
            </w:r>
            <w:proofErr w:type="spellStart"/>
            <w:r>
              <w:rPr>
                <w:lang w:eastAsia="zh-CN"/>
              </w:rPr>
              <w:t>p_CellGroupConfig</w:t>
            </w:r>
            <w:proofErr w:type="spellEnd"/>
            <w:r>
              <w:rPr>
                <w:lang w:eastAsia="zh-CN"/>
              </w:rPr>
              <w:t xml:space="preserve"> sic@</w:t>
            </w:r>
          </w:p>
          <w:p w14:paraId="2CC0E9A6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 R5-213445: added </w:t>
            </w:r>
            <w:proofErr w:type="spellStart"/>
            <w:r>
              <w:rPr>
                <w:lang w:eastAsia="zh-CN"/>
              </w:rPr>
              <w:t>p_PDCP_Config</w:t>
            </w:r>
            <w:proofErr w:type="spellEnd"/>
            <w:r>
              <w:rPr>
                <w:lang w:eastAsia="zh-CN"/>
              </w:rPr>
              <w:t xml:space="preserve"> sic@</w:t>
            </w:r>
          </w:p>
          <w:p w14:paraId="7FD04D9B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DL_DCCH_Message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 w:rsidRPr="00A614E5">
              <w:rPr>
                <w:highlight w:val="yellow"/>
                <w:lang w:eastAsia="zh-CN"/>
              </w:rPr>
              <w:t>v_DL_DCCH_</w:t>
            </w:r>
            <w:proofErr w:type="gramStart"/>
            <w:r w:rsidRPr="00A614E5">
              <w:rPr>
                <w:highlight w:val="yellow"/>
                <w:lang w:eastAsia="zh-CN"/>
              </w:rPr>
              <w:t>Message</w:t>
            </w:r>
            <w:proofErr w:type="spellEnd"/>
            <w:r w:rsidRPr="00A614E5">
              <w:rPr>
                <w:highlight w:val="yellow"/>
                <w:lang w:eastAsia="zh-CN"/>
              </w:rPr>
              <w:t>;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753E3E5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RRCReconfiguration_v1530_IEs v_RRCReconfiguration_</w:t>
            </w:r>
            <w:proofErr w:type="gramStart"/>
            <w:r>
              <w:rPr>
                <w:lang w:eastAsia="zh-CN"/>
              </w:rPr>
              <w:t>v1530;</w:t>
            </w:r>
            <w:proofErr w:type="gramEnd"/>
          </w:p>
          <w:p w14:paraId="6FEBC782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CellGroupConfig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CellGroupConfig</w:t>
            </w:r>
            <w:proofErr w:type="spellEnd"/>
            <w:r>
              <w:rPr>
                <w:lang w:eastAsia="zh-CN"/>
              </w:rPr>
              <w:t>;</w:t>
            </w:r>
            <w:proofErr w:type="gramEnd"/>
          </w:p>
          <w:p w14:paraId="4351AFF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proofErr w:type="gramStart"/>
            <w:r>
              <w:rPr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 </w:t>
            </w:r>
            <w:proofErr w:type="spellStart"/>
            <w:r>
              <w:rPr>
                <w:lang w:eastAsia="zh-CN"/>
              </w:rPr>
              <w:t>v</w:t>
            </w:r>
            <w:proofErr w:type="gramEnd"/>
            <w:r>
              <w:rPr>
                <w:lang w:eastAsia="zh-CN"/>
              </w:rPr>
              <w:t>_RadioBearerConfig</w:t>
            </w:r>
            <w:proofErr w:type="spellEnd"/>
            <w:r>
              <w:rPr>
                <w:lang w:eastAsia="zh-CN"/>
              </w:rPr>
              <w:t xml:space="preserve"> := f_NR5GC_GetExisting_RadioBearerConfig(</w:t>
            </w:r>
            <w:proofErr w:type="spellStart"/>
            <w:r>
              <w:rPr>
                <w:lang w:eastAsia="zh-CN"/>
              </w:rPr>
              <w:t>p_RBConfig_KeyChange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p_PDCP_Config</w:t>
            </w:r>
            <w:proofErr w:type="spellEnd"/>
            <w:r>
              <w:rPr>
                <w:lang w:eastAsia="zh-CN"/>
              </w:rPr>
              <w:t>);</w:t>
            </w:r>
          </w:p>
          <w:p w14:paraId="2FD7E282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NR_RLC_BearerToAddModList_Type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v_RLC_</w:t>
            </w:r>
            <w:proofErr w:type="gramStart"/>
            <w:r>
              <w:rPr>
                <w:lang w:eastAsia="zh-CN"/>
              </w:rPr>
              <w:t>BearerToAddModList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f_NR5GC_GetExisting_BearerToAddModList(true_); //Initialise </w:t>
            </w:r>
            <w:proofErr w:type="spellStart"/>
            <w:r>
              <w:rPr>
                <w:lang w:eastAsia="zh-CN"/>
              </w:rPr>
              <w:t>RLC_BearerConfig</w:t>
            </w:r>
            <w:proofErr w:type="spellEnd"/>
            <w:r>
              <w:rPr>
                <w:lang w:eastAsia="zh-CN"/>
              </w:rPr>
              <w:t xml:space="preserve"> with re-establishment</w:t>
            </w:r>
          </w:p>
          <w:p w14:paraId="081957EB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(omit) </w:t>
            </w:r>
            <w:proofErr w:type="spellStart"/>
            <w:r>
              <w:rPr>
                <w:lang w:eastAsia="zh-CN"/>
              </w:rPr>
              <w:t>octetstring</w:t>
            </w:r>
            <w:proofErr w:type="spellEnd"/>
            <w:r>
              <w:rPr>
                <w:lang w:eastAsia="zh-CN"/>
              </w:rPr>
              <w:t xml:space="preserve"> v_SIB</w:t>
            </w:r>
            <w:proofErr w:type="gramStart"/>
            <w:r>
              <w:rPr>
                <w:lang w:eastAsia="zh-CN"/>
              </w:rPr>
              <w:t>1 :</w:t>
            </w:r>
            <w:proofErr w:type="gramEnd"/>
            <w:r>
              <w:rPr>
                <w:lang w:eastAsia="zh-CN"/>
              </w:rPr>
              <w:t>= omit;     //@sic R5s190795 sic@</w:t>
            </w:r>
          </w:p>
          <w:p w14:paraId="4F4E78C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(omit) </w:t>
            </w:r>
            <w:proofErr w:type="spellStart"/>
            <w:r>
              <w:rPr>
                <w:lang w:eastAsia="zh-CN"/>
              </w:rPr>
              <w:t>octetstring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SysInfo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omit;  //@sic R5s190795 sic@</w:t>
            </w:r>
          </w:p>
          <w:p w14:paraId="107D7E03" w14:textId="77777777" w:rsidR="00BB45A5" w:rsidRDefault="00BB45A5" w:rsidP="00171136">
            <w:pPr>
              <w:ind w:firstLine="195"/>
              <w:rPr>
                <w:lang w:eastAsia="zh-CN"/>
              </w:rPr>
            </w:pPr>
          </w:p>
          <w:p w14:paraId="3957E047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</w:t>
            </w:r>
            <w:proofErr w:type="spellStart"/>
            <w:r>
              <w:rPr>
                <w:lang w:eastAsia="zh-CN"/>
              </w:rPr>
              <w:t>CellGroupCongfig</w:t>
            </w:r>
            <w:proofErr w:type="spellEnd"/>
            <w:r>
              <w:rPr>
                <w:lang w:eastAsia="zh-CN"/>
              </w:rPr>
              <w:t xml:space="preserve"> with condition </w:t>
            </w:r>
            <w:proofErr w:type="spellStart"/>
            <w:r>
              <w:rPr>
                <w:lang w:eastAsia="zh-CN"/>
              </w:rPr>
              <w:t>PCell_change</w:t>
            </w:r>
            <w:proofErr w:type="spellEnd"/>
          </w:p>
          <w:p w14:paraId="7B43DD8E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</w:t>
            </w:r>
            <w:proofErr w:type="spellStart"/>
            <w:r>
              <w:rPr>
                <w:lang w:eastAsia="zh-CN"/>
              </w:rPr>
              <w:t>ispresent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p_CellGroupConfig</w:t>
            </w:r>
            <w:proofErr w:type="spellEnd"/>
            <w:r>
              <w:rPr>
                <w:lang w:eastAsia="zh-CN"/>
              </w:rPr>
              <w:t xml:space="preserve">)) </w:t>
            </w:r>
            <w:proofErr w:type="gramStart"/>
            <w:r>
              <w:rPr>
                <w:lang w:eastAsia="zh-CN"/>
              </w:rPr>
              <w:t>{  /</w:t>
            </w:r>
            <w:proofErr w:type="gramEnd"/>
            <w:r>
              <w:rPr>
                <w:lang w:eastAsia="zh-CN"/>
              </w:rPr>
              <w:t>/@sic R5s200690 change 4 sic@</w:t>
            </w:r>
          </w:p>
          <w:p w14:paraId="759781A6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CellGroupConfig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p_CellGroupConfig</w:t>
            </w:r>
            <w:proofErr w:type="spellEnd"/>
            <w:r>
              <w:rPr>
                <w:lang w:eastAsia="zh-CN"/>
              </w:rPr>
              <w:t>;</w:t>
            </w:r>
          </w:p>
          <w:p w14:paraId="5055C141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 else {</w:t>
            </w:r>
          </w:p>
          <w:p w14:paraId="04E3AF8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//</w:t>
            </w:r>
            <w:proofErr w:type="spellStart"/>
            <w:r>
              <w:rPr>
                <w:lang w:eastAsia="zh-CN"/>
              </w:rPr>
              <w:t>CellGroupCongfig</w:t>
            </w:r>
            <w:proofErr w:type="spellEnd"/>
            <w:r>
              <w:rPr>
                <w:lang w:eastAsia="zh-CN"/>
              </w:rPr>
              <w:t xml:space="preserve"> with condition </w:t>
            </w:r>
            <w:proofErr w:type="spellStart"/>
            <w:r>
              <w:rPr>
                <w:lang w:eastAsia="zh-CN"/>
              </w:rPr>
              <w:t>PCell_change</w:t>
            </w:r>
            <w:proofErr w:type="spellEnd"/>
          </w:p>
          <w:p w14:paraId="2DD0E059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CellGroupConfig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f_NR_GetCellGroupConfigHO</w:t>
            </w:r>
            <w:proofErr w:type="spellEnd"/>
            <w:r>
              <w:rPr>
                <w:lang w:eastAsia="zh-CN"/>
              </w:rPr>
              <w:t xml:space="preserve"> ( 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>,</w:t>
            </w:r>
          </w:p>
          <w:p w14:paraId="413B932B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v_RLC_BearerToAddModList</w:t>
            </w:r>
            <w:proofErr w:type="spellEnd"/>
            <w:r>
              <w:rPr>
                <w:lang w:eastAsia="zh-CN"/>
              </w:rPr>
              <w:t>,</w:t>
            </w:r>
          </w:p>
          <w:p w14:paraId="2589B47C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p_RNTI_Value</w:t>
            </w:r>
            <w:proofErr w:type="spellEnd"/>
            <w:r>
              <w:rPr>
                <w:lang w:eastAsia="zh-CN"/>
              </w:rPr>
              <w:t>,</w:t>
            </w:r>
          </w:p>
          <w:p w14:paraId="2EDDC70C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p_RACH_ConfigDedicated</w:t>
            </w:r>
            <w:proofErr w:type="spellEnd"/>
            <w:r>
              <w:rPr>
                <w:lang w:eastAsia="zh-CN"/>
              </w:rPr>
              <w:t>,</w:t>
            </w:r>
          </w:p>
          <w:p w14:paraId="0D29F49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p_SCellToAddModList</w:t>
            </w:r>
            <w:proofErr w:type="spellEnd"/>
            <w:r>
              <w:rPr>
                <w:lang w:eastAsia="zh-CN"/>
              </w:rPr>
              <w:t>,</w:t>
            </w:r>
          </w:p>
          <w:p w14:paraId="1D985D62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p_SCellToReleaseList</w:t>
            </w:r>
            <w:proofErr w:type="spellEnd"/>
          </w:p>
          <w:p w14:paraId="794331FE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);</w:t>
            </w:r>
          </w:p>
          <w:p w14:paraId="21E1E2B9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71C39A0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</w:t>
            </w:r>
            <w:proofErr w:type="spellStart"/>
            <w:r>
              <w:rPr>
                <w:lang w:eastAsia="zh-CN"/>
              </w:rPr>
              <w:t>isvalue</w:t>
            </w:r>
            <w:proofErr w:type="spellEnd"/>
            <w:r>
              <w:rPr>
                <w:lang w:eastAsia="zh-CN"/>
              </w:rPr>
              <w:t>(p_SIB1)) {</w:t>
            </w:r>
          </w:p>
          <w:p w14:paraId="77F857E0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v_SIB</w:t>
            </w:r>
            <w:proofErr w:type="gramStart"/>
            <w:r>
              <w:rPr>
                <w:lang w:eastAsia="zh-CN"/>
              </w:rPr>
              <w:t>1 :</w:t>
            </w:r>
            <w:proofErr w:type="gramEnd"/>
            <w:r>
              <w:rPr>
                <w:lang w:eastAsia="zh-CN"/>
              </w:rPr>
              <w:t>=  bit2oct(</w:t>
            </w:r>
            <w:proofErr w:type="spellStart"/>
            <w:r>
              <w:rPr>
                <w:lang w:eastAsia="zh-CN"/>
              </w:rPr>
              <w:t>encvalue</w:t>
            </w:r>
            <w:proofErr w:type="spellEnd"/>
            <w:r>
              <w:rPr>
                <w:lang w:eastAsia="zh-CN"/>
              </w:rPr>
              <w:t>(p_SIB1));</w:t>
            </w:r>
          </w:p>
          <w:p w14:paraId="0D503712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595D696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</w:t>
            </w:r>
            <w:proofErr w:type="spellStart"/>
            <w:r>
              <w:rPr>
                <w:lang w:eastAsia="zh-CN"/>
              </w:rPr>
              <w:t>isvalue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p_SysInfo</w:t>
            </w:r>
            <w:proofErr w:type="spellEnd"/>
            <w:r>
              <w:rPr>
                <w:lang w:eastAsia="zh-CN"/>
              </w:rPr>
              <w:t>)) {</w:t>
            </w:r>
          </w:p>
          <w:p w14:paraId="6FA199A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SysInfo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 bit2oct(</w:t>
            </w:r>
            <w:proofErr w:type="spellStart"/>
            <w:r>
              <w:rPr>
                <w:lang w:eastAsia="zh-CN"/>
              </w:rPr>
              <w:t>encvalue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p_SysInfo</w:t>
            </w:r>
            <w:proofErr w:type="spellEnd"/>
            <w:r>
              <w:rPr>
                <w:lang w:eastAsia="zh-CN"/>
              </w:rPr>
              <w:t>));</w:t>
            </w:r>
          </w:p>
          <w:p w14:paraId="259000C5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207A5777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v_RRCReconfiguration_v</w:t>
            </w:r>
            <w:proofErr w:type="gramStart"/>
            <w:r>
              <w:rPr>
                <w:lang w:eastAsia="zh-CN"/>
              </w:rPr>
              <w:t>1530 :</w:t>
            </w:r>
            <w:proofErr w:type="gramEnd"/>
            <w:r>
              <w:rPr>
                <w:lang w:eastAsia="zh-CN"/>
              </w:rPr>
              <w:t>= cs_NR_RRCReconfiguration_v1530_IEs(bit2oct(encvalue(v_CellGroupConfig)),</w:t>
            </w:r>
          </w:p>
          <w:p w14:paraId="107A382A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  </w:t>
            </w:r>
            <w:proofErr w:type="spellStart"/>
            <w:r>
              <w:rPr>
                <w:lang w:eastAsia="zh-CN"/>
              </w:rPr>
              <w:t>p_MasterKeyUpdate</w:t>
            </w:r>
            <w:proofErr w:type="spellEnd"/>
            <w:r>
              <w:rPr>
                <w:lang w:eastAsia="zh-CN"/>
              </w:rPr>
              <w:t>,</w:t>
            </w:r>
          </w:p>
          <w:p w14:paraId="3BC9651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                                                         v_SIB1,</w:t>
            </w:r>
          </w:p>
          <w:p w14:paraId="38392324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  </w:t>
            </w:r>
            <w:proofErr w:type="spellStart"/>
            <w:r>
              <w:rPr>
                <w:lang w:eastAsia="zh-CN"/>
              </w:rPr>
              <w:t>v_SysInfo</w:t>
            </w:r>
            <w:proofErr w:type="spellEnd"/>
            <w:proofErr w:type="gramStart"/>
            <w:r>
              <w:rPr>
                <w:lang w:eastAsia="zh-CN"/>
              </w:rPr>
              <w:t>);</w:t>
            </w:r>
            <w:proofErr w:type="gramEnd"/>
          </w:p>
          <w:p w14:paraId="0305DD7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v_DL_DCCH_</w:t>
            </w:r>
            <w:proofErr w:type="gramStart"/>
            <w:r>
              <w:rPr>
                <w:lang w:eastAsia="zh-CN"/>
              </w:rPr>
              <w:t>Message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cs_38508_RRCReconfiguration(</w:t>
            </w:r>
            <w:proofErr w:type="spellStart"/>
            <w:r>
              <w:rPr>
                <w:lang w:eastAsia="zh-CN"/>
              </w:rPr>
              <w:t>tsc_NR_RRC_TI_Def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 xml:space="preserve">, -, </w:t>
            </w:r>
            <w:proofErr w:type="spellStart"/>
            <w:r>
              <w:rPr>
                <w:lang w:eastAsia="zh-CN"/>
              </w:rPr>
              <w:t>p_MeasConfig</w:t>
            </w:r>
            <w:proofErr w:type="spellEnd"/>
            <w:r>
              <w:rPr>
                <w:lang w:eastAsia="zh-CN"/>
              </w:rPr>
              <w:t>, v_RRCReconfiguration_v1530);</w:t>
            </w:r>
          </w:p>
          <w:p w14:paraId="130EF435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return </w:t>
            </w:r>
            <w:r w:rsidRPr="00A614E5">
              <w:rPr>
                <w:highlight w:val="yellow"/>
                <w:lang w:eastAsia="zh-CN"/>
              </w:rPr>
              <w:t>v_DL_DCCH_Message.message_.c</w:t>
            </w:r>
            <w:proofErr w:type="gramStart"/>
            <w:r w:rsidRPr="00A614E5">
              <w:rPr>
                <w:highlight w:val="yellow"/>
                <w:lang w:eastAsia="zh-CN"/>
              </w:rPr>
              <w:t>1.rrcReconfiguration</w:t>
            </w:r>
            <w:proofErr w:type="gramEnd"/>
            <w:r w:rsidRPr="00A614E5">
              <w:rPr>
                <w:highlight w:val="yellow"/>
                <w:lang w:eastAsia="zh-CN"/>
              </w:rPr>
              <w:t>;</w:t>
            </w:r>
            <w:r>
              <w:rPr>
                <w:lang w:eastAsia="zh-CN"/>
              </w:rPr>
              <w:t xml:space="preserve"> </w:t>
            </w:r>
          </w:p>
          <w:p w14:paraId="3FBB490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  <w:p w14:paraId="0EED9618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</w:p>
        </w:tc>
      </w:tr>
    </w:tbl>
    <w:p w14:paraId="676AFC7F" w14:textId="77777777" w:rsidR="00BB45A5" w:rsidRDefault="00BB45A5" w:rsidP="00BB45A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0E657818" w14:textId="77777777" w:rsidR="00BB45A5" w:rsidRDefault="00BB45A5" w:rsidP="00BB45A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lang w:val="en-US" w:eastAsia="en-GB"/>
        </w:rPr>
      </w:pPr>
      <w:r w:rsidRPr="00BB45A5">
        <w:rPr>
          <w:b/>
          <w:lang w:val="pt-BR"/>
        </w:rPr>
        <w:t>Change</w:t>
      </w:r>
      <w:r w:rsidRPr="00E751F5">
        <w:rPr>
          <w:rFonts w:cs="Arial"/>
          <w:sz w:val="28"/>
          <w:szCs w:val="28"/>
          <w:lang w:eastAsia="x-none"/>
        </w:rPr>
        <w:t xml:space="preserve"> </w:t>
      </w:r>
      <w:r w:rsidRPr="00BB45A5">
        <w:rPr>
          <w:b/>
          <w:lang w:val="pt-BR"/>
        </w:rPr>
        <w:t>4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B45A5" w14:paraId="765FFCDA" w14:textId="77777777" w:rsidTr="0017113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BCF008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514F68" w14:textId="77777777" w:rsidR="00BB45A5" w:rsidRDefault="00BB45A5" w:rsidP="00171136">
            <w:pPr>
              <w:rPr>
                <w:sz w:val="22"/>
                <w:szCs w:val="22"/>
              </w:rPr>
            </w:pPr>
            <w:r>
              <w:t>f_NR_GenerateCondRRCReconfig_r16_Octetstring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BB45A5" w14:paraId="3FEEFA41" w14:textId="77777777" w:rsidTr="0017113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74409D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DFA5F9" w14:textId="77777777" w:rsidR="00BB45A5" w:rsidRPr="00550365" w:rsidRDefault="00BB45A5" w:rsidP="00171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the definition of the function it will </w:t>
            </w:r>
            <w:r w:rsidRPr="008642E0">
              <w:rPr>
                <w:rFonts w:ascii="Arial" w:hAnsi="Arial" w:cs="Arial"/>
              </w:rPr>
              <w:t xml:space="preserve">Return the </w:t>
            </w:r>
            <w:proofErr w:type="spellStart"/>
            <w:r w:rsidRPr="008642E0">
              <w:rPr>
                <w:rFonts w:ascii="Arial" w:hAnsi="Arial" w:cs="Arial"/>
              </w:rPr>
              <w:t>octetstring</w:t>
            </w:r>
            <w:proofErr w:type="spellEnd"/>
            <w:r w:rsidRPr="008642E0">
              <w:rPr>
                <w:rFonts w:ascii="Arial" w:hAnsi="Arial" w:cs="Arial"/>
              </w:rPr>
              <w:t xml:space="preserve"> to be encoded for Conditional RRC Reconfiguration</w:t>
            </w:r>
            <w:r>
              <w:rPr>
                <w:rFonts w:ascii="Arial" w:hAnsi="Arial" w:cs="Arial"/>
              </w:rPr>
              <w:t xml:space="preserve">. </w:t>
            </w:r>
            <w:proofErr w:type="gramStart"/>
            <w:r>
              <w:rPr>
                <w:rFonts w:ascii="Arial" w:hAnsi="Arial" w:cs="Arial"/>
              </w:rPr>
              <w:t>However</w:t>
            </w:r>
            <w:proofErr w:type="gramEnd"/>
            <w:r>
              <w:rPr>
                <w:rFonts w:ascii="Arial" w:hAnsi="Arial" w:cs="Arial"/>
              </w:rPr>
              <w:t xml:space="preserve"> the function return type is </w:t>
            </w:r>
            <w:proofErr w:type="spellStart"/>
            <w:r w:rsidRPr="00A614E5">
              <w:rPr>
                <w:highlight w:val="yellow"/>
              </w:rPr>
              <w:t>DL_DCCH_Message</w:t>
            </w:r>
            <w:proofErr w:type="spellEnd"/>
            <w:r>
              <w:t xml:space="preserve"> rather than </w:t>
            </w:r>
            <w:proofErr w:type="spellStart"/>
            <w:r w:rsidRPr="00A614E5">
              <w:rPr>
                <w:highlight w:val="yellow"/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B45A5" w14:paraId="4AF22A18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035D50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FADC3" w14:textId="77777777" w:rsidR="00BB45A5" w:rsidRPr="003002C9" w:rsidRDefault="00BB45A5" w:rsidP="00BB45A5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the type of the variable from </w:t>
            </w:r>
            <w:proofErr w:type="spellStart"/>
            <w:r w:rsidRPr="00A614E5">
              <w:rPr>
                <w:highlight w:val="yellow"/>
              </w:rPr>
              <w:t>DL_DCCH_Message</w:t>
            </w:r>
            <w:proofErr w:type="spellEnd"/>
            <w:r>
              <w:t xml:space="preserve"> to </w:t>
            </w:r>
            <w:proofErr w:type="spellStart"/>
            <w:r w:rsidRPr="00A614E5">
              <w:rPr>
                <w:highlight w:val="yellow"/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>.</w:t>
            </w:r>
          </w:p>
          <w:p w14:paraId="4459FAAA" w14:textId="77777777" w:rsidR="00BB45A5" w:rsidRDefault="00BB45A5" w:rsidP="00BB45A5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>
              <w:rPr>
                <w:lang w:eastAsia="zh-CN"/>
              </w:rPr>
              <w:t xml:space="preserve">Called newly defined function </w:t>
            </w:r>
            <w:r w:rsidRPr="00A614E5">
              <w:rPr>
                <w:highlight w:val="yellow"/>
                <w:lang w:eastAsia="zh-CN"/>
              </w:rPr>
              <w:t>f_NR5GC_RRCReconfiguration_IntraNR_HO_</w:t>
            </w:r>
            <w:proofErr w:type="gramStart"/>
            <w:r w:rsidRPr="00A614E5">
              <w:rPr>
                <w:highlight w:val="yellow"/>
                <w:lang w:eastAsia="zh-CN"/>
              </w:rPr>
              <w:t>Mdfd</w:t>
            </w:r>
            <w:r>
              <w:rPr>
                <w:lang w:eastAsia="zh-CN"/>
              </w:rPr>
              <w:t xml:space="preserve">  </w:t>
            </w:r>
            <w:r w:rsidRPr="003002C9">
              <w:rPr>
                <w:lang w:eastAsia="zh-CN"/>
              </w:rPr>
              <w:t>to</w:t>
            </w:r>
            <w:proofErr w:type="gramEnd"/>
            <w:r w:rsidRPr="003002C9">
              <w:rPr>
                <w:lang w:eastAsia="zh-CN"/>
              </w:rPr>
              <w:t xml:space="preserve"> generate </w:t>
            </w:r>
            <w:proofErr w:type="spellStart"/>
            <w:r w:rsidRPr="00A614E5">
              <w:rPr>
                <w:highlight w:val="yellow"/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B45A5" w14:paraId="69454BC1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45A87F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5DD871" w14:textId="77777777" w:rsidR="00BB45A5" w:rsidRDefault="00BB45A5" w:rsidP="00171136">
            <w:pPr>
              <w:rPr>
                <w:rFonts w:ascii="Arial" w:hAnsi="Arial" w:cs="Arial"/>
              </w:rPr>
            </w:pPr>
            <w:r w:rsidRPr="00031072">
              <w:rPr>
                <w:rFonts w:ascii="Arial" w:hAnsi="Arial" w:cs="Arial"/>
                <w:lang w:val="en-SG"/>
              </w:rPr>
              <w:t>RRC_Conditional_Handover_NR5GC.ttcn</w:t>
            </w:r>
          </w:p>
        </w:tc>
      </w:tr>
      <w:tr w:rsidR="00BB45A5" w14:paraId="095F0D75" w14:textId="77777777" w:rsidTr="0017113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7809C0" w14:textId="77777777" w:rsidR="00BB45A5" w:rsidRDefault="00BB45A5" w:rsidP="0017113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ACE08" w14:textId="77777777" w:rsidR="00BB45A5" w:rsidRDefault="00BB45A5" w:rsidP="0017113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E94016C" w14:textId="77777777" w:rsidR="00BB45A5" w:rsidRPr="00441AF6" w:rsidRDefault="00BB45A5" w:rsidP="00BB45A5">
      <w:pPr>
        <w:rPr>
          <w:rFonts w:eastAsia="Calibri"/>
          <w:lang w:val="en-US"/>
        </w:rPr>
      </w:pPr>
    </w:p>
    <w:p w14:paraId="2F073D64" w14:textId="77777777" w:rsidR="00BB45A5" w:rsidRDefault="00BB45A5" w:rsidP="00BB45A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45A5" w14:paraId="3D8707B3" w14:textId="77777777" w:rsidTr="0017113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DECC" w14:textId="77777777" w:rsidR="00BB45A5" w:rsidRDefault="00BB45A5" w:rsidP="00171136">
            <w:pPr>
              <w:ind w:firstLine="195"/>
            </w:pPr>
            <w:r>
              <w:t>function f_NR_GenerateCondRRCReconfig_r16_</w:t>
            </w:r>
            <w:proofErr w:type="gramStart"/>
            <w:r>
              <w:t>Octetstring(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 xml:space="preserve">) runs on NR5GC_PTC return </w:t>
            </w:r>
            <w:proofErr w:type="spellStart"/>
            <w:r>
              <w:t>octetstring</w:t>
            </w:r>
            <w:proofErr w:type="spellEnd"/>
          </w:p>
          <w:p w14:paraId="58D21E29" w14:textId="77777777" w:rsidR="00BB45A5" w:rsidRDefault="00BB45A5" w:rsidP="00171136">
            <w:pPr>
              <w:ind w:firstLine="195"/>
            </w:pPr>
            <w:r>
              <w:t xml:space="preserve">  {</w:t>
            </w:r>
          </w:p>
          <w:p w14:paraId="0FDBF3DF" w14:textId="77777777" w:rsidR="00BB45A5" w:rsidRDefault="00BB45A5" w:rsidP="00171136">
            <w:pPr>
              <w:ind w:firstLine="195"/>
            </w:pPr>
            <w:r>
              <w:t xml:space="preserve">    </w:t>
            </w:r>
            <w:r w:rsidRPr="00A614E5">
              <w:rPr>
                <w:highlight w:val="yellow"/>
              </w:rPr>
              <w:t xml:space="preserve">var template (value) </w:t>
            </w:r>
            <w:proofErr w:type="spellStart"/>
            <w:r w:rsidRPr="00A614E5">
              <w:rPr>
                <w:highlight w:val="yellow"/>
              </w:rPr>
              <w:t>DL_DCCH_Message</w:t>
            </w:r>
            <w:proofErr w:type="spellEnd"/>
            <w:r w:rsidRPr="00A614E5">
              <w:rPr>
                <w:highlight w:val="yellow"/>
              </w:rPr>
              <w:t xml:space="preserve"> </w:t>
            </w:r>
            <w:proofErr w:type="spellStart"/>
            <w:r w:rsidRPr="00A614E5">
              <w:rPr>
                <w:highlight w:val="yellow"/>
              </w:rPr>
              <w:t>v_</w:t>
            </w:r>
            <w:proofErr w:type="gramStart"/>
            <w:r w:rsidRPr="00A614E5">
              <w:rPr>
                <w:highlight w:val="yellow"/>
              </w:rPr>
              <w:t>CondRRCReconfig</w:t>
            </w:r>
            <w:proofErr w:type="spellEnd"/>
            <w:r w:rsidRPr="00A614E5">
              <w:rPr>
                <w:highlight w:val="yellow"/>
              </w:rPr>
              <w:t>;</w:t>
            </w:r>
            <w:proofErr w:type="gramEnd"/>
          </w:p>
          <w:p w14:paraId="042777D9" w14:textId="77777777" w:rsidR="00BB45A5" w:rsidRDefault="00BB45A5" w:rsidP="00171136">
            <w:pPr>
              <w:ind w:firstLine="195"/>
            </w:pPr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v_CondRRCReconfig_</w:t>
            </w:r>
            <w:proofErr w:type="gramStart"/>
            <w:r>
              <w:t>Octetstring</w:t>
            </w:r>
            <w:proofErr w:type="spellEnd"/>
            <w:r>
              <w:t>;</w:t>
            </w:r>
            <w:proofErr w:type="gramEnd"/>
          </w:p>
          <w:p w14:paraId="792D7E65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CondRRCReconfig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r w:rsidRPr="00A614E5">
              <w:rPr>
                <w:highlight w:val="yellow"/>
              </w:rPr>
              <w:t>f_NR5GC_RRCReconfiguration_IntraNR_HO</w:t>
            </w:r>
            <w:r>
              <w:t>(</w:t>
            </w:r>
            <w:proofErr w:type="spellStart"/>
            <w:r>
              <w:t>p_TargetCellId</w:t>
            </w:r>
            <w:proofErr w:type="spellEnd"/>
            <w:r>
              <w:t>);</w:t>
            </w:r>
          </w:p>
          <w:p w14:paraId="6156DC3B" w14:textId="77777777" w:rsidR="00BB45A5" w:rsidRDefault="00BB45A5" w:rsidP="00171136">
            <w:pPr>
              <w:ind w:firstLine="195"/>
            </w:pPr>
            <w:r>
              <w:t xml:space="preserve">    </w:t>
            </w:r>
            <w:proofErr w:type="spellStart"/>
            <w:r>
              <w:t>v_CondRRCReconfig_</w:t>
            </w:r>
            <w:proofErr w:type="gramStart"/>
            <w:r>
              <w:t>Octetstring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encvalue</w:t>
            </w:r>
            <w:proofErr w:type="spellEnd"/>
            <w:r>
              <w:t>(</w:t>
            </w:r>
            <w:proofErr w:type="spellStart"/>
            <w:r>
              <w:t>v_CondRRCReconfig</w:t>
            </w:r>
            <w:proofErr w:type="spellEnd"/>
            <w:r>
              <w:t>)); // String to be encoded</w:t>
            </w:r>
          </w:p>
          <w:p w14:paraId="5C4BA0DE" w14:textId="77777777" w:rsidR="00BB45A5" w:rsidRDefault="00BB45A5" w:rsidP="00171136">
            <w:pPr>
              <w:ind w:firstLine="195"/>
            </w:pPr>
            <w:r>
              <w:t xml:space="preserve">    return </w:t>
            </w:r>
            <w:proofErr w:type="spellStart"/>
            <w:r>
              <w:t>v_CondRRCReconfig_</w:t>
            </w:r>
            <w:proofErr w:type="gramStart"/>
            <w:r>
              <w:t>Octetstring</w:t>
            </w:r>
            <w:proofErr w:type="spellEnd"/>
            <w:r>
              <w:t>;</w:t>
            </w:r>
            <w:proofErr w:type="gramEnd"/>
          </w:p>
          <w:p w14:paraId="5C6751E4" w14:textId="77777777" w:rsidR="00BB45A5" w:rsidRDefault="00BB45A5" w:rsidP="00171136">
            <w:pPr>
              <w:ind w:firstLine="195"/>
            </w:pPr>
            <w:r>
              <w:t xml:space="preserve">   }</w:t>
            </w:r>
          </w:p>
          <w:p w14:paraId="02BD9197" w14:textId="77777777" w:rsidR="00BB45A5" w:rsidRDefault="00BB45A5" w:rsidP="00171136">
            <w:pPr>
              <w:ind w:firstLine="195"/>
            </w:pPr>
          </w:p>
        </w:tc>
      </w:tr>
    </w:tbl>
    <w:p w14:paraId="003F4091" w14:textId="77777777" w:rsidR="00BB45A5" w:rsidRPr="00441AF6" w:rsidRDefault="00BB45A5" w:rsidP="00BB45A5">
      <w:pPr>
        <w:rPr>
          <w:rFonts w:eastAsia="Calibri"/>
          <w:lang w:val="en-US"/>
        </w:rPr>
      </w:pPr>
    </w:p>
    <w:p w14:paraId="159C9953" w14:textId="77777777" w:rsidR="00BB45A5" w:rsidRDefault="00BB45A5" w:rsidP="00BB45A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45A5" w14:paraId="45CAB479" w14:textId="77777777" w:rsidTr="0017113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C3CC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f_NR_GenerateCondRRCReconfig_r16_</w:t>
            </w:r>
            <w:proofErr w:type="gramStart"/>
            <w:r>
              <w:rPr>
                <w:lang w:eastAsia="zh-CN"/>
              </w:rPr>
              <w:t>Octetstring(</w:t>
            </w:r>
            <w:proofErr w:type="spellStart"/>
            <w:proofErr w:type="gramEnd"/>
            <w:r>
              <w:rPr>
                <w:lang w:eastAsia="zh-CN"/>
              </w:rPr>
              <w:t>NR_CellId_Type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) runs on NR5GC_PTC return </w:t>
            </w: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  <w:p w14:paraId="6C0E2541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75B83136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// var template (value) </w:t>
            </w:r>
            <w:proofErr w:type="spellStart"/>
            <w:r>
              <w:rPr>
                <w:lang w:eastAsia="zh-CN"/>
              </w:rPr>
              <w:t>DL_DCCH_Message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CondRRCReconfig</w:t>
            </w:r>
            <w:proofErr w:type="spellEnd"/>
            <w:r>
              <w:rPr>
                <w:lang w:eastAsia="zh-CN"/>
              </w:rPr>
              <w:t>;</w:t>
            </w:r>
            <w:proofErr w:type="gramEnd"/>
          </w:p>
          <w:p w14:paraId="3644D589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A614E5">
              <w:rPr>
                <w:highlight w:val="yellow"/>
                <w:lang w:eastAsia="zh-CN"/>
              </w:rPr>
              <w:t xml:space="preserve">var template (value) </w:t>
            </w:r>
            <w:proofErr w:type="spellStart"/>
            <w:r w:rsidRPr="00A614E5">
              <w:rPr>
                <w:highlight w:val="yellow"/>
                <w:lang w:eastAsia="zh-CN"/>
              </w:rPr>
              <w:t>RRCReconfiguration</w:t>
            </w:r>
            <w:proofErr w:type="spellEnd"/>
            <w:r w:rsidRPr="00A614E5">
              <w:rPr>
                <w:highlight w:val="yellow"/>
                <w:lang w:eastAsia="zh-CN"/>
              </w:rPr>
              <w:t xml:space="preserve"> </w:t>
            </w:r>
            <w:proofErr w:type="spellStart"/>
            <w:r w:rsidRPr="00A614E5">
              <w:rPr>
                <w:highlight w:val="yellow"/>
                <w:lang w:eastAsia="zh-CN"/>
              </w:rPr>
              <w:t>v_</w:t>
            </w:r>
            <w:proofErr w:type="gramStart"/>
            <w:r w:rsidRPr="00A614E5">
              <w:rPr>
                <w:highlight w:val="yellow"/>
                <w:lang w:eastAsia="zh-CN"/>
              </w:rPr>
              <w:t>CondRRCReconfig</w:t>
            </w:r>
            <w:proofErr w:type="spellEnd"/>
            <w:r w:rsidRPr="00A614E5">
              <w:rPr>
                <w:highlight w:val="yellow"/>
                <w:lang w:eastAsia="zh-CN"/>
              </w:rPr>
              <w:t>;</w:t>
            </w:r>
            <w:proofErr w:type="gramEnd"/>
          </w:p>
          <w:p w14:paraId="09C0B86C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416FBDE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</w:t>
            </w:r>
            <w:proofErr w:type="spellStart"/>
            <w:r>
              <w:rPr>
                <w:lang w:eastAsia="zh-CN"/>
              </w:rPr>
              <w:t>octetstring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v_CondRRCReconfig_</w:t>
            </w:r>
            <w:proofErr w:type="gramStart"/>
            <w:r>
              <w:rPr>
                <w:lang w:eastAsia="zh-CN"/>
              </w:rPr>
              <w:t>Octetstring</w:t>
            </w:r>
            <w:proofErr w:type="spellEnd"/>
            <w:r>
              <w:rPr>
                <w:lang w:eastAsia="zh-CN"/>
              </w:rPr>
              <w:t>;</w:t>
            </w:r>
            <w:proofErr w:type="gramEnd"/>
          </w:p>
          <w:p w14:paraId="76D6443A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CondRRCReconfig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r w:rsidRPr="00A614E5">
              <w:rPr>
                <w:highlight w:val="yellow"/>
                <w:lang w:eastAsia="zh-CN"/>
              </w:rPr>
              <w:t>f_NR5GC_RRCReconfiguration_IntraNR_HO_Mdfd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p_TargetCellId</w:t>
            </w:r>
            <w:proofErr w:type="spellEnd"/>
            <w:r>
              <w:rPr>
                <w:lang w:eastAsia="zh-CN"/>
              </w:rPr>
              <w:t xml:space="preserve">); </w:t>
            </w:r>
          </w:p>
          <w:p w14:paraId="15044D13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v_CondRRCReconfig_</w:t>
            </w:r>
            <w:proofErr w:type="gramStart"/>
            <w:r>
              <w:rPr>
                <w:lang w:eastAsia="zh-CN"/>
              </w:rPr>
              <w:t>Octetstring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bit2oct(</w:t>
            </w:r>
            <w:proofErr w:type="spellStart"/>
            <w:r>
              <w:rPr>
                <w:lang w:eastAsia="zh-CN"/>
              </w:rPr>
              <w:t>encvalue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v_CondRRCReconfig</w:t>
            </w:r>
            <w:proofErr w:type="spellEnd"/>
            <w:r>
              <w:rPr>
                <w:lang w:eastAsia="zh-CN"/>
              </w:rPr>
              <w:t xml:space="preserve">)); // String to be encoded </w:t>
            </w:r>
          </w:p>
          <w:p w14:paraId="610D89DF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return </w:t>
            </w:r>
            <w:proofErr w:type="spellStart"/>
            <w:r>
              <w:rPr>
                <w:lang w:eastAsia="zh-CN"/>
              </w:rPr>
              <w:t>v_CondRRCReconfig_</w:t>
            </w:r>
            <w:proofErr w:type="gramStart"/>
            <w:r>
              <w:rPr>
                <w:lang w:eastAsia="zh-CN"/>
              </w:rPr>
              <w:t>Octetstring</w:t>
            </w:r>
            <w:proofErr w:type="spellEnd"/>
            <w:r>
              <w:rPr>
                <w:lang w:eastAsia="zh-CN"/>
              </w:rPr>
              <w:t>;</w:t>
            </w:r>
            <w:proofErr w:type="gramEnd"/>
          </w:p>
          <w:p w14:paraId="5F6F2426" w14:textId="77777777" w:rsidR="00BB45A5" w:rsidRDefault="00BB45A5" w:rsidP="0017113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</w:tr>
    </w:tbl>
    <w:p w14:paraId="0C7A6AAA" w14:textId="77777777" w:rsidR="00BB45A5" w:rsidRDefault="00BB45A5" w:rsidP="00BB45A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89FAE6B" w14:textId="77777777" w:rsidR="00BB45A5" w:rsidRPr="00BB45A5" w:rsidRDefault="00BB45A5" w:rsidP="00BB45A5">
      <w:pPr>
        <w:rPr>
          <w:lang w:val="pt-BR"/>
        </w:rPr>
      </w:pPr>
    </w:p>
    <w:p w14:paraId="18C86F44" w14:textId="77777777" w:rsidR="00B20803" w:rsidRPr="00854C55" w:rsidRDefault="00B20803" w:rsidP="0008653B">
      <w:pPr>
        <w:pStyle w:val="Heading1"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rPr>
          <w:rFonts w:cs="Arial"/>
          <w:b/>
        </w:rPr>
      </w:pPr>
      <w:bookmarkStart w:id="12" w:name="_Toc93670499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5C61365A" w14:textId="76B07337" w:rsidR="00B20803" w:rsidRPr="004F726E" w:rsidRDefault="00B20803" w:rsidP="00B20803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4F726E">
        <w:rPr>
          <w:rFonts w:cs="Arial"/>
        </w:rPr>
        <w:t>The test case was executed on NR band n</w:t>
      </w:r>
      <w:r w:rsidR="0008653B">
        <w:rPr>
          <w:rFonts w:cs="Arial"/>
        </w:rPr>
        <w:t>25</w:t>
      </w:r>
      <w:r w:rsidRPr="004F726E">
        <w:rPr>
          <w:rFonts w:cs="Arial"/>
        </w:rPr>
        <w:t xml:space="preserve">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</w:t>
      </w:r>
      <w:r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>
        <w:rPr>
          <w:rFonts w:cs="Arial"/>
        </w:rPr>
        <w:t>2</w:t>
      </w:r>
    </w:p>
    <w:p w14:paraId="186F12CF" w14:textId="77777777" w:rsidR="00B20803" w:rsidRPr="00854C55" w:rsidRDefault="00B20803" w:rsidP="0008653B">
      <w:pPr>
        <w:pStyle w:val="Heading1"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rPr>
          <w:rFonts w:cs="Arial"/>
          <w:b/>
        </w:rPr>
      </w:pPr>
      <w:bookmarkStart w:id="16" w:name="_Toc93670500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78314931" w14:textId="6C423D95" w:rsidR="00B20803" w:rsidRPr="00C549CB" w:rsidRDefault="00B20803" w:rsidP="00B2080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3670501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</w:t>
      </w:r>
      <w:r w:rsidRPr="00B20803">
        <w:rPr>
          <w:rFonts w:cs="Arial"/>
          <w:b/>
        </w:rPr>
        <w:t xml:space="preserve">MT6983 </w:t>
      </w:r>
      <w:bookmarkEnd w:id="17"/>
    </w:p>
    <w:p w14:paraId="15D1CD45" w14:textId="6A1EFD33" w:rsidR="00B20803" w:rsidRPr="00C549CB" w:rsidRDefault="00B20803" w:rsidP="00B20803">
      <w:pPr>
        <w:rPr>
          <w:rFonts w:cs="Arial"/>
        </w:rPr>
      </w:pPr>
      <w:r w:rsidRPr="00C549CB">
        <w:rPr>
          <w:rFonts w:cs="Arial"/>
        </w:rPr>
        <w:t xml:space="preserve">The </w:t>
      </w:r>
      <w:proofErr w:type="spellStart"/>
      <w:r w:rsidRPr="00B20803">
        <w:rPr>
          <w:rFonts w:cs="Arial"/>
        </w:rPr>
        <w:t>Mediatek</w:t>
      </w:r>
      <w:proofErr w:type="spellEnd"/>
      <w:r w:rsidRPr="00B20803">
        <w:rPr>
          <w:rFonts w:cs="Arial"/>
        </w:rPr>
        <w:t xml:space="preserve"> MT6983 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C549CB">
        <w:rPr>
          <w:rFonts w:cs="Arial"/>
        </w:rPr>
        <w:t>Keysight S8704A Protocol Conformance Toolset solution. The documentation below is enclosed as evidence of the successful test case run [1]:</w:t>
      </w:r>
    </w:p>
    <w:p w14:paraId="2CBC9C45" w14:textId="77777777" w:rsidR="00B20803" w:rsidRPr="00C549CB" w:rsidRDefault="00B20803" w:rsidP="00B2080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5AC3D27D" w14:textId="5454BA6B" w:rsidR="00B20803" w:rsidRPr="00C549CB" w:rsidRDefault="00B20803" w:rsidP="00B20803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rPr>
          <w:rFonts w:cs="Arial"/>
        </w:rPr>
        <w:t>8_1_4_4_2</w:t>
      </w:r>
      <w:r w:rsidRPr="00C549CB">
        <w:rPr>
          <w:rFonts w:cs="Arial"/>
        </w:rPr>
        <w:t>_LOG.html</w:t>
      </w:r>
    </w:p>
    <w:p w14:paraId="256EF3EE" w14:textId="77777777" w:rsidR="00B20803" w:rsidRPr="00C549CB" w:rsidRDefault="00B20803" w:rsidP="00B2080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2C90C83B" w14:textId="65D58BEB" w:rsidR="00B20803" w:rsidRDefault="00B20803" w:rsidP="00B2080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>
        <w:rPr>
          <w:rFonts w:cs="Arial"/>
        </w:rPr>
        <w:t>8_1_4_4_2</w:t>
      </w:r>
      <w:r w:rsidRPr="00C549CB">
        <w:rPr>
          <w:rFonts w:cs="Arial"/>
        </w:rPr>
        <w:t>_PIXIT.xml</w:t>
      </w:r>
    </w:p>
    <w:p w14:paraId="16F65078" w14:textId="77777777" w:rsidR="00B20803" w:rsidRPr="002D362B" w:rsidRDefault="00B20803" w:rsidP="00B2080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3670502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20803" w14:paraId="66A88E99" w14:textId="77777777" w:rsidTr="00171136">
        <w:tc>
          <w:tcPr>
            <w:tcW w:w="709" w:type="dxa"/>
            <w:hideMark/>
          </w:tcPr>
          <w:p w14:paraId="0279CB23" w14:textId="77777777" w:rsidR="00B20803" w:rsidRDefault="00B20803" w:rsidP="0017113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72B264" w14:textId="010908E8" w:rsidR="00B20803" w:rsidRPr="00C549CB" w:rsidRDefault="00B20803" w:rsidP="00171136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B20803">
              <w:rPr>
                <w:rFonts w:cs="Arial"/>
                <w:b/>
                <w:sz w:val="18"/>
              </w:rPr>
              <w:t xml:space="preserve">R5s220272: </w:t>
            </w:r>
            <w:r w:rsidRPr="00293CE8">
              <w:rPr>
                <w:rFonts w:cs="Arial"/>
                <w:bCs/>
                <w:sz w:val="18"/>
              </w:rPr>
              <w:t>Supporting information for addition of NR5GC Rel-16 Mobility Enhancement test case 8.1.4.4.2</w:t>
            </w:r>
          </w:p>
          <w:p w14:paraId="6C327467" w14:textId="77777777" w:rsidR="00B20803" w:rsidRDefault="00B20803" w:rsidP="00171136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B737519" w14:textId="77777777" w:rsidR="00B20803" w:rsidRDefault="00B20803" w:rsidP="00B2080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99510" w14:textId="77777777" w:rsidR="00A97A4F" w:rsidRDefault="00A97A4F">
      <w:r>
        <w:separator/>
      </w:r>
    </w:p>
  </w:endnote>
  <w:endnote w:type="continuationSeparator" w:id="0">
    <w:p w14:paraId="07F07C48" w14:textId="77777777" w:rsidR="00A97A4F" w:rsidRDefault="00A9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E8E9D" w14:textId="77777777" w:rsidR="00A97A4F" w:rsidRDefault="00A97A4F">
      <w:r>
        <w:separator/>
      </w:r>
    </w:p>
  </w:footnote>
  <w:footnote w:type="continuationSeparator" w:id="0">
    <w:p w14:paraId="5616AE7F" w14:textId="77777777" w:rsidR="00A97A4F" w:rsidRDefault="00A97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0210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2E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FF8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89B24BC"/>
    <w:multiLevelType w:val="hybridMultilevel"/>
    <w:tmpl w:val="F5A8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573869"/>
    <w:multiLevelType w:val="hybridMultilevel"/>
    <w:tmpl w:val="259AE4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62793"/>
    <w:multiLevelType w:val="hybridMultilevel"/>
    <w:tmpl w:val="87FC5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53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CE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A4F"/>
    <w:rsid w:val="00AA2CBC"/>
    <w:rsid w:val="00AC5820"/>
    <w:rsid w:val="00AD1CD8"/>
    <w:rsid w:val="00B20803"/>
    <w:rsid w:val="00B258BB"/>
    <w:rsid w:val="00B67B97"/>
    <w:rsid w:val="00B968C8"/>
    <w:rsid w:val="00BA3EC5"/>
    <w:rsid w:val="00BA51D9"/>
    <w:rsid w:val="00BB45A5"/>
    <w:rsid w:val="00BB5DFC"/>
    <w:rsid w:val="00BD279D"/>
    <w:rsid w:val="00BD6BB8"/>
    <w:rsid w:val="00C66BA2"/>
    <w:rsid w:val="00C95985"/>
    <w:rsid w:val="00CB114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2080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0803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B20803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B208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24</Pages>
  <Words>7200</Words>
  <Characters>41044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2022-02-02T17:51:00Z</dcterms:created>
  <dcterms:modified xsi:type="dcterms:W3CDTF">2022-02-02T18:05:00Z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R5s220271</vt:lpwstr>
  </property>
  <property fmtid="{D5CDD505-2E9C-101B-9397-08002B2CF9AE}" pid="10" name="Spec#">
    <vt:lpwstr>38.523-3</vt:lpwstr>
  </property>
  <property fmtid="{D5CDD505-2E9C-101B-9397-08002B2CF9AE}" pid="11" name="Cr#">
    <vt:lpwstr>2365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NR5GC Rel-16 Mobility Enhancement test case 8.1.4.4.2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B</vt:lpwstr>
  </property>
  <property fmtid="{D5CDD505-2E9C-101B-9397-08002B2CF9AE}" pid="19" name="ResDate">
    <vt:lpwstr>2022-02-02</vt:lpwstr>
  </property>
  <property fmtid="{D5CDD505-2E9C-101B-9397-08002B2CF9AE}" pid="20" name="Release">
    <vt:lpwstr>Rel-17</vt:lpwstr>
  </property>
</Properties>
</file>