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B55E1DC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8B4ECC">
        <w:rPr>
          <w:b/>
          <w:i/>
          <w:noProof/>
          <w:sz w:val="28"/>
        </w:rPr>
        <w:t>211559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0D6293F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4ECC">
              <w:rPr>
                <w:b/>
                <w:noProof/>
                <w:sz w:val="28"/>
              </w:rPr>
              <w:t>2157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61BA982" w:rsidR="00AA27AC" w:rsidRPr="00410371" w:rsidRDefault="008107F8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09E53D5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8A85D87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</w:t>
            </w:r>
            <w:r w:rsidR="008B4ECC">
              <w:rPr>
                <w:noProof/>
              </w:rPr>
              <w:t xml:space="preserve">NR </w:t>
            </w:r>
            <w:r w:rsidR="00EE3D4A">
              <w:rPr>
                <w:noProof/>
              </w:rPr>
              <w:t>RLC</w:t>
            </w:r>
            <w:r w:rsidRPr="00A703BE"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B4ECC">
              <w:rPr>
                <w:noProof/>
              </w:rPr>
              <w:t>7.1.2.3.3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7D6D2AEE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8B4ECC">
              <w:rPr>
                <w:noProof/>
              </w:rPr>
              <w:t>10-23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4ED527C6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8107F8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2739117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BB45E9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B4ECC">
              <w:rPr>
                <w:noProof/>
              </w:rPr>
              <w:t xml:space="preserve">NR </w:t>
            </w:r>
            <w:r w:rsidR="00EE3D4A">
              <w:rPr>
                <w:noProof/>
              </w:rPr>
              <w:t>RLC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B4ECC">
              <w:rPr>
                <w:noProof/>
              </w:rPr>
              <w:t>7.1.2.3.3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5B68EC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AB697C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B4ECC">
              <w:rPr>
                <w:noProof/>
              </w:rPr>
              <w:t>7.1.2.3.3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D6E35E8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8B4ECC">
              <w:rPr>
                <w:noProof/>
              </w:rPr>
              <w:t>7.1.2.3.3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589706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9744E30" w14:textId="325A4320" w:rsidR="008B4EC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4ECC" w:rsidRPr="0065696D">
        <w:rPr>
          <w:rFonts w:ascii="Arial" w:hAnsi="Arial" w:cs="Arial"/>
          <w:iCs/>
        </w:rPr>
        <w:t>Table of Contents</w:t>
      </w:r>
      <w:r w:rsidR="008B4ECC">
        <w:tab/>
      </w:r>
      <w:r w:rsidR="008B4ECC">
        <w:fldChar w:fldCharType="begin"/>
      </w:r>
      <w:r w:rsidR="008B4ECC">
        <w:instrText xml:space="preserve"> PAGEREF _Toc85897061 \h </w:instrText>
      </w:r>
      <w:r w:rsidR="008B4ECC">
        <w:fldChar w:fldCharType="separate"/>
      </w:r>
      <w:r w:rsidR="008B4ECC">
        <w:t>2</w:t>
      </w:r>
      <w:r w:rsidR="008B4ECC">
        <w:fldChar w:fldCharType="end"/>
      </w:r>
    </w:p>
    <w:p w14:paraId="3DE84E18" w14:textId="125348ED" w:rsidR="008B4ECC" w:rsidRDefault="008B4E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96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96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_Toc85897062 \h </w:instrText>
      </w:r>
      <w:r>
        <w:fldChar w:fldCharType="separate"/>
      </w:r>
      <w:r>
        <w:t>3</w:t>
      </w:r>
      <w:r>
        <w:fldChar w:fldCharType="end"/>
      </w:r>
    </w:p>
    <w:p w14:paraId="1408D393" w14:textId="0A0F9F63" w:rsidR="008B4ECC" w:rsidRDefault="008B4EC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96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_Toc85897063 \h </w:instrText>
      </w:r>
      <w:r>
        <w:fldChar w:fldCharType="separate"/>
      </w:r>
      <w:r>
        <w:t>3</w:t>
      </w:r>
      <w:r>
        <w:fldChar w:fldCharType="end"/>
      </w:r>
    </w:p>
    <w:p w14:paraId="31A9749D" w14:textId="07980EF0" w:rsidR="008B4ECC" w:rsidRDefault="008B4E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96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96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_Toc85897064 \h </w:instrText>
      </w:r>
      <w:r>
        <w:fldChar w:fldCharType="separate"/>
      </w:r>
      <w:r>
        <w:t>3</w:t>
      </w:r>
      <w:r>
        <w:fldChar w:fldCharType="end"/>
      </w:r>
    </w:p>
    <w:p w14:paraId="4CEB6614" w14:textId="78011917" w:rsidR="008B4ECC" w:rsidRDefault="008B4E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96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96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_Toc85897065 \h </w:instrText>
      </w:r>
      <w:r>
        <w:fldChar w:fldCharType="separate"/>
      </w:r>
      <w:r>
        <w:t>3</w:t>
      </w:r>
      <w:r>
        <w:fldChar w:fldCharType="end"/>
      </w:r>
    </w:p>
    <w:p w14:paraId="7DB7EC32" w14:textId="4272894C" w:rsidR="008B4ECC" w:rsidRDefault="008B4E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96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96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_Toc85897066 \h </w:instrText>
      </w:r>
      <w:r>
        <w:fldChar w:fldCharType="separate"/>
      </w:r>
      <w:r>
        <w:t>3</w:t>
      </w:r>
      <w:r>
        <w:fldChar w:fldCharType="end"/>
      </w:r>
    </w:p>
    <w:p w14:paraId="13ED3FB0" w14:textId="47405DD3" w:rsidR="008B4ECC" w:rsidRDefault="008B4EC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696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696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_Toc85897067 \h </w:instrText>
      </w:r>
      <w:r>
        <w:fldChar w:fldCharType="separate"/>
      </w:r>
      <w:r>
        <w:t>3</w:t>
      </w:r>
      <w:r>
        <w:fldChar w:fldCharType="end"/>
      </w:r>
    </w:p>
    <w:p w14:paraId="0FB110CB" w14:textId="46083FEF" w:rsidR="008B4ECC" w:rsidRDefault="008B4E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696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696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_Toc85897068 \h </w:instrText>
      </w:r>
      <w:r>
        <w:fldChar w:fldCharType="separate"/>
      </w:r>
      <w:r>
        <w:t>3</w:t>
      </w:r>
      <w:r>
        <w:fldChar w:fldCharType="end"/>
      </w:r>
    </w:p>
    <w:p w14:paraId="0348A46A" w14:textId="16DDE4A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589706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6614670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B4ECC">
        <w:rPr>
          <w:noProof/>
        </w:rPr>
        <w:t>7.1.2.3.3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5897063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566DA96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B4ECC">
        <w:rPr>
          <w:noProof/>
        </w:rPr>
        <w:t>7.1.2.3.3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5897064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5897065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DE237D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NULL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640B60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5897066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589706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64DDE02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B4ECC">
        <w:rPr>
          <w:rFonts w:ascii="Arial" w:eastAsia="SimSun" w:hAnsi="Arial"/>
        </w:rPr>
        <w:t>7_1_2_3_3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FC6545A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B4ECC">
        <w:rPr>
          <w:rFonts w:ascii="Arial" w:eastAsia="SimSun" w:hAnsi="Arial"/>
        </w:rPr>
        <w:t>7_1_2_3_3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5897068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0CBCC39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8B4ECC" w:rsidRPr="008B4ECC">
              <w:rPr>
                <w:noProof/>
              </w:rPr>
              <w:t>211</w:t>
            </w:r>
            <w:r w:rsidR="008B4ECC">
              <w:rPr>
                <w:noProof/>
              </w:rPr>
              <w:t>547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8B4ECC">
              <w:t xml:space="preserve">NR </w:t>
            </w:r>
            <w:r w:rsidR="00EE3D4A">
              <w:t>RLC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B4ECC">
              <w:rPr>
                <w:noProof/>
              </w:rPr>
              <w:t>7.1.2.3.3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DAC8A" w14:textId="77777777" w:rsidR="00DC68CD" w:rsidRDefault="00DC68CD">
      <w:r>
        <w:separator/>
      </w:r>
    </w:p>
  </w:endnote>
  <w:endnote w:type="continuationSeparator" w:id="0">
    <w:p w14:paraId="72DA986C" w14:textId="77777777" w:rsidR="00DC68CD" w:rsidRDefault="00DC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41E9D" w14:textId="77777777" w:rsidR="00DC68CD" w:rsidRDefault="00DC68CD">
      <w:r>
        <w:separator/>
      </w:r>
    </w:p>
  </w:footnote>
  <w:footnote w:type="continuationSeparator" w:id="0">
    <w:p w14:paraId="650F9C2B" w14:textId="77777777" w:rsidR="00DC68CD" w:rsidRDefault="00DC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4811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4000"/>
    <w:rsid w:val="005A5302"/>
    <w:rsid w:val="005B197D"/>
    <w:rsid w:val="005B68EC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107F8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68CD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3D4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211559</vt:lpstr>
      <vt:lpstr>MTG_TITLE</vt:lpstr>
    </vt:vector>
  </TitlesOfParts>
  <Company>3GPP Support Team</Company>
  <LinksUpToDate>false</LinksUpToDate>
  <CharactersWithSpaces>3927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211559</dc:title>
  <dc:subject>7.1.2.3.3</dc:subject>
  <dc:creator>Michael Sanders, John M Meredith</dc:creator>
  <cp:keywords>2157</cp:keywords>
  <dc:description>7_1_2_3_3</dc:description>
  <cp:lastModifiedBy>Shaun Harry</cp:lastModifiedBy>
  <cp:revision>35</cp:revision>
  <cp:lastPrinted>1900-01-01T00:00:00Z</cp:lastPrinted>
  <dcterms:created xsi:type="dcterms:W3CDTF">2021-09-01T14:12:00Z</dcterms:created>
  <dcterms:modified xsi:type="dcterms:W3CDTF">2021-11-23T09:24:00Z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