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02527429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00</w:t>
        </w:r>
      </w:fldSimple>
      <w:r w:rsidR="0095216E">
        <w:rPr>
          <w:b/>
          <w:i/>
          <w:noProof/>
          <w:sz w:val="28"/>
        </w:rPr>
        <w:t>8</w:t>
      </w:r>
      <w:r w:rsidR="00D9742A">
        <w:rPr>
          <w:b/>
          <w:i/>
          <w:noProof/>
          <w:sz w:val="28"/>
        </w:rPr>
        <w:t>7</w:t>
      </w:r>
    </w:p>
    <w:p w14:paraId="5D6FC58C" w14:textId="307A0302" w:rsidR="001A09A3" w:rsidRDefault="00F751B6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E85D42C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019E">
              <w:rPr>
                <w:b/>
                <w:noProof/>
                <w:sz w:val="28"/>
              </w:rPr>
              <w:t>5</w:t>
            </w:r>
            <w:r w:rsidR="00D9742A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A17F2B8" w:rsidR="001E41F3" w:rsidRDefault="00D9742A" w:rsidP="00715499">
            <w:pPr>
              <w:pStyle w:val="CRCoverPage"/>
              <w:spacing w:after="0"/>
            </w:pPr>
            <w:r w:rsidRPr="00D9742A">
              <w:t>Correction to NR MAC test case 7.1.1.3.3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086528E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5216E">
              <w:rPr>
                <w:noProof/>
              </w:rPr>
              <w:t>1</w:t>
            </w:r>
            <w:r w:rsidR="00D9742A">
              <w:rPr>
                <w:noProof/>
              </w:rPr>
              <w:t>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EEC4526" w:rsidR="001E41F3" w:rsidRDefault="003234CC" w:rsidP="00323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step 13-17 we are not saving the recieved NR_DRB_COMMON_IND and not updating v_TimingDRB. V_DurationSysInfo is calculated using timing from the previous indication, causing test case failure at step 16.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4F99542" w:rsidR="001E41F3" w:rsidRDefault="003234CC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Store timing of reieved NR_DRB_COMMON_IND at step 13-17.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E93DEAA" w:rsidR="001E41F3" w:rsidRDefault="003234CC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confirmant UE will fail this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D36A3B9" w:rsidR="001E41F3" w:rsidRDefault="00D9742A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7.1.1.3.3.ENDC, 7.1.1.3.3.NR5GC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EE706E" w:rsidR="001E41F3" w:rsidRDefault="001E41F3" w:rsidP="00D9742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1F45F07" w:rsidR="001E41F3" w:rsidRDefault="00D97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16FB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36275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30BDCA5" w14:textId="3E64C15F" w:rsidR="00494D0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494D00" w:rsidRPr="00FD6A83">
        <w:rPr>
          <w:rFonts w:cs="Arial"/>
          <w:iCs/>
        </w:rPr>
        <w:t>Table of Contents</w:t>
      </w:r>
      <w:r w:rsidR="00494D00">
        <w:tab/>
      </w:r>
      <w:r w:rsidR="00494D00">
        <w:fldChar w:fldCharType="begin"/>
      </w:r>
      <w:r w:rsidR="00494D00">
        <w:instrText xml:space="preserve"> PAGEREF _Toc61362759 \h </w:instrText>
      </w:r>
      <w:r w:rsidR="00494D00">
        <w:fldChar w:fldCharType="separate"/>
      </w:r>
      <w:r w:rsidR="00494D00">
        <w:t>2</w:t>
      </w:r>
      <w:r w:rsidR="00494D00">
        <w:fldChar w:fldCharType="end"/>
      </w:r>
    </w:p>
    <w:p w14:paraId="191C773E" w14:textId="3BB32B4A" w:rsidR="00494D00" w:rsidRDefault="00494D0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D6A8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D6A8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_Toc61362760 \h </w:instrText>
      </w:r>
      <w:r>
        <w:fldChar w:fldCharType="separate"/>
      </w:r>
      <w:r>
        <w:t>3</w:t>
      </w:r>
      <w:r>
        <w:fldChar w:fldCharType="end"/>
      </w:r>
    </w:p>
    <w:p w14:paraId="74173C12" w14:textId="31D922D6" w:rsidR="00494D00" w:rsidRDefault="00494D0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D6A8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D6A8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_Toc61362761 \h </w:instrText>
      </w:r>
      <w:r>
        <w:fldChar w:fldCharType="separate"/>
      </w:r>
      <w:r>
        <w:t>3</w:t>
      </w:r>
      <w:r>
        <w:fldChar w:fldCharType="end"/>
      </w:r>
    </w:p>
    <w:p w14:paraId="3A68615F" w14:textId="666F1652" w:rsidR="00494D00" w:rsidRDefault="00494D0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_Toc61362762 \h </w:instrText>
      </w:r>
      <w:r>
        <w:fldChar w:fldCharType="separate"/>
      </w:r>
      <w:r>
        <w:t>3</w:t>
      </w:r>
      <w:r>
        <w:fldChar w:fldCharType="end"/>
      </w:r>
    </w:p>
    <w:p w14:paraId="2E4D4796" w14:textId="516C43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136276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272CDDFA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1362761"/>
      <w:r w:rsidRPr="00854C55">
        <w:rPr>
          <w:b/>
        </w:rPr>
        <w:t>Corrections required</w:t>
      </w:r>
      <w:bookmarkEnd w:id="5"/>
      <w:bookmarkEnd w:id="6"/>
      <w:bookmarkEnd w:id="7"/>
    </w:p>
    <w:p w14:paraId="7F4C8DAB" w14:textId="36E3CEC2" w:rsidR="00D9742A" w:rsidRDefault="00D9742A" w:rsidP="00D9742A"/>
    <w:p w14:paraId="2D56E333" w14:textId="547BD1AB" w:rsidR="00D9742A" w:rsidRDefault="00D9742A" w:rsidP="003234CC">
      <w:pPr>
        <w:pStyle w:val="Heading2"/>
      </w:pPr>
      <w:bookmarkStart w:id="8" w:name="_Toc61362762"/>
      <w:r>
        <w:t xml:space="preserve">2.1 </w:t>
      </w:r>
      <w: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9742A" w:rsidRPr="00DA630C" w14:paraId="783DEFC5" w14:textId="77777777" w:rsidTr="000436E1">
        <w:trPr>
          <w:trHeight w:val="447"/>
        </w:trPr>
        <w:tc>
          <w:tcPr>
            <w:tcW w:w="1985" w:type="dxa"/>
          </w:tcPr>
          <w:p w14:paraId="7956F969" w14:textId="77777777" w:rsidR="00D9742A" w:rsidRDefault="00D9742A" w:rsidP="000436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8AB21D7" w14:textId="77777777" w:rsidR="00D9742A" w:rsidRPr="00DA630C" w:rsidRDefault="00D9742A" w:rsidP="000436E1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FF4452">
              <w:rPr>
                <w:rFonts w:ascii="Arial" w:eastAsia="SimSun" w:hAnsi="Arial"/>
                <w:szCs w:val="18"/>
                <w:lang w:eastAsia="en-GB"/>
              </w:rPr>
              <w:t>f_TC_7_1_1_3_3_NR_TestBody</w:t>
            </w:r>
          </w:p>
        </w:tc>
      </w:tr>
      <w:tr w:rsidR="00D9742A" w14:paraId="788A01CA" w14:textId="77777777" w:rsidTr="000436E1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14:paraId="7B246162" w14:textId="77777777" w:rsidR="00D9742A" w:rsidRDefault="00D9742A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3DB8E084" w14:textId="4FC52E1A" w:rsidR="00D9742A" w:rsidRDefault="00D9742A" w:rsidP="000436E1">
            <w:pPr>
              <w:pStyle w:val="CRCoverPage"/>
              <w:spacing w:after="0"/>
              <w:rPr>
                <w:rFonts w:eastAsia="SimSun" w:cs="Arial"/>
                <w:color w:val="000000"/>
                <w:lang w:val="en-US" w:eastAsia="zh-CN"/>
              </w:rPr>
            </w:pPr>
            <w:r>
              <w:rPr>
                <w:rFonts w:eastAsia="Calibri" w:cs="Arial"/>
                <w:color w:val="000000"/>
              </w:rPr>
              <w:t xml:space="preserve">At step 13-17 we are not </w:t>
            </w:r>
            <w:r w:rsidR="003234CC">
              <w:rPr>
                <w:rFonts w:eastAsia="Calibri" w:cs="Arial"/>
                <w:color w:val="000000"/>
              </w:rPr>
              <w:t>saving the recieved</w:t>
            </w:r>
            <w:r>
              <w:rPr>
                <w:rFonts w:eastAsia="Calibri" w:cs="Arial"/>
                <w:color w:val="000000"/>
              </w:rPr>
              <w:t xml:space="preserve"> NR_DRB_COMMON_IND </w:t>
            </w:r>
            <w:r w:rsidR="003234CC">
              <w:rPr>
                <w:rFonts w:eastAsia="Calibri" w:cs="Arial"/>
                <w:color w:val="000000"/>
              </w:rPr>
              <w:t xml:space="preserve">and not updating </w:t>
            </w:r>
            <w:r w:rsidR="003234CC" w:rsidRPr="00FF4452">
              <w:rPr>
                <w:rFonts w:eastAsia="SimSun"/>
                <w:szCs w:val="18"/>
                <w:lang w:eastAsia="en-GB"/>
              </w:rPr>
              <w:t>v_TimingDRB</w:t>
            </w:r>
            <w:r w:rsidR="003234CC">
              <w:rPr>
                <w:rFonts w:eastAsia="SimSun"/>
                <w:szCs w:val="18"/>
                <w:lang w:eastAsia="en-GB"/>
              </w:rPr>
              <w:t>. V_DurationSysInfo is calculated using timing from the previous indication, causing test case failure at step 16.</w:t>
            </w:r>
          </w:p>
        </w:tc>
      </w:tr>
      <w:tr w:rsidR="00D9742A" w14:paraId="009C9C4F" w14:textId="77777777" w:rsidTr="000436E1">
        <w:tc>
          <w:tcPr>
            <w:tcW w:w="1985" w:type="dxa"/>
          </w:tcPr>
          <w:p w14:paraId="61739A6B" w14:textId="77777777" w:rsidR="00D9742A" w:rsidRDefault="00D9742A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AF7D469" w14:textId="649C28D0" w:rsidR="00D9742A" w:rsidRDefault="003234CC" w:rsidP="000436E1">
            <w:pPr>
              <w:spacing w:after="0"/>
              <w:rPr>
                <w:rFonts w:ascii="Arial" w:eastAsia="SimSun" w:hAnsi="Arial" w:cs="Arial"/>
                <w:color w:val="000000"/>
                <w:lang w:val="en-US" w:eastAsia="zh-CN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Store timing of reieved </w:t>
            </w:r>
            <w:r w:rsidR="00D9742A">
              <w:rPr>
                <w:rFonts w:ascii="Arial" w:eastAsia="Calibri" w:hAnsi="Arial" w:cs="Arial"/>
                <w:color w:val="000000"/>
              </w:rPr>
              <w:t>NR_DRB_COMMON_IND at step 13-17.</w:t>
            </w:r>
          </w:p>
        </w:tc>
      </w:tr>
      <w:tr w:rsidR="00D9742A" w14:paraId="527ADF4F" w14:textId="77777777" w:rsidTr="000436E1">
        <w:tc>
          <w:tcPr>
            <w:tcW w:w="1985" w:type="dxa"/>
            <w:tcBorders>
              <w:bottom w:val="single" w:sz="4" w:space="0" w:color="auto"/>
            </w:tcBorders>
          </w:tcPr>
          <w:p w14:paraId="13254636" w14:textId="77777777" w:rsidR="00D9742A" w:rsidRDefault="00D9742A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18035259" w14:textId="77777777" w:rsidR="00D9742A" w:rsidRDefault="00D9742A" w:rsidP="000436E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r w:rsidRPr="00F40912">
              <w:rPr>
                <w:rFonts w:ascii="Arial" w:hAnsi="Arial"/>
                <w:color w:val="000000"/>
                <w:szCs w:val="18"/>
              </w:rPr>
              <w:t>MAC_TC_Common_NR.ttcn</w:t>
            </w:r>
          </w:p>
        </w:tc>
      </w:tr>
      <w:tr w:rsidR="00D9742A" w14:paraId="69EABDD5" w14:textId="77777777" w:rsidTr="000436E1">
        <w:tc>
          <w:tcPr>
            <w:tcW w:w="1985" w:type="dxa"/>
            <w:tcBorders>
              <w:bottom w:val="single" w:sz="4" w:space="0" w:color="auto"/>
            </w:tcBorders>
          </w:tcPr>
          <w:p w14:paraId="4ED5BA05" w14:textId="77777777" w:rsidR="00D9742A" w:rsidRDefault="00D9742A" w:rsidP="000436E1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784E2B94" w14:textId="77777777" w:rsidR="00D9742A" w:rsidRDefault="00D9742A" w:rsidP="000436E1">
            <w:pPr>
              <w:rPr>
                <w:rFonts w:ascii="Arial" w:hAnsi="Arial"/>
                <w:highlight w:val="red"/>
              </w:rPr>
            </w:pPr>
          </w:p>
        </w:tc>
      </w:tr>
    </w:tbl>
    <w:p w14:paraId="6D8171F6" w14:textId="77777777" w:rsidR="00D9742A" w:rsidRDefault="00D9742A" w:rsidP="00D9742A">
      <w:pPr>
        <w:spacing w:after="0"/>
        <w:ind w:left="432"/>
        <w:rPr>
          <w:rFonts w:ascii="Arial" w:eastAsia="SimSun" w:hAnsi="Arial"/>
          <w:b/>
          <w:lang w:eastAsia="en-GB"/>
        </w:rPr>
      </w:pPr>
    </w:p>
    <w:p w14:paraId="19FDE58D" w14:textId="77777777" w:rsidR="00D9742A" w:rsidRPr="00627E89" w:rsidRDefault="00D9742A" w:rsidP="00D9742A">
      <w:pPr>
        <w:spacing w:after="0"/>
        <w:rPr>
          <w:rFonts w:ascii="Arial" w:eastAsia="SimSun" w:hAnsi="Arial"/>
          <w:b/>
          <w:lang w:eastAsia="en-GB"/>
        </w:rPr>
      </w:pPr>
      <w:r w:rsidRPr="00627E89">
        <w:rPr>
          <w:rFonts w:ascii="Arial" w:eastAsia="SimSun" w:hAnsi="Arial"/>
          <w:b/>
          <w:lang w:eastAsia="en-GB"/>
        </w:rPr>
        <w:t xml:space="preserve">Before </w:t>
      </w:r>
      <w:r>
        <w:rPr>
          <w:rFonts w:ascii="Arial" w:eastAsia="SimSun" w:hAnsi="Arial"/>
          <w:b/>
          <w:lang w:eastAsia="en-GB"/>
        </w:rPr>
        <w:t>change</w:t>
      </w:r>
    </w:p>
    <w:p w14:paraId="3C5C1D60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>function f_TC_7_1_1_3_3_NR_TestBody(DRB_Identity p_NR_DRB_Id1,</w:t>
      </w:r>
    </w:p>
    <w:p w14:paraId="34DFCCD5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                       DRB_Identity p_NR_DRB_Id2) runs on NR_BASE_PTC</w:t>
      </w:r>
    </w:p>
    <w:p w14:paraId="08C1E2D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{</w:t>
      </w:r>
    </w:p>
    <w:p w14:paraId="1129302C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</w:p>
    <w:p w14:paraId="7429D36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</w:p>
    <w:p w14:paraId="03A14629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var NR_UplinkBWP_Type v_NR_UplinkBWP := f_NR_CellInfo_GetUplinkBWP(nr_Cell1, tsc_NR_BWP_Id);</w:t>
      </w:r>
    </w:p>
    <w:p w14:paraId="5D0D37A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//@sic R5s201617 sic@</w:t>
      </w:r>
    </w:p>
    <w:p w14:paraId="5F1E158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var NR_ResourceAllocation_Type v_NR_ResourceAllocation := f_NR_ResourceAllocation_UplinkGrant(208, v_NR_UplinkBWP);</w:t>
      </w:r>
    </w:p>
    <w:p w14:paraId="202CDDE5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var SubFrameTiming_Type v_TimingDL;</w:t>
      </w:r>
    </w:p>
    <w:p w14:paraId="74496BB6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val="sv-SE"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  <w:r w:rsidRPr="00FF4452">
        <w:rPr>
          <w:rFonts w:ascii="Arial" w:eastAsia="SimSun" w:hAnsi="Arial"/>
          <w:szCs w:val="18"/>
          <w:lang w:val="sv-SE" w:eastAsia="en-GB"/>
        </w:rPr>
        <w:t>var SubFrameTiming_Type v_TimingUL;</w:t>
      </w:r>
    </w:p>
    <w:p w14:paraId="3FB616E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val="sv-SE" w:eastAsia="en-GB"/>
        </w:rPr>
      </w:pPr>
      <w:r w:rsidRPr="00FF4452">
        <w:rPr>
          <w:rFonts w:ascii="Arial" w:eastAsia="SimSun" w:hAnsi="Arial"/>
          <w:szCs w:val="18"/>
          <w:lang w:val="sv-SE" w:eastAsia="en-GB"/>
        </w:rPr>
        <w:t xml:space="preserve">    var NR_SYSTEM_IND v_Received_NR_SysInd;</w:t>
      </w:r>
    </w:p>
    <w:p w14:paraId="479AA55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val="sv-SE" w:eastAsia="en-GB"/>
        </w:rPr>
      </w:pPr>
      <w:r w:rsidRPr="00FF4452">
        <w:rPr>
          <w:rFonts w:ascii="Arial" w:eastAsia="SimSun" w:hAnsi="Arial"/>
          <w:szCs w:val="18"/>
          <w:lang w:val="sv-SE" w:eastAsia="en-GB"/>
        </w:rPr>
        <w:t xml:space="preserve">    var integer v_SR_Count := 0;</w:t>
      </w:r>
    </w:p>
    <w:p w14:paraId="12C6D920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val="sv-SE" w:eastAsia="en-GB"/>
        </w:rPr>
      </w:pPr>
      <w:r w:rsidRPr="00FF4452">
        <w:rPr>
          <w:rFonts w:ascii="Arial" w:eastAsia="SimSun" w:hAnsi="Arial"/>
          <w:szCs w:val="18"/>
          <w:lang w:val="sv-SE" w:eastAsia="en-GB"/>
        </w:rPr>
        <w:t xml:space="preserve">    var integer v_Duration;</w:t>
      </w:r>
    </w:p>
    <w:p w14:paraId="71844929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val="sv-SE" w:eastAsia="en-GB"/>
        </w:rPr>
      </w:pPr>
      <w:r w:rsidRPr="00FF4452">
        <w:rPr>
          <w:rFonts w:ascii="Arial" w:eastAsia="SimSun" w:hAnsi="Arial"/>
          <w:szCs w:val="18"/>
          <w:lang w:val="sv-SE" w:eastAsia="en-GB"/>
        </w:rPr>
        <w:t xml:space="preserve">    var boolean v_Flag := false;</w:t>
      </w:r>
    </w:p>
    <w:p w14:paraId="7AF78DF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val="sv-SE" w:eastAsia="en-GB"/>
        </w:rPr>
      </w:pPr>
      <w:r w:rsidRPr="00FF4452">
        <w:rPr>
          <w:rFonts w:ascii="Arial" w:eastAsia="SimSun" w:hAnsi="Arial"/>
          <w:szCs w:val="18"/>
          <w:lang w:val="sv-SE" w:eastAsia="en-GB"/>
        </w:rPr>
        <w:t xml:space="preserve">    var boolean v_PRACH_Flag := false;</w:t>
      </w:r>
    </w:p>
    <w:p w14:paraId="060F6341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val="sv-SE" w:eastAsia="en-GB"/>
        </w:rPr>
        <w:t xml:space="preserve">    </w:t>
      </w:r>
      <w:r w:rsidRPr="00FF4452">
        <w:rPr>
          <w:rFonts w:ascii="Arial" w:eastAsia="SimSun" w:hAnsi="Arial"/>
          <w:szCs w:val="18"/>
          <w:lang w:eastAsia="en-GB"/>
        </w:rPr>
        <w:t>var NR_PhysicalParameters_Type v_NR_PhysicalParameters := f_NR_CellInfo_GetPhysicalParameters(nr_Cell1);</w:t>
      </w:r>
    </w:p>
    <w:p w14:paraId="175F7295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var template(value) NR_RachProcedureConfig_Type v_NR_RachProcedure := cs_NR_RachProcedureConfig_CBRA_CrntiBased(v_NR_PhysicalParameters);</w:t>
      </w:r>
    </w:p>
    <w:p w14:paraId="43BB79EC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//@sic R5s200747 sic@</w:t>
      </w:r>
    </w:p>
    <w:p w14:paraId="0A412AA1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var SubFrameTiming_Type v_TimingDRB;</w:t>
      </w:r>
    </w:p>
    <w:p w14:paraId="010D1871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var SubFrameTiming_Type v_TimingSysInd;</w:t>
      </w:r>
    </w:p>
    <w:p w14:paraId="6E6F522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//var SubFrameTiming_Type v_TimingPRACH;</w:t>
      </w:r>
    </w:p>
    <w:p w14:paraId="3FAECD3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val="sv-SE"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  <w:r w:rsidRPr="00FF4452">
        <w:rPr>
          <w:rFonts w:ascii="Arial" w:eastAsia="SimSun" w:hAnsi="Arial"/>
          <w:szCs w:val="18"/>
          <w:lang w:val="sv-SE" w:eastAsia="en-GB"/>
        </w:rPr>
        <w:t>var integer v_DurationSysInd;</w:t>
      </w:r>
    </w:p>
    <w:p w14:paraId="300303A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val="sv-SE" w:eastAsia="en-GB"/>
        </w:rPr>
      </w:pPr>
      <w:r w:rsidRPr="00FF4452">
        <w:rPr>
          <w:rFonts w:ascii="Arial" w:eastAsia="SimSun" w:hAnsi="Arial"/>
          <w:szCs w:val="18"/>
          <w:lang w:val="sv-SE" w:eastAsia="en-GB"/>
        </w:rPr>
        <w:t xml:space="preserve">    //var integer v_DurationPRACH;</w:t>
      </w:r>
    </w:p>
    <w:p w14:paraId="7EB00D9B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val="sv-SE" w:eastAsia="en-GB"/>
        </w:rPr>
        <w:t xml:space="preserve">    </w:t>
      </w:r>
      <w:r w:rsidRPr="00FF4452">
        <w:rPr>
          <w:rFonts w:ascii="Arial" w:eastAsia="SimSun" w:hAnsi="Arial"/>
          <w:szCs w:val="18"/>
          <w:lang w:eastAsia="en-GB"/>
        </w:rPr>
        <w:t>var NR_DRB_COMMON_IND v_NR_DRB_COMMON_IND;</w:t>
      </w:r>
    </w:p>
    <w:p w14:paraId="430701B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7EDAE1C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timer t_Watchdog := 2.0;</w:t>
      </w:r>
    </w:p>
    <w:p w14:paraId="2E13ECD4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4D71459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 Enable SR reception indication</w:t>
      </w:r>
    </w:p>
    <w:p w14:paraId="0D86F9F6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lastRenderedPageBreak/>
        <w:t xml:space="preserve">    f_NR_SS_SystemIndCtrlConfig(nr_Cell1, cds_NR_SystemIndCtrl_SchedReq(enable));</w:t>
      </w:r>
    </w:p>
    <w:p w14:paraId="0E3018E1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 Enable PRACH reception indication</w:t>
      </w:r>
    </w:p>
    <w:p w14:paraId="6637204A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f_NR_SS_SystemIndCtrlConfig(nr_Cell1, cds_NR_SystemIndCtrl_RachPreamble(enable));</w:t>
      </w:r>
    </w:p>
    <w:p w14:paraId="6BDEABB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 configure CBRA CRNTI Based RACH procedure</w:t>
      </w:r>
    </w:p>
    <w:p w14:paraId="586DAC5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f_NR_SS_RachProcedureConfig(nr_Cell1, v_NR_RachProcedure);</w:t>
      </w:r>
    </w:p>
    <w:p w14:paraId="0278ABEC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</w:t>
      </w:r>
    </w:p>
    <w:p w14:paraId="6A681FF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 Stop UL Grant configuration</w:t>
      </w:r>
    </w:p>
    <w:p w14:paraId="379E955B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f_NR_ULGrantConfiguration_Stop(nr_Cell1, -, cs_NR_UplinkTimeAlignment_Keep);</w:t>
      </w:r>
    </w:p>
    <w:p w14:paraId="59D49A00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//@siclog "Step 1" siclog@</w:t>
      </w:r>
    </w:p>
    <w:p w14:paraId="4C24D8F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</w:p>
    <w:p w14:paraId="3CA3D225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//3 B PDCP H + 3 Byte RLC H + 9B PDCP SDU = 12Byte RLC SDU, 15 B RLC PDU +2 Byte MAC SH =17 Byte MAC Sub PDU = 136 bit, allowed TB size</w:t>
      </w:r>
    </w:p>
    <w:p w14:paraId="73C1B68C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v_TimingDL := f_NR_GetNextSendOccasion_DL(nr_Cell1); // Timing of DL</w:t>
      </w:r>
    </w:p>
    <w:p w14:paraId="6985024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DRB.send(cas_NR_DRB_COMMON_REQ_PDCP_SDUList(nr_Cell1,</w:t>
      </w:r>
    </w:p>
    <w:p w14:paraId="2EB573E0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                                 p_NR_DRB_Id2,</w:t>
      </w:r>
    </w:p>
    <w:p w14:paraId="022B2B8D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                                 //crs_RlcBearerRouting_NR(nr_Cell1),</w:t>
      </w:r>
    </w:p>
    <w:p w14:paraId="4D326529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                                 cs_TimingInfo_NR(v_TimingDL),</w:t>
      </w:r>
    </w:p>
    <w:p w14:paraId="215FC4CB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                                 {crs_NR_PDCP_SDU_9B} ));</w:t>
      </w:r>
    </w:p>
    <w:p w14:paraId="720D63A1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06B4070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</w:t>
      </w:r>
    </w:p>
    <w:p w14:paraId="437F8FC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//@siclog "Step 4" siclog@</w:t>
      </w:r>
    </w:p>
    <w:p w14:paraId="0FBADFF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//@sic R5s190933 sic@</w:t>
      </w:r>
    </w:p>
    <w:p w14:paraId="0F2FD6F0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v_TimingUL := f_NR_GetNextSendOccasion_ULafterDL(nr_Cell1, v_TimingDL, 100 +510); // 100 ms later; 510 for expiry of SR-Delay timer</w:t>
      </w:r>
    </w:p>
    <w:p w14:paraId="3955697D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f_NR_ULGrantConfiguration_Start(nr_Cell1, cs_TimingInfo_NR(v_TimingUL), v_NR_ResourceAllocation.Imcs,  cs_NR_FreqDomainSchedulExplicit(-, v_NR_ResourceAllocation.Lrbs)); //32 bits</w:t>
      </w:r>
    </w:p>
    <w:p w14:paraId="1CBCB20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</w:p>
    <w:p w14:paraId="0E05C927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val="sv-SE"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  <w:r w:rsidRPr="00FF4452">
        <w:rPr>
          <w:rFonts w:ascii="Arial" w:eastAsia="SimSun" w:hAnsi="Arial"/>
          <w:szCs w:val="18"/>
          <w:lang w:val="sv-SE" w:eastAsia="en-GB"/>
        </w:rPr>
        <w:t>// @siclog "Step 2-5" siclog@</w:t>
      </w:r>
    </w:p>
    <w:p w14:paraId="0F028927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val="sv-SE" w:eastAsia="en-GB"/>
        </w:rPr>
      </w:pPr>
      <w:r w:rsidRPr="00FF4452">
        <w:rPr>
          <w:rFonts w:ascii="Arial" w:eastAsia="SimSun" w:hAnsi="Arial"/>
          <w:szCs w:val="18"/>
          <w:lang w:val="sv-SE" w:eastAsia="en-GB"/>
        </w:rPr>
        <w:t xml:space="preserve">    v_Flag := false;</w:t>
      </w:r>
    </w:p>
    <w:p w14:paraId="6F54688B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val="sv-SE" w:eastAsia="en-GB"/>
        </w:rPr>
        <w:t xml:space="preserve">    </w:t>
      </w:r>
      <w:r w:rsidRPr="00FF4452">
        <w:rPr>
          <w:rFonts w:ascii="Arial" w:eastAsia="SimSun" w:hAnsi="Arial"/>
          <w:szCs w:val="18"/>
          <w:lang w:eastAsia="en-GB"/>
        </w:rPr>
        <w:t>v_SR_Count := 0;</w:t>
      </w:r>
    </w:p>
    <w:p w14:paraId="143B925C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t_Watchdog.start;</w:t>
      </w:r>
    </w:p>
    <w:p w14:paraId="4C6AA29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alt {</w:t>
      </w:r>
    </w:p>
    <w:p w14:paraId="31ED8761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[v_SR_Count == 0] SYSIND.receive (car_NR_SchedulingReq_IND (nr_Cell1, ?)) -&gt; value v_Received_NR_SysInd</w:t>
      </w:r>
    </w:p>
    <w:p w14:paraId="006F510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{</w:t>
      </w:r>
    </w:p>
    <w:p w14:paraId="4983791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v_TimingUL := v_Received_NR_SysInd.Common.TimingInfo.SubFrame;</w:t>
      </w:r>
    </w:p>
    <w:p w14:paraId="53CA4100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v_Duration := f_SubFrameTiming_Duration(v_TimingDL, v_TimingUL);</w:t>
      </w:r>
    </w:p>
    <w:p w14:paraId="112C7EC9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if (f_NR_SubFrameTimingCheckDuration(nr_Cell1, l2Timer, v_Duration, 520)) {</w:t>
      </w:r>
    </w:p>
    <w:p w14:paraId="73089A11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f_NR_PreliminaryPass(__FILE__, __LINE__, "Step 2, 3");</w:t>
      </w:r>
    </w:p>
    <w:p w14:paraId="2C0B6F1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}</w:t>
      </w:r>
    </w:p>
    <w:p w14:paraId="4DB1BB5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else {</w:t>
      </w:r>
    </w:p>
    <w:p w14:paraId="366DE236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f_NR_SetVerdictFailOrInconc(__FILE__, __LINE__, "Step 2");</w:t>
      </w:r>
    </w:p>
    <w:p w14:paraId="308BFC06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}</w:t>
      </w:r>
    </w:p>
    <w:p w14:paraId="055033D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v_SR_Count := 1;</w:t>
      </w:r>
    </w:p>
    <w:p w14:paraId="70E0B74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repeat;</w:t>
      </w:r>
    </w:p>
    <w:p w14:paraId="77E3531D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</w:t>
      </w:r>
    </w:p>
    <w:p w14:paraId="66F86E5A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[not v_Flag] SYSIND.receive (car_NR_SchedulingReq_IND (nr_Cell1, ?))</w:t>
      </w:r>
    </w:p>
    <w:p w14:paraId="63AE6569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{</w:t>
      </w:r>
    </w:p>
    <w:p w14:paraId="34754A8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f_NR_PreliminaryPass(__FILE__, __LINE__, "Step 3");</w:t>
      </w:r>
    </w:p>
    <w:p w14:paraId="12B81D25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repeat;</w:t>
      </w:r>
    </w:p>
    <w:p w14:paraId="3C42C59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</w:t>
      </w:r>
    </w:p>
    <w:p w14:paraId="68A3380D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[not v_Flag ]  DRB.receive (car_NR_DRB_COMMON_IND_PDCP_SDUList(nr_Cell1, p_NR_DRB_Id2, -, {crs_NR_PDCP_SDU_9B}))-&gt; value v_NR_DRB_COMMON_IND</w:t>
      </w:r>
    </w:p>
    <w:p w14:paraId="58AA30C6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{</w:t>
      </w:r>
    </w:p>
    <w:p w14:paraId="141E04E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f_NR_PreliminaryPass(__FILE__, __LINE__, "Step 5");</w:t>
      </w:r>
    </w:p>
    <w:p w14:paraId="5EAEFE1D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v_TimingDRB := v_NR_DRB_COMMON_IND.Common.TimingInfo.SubFrame;</w:t>
      </w:r>
    </w:p>
    <w:p w14:paraId="7A578376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v_Flag := true;</w:t>
      </w:r>
    </w:p>
    <w:p w14:paraId="0A5B3969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repeat;</w:t>
      </w:r>
    </w:p>
    <w:p w14:paraId="68B62837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</w:t>
      </w:r>
    </w:p>
    <w:p w14:paraId="2F31B33A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[v_Flag] SYSIND.receive (car_NR_SchedulingReq_IND (nr_Cell1, ?))-&gt; value v_Received_NR_SysInd</w:t>
      </w:r>
    </w:p>
    <w:p w14:paraId="20B58B7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{</w:t>
      </w:r>
    </w:p>
    <w:p w14:paraId="6FB43470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lastRenderedPageBreak/>
        <w:t xml:space="preserve">              v_TimingSysInd := v_Received_NR_SysInd.Common.TimingInfo.SubFrame;</w:t>
      </w:r>
    </w:p>
    <w:p w14:paraId="6F4C8F37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v_DurationSysInd := f_SubFrameTiming_Duration(v_TimingSysInd, v_TimingDRB);</w:t>
      </w:r>
    </w:p>
    <w:p w14:paraId="671F2BC9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if (v_DurationSysInd &lt; 0)</w:t>
      </w:r>
    </w:p>
    <w:p w14:paraId="31DFB32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{</w:t>
      </w:r>
    </w:p>
    <w:p w14:paraId="6DE7F584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 f_NR_SetVerdictFailOrInconc(__FILE__, __LINE__, "Step 3");</w:t>
      </w:r>
    </w:p>
    <w:p w14:paraId="76C2C4C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}</w:t>
      </w:r>
    </w:p>
    <w:p w14:paraId="29051CC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t_Watchdog.stop;</w:t>
      </w:r>
    </w:p>
    <w:p w14:paraId="442DE791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}</w:t>
      </w:r>
    </w:p>
    <w:p w14:paraId="3019876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5E6B8F0B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</w:t>
      </w:r>
    </w:p>
    <w:p w14:paraId="5F5B8E0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[]t_Watchdog.timeout</w:t>
      </w:r>
    </w:p>
    <w:p w14:paraId="5664BE7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{</w:t>
      </w:r>
    </w:p>
    <w:p w14:paraId="71EBDB35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if ( v_SR_Count &gt;= 1 and v_Flag){</w:t>
      </w:r>
    </w:p>
    <w:p w14:paraId="0045636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f_NR_PreliminaryPass(__FILE__, __LINE__, "Step 3,5");</w:t>
      </w:r>
    </w:p>
    <w:p w14:paraId="01028C6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 else {</w:t>
      </w:r>
    </w:p>
    <w:p w14:paraId="59D22C0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f_NR_SetVerdictFailOrInconc(__FILE__, __LINE__, "Step 3,5");</w:t>
      </w:r>
    </w:p>
    <w:p w14:paraId="6EF00F79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</w:t>
      </w:r>
    </w:p>
    <w:p w14:paraId="0A8E8EF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1A0E824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};</w:t>
      </w:r>
    </w:p>
    <w:p w14:paraId="39A99A24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};</w:t>
      </w:r>
    </w:p>
    <w:p w14:paraId="3A8B2C9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0839C08C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// Stop UL Grant configuration</w:t>
      </w:r>
    </w:p>
    <w:p w14:paraId="2A9C76BB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//@sic r5s190933</w:t>
      </w:r>
    </w:p>
    <w:p w14:paraId="4F839C6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f_NR_ULGrantConfiguration_Stop(nr_Cell1, -, cs_NR_UplinkTimeAlignment_Keep);</w:t>
      </w:r>
    </w:p>
    <w:p w14:paraId="0715002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4BB3A9FD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 @siclog "Step 6" siclog@</w:t>
      </w:r>
    </w:p>
    <w:p w14:paraId="468D363C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//3 B PDCP H + 3 Byte RLC H + 9B PDCP SDU = 12Byte RLC SDU, 15 B RLC PDU +2 Byte MAC SH =17 Byte MAC Sub PDU = 136 bit, allowed TB size</w:t>
      </w:r>
    </w:p>
    <w:p w14:paraId="32668825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v_TimingDL := f_NR_GetNextSendOccasion_DL(nr_Cell1); // Timing of DL</w:t>
      </w:r>
    </w:p>
    <w:p w14:paraId="2281BFF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DRB.send(cas_NR_DRB_COMMON_REQ_PDCP_SDUList(nr_Cell1,</w:t>
      </w:r>
    </w:p>
    <w:p w14:paraId="66AD6BD9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                                 p_NR_DRB_Id1,</w:t>
      </w:r>
    </w:p>
    <w:p w14:paraId="260F41D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                                 //crs_RlcBearerRouting_NR(nr_Cell1),</w:t>
      </w:r>
    </w:p>
    <w:p w14:paraId="325EB9EA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                                 cs_TimingInfo_NR(v_TimingDL),</w:t>
      </w:r>
    </w:p>
    <w:p w14:paraId="770F1ECB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                                 {crs_NR_PDCP_SDU_9B} ));</w:t>
      </w:r>
    </w:p>
    <w:p w14:paraId="1A1D5B51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7344F8C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</w:t>
      </w:r>
    </w:p>
    <w:p w14:paraId="38090000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//@siclog "Step 8" siclog@</w:t>
      </w:r>
    </w:p>
    <w:p w14:paraId="4C51D6D7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</w:p>
    <w:p w14:paraId="7AABE3F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v_TimingUL := f_NR_GetNextSendOccasion_ULafterDL(nr_Cell1, v_TimingDL, 100); // 100 ms later</w:t>
      </w:r>
    </w:p>
    <w:p w14:paraId="2F54C60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f_NR_ULGrantConfiguration_Start(nr_Cell1, cs_TimingInfo_NR(v_TimingUL), v_NR_ResourceAllocation.Imcs,  cs_NR_FreqDomainSchedulExplicit(-, v_NR_ResourceAllocation.Lrbs)); //32 bits</w:t>
      </w:r>
    </w:p>
    <w:p w14:paraId="623EECC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v_Flag := false;</w:t>
      </w:r>
    </w:p>
    <w:p w14:paraId="230DE157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v_SR_Count := 0;</w:t>
      </w:r>
    </w:p>
    <w:p w14:paraId="668A7AA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 @siclog "Step 7-10" siclog@</w:t>
      </w:r>
    </w:p>
    <w:p w14:paraId="69914844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t_Watchdog.start(1.2);</w:t>
      </w:r>
    </w:p>
    <w:p w14:paraId="058E377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alt {</w:t>
      </w:r>
    </w:p>
    <w:p w14:paraId="3BF387A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[v_SR_Count == 0] SYSIND.receive (car_NR_SchedulingReq_IND (nr_Cell1, ?)) -&gt; value v_Received_NR_SysInd</w:t>
      </w:r>
    </w:p>
    <w:p w14:paraId="08A727CC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{</w:t>
      </w:r>
    </w:p>
    <w:p w14:paraId="0FAE7DB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v_TimingUL := v_Received_NR_SysInd.Common.TimingInfo.SubFrame;</w:t>
      </w:r>
    </w:p>
    <w:p w14:paraId="3419058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v_Duration := f_SubFrameTiming_Duration(v_TimingDL, v_TimingUL);</w:t>
      </w:r>
    </w:p>
    <w:p w14:paraId="3EF61384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if (v_Duration &lt; 100) {</w:t>
      </w:r>
    </w:p>
    <w:p w14:paraId="01577205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f_NR_PreliminaryPass(__FILE__, __LINE__, "Step 7");</w:t>
      </w:r>
    </w:p>
    <w:p w14:paraId="12BDCCBC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}</w:t>
      </w:r>
    </w:p>
    <w:p w14:paraId="16641481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else {</w:t>
      </w:r>
    </w:p>
    <w:p w14:paraId="18734D6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f_NR_SetVerdictFailOrInconc(__FILE__, __LINE__, "Step 7");</w:t>
      </w:r>
    </w:p>
    <w:p w14:paraId="1A6E256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}</w:t>
      </w:r>
    </w:p>
    <w:p w14:paraId="0E9DB79A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v_SR_Count := 1;</w:t>
      </w:r>
    </w:p>
    <w:p w14:paraId="53993C3D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repeat;</w:t>
      </w:r>
    </w:p>
    <w:p w14:paraId="38A8D594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</w:t>
      </w:r>
    </w:p>
    <w:p w14:paraId="40164FA7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[not v_Flag] SYSIND.receive (car_NR_SchedulingReq_IND (nr_Cell1, ?))</w:t>
      </w:r>
    </w:p>
    <w:p w14:paraId="32FA9F0C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lastRenderedPageBreak/>
        <w:t xml:space="preserve">        {</w:t>
      </w:r>
    </w:p>
    <w:p w14:paraId="53B45FFB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f_NR_PreliminaryPass(__FILE__, __LINE__, "Step 7");</w:t>
      </w:r>
    </w:p>
    <w:p w14:paraId="49D30B1B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v_SR_Count := v_SR_Count + 1;</w:t>
      </w:r>
    </w:p>
    <w:p w14:paraId="405DEC5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repeat;</w:t>
      </w:r>
    </w:p>
    <w:p w14:paraId="6E4198A7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</w:t>
      </w:r>
    </w:p>
    <w:p w14:paraId="658A3BF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[ v_Flag] SYSIND.receive (car_NR_SchedulingReq_IND (nr_Cell1, ?))-&gt; value v_Received_NR_SysInd</w:t>
      </w:r>
    </w:p>
    <w:p w14:paraId="032AA7BB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{</w:t>
      </w:r>
    </w:p>
    <w:p w14:paraId="16716B3B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v_TimingSysInd := v_Received_NR_SysInd.Common.TimingInfo.SubFrame;</w:t>
      </w:r>
    </w:p>
    <w:p w14:paraId="182B760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v_DurationSysInd := f_SubFrameTiming_Duration(v_TimingSysInd, v_TimingDRB);</w:t>
      </w:r>
    </w:p>
    <w:p w14:paraId="565CA35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if (v_DurationSysInd &lt; 0)</w:t>
      </w:r>
    </w:p>
    <w:p w14:paraId="3AF43466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{</w:t>
      </w:r>
    </w:p>
    <w:p w14:paraId="458B126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 f_NR_SetVerdictFailOrInconc(__FILE__, __LINE__, "Step 10");</w:t>
      </w:r>
    </w:p>
    <w:p w14:paraId="034EFCF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 t_Watchdog.stop;</w:t>
      </w:r>
    </w:p>
    <w:p w14:paraId="084ABAD7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} else {  repeat;  }</w:t>
      </w:r>
    </w:p>
    <w:p w14:paraId="35EE854D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}</w:t>
      </w:r>
    </w:p>
    <w:p w14:paraId="1A7CB87A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[not v_Flag]  DRB.receive (car_NR_DRB_COMMON_IND_PDCP_SDUList(nr_Cell1, p_NR_DRB_Id1, -, {crs_NR_PDCP_SDU_9B}))-&gt; value v_NR_DRB_COMMON_IND</w:t>
      </w:r>
    </w:p>
    <w:p w14:paraId="3DBDDEE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{</w:t>
      </w:r>
    </w:p>
    <w:p w14:paraId="381C77A4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f_NR_PreliminaryPass(__FILE__, __LINE__, "Step 9");</w:t>
      </w:r>
    </w:p>
    <w:p w14:paraId="3726ABDD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v_TimingDRB := v_NR_DRB_COMMON_IND.Common.TimingInfo.SubFrame;</w:t>
      </w:r>
    </w:p>
    <w:p w14:paraId="619C1C9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v_Flag := true;</w:t>
      </w:r>
    </w:p>
    <w:p w14:paraId="3D01CEDB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repeat;</w:t>
      </w:r>
    </w:p>
    <w:p w14:paraId="09698705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</w:t>
      </w:r>
    </w:p>
    <w:p w14:paraId="306D8E07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[] t_Watchdog.timeout</w:t>
      </w:r>
    </w:p>
    <w:p w14:paraId="75EE79C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{</w:t>
      </w:r>
    </w:p>
    <w:p w14:paraId="58C1F1CC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if ( v_SR_Count &gt;= 1 and v_Flag){</w:t>
      </w:r>
    </w:p>
    <w:p w14:paraId="236615B9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f_NR_PreliminaryPass(__FILE__, __LINE__, "Step 10");</w:t>
      </w:r>
    </w:p>
    <w:p w14:paraId="1E5C224A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 else {</w:t>
      </w:r>
    </w:p>
    <w:p w14:paraId="4F9C40A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f_NR_SetVerdictFailOrInconc(__FILE__, __LINE__, "Step 10");</w:t>
      </w:r>
    </w:p>
    <w:p w14:paraId="386A3E36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</w:t>
      </w:r>
    </w:p>
    <w:p w14:paraId="5EE15FC7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}</w:t>
      </w:r>
    </w:p>
    <w:p w14:paraId="07243E0C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146D034A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};</w:t>
      </w:r>
    </w:p>
    <w:p w14:paraId="3523F8D0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 Stop SS to send UL grant and stop Time alignement transmission</w:t>
      </w:r>
    </w:p>
    <w:p w14:paraId="400D0F9D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//@sic R5s190933 sic@</w:t>
      </w:r>
    </w:p>
    <w:p w14:paraId="501CE1E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f_NR_ULGrantConfiguration_Stop(nr_Cell1, -, cs_NR_UplinkTimeAlignment_Keep);</w:t>
      </w:r>
    </w:p>
    <w:p w14:paraId="7F1291DC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//@siclog "Step 12" siclog@</w:t>
      </w:r>
    </w:p>
    <w:p w14:paraId="0672A14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DRB.send(cas_NR_DRB_COMMON_REQ_PDCP_SDUList(nr_Cell1,</w:t>
      </w:r>
    </w:p>
    <w:p w14:paraId="76A2F4E4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                                 p_NR_DRB_Id1,</w:t>
      </w:r>
    </w:p>
    <w:p w14:paraId="6499BA9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                                 -,</w:t>
      </w:r>
    </w:p>
    <w:p w14:paraId="78977B0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                                 {crs_NR_PDCP_SDU_9B} ));</w:t>
      </w:r>
    </w:p>
    <w:p w14:paraId="6657D5B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val="sv-SE"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  <w:r w:rsidRPr="00FF4452">
        <w:rPr>
          <w:rFonts w:ascii="Arial" w:eastAsia="SimSun" w:hAnsi="Arial"/>
          <w:szCs w:val="18"/>
          <w:lang w:val="sv-SE" w:eastAsia="en-GB"/>
        </w:rPr>
        <w:t>//@siclog "Step 13-17" siclog@</w:t>
      </w:r>
    </w:p>
    <w:p w14:paraId="52AFD355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val="sv-SE" w:eastAsia="en-GB"/>
        </w:rPr>
      </w:pPr>
      <w:r w:rsidRPr="00FF4452">
        <w:rPr>
          <w:rFonts w:ascii="Arial" w:eastAsia="SimSun" w:hAnsi="Arial"/>
          <w:szCs w:val="18"/>
          <w:lang w:val="sv-SE" w:eastAsia="en-GB"/>
        </w:rPr>
        <w:t xml:space="preserve">    v_Flag := false;</w:t>
      </w:r>
    </w:p>
    <w:p w14:paraId="3E4B40A4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val="sv-SE" w:eastAsia="en-GB"/>
        </w:rPr>
      </w:pPr>
      <w:r w:rsidRPr="00FF4452">
        <w:rPr>
          <w:rFonts w:ascii="Arial" w:eastAsia="SimSun" w:hAnsi="Arial"/>
          <w:szCs w:val="18"/>
          <w:lang w:val="sv-SE" w:eastAsia="en-GB"/>
        </w:rPr>
        <w:t xml:space="preserve">    v_PRACH_Flag := false;</w:t>
      </w:r>
    </w:p>
    <w:p w14:paraId="67FBA87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val="sv-SE" w:eastAsia="en-GB"/>
        </w:rPr>
      </w:pPr>
      <w:r w:rsidRPr="00FF4452">
        <w:rPr>
          <w:rFonts w:ascii="Arial" w:eastAsia="SimSun" w:hAnsi="Arial"/>
          <w:szCs w:val="18"/>
          <w:lang w:val="sv-SE" w:eastAsia="en-GB"/>
        </w:rPr>
        <w:t xml:space="preserve">    t_Watchdog.start;</w:t>
      </w:r>
    </w:p>
    <w:p w14:paraId="3C7AFC14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val="sv-SE" w:eastAsia="en-GB"/>
        </w:rPr>
      </w:pPr>
      <w:r w:rsidRPr="00FF4452">
        <w:rPr>
          <w:rFonts w:ascii="Arial" w:eastAsia="SimSun" w:hAnsi="Arial"/>
          <w:szCs w:val="18"/>
          <w:lang w:val="sv-SE" w:eastAsia="en-GB"/>
        </w:rPr>
        <w:t xml:space="preserve">    alt {</w:t>
      </w:r>
    </w:p>
    <w:p w14:paraId="5525681A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val="sv-SE" w:eastAsia="en-GB"/>
        </w:rPr>
        <w:t xml:space="preserve">      </w:t>
      </w:r>
      <w:r w:rsidRPr="00FF4452">
        <w:rPr>
          <w:rFonts w:ascii="Arial" w:eastAsia="SimSun" w:hAnsi="Arial"/>
          <w:szCs w:val="18"/>
          <w:lang w:eastAsia="en-GB"/>
        </w:rPr>
        <w:t>[not v_PRACH_Flag] SYSIND.receive (car_NR_SchedulingReq_IND (nr_Cell1, ?))</w:t>
      </w:r>
    </w:p>
    <w:p w14:paraId="1717894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{</w:t>
      </w:r>
    </w:p>
    <w:p w14:paraId="7CFB69B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repeat;</w:t>
      </w:r>
    </w:p>
    <w:p w14:paraId="5412D53D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</w:t>
      </w:r>
    </w:p>
    <w:p w14:paraId="718B5D7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[v_PRACH_Flag] SYSIND.receive (car_NR_SchedulingReq_IND (nr_Cell1, ?))</w:t>
      </w:r>
    </w:p>
    <w:p w14:paraId="0A8ED74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{</w:t>
      </w:r>
    </w:p>
    <w:p w14:paraId="24E4DE36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f_NR_SetVerdictFailOrInconc(__FILE__, __LINE__, "Step 13");</w:t>
      </w:r>
    </w:p>
    <w:p w14:paraId="7B2D924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1E51DE1A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</w:t>
      </w:r>
    </w:p>
    <w:p w14:paraId="45C24E5B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[not v_Flag] SYSIND.receive(car_NR_PRACH_Preamble_IND(nr_Cell1,-, ?))</w:t>
      </w:r>
    </w:p>
    <w:p w14:paraId="4A44DAC4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{</w:t>
      </w:r>
    </w:p>
    <w:p w14:paraId="4E8965A6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f_NR_PreliminaryPass(__FILE__, __LINE__, "Step 13");</w:t>
      </w:r>
    </w:p>
    <w:p w14:paraId="080D5FFC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v_PRACH_Flag := true;</w:t>
      </w:r>
    </w:p>
    <w:p w14:paraId="0427EF6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repeat;</w:t>
      </w:r>
    </w:p>
    <w:p w14:paraId="0B175C3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</w:t>
      </w:r>
    </w:p>
    <w:p w14:paraId="1A398D1D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lastRenderedPageBreak/>
        <w:t xml:space="preserve">      [v_Flag] SYSIND.receive(car_NR_PRACH_Preamble_IND(nr_Cell1,-, ?))-&gt; value v_Received_NR_SysInd</w:t>
      </w:r>
    </w:p>
    <w:p w14:paraId="2CE750ED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{</w:t>
      </w:r>
    </w:p>
    <w:p w14:paraId="4118613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v_TimingSysInd := v_Received_NR_SysInd.Common.TimingInfo.SubFrame;</w:t>
      </w:r>
    </w:p>
    <w:p w14:paraId="5F55B7D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v_DurationSysInd := f_SubFrameTiming_Duration(v_TimingSysInd, v_TimingDRB);</w:t>
      </w:r>
    </w:p>
    <w:p w14:paraId="767ABCE5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if (v_DurationSysInd &lt; 0)</w:t>
      </w:r>
    </w:p>
    <w:p w14:paraId="5DAD9ED1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{</w:t>
      </w:r>
    </w:p>
    <w:p w14:paraId="68B29B0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 f_NR_SetVerdictFailOrInconc(__FILE__, __LINE__, "Step 13");</w:t>
      </w:r>
    </w:p>
    <w:p w14:paraId="26F34DD7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}</w:t>
      </w:r>
    </w:p>
    <w:p w14:paraId="5EFDFE35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t_Watchdog.stop;</w:t>
      </w:r>
    </w:p>
    <w:p w14:paraId="510E0D9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</w:t>
      </w:r>
    </w:p>
    <w:p w14:paraId="232B7D79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</w:t>
      </w:r>
      <w:r w:rsidRPr="00FF4452">
        <w:rPr>
          <w:rFonts w:ascii="Arial" w:eastAsia="SimSun" w:hAnsi="Arial"/>
          <w:szCs w:val="18"/>
          <w:highlight w:val="yellow"/>
          <w:lang w:eastAsia="en-GB"/>
        </w:rPr>
        <w:t>[not v_Flag]  DRB.receive (car_NR_DRB_COMMON_IND_PDCP_SDUList(nr_Cell1, p_NR_DRB_Id1, -, {crs_NR_PDCP_SDU_9B}))</w:t>
      </w:r>
    </w:p>
    <w:p w14:paraId="56793FDB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{</w:t>
      </w:r>
    </w:p>
    <w:p w14:paraId="0493978B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f_NR_PreliminaryPass(__FILE__, __LINE__, "Step 16");</w:t>
      </w:r>
    </w:p>
    <w:p w14:paraId="2D2960F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v_Flag := true;</w:t>
      </w:r>
    </w:p>
    <w:p w14:paraId="27791F9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</w:t>
      </w:r>
    </w:p>
    <w:p w14:paraId="6CBEEC54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[]t_Watchdog.timeout</w:t>
      </w:r>
    </w:p>
    <w:p w14:paraId="737D3CFC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{</w:t>
      </w:r>
    </w:p>
    <w:p w14:paraId="26999419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if ( v_PRACH_Flag and v_Flag){</w:t>
      </w:r>
    </w:p>
    <w:p w14:paraId="6CD342F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f_NR_PreliminaryPass(__FILE__, __LINE__, "Step 13,16");</w:t>
      </w:r>
    </w:p>
    <w:p w14:paraId="7FBE0826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 else {</w:t>
      </w:r>
    </w:p>
    <w:p w14:paraId="384BA001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f_NR_SetVerdictFailOrInconc(__FILE__, __LINE__, "Step 13,16");</w:t>
      </w:r>
    </w:p>
    <w:p w14:paraId="48460621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</w:t>
      </w:r>
    </w:p>
    <w:p w14:paraId="4165E991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7DBE47B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};</w:t>
      </w:r>
    </w:p>
    <w:p w14:paraId="07D3760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};</w:t>
      </w:r>
    </w:p>
    <w:p w14:paraId="5664C0BD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724301B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 Disable SR reception indication</w:t>
      </w:r>
    </w:p>
    <w:p w14:paraId="0FA5379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f_NR_SS_SystemIndCtrlConfig(nr_Cell1, cds_NR_SystemIndCtrl_SchedReq(disable));</w:t>
      </w:r>
    </w:p>
    <w:p w14:paraId="5051CC81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 disable PRACH reception indication</w:t>
      </w:r>
    </w:p>
    <w:p w14:paraId="6D1F635A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f_NR_SS_SystemIndCtrlConfig(nr_Cell1, cds_NR_SystemIndCtrl_RachPreamble(disable));</w:t>
      </w:r>
    </w:p>
    <w:p w14:paraId="6833628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</w:p>
    <w:p w14:paraId="16572E4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</w:p>
    <w:p w14:paraId="299843B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5169E9F1" w14:textId="77777777" w:rsidR="00D9742A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}</w:t>
      </w:r>
    </w:p>
    <w:p w14:paraId="67409A11" w14:textId="77777777" w:rsidR="00D9742A" w:rsidRDefault="00D9742A" w:rsidP="00D9742A">
      <w:pPr>
        <w:spacing w:after="0"/>
        <w:rPr>
          <w:rFonts w:ascii="Arial" w:eastAsia="SimSun" w:hAnsi="Arial"/>
          <w:b/>
          <w:sz w:val="18"/>
          <w:szCs w:val="18"/>
          <w:lang w:eastAsia="en-GB"/>
        </w:rPr>
      </w:pPr>
    </w:p>
    <w:p w14:paraId="34635E03" w14:textId="77777777" w:rsidR="00D9742A" w:rsidRDefault="00D9742A" w:rsidP="00D9742A">
      <w:pPr>
        <w:spacing w:after="0"/>
        <w:rPr>
          <w:rFonts w:ascii="Arial" w:eastAsia="SimSun" w:hAnsi="Arial"/>
          <w:b/>
          <w:sz w:val="18"/>
          <w:szCs w:val="18"/>
          <w:lang w:eastAsia="en-GB"/>
        </w:rPr>
      </w:pPr>
      <w:r>
        <w:rPr>
          <w:rFonts w:ascii="Arial" w:eastAsia="SimSun" w:hAnsi="Arial"/>
          <w:b/>
          <w:sz w:val="18"/>
          <w:szCs w:val="18"/>
          <w:lang w:eastAsia="en-GB"/>
        </w:rPr>
        <w:t>After change</w:t>
      </w:r>
    </w:p>
    <w:p w14:paraId="631A58C7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>function f_TC_7_1_1_3_3_NR_TestBody(DRB_Identity p_NR_DRB_Id1,</w:t>
      </w:r>
    </w:p>
    <w:p w14:paraId="04CCB345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                       DRB_Identity p_NR_DRB_Id2) runs on NR_BASE_PTC</w:t>
      </w:r>
    </w:p>
    <w:p w14:paraId="3C0623E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{</w:t>
      </w:r>
    </w:p>
    <w:p w14:paraId="529C137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</w:p>
    <w:p w14:paraId="48A44939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</w:p>
    <w:p w14:paraId="6199ECFE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var NR_UplinkBWP_Type v_NR_UplinkBWP := f_NR_CellInfo_GetUplinkBWP(nr_Cell1, tsc_NR_BWP_Id);</w:t>
      </w:r>
    </w:p>
    <w:p w14:paraId="6925AB94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//@sic R5s201617 sic@</w:t>
      </w:r>
    </w:p>
    <w:p w14:paraId="65344EC4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var NR_ResourceAllocation_Type v_NR_ResourceAllocation := f_NR_ResourceAllocation_UplinkGrant(208, v_NR_UplinkBWP);</w:t>
      </w:r>
    </w:p>
    <w:p w14:paraId="22BE94A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var SubFrameTiming_Type v_TimingDL;</w:t>
      </w:r>
    </w:p>
    <w:p w14:paraId="045A00F9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  <w:lang w:val="sv-SE"/>
        </w:rPr>
      </w:pPr>
      <w:r w:rsidRPr="00FF4452">
        <w:rPr>
          <w:rFonts w:ascii="Arial" w:hAnsi="Arial" w:cs="Arial"/>
          <w:szCs w:val="18"/>
        </w:rPr>
        <w:t xml:space="preserve">    </w:t>
      </w:r>
      <w:r w:rsidRPr="00FF4452">
        <w:rPr>
          <w:rFonts w:ascii="Arial" w:hAnsi="Arial" w:cs="Arial"/>
          <w:szCs w:val="18"/>
          <w:lang w:val="sv-SE"/>
        </w:rPr>
        <w:t>var SubFrameTiming_Type v_TimingUL;</w:t>
      </w:r>
    </w:p>
    <w:p w14:paraId="0BE40150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  <w:lang w:val="sv-SE"/>
        </w:rPr>
      </w:pPr>
      <w:r w:rsidRPr="00FF4452">
        <w:rPr>
          <w:rFonts w:ascii="Arial" w:hAnsi="Arial" w:cs="Arial"/>
          <w:szCs w:val="18"/>
          <w:lang w:val="sv-SE"/>
        </w:rPr>
        <w:t xml:space="preserve">    var NR_SYSTEM_IND v_Received_NR_SysInd;</w:t>
      </w:r>
    </w:p>
    <w:p w14:paraId="45131E0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  <w:lang w:val="sv-SE"/>
        </w:rPr>
      </w:pPr>
      <w:r w:rsidRPr="00FF4452">
        <w:rPr>
          <w:rFonts w:ascii="Arial" w:hAnsi="Arial" w:cs="Arial"/>
          <w:szCs w:val="18"/>
          <w:lang w:val="sv-SE"/>
        </w:rPr>
        <w:t xml:space="preserve">    var integer v_SR_Count := 0;</w:t>
      </w:r>
    </w:p>
    <w:p w14:paraId="09739C5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  <w:lang w:val="sv-SE"/>
        </w:rPr>
      </w:pPr>
      <w:r w:rsidRPr="00FF4452">
        <w:rPr>
          <w:rFonts w:ascii="Arial" w:hAnsi="Arial" w:cs="Arial"/>
          <w:szCs w:val="18"/>
          <w:lang w:val="sv-SE"/>
        </w:rPr>
        <w:t xml:space="preserve">    var integer v_Duration;</w:t>
      </w:r>
    </w:p>
    <w:p w14:paraId="3342102C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  <w:lang w:val="sv-SE"/>
        </w:rPr>
      </w:pPr>
      <w:r w:rsidRPr="00FF4452">
        <w:rPr>
          <w:rFonts w:ascii="Arial" w:hAnsi="Arial" w:cs="Arial"/>
          <w:szCs w:val="18"/>
          <w:lang w:val="sv-SE"/>
        </w:rPr>
        <w:t xml:space="preserve">    var boolean v_Flag := false;</w:t>
      </w:r>
    </w:p>
    <w:p w14:paraId="08733BE8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  <w:lang w:val="sv-SE"/>
        </w:rPr>
      </w:pPr>
      <w:r w:rsidRPr="00FF4452">
        <w:rPr>
          <w:rFonts w:ascii="Arial" w:hAnsi="Arial" w:cs="Arial"/>
          <w:szCs w:val="18"/>
          <w:lang w:val="sv-SE"/>
        </w:rPr>
        <w:t xml:space="preserve">    var boolean v_PRACH_Flag := false;</w:t>
      </w:r>
    </w:p>
    <w:p w14:paraId="47CDF78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  <w:lang w:val="sv-SE"/>
        </w:rPr>
        <w:t xml:space="preserve">    </w:t>
      </w:r>
      <w:r w:rsidRPr="00FF4452">
        <w:rPr>
          <w:rFonts w:ascii="Arial" w:hAnsi="Arial" w:cs="Arial"/>
          <w:szCs w:val="18"/>
        </w:rPr>
        <w:t>var NR_PhysicalParameters_Type v_NR_PhysicalParameters := f_NR_CellInfo_GetPhysicalParameters(nr_Cell1);</w:t>
      </w:r>
    </w:p>
    <w:p w14:paraId="439E552E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var template(value) NR_RachProcedureConfig_Type v_NR_RachProcedure := cs_NR_RachProcedureConfig_CBRA_CrntiBased(v_NR_PhysicalParameters);</w:t>
      </w:r>
    </w:p>
    <w:p w14:paraId="2C369CB4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//@sic R5s200747 sic@</w:t>
      </w:r>
    </w:p>
    <w:p w14:paraId="46267ACF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var SubFrameTiming_Type v_TimingDRB;</w:t>
      </w:r>
    </w:p>
    <w:p w14:paraId="4D4233BC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var SubFrameTiming_Type v_TimingSysInd;</w:t>
      </w:r>
    </w:p>
    <w:p w14:paraId="7FC799A5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lastRenderedPageBreak/>
        <w:t xml:space="preserve">    //var SubFrameTiming_Type v_TimingPRACH;</w:t>
      </w:r>
    </w:p>
    <w:p w14:paraId="275E53C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  <w:lang w:val="sv-SE"/>
        </w:rPr>
      </w:pPr>
      <w:r w:rsidRPr="00FF4452">
        <w:rPr>
          <w:rFonts w:ascii="Arial" w:hAnsi="Arial" w:cs="Arial"/>
          <w:szCs w:val="18"/>
        </w:rPr>
        <w:t xml:space="preserve">    </w:t>
      </w:r>
      <w:r w:rsidRPr="00FF4452">
        <w:rPr>
          <w:rFonts w:ascii="Arial" w:hAnsi="Arial" w:cs="Arial"/>
          <w:szCs w:val="18"/>
          <w:lang w:val="sv-SE"/>
        </w:rPr>
        <w:t>var integer v_DurationSysInd;</w:t>
      </w:r>
    </w:p>
    <w:p w14:paraId="68C1482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  <w:lang w:val="sv-SE"/>
        </w:rPr>
      </w:pPr>
      <w:r w:rsidRPr="00FF4452">
        <w:rPr>
          <w:rFonts w:ascii="Arial" w:hAnsi="Arial" w:cs="Arial"/>
          <w:szCs w:val="18"/>
          <w:lang w:val="sv-SE"/>
        </w:rPr>
        <w:t xml:space="preserve">    //var integer v_DurationPRACH;</w:t>
      </w:r>
    </w:p>
    <w:p w14:paraId="59FA8704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  <w:lang w:val="sv-SE"/>
        </w:rPr>
        <w:t xml:space="preserve">    </w:t>
      </w:r>
      <w:r w:rsidRPr="00FF4452">
        <w:rPr>
          <w:rFonts w:ascii="Arial" w:hAnsi="Arial" w:cs="Arial"/>
          <w:szCs w:val="18"/>
        </w:rPr>
        <w:t>var NR_DRB_COMMON_IND v_NR_DRB_COMMON_IND;</w:t>
      </w:r>
    </w:p>
    <w:p w14:paraId="7B1A85C8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438B47FC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timer t_Watchdog := 2.0;</w:t>
      </w:r>
    </w:p>
    <w:p w14:paraId="515571F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56025F15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 Enable SR reception indication</w:t>
      </w:r>
    </w:p>
    <w:p w14:paraId="34068B9C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f_NR_SS_SystemIndCtrlConfig(nr_Cell1, cds_NR_SystemIndCtrl_SchedReq(enable));</w:t>
      </w:r>
    </w:p>
    <w:p w14:paraId="7A26B77C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 Enable PRACH reception indication</w:t>
      </w:r>
    </w:p>
    <w:p w14:paraId="3A5A0BC1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f_NR_SS_SystemIndCtrlConfig(nr_Cell1, cds_NR_SystemIndCtrl_RachPreamble(enable));</w:t>
      </w:r>
    </w:p>
    <w:p w14:paraId="2B81C0C2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 configure CBRA CRNTI Based RACH procedure</w:t>
      </w:r>
    </w:p>
    <w:p w14:paraId="2BCC9D8E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f_NR_SS_RachProcedureConfig(nr_Cell1, v_NR_RachProcedure);</w:t>
      </w:r>
    </w:p>
    <w:p w14:paraId="63C52A93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</w:t>
      </w:r>
    </w:p>
    <w:p w14:paraId="1DFF2903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 Stop UL Grant configuration</w:t>
      </w:r>
    </w:p>
    <w:p w14:paraId="60D5293C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f_NR_ULGrantConfiguration_Stop(nr_Cell1, -, cs_NR_UplinkTimeAlignment_Keep);</w:t>
      </w:r>
    </w:p>
    <w:p w14:paraId="6C9BD822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//@siclog "Step 1" siclog@</w:t>
      </w:r>
    </w:p>
    <w:p w14:paraId="31BF7B6D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</w:p>
    <w:p w14:paraId="19EECDCE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//3 B PDCP H + 3 Byte RLC H + 9B PDCP SDU = 12Byte RLC SDU, 15 B RLC PDU +2 Byte MAC SH =17 Byte MAC Sub PDU = 136 bit, allowed TB size</w:t>
      </w:r>
    </w:p>
    <w:p w14:paraId="795A1D11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v_TimingDL := f_NR_GetNextSendOccasion_DL(nr_Cell1); // Timing of DL</w:t>
      </w:r>
    </w:p>
    <w:p w14:paraId="111A0F1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DRB.send(cas_NR_DRB_COMMON_REQ_PDCP_SDUList(nr_Cell1,</w:t>
      </w:r>
    </w:p>
    <w:p w14:paraId="2FC186D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                                 p_NR_DRB_Id2,</w:t>
      </w:r>
    </w:p>
    <w:p w14:paraId="2E5F1417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                                 //crs_RlcBearerRouting_NR(nr_Cell1),</w:t>
      </w:r>
    </w:p>
    <w:p w14:paraId="1092875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                                 cs_TimingInfo_NR(v_TimingDL),</w:t>
      </w:r>
    </w:p>
    <w:p w14:paraId="605F6F18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                                 {crs_NR_PDCP_SDU_9B} ));</w:t>
      </w:r>
    </w:p>
    <w:p w14:paraId="4835DF09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55BA24A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</w:t>
      </w:r>
    </w:p>
    <w:p w14:paraId="611CDFF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//@siclog "Step 4" siclog@</w:t>
      </w:r>
    </w:p>
    <w:p w14:paraId="2BC9545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//@sic R5s190933 sic@</w:t>
      </w:r>
    </w:p>
    <w:p w14:paraId="65B52AE7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v_TimingUL := f_NR_GetNextSendOccasion_ULafterDL(nr_Cell1, v_TimingDL, 100 +510); // 100 ms later; 510 for expiry of SR-Delay timer</w:t>
      </w:r>
    </w:p>
    <w:p w14:paraId="723BBA94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f_NR_ULGrantConfiguration_Start(nr_Cell1, cs_TimingInfo_NR(v_TimingUL), v_NR_ResourceAllocation.Imcs,  cs_NR_FreqDomainSchedulExplicit(-, v_NR_ResourceAllocation.Lrbs)); //32 bits</w:t>
      </w:r>
    </w:p>
    <w:p w14:paraId="7871B7B9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</w:p>
    <w:p w14:paraId="3DA22D11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  <w:lang w:val="sv-SE"/>
        </w:rPr>
      </w:pPr>
      <w:r w:rsidRPr="00FF4452">
        <w:rPr>
          <w:rFonts w:ascii="Arial" w:hAnsi="Arial" w:cs="Arial"/>
          <w:szCs w:val="18"/>
        </w:rPr>
        <w:t xml:space="preserve">    </w:t>
      </w:r>
      <w:r w:rsidRPr="00FF4452">
        <w:rPr>
          <w:rFonts w:ascii="Arial" w:hAnsi="Arial" w:cs="Arial"/>
          <w:szCs w:val="18"/>
          <w:lang w:val="sv-SE"/>
        </w:rPr>
        <w:t>// @siclog "Step 2-5" siclog@</w:t>
      </w:r>
    </w:p>
    <w:p w14:paraId="11A7BE92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  <w:lang w:val="sv-SE"/>
        </w:rPr>
      </w:pPr>
      <w:r w:rsidRPr="00FF4452">
        <w:rPr>
          <w:rFonts w:ascii="Arial" w:hAnsi="Arial" w:cs="Arial"/>
          <w:szCs w:val="18"/>
          <w:lang w:val="sv-SE"/>
        </w:rPr>
        <w:t xml:space="preserve">    v_Flag := false;</w:t>
      </w:r>
    </w:p>
    <w:p w14:paraId="6B468EE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  <w:lang w:val="sv-SE"/>
        </w:rPr>
        <w:t xml:space="preserve">    </w:t>
      </w:r>
      <w:r w:rsidRPr="00FF4452">
        <w:rPr>
          <w:rFonts w:ascii="Arial" w:hAnsi="Arial" w:cs="Arial"/>
          <w:szCs w:val="18"/>
        </w:rPr>
        <w:t>v_SR_Count := 0;</w:t>
      </w:r>
    </w:p>
    <w:p w14:paraId="0CE4FFAD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t_Watchdog.start;</w:t>
      </w:r>
    </w:p>
    <w:p w14:paraId="48313589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alt {</w:t>
      </w:r>
    </w:p>
    <w:p w14:paraId="22DFB09F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[v_SR_Count == 0] SYSIND.receive (car_NR_SchedulingReq_IND (nr_Cell1, ?)) -&gt; value v_Received_NR_SysInd</w:t>
      </w:r>
    </w:p>
    <w:p w14:paraId="7A879428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{</w:t>
      </w:r>
    </w:p>
    <w:p w14:paraId="3E4BBEE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v_TimingUL := v_Received_NR_SysInd.Common.TimingInfo.SubFrame;</w:t>
      </w:r>
    </w:p>
    <w:p w14:paraId="7AE7DE90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v_Duration := f_SubFrameTiming_Duration(v_TimingDL, v_TimingUL);</w:t>
      </w:r>
    </w:p>
    <w:p w14:paraId="2C522610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if (f_NR_SubFrameTimingCheckDuration(nr_Cell1, l2Timer, v_Duration, 520)) {</w:t>
      </w:r>
    </w:p>
    <w:p w14:paraId="668AEF14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f_NR_PreliminaryPass(__FILE__, __LINE__, "Step 2, 3");</w:t>
      </w:r>
    </w:p>
    <w:p w14:paraId="7B02C61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}</w:t>
      </w:r>
    </w:p>
    <w:p w14:paraId="3476CC9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else {</w:t>
      </w:r>
    </w:p>
    <w:p w14:paraId="4C942535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f_NR_SetVerdictFailOrInconc(__FILE__, __LINE__, "Step 2");</w:t>
      </w:r>
    </w:p>
    <w:p w14:paraId="6A64465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}</w:t>
      </w:r>
    </w:p>
    <w:p w14:paraId="23EC04AD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v_SR_Count := 1;</w:t>
      </w:r>
    </w:p>
    <w:p w14:paraId="307C1EBD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repeat;</w:t>
      </w:r>
    </w:p>
    <w:p w14:paraId="24B413D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</w:t>
      </w:r>
    </w:p>
    <w:p w14:paraId="2B6A47D8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[not v_Flag] SYSIND.receive (car_NR_SchedulingReq_IND (nr_Cell1, ?))</w:t>
      </w:r>
    </w:p>
    <w:p w14:paraId="27530568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{</w:t>
      </w:r>
    </w:p>
    <w:p w14:paraId="37033BC0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f_NR_PreliminaryPass(__FILE__, __LINE__, "Step 3");</w:t>
      </w:r>
    </w:p>
    <w:p w14:paraId="12180DD8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repeat;</w:t>
      </w:r>
    </w:p>
    <w:p w14:paraId="3FD7C9D2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</w:t>
      </w:r>
    </w:p>
    <w:p w14:paraId="5466598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[not v_Flag ]  DRB.receive (car_NR_DRB_COMMON_IND_PDCP_SDUList(nr_Cell1, p_NR_DRB_Id2, -, {crs_NR_PDCP_SDU_9B}))-&gt; value v_NR_DRB_COMMON_IND</w:t>
      </w:r>
    </w:p>
    <w:p w14:paraId="75855A85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lastRenderedPageBreak/>
        <w:t xml:space="preserve">        {</w:t>
      </w:r>
    </w:p>
    <w:p w14:paraId="17EE8F4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f_NR_PreliminaryPass(__FILE__, __LINE__, "Step 5");</w:t>
      </w:r>
    </w:p>
    <w:p w14:paraId="35FBBDCF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v_TimingDRB := v_NR_DRB_COMMON_IND.Common.TimingInfo.SubFrame;</w:t>
      </w:r>
    </w:p>
    <w:p w14:paraId="15AD8352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v_Flag := true;</w:t>
      </w:r>
    </w:p>
    <w:p w14:paraId="3C93A174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repeat;</w:t>
      </w:r>
    </w:p>
    <w:p w14:paraId="06A5AF9E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</w:t>
      </w:r>
    </w:p>
    <w:p w14:paraId="1D4EF70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[v_Flag] SYSIND.receive (car_NR_SchedulingReq_IND (nr_Cell1, ?))-&gt; value v_Received_NR_SysInd</w:t>
      </w:r>
    </w:p>
    <w:p w14:paraId="7967649D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{</w:t>
      </w:r>
    </w:p>
    <w:p w14:paraId="0E8BC729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v_TimingSysInd := v_Received_NR_SysInd.Common.TimingInfo.SubFrame;</w:t>
      </w:r>
    </w:p>
    <w:p w14:paraId="23642791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v_DurationSysInd := f_SubFrameTiming_Duration(v_TimingSysInd, v_TimingDRB);</w:t>
      </w:r>
    </w:p>
    <w:p w14:paraId="544EBDF1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if (v_DurationSysInd &lt; 0)</w:t>
      </w:r>
    </w:p>
    <w:p w14:paraId="6BD99F57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{</w:t>
      </w:r>
    </w:p>
    <w:p w14:paraId="16C2AFD0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 f_NR_SetVerdictFailOrInconc(__FILE__, __LINE__, "Step 3");</w:t>
      </w:r>
    </w:p>
    <w:p w14:paraId="45DF84EC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}</w:t>
      </w:r>
    </w:p>
    <w:p w14:paraId="2AFB1AB7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t_Watchdog.stop;</w:t>
      </w:r>
    </w:p>
    <w:p w14:paraId="7E3CB52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}</w:t>
      </w:r>
    </w:p>
    <w:p w14:paraId="79FF38E4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4F366FD9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</w:t>
      </w:r>
    </w:p>
    <w:p w14:paraId="766DBCC2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[]t_Watchdog.timeout</w:t>
      </w:r>
    </w:p>
    <w:p w14:paraId="6AEF5204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{</w:t>
      </w:r>
    </w:p>
    <w:p w14:paraId="7A2A40E3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if ( v_SR_Count &gt;= 1 and v_Flag){</w:t>
      </w:r>
    </w:p>
    <w:p w14:paraId="420831C9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f_NR_PreliminaryPass(__FILE__, __LINE__, "Step 3,5");</w:t>
      </w:r>
    </w:p>
    <w:p w14:paraId="4F6AC675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 else {</w:t>
      </w:r>
    </w:p>
    <w:p w14:paraId="4E4C598F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f_NR_SetVerdictFailOrInconc(__FILE__, __LINE__, "Step 3,5");</w:t>
      </w:r>
    </w:p>
    <w:p w14:paraId="6214A1B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</w:t>
      </w:r>
    </w:p>
    <w:p w14:paraId="4C8D7A85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6AA21642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};</w:t>
      </w:r>
    </w:p>
    <w:p w14:paraId="673CC8ED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};</w:t>
      </w:r>
    </w:p>
    <w:p w14:paraId="21F51BF8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533EB3D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// Stop UL Grant configuration</w:t>
      </w:r>
    </w:p>
    <w:p w14:paraId="2786022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//@sic r5s190933</w:t>
      </w:r>
    </w:p>
    <w:p w14:paraId="5B0DF4E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f_NR_ULGrantConfiguration_Stop(nr_Cell1, -, cs_NR_UplinkTimeAlignment_Keep);</w:t>
      </w:r>
    </w:p>
    <w:p w14:paraId="41790E1F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5C1F8AAF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 @siclog "Step 6" siclog@</w:t>
      </w:r>
    </w:p>
    <w:p w14:paraId="41184A18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//3 B PDCP H + 3 Byte RLC H + 9B PDCP SDU = 12Byte RLC SDU, 15 B RLC PDU +2 Byte MAC SH =17 Byte MAC Sub PDU = 136 bit, allowed TB size</w:t>
      </w:r>
    </w:p>
    <w:p w14:paraId="5BDF517C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v_TimingDL := f_NR_GetNextSendOccasion_DL(nr_Cell1); // Timing of DL</w:t>
      </w:r>
    </w:p>
    <w:p w14:paraId="2145E8ED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DRB.send(cas_NR_DRB_COMMON_REQ_PDCP_SDUList(nr_Cell1,</w:t>
      </w:r>
    </w:p>
    <w:p w14:paraId="12058EA3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                                 p_NR_DRB_Id1,</w:t>
      </w:r>
    </w:p>
    <w:p w14:paraId="7A3DC214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                                 //crs_RlcBearerRouting_NR(nr_Cell1),</w:t>
      </w:r>
    </w:p>
    <w:p w14:paraId="2E4B6251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                                 cs_TimingInfo_NR(v_TimingDL),</w:t>
      </w:r>
    </w:p>
    <w:p w14:paraId="1D078A61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                                 {crs_NR_PDCP_SDU_9B} ));</w:t>
      </w:r>
    </w:p>
    <w:p w14:paraId="4554739E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53E46012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</w:t>
      </w:r>
    </w:p>
    <w:p w14:paraId="7B466D0D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//@siclog "Step 8" siclog@</w:t>
      </w:r>
    </w:p>
    <w:p w14:paraId="57D275BF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</w:p>
    <w:p w14:paraId="3FFBFB20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v_TimingUL := f_NR_GetNextSendOccasion_ULafterDL(nr_Cell1, v_TimingDL, 100); // 100 ms later</w:t>
      </w:r>
    </w:p>
    <w:p w14:paraId="40DDD331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f_NR_ULGrantConfiguration_Start(nr_Cell1, cs_TimingInfo_NR(v_TimingUL), v_NR_ResourceAllocation.Imcs,  cs_NR_FreqDomainSchedulExplicit(-, v_NR_ResourceAllocation.Lrbs)); //32 bits</w:t>
      </w:r>
    </w:p>
    <w:p w14:paraId="18FBCD1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v_Flag := false;</w:t>
      </w:r>
    </w:p>
    <w:p w14:paraId="0EF8312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v_SR_Count := 0;</w:t>
      </w:r>
    </w:p>
    <w:p w14:paraId="6283067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 @siclog "Step 7-10" siclog@</w:t>
      </w:r>
    </w:p>
    <w:p w14:paraId="579C5793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t_Watchdog.start(1.2);</w:t>
      </w:r>
    </w:p>
    <w:p w14:paraId="23D899C4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alt {</w:t>
      </w:r>
    </w:p>
    <w:p w14:paraId="478FB53E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[v_SR_Count == 0] SYSIND.receive (car_NR_SchedulingReq_IND (nr_Cell1, ?)) -&gt; value v_Received_NR_SysInd</w:t>
      </w:r>
    </w:p>
    <w:p w14:paraId="6F28D879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{</w:t>
      </w:r>
    </w:p>
    <w:p w14:paraId="0D0588B4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v_TimingUL := v_Received_NR_SysInd.Common.TimingInfo.SubFrame;</w:t>
      </w:r>
    </w:p>
    <w:p w14:paraId="285A26D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v_Duration := f_SubFrameTiming_Duration(v_TimingDL, v_TimingUL);</w:t>
      </w:r>
    </w:p>
    <w:p w14:paraId="25913B49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if (v_Duration &lt; 100) {</w:t>
      </w:r>
    </w:p>
    <w:p w14:paraId="4F9C1AF0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f_NR_PreliminaryPass(__FILE__, __LINE__, "Step 7");</w:t>
      </w:r>
    </w:p>
    <w:p w14:paraId="32C2449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lastRenderedPageBreak/>
        <w:t xml:space="preserve">          }</w:t>
      </w:r>
    </w:p>
    <w:p w14:paraId="61CE927F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else {</w:t>
      </w:r>
    </w:p>
    <w:p w14:paraId="4CD70813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f_NR_SetVerdictFailOrInconc(__FILE__, __LINE__, "Step 7");</w:t>
      </w:r>
    </w:p>
    <w:p w14:paraId="705D96FE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}</w:t>
      </w:r>
    </w:p>
    <w:p w14:paraId="51768329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v_SR_Count := 1;</w:t>
      </w:r>
    </w:p>
    <w:p w14:paraId="4A92A385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repeat;</w:t>
      </w:r>
    </w:p>
    <w:p w14:paraId="7698072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</w:t>
      </w:r>
    </w:p>
    <w:p w14:paraId="4158055E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[not v_Flag] SYSIND.receive (car_NR_SchedulingReq_IND (nr_Cell1, ?))</w:t>
      </w:r>
    </w:p>
    <w:p w14:paraId="68D2ADA7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{</w:t>
      </w:r>
    </w:p>
    <w:p w14:paraId="755CDCF2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f_NR_PreliminaryPass(__FILE__, __LINE__, "Step 7");</w:t>
      </w:r>
    </w:p>
    <w:p w14:paraId="069524B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v_SR_Count := v_SR_Count + 1;</w:t>
      </w:r>
    </w:p>
    <w:p w14:paraId="22AED44E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repeat;</w:t>
      </w:r>
    </w:p>
    <w:p w14:paraId="28137AEC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</w:t>
      </w:r>
    </w:p>
    <w:p w14:paraId="0E5F6742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[ v_Flag] SYSIND.receive (car_NR_SchedulingReq_IND (nr_Cell1, ?))-&gt; value v_Received_NR_SysInd</w:t>
      </w:r>
    </w:p>
    <w:p w14:paraId="7D09194D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{</w:t>
      </w:r>
    </w:p>
    <w:p w14:paraId="611CA65E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v_TimingSysInd := v_Received_NR_SysInd.Common.TimingInfo.SubFrame;</w:t>
      </w:r>
    </w:p>
    <w:p w14:paraId="232746AE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v_DurationSysInd := f_SubFrameTiming_Duration(v_TimingSysInd, v_TimingDRB);</w:t>
      </w:r>
    </w:p>
    <w:p w14:paraId="34CF5595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if (v_DurationSysInd &lt; 0)</w:t>
      </w:r>
    </w:p>
    <w:p w14:paraId="1112FCD7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{</w:t>
      </w:r>
    </w:p>
    <w:p w14:paraId="207A7111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 f_NR_SetVerdictFailOrInconc(__FILE__, __LINE__, "Step 10");</w:t>
      </w:r>
    </w:p>
    <w:p w14:paraId="14504C0E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 t_Watchdog.stop;</w:t>
      </w:r>
    </w:p>
    <w:p w14:paraId="6782755F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} else {  repeat;  }</w:t>
      </w:r>
    </w:p>
    <w:p w14:paraId="12DDB7DF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}</w:t>
      </w:r>
    </w:p>
    <w:p w14:paraId="5EE3B13D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[not v_Flag]  DRB.receive (car_NR_DRB_COMMON_IND_PDCP_SDUList(nr_Cell1, p_NR_DRB_Id1, -, {crs_NR_PDCP_SDU_9B}))-&gt; value v_NR_DRB_COMMON_IND</w:t>
      </w:r>
    </w:p>
    <w:p w14:paraId="6013591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{</w:t>
      </w:r>
    </w:p>
    <w:p w14:paraId="614D785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f_NR_PreliminaryPass(__FILE__, __LINE__, "Step 9");</w:t>
      </w:r>
    </w:p>
    <w:p w14:paraId="740F3351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v_TimingDRB := v_NR_DRB_COMMON_IND.Common.TimingInfo.SubFrame;</w:t>
      </w:r>
    </w:p>
    <w:p w14:paraId="063098B9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v_Flag := true;</w:t>
      </w:r>
    </w:p>
    <w:p w14:paraId="115FB312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repeat;</w:t>
      </w:r>
    </w:p>
    <w:p w14:paraId="1F65866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</w:t>
      </w:r>
    </w:p>
    <w:p w14:paraId="14E27849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[] t_Watchdog.timeout</w:t>
      </w:r>
    </w:p>
    <w:p w14:paraId="4F2D51F3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{</w:t>
      </w:r>
    </w:p>
    <w:p w14:paraId="18ADB16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if ( v_SR_Count &gt;= 1 and v_Flag){</w:t>
      </w:r>
    </w:p>
    <w:p w14:paraId="5A7C1D0D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f_NR_PreliminaryPass(__FILE__, __LINE__, "Step 10");</w:t>
      </w:r>
    </w:p>
    <w:p w14:paraId="66736AFD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 else {</w:t>
      </w:r>
    </w:p>
    <w:p w14:paraId="74DC61FF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f_NR_SetVerdictFailOrInconc(__FILE__, __LINE__, "Step 10");</w:t>
      </w:r>
    </w:p>
    <w:p w14:paraId="45A857A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</w:t>
      </w:r>
    </w:p>
    <w:p w14:paraId="6638017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}</w:t>
      </w:r>
    </w:p>
    <w:p w14:paraId="0D9D94A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715D1472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};</w:t>
      </w:r>
    </w:p>
    <w:p w14:paraId="1AE65FB0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 Stop SS to send UL grant and stop Time alignement transmission</w:t>
      </w:r>
    </w:p>
    <w:p w14:paraId="12F1A999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//@sic R5s190933 sic@</w:t>
      </w:r>
    </w:p>
    <w:p w14:paraId="5C041112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f_NR_ULGrantConfiguration_Stop(nr_Cell1, -, cs_NR_UplinkTimeAlignment_Keep);</w:t>
      </w:r>
    </w:p>
    <w:p w14:paraId="230FCC1D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//@siclog "Step 12" siclog@</w:t>
      </w:r>
    </w:p>
    <w:p w14:paraId="30162F94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DRB.send(cas_NR_DRB_COMMON_REQ_PDCP_SDUList(nr_Cell1,</w:t>
      </w:r>
    </w:p>
    <w:p w14:paraId="5E2C1FB3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                                 p_NR_DRB_Id1,</w:t>
      </w:r>
    </w:p>
    <w:p w14:paraId="5DC8F52F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                                 -,</w:t>
      </w:r>
    </w:p>
    <w:p w14:paraId="01730024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                                 {crs_NR_PDCP_SDU_9B} ));</w:t>
      </w:r>
    </w:p>
    <w:p w14:paraId="33D9266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  <w:lang w:val="sv-SE"/>
        </w:rPr>
      </w:pPr>
      <w:r w:rsidRPr="00FF4452">
        <w:rPr>
          <w:rFonts w:ascii="Arial" w:hAnsi="Arial" w:cs="Arial"/>
          <w:szCs w:val="18"/>
        </w:rPr>
        <w:t xml:space="preserve">    </w:t>
      </w:r>
      <w:r w:rsidRPr="00FF4452">
        <w:rPr>
          <w:rFonts w:ascii="Arial" w:hAnsi="Arial" w:cs="Arial"/>
          <w:szCs w:val="18"/>
          <w:lang w:val="sv-SE"/>
        </w:rPr>
        <w:t>//@siclog "Step 13-17" siclog@</w:t>
      </w:r>
    </w:p>
    <w:p w14:paraId="2CA3995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  <w:lang w:val="sv-SE"/>
        </w:rPr>
      </w:pPr>
      <w:r w:rsidRPr="00FF4452">
        <w:rPr>
          <w:rFonts w:ascii="Arial" w:hAnsi="Arial" w:cs="Arial"/>
          <w:szCs w:val="18"/>
          <w:lang w:val="sv-SE"/>
        </w:rPr>
        <w:t xml:space="preserve">    v_Flag := false;</w:t>
      </w:r>
    </w:p>
    <w:p w14:paraId="1B3E3BA5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  <w:lang w:val="sv-SE"/>
        </w:rPr>
      </w:pPr>
      <w:r w:rsidRPr="00FF4452">
        <w:rPr>
          <w:rFonts w:ascii="Arial" w:hAnsi="Arial" w:cs="Arial"/>
          <w:szCs w:val="18"/>
          <w:lang w:val="sv-SE"/>
        </w:rPr>
        <w:t xml:space="preserve">    v_PRACH_Flag := false;</w:t>
      </w:r>
    </w:p>
    <w:p w14:paraId="3D82D809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  <w:lang w:val="sv-SE"/>
        </w:rPr>
      </w:pPr>
      <w:r w:rsidRPr="00FF4452">
        <w:rPr>
          <w:rFonts w:ascii="Arial" w:hAnsi="Arial" w:cs="Arial"/>
          <w:szCs w:val="18"/>
          <w:lang w:val="sv-SE"/>
        </w:rPr>
        <w:t xml:space="preserve">    t_Watchdog.start;</w:t>
      </w:r>
    </w:p>
    <w:p w14:paraId="5FA69E1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  <w:lang w:val="sv-SE"/>
        </w:rPr>
      </w:pPr>
      <w:r w:rsidRPr="00FF4452">
        <w:rPr>
          <w:rFonts w:ascii="Arial" w:hAnsi="Arial" w:cs="Arial"/>
          <w:szCs w:val="18"/>
          <w:lang w:val="sv-SE"/>
        </w:rPr>
        <w:t xml:space="preserve">    alt {</w:t>
      </w:r>
    </w:p>
    <w:p w14:paraId="160C693F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  <w:lang w:val="sv-SE"/>
        </w:rPr>
        <w:t xml:space="preserve">      </w:t>
      </w:r>
      <w:r w:rsidRPr="00FF4452">
        <w:rPr>
          <w:rFonts w:ascii="Arial" w:hAnsi="Arial" w:cs="Arial"/>
          <w:szCs w:val="18"/>
        </w:rPr>
        <w:t>[not v_PRACH_Flag] SYSIND.receive (car_NR_SchedulingReq_IND (nr_Cell1, ?))</w:t>
      </w:r>
    </w:p>
    <w:p w14:paraId="752E5DE4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{</w:t>
      </w:r>
    </w:p>
    <w:p w14:paraId="0ED4E30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repeat;</w:t>
      </w:r>
    </w:p>
    <w:p w14:paraId="181625F0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</w:t>
      </w:r>
    </w:p>
    <w:p w14:paraId="24BA29F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[v_PRACH_Flag] SYSIND.receive (car_NR_SchedulingReq_IND (nr_Cell1, ?))</w:t>
      </w:r>
    </w:p>
    <w:p w14:paraId="14E921B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{</w:t>
      </w:r>
    </w:p>
    <w:p w14:paraId="4EBFC877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f_NR_SetVerdictFailOrInconc(__FILE__, __LINE__, "Step 13");</w:t>
      </w:r>
    </w:p>
    <w:p w14:paraId="2E7A6CA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29A6F9F7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lastRenderedPageBreak/>
        <w:t xml:space="preserve">        }</w:t>
      </w:r>
    </w:p>
    <w:p w14:paraId="05D0548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[not v_Flag] SYSIND.receive(car_NR_PRACH_Preamble_IND(nr_Cell1,-, ?))</w:t>
      </w:r>
    </w:p>
    <w:p w14:paraId="2447395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{</w:t>
      </w:r>
    </w:p>
    <w:p w14:paraId="5B6FECA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f_NR_PreliminaryPass(__FILE__, __LINE__, "Step 13");</w:t>
      </w:r>
    </w:p>
    <w:p w14:paraId="6FD70DB9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v_PRACH_Flag := true;</w:t>
      </w:r>
    </w:p>
    <w:p w14:paraId="2836557D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repeat;</w:t>
      </w:r>
    </w:p>
    <w:p w14:paraId="477A69D0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</w:t>
      </w:r>
    </w:p>
    <w:p w14:paraId="3E3A1C64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[v_Flag] SYSIND.receive(car_NR_PRACH_Preamble_IND(nr_Cell1,-, ?))-&gt; value v_Received_NR_SysInd</w:t>
      </w:r>
    </w:p>
    <w:p w14:paraId="565FFB4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{</w:t>
      </w:r>
    </w:p>
    <w:p w14:paraId="3B378931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v_TimingSysInd := v_Received_NR_SysInd.Common.TimingInfo.SubFrame;</w:t>
      </w:r>
    </w:p>
    <w:p w14:paraId="5C96F1B1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v_DurationSysInd := f_SubFrameTiming_Duration(v_TimingSysInd, v_TimingDRB);</w:t>
      </w:r>
    </w:p>
    <w:p w14:paraId="25C30BC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if (v_DurationSysInd &lt; 0)</w:t>
      </w:r>
    </w:p>
    <w:p w14:paraId="46A7FAD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{</w:t>
      </w:r>
    </w:p>
    <w:p w14:paraId="354F7F6C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 f_NR_SetVerdictFailOrInconc(__FILE__, __LINE__, "Step 13");</w:t>
      </w:r>
    </w:p>
    <w:p w14:paraId="45D8203C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}</w:t>
      </w:r>
    </w:p>
    <w:p w14:paraId="0F597B03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t_Watchdog.stop;</w:t>
      </w:r>
    </w:p>
    <w:p w14:paraId="76D0D410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</w:t>
      </w:r>
    </w:p>
    <w:p w14:paraId="44646FEF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</w:t>
      </w:r>
      <w:r w:rsidRPr="00FF4452">
        <w:rPr>
          <w:rFonts w:ascii="Arial" w:hAnsi="Arial" w:cs="Arial"/>
          <w:szCs w:val="18"/>
          <w:highlight w:val="yellow"/>
        </w:rPr>
        <w:t>[not v_Flag]  DRB.receive (car_NR_DRB_COMMON_IND_PDCP_SDUList(nr_Cell1, p_NR_DRB_Id1, -, {crs_NR_PDCP_SDU_9B})) -&gt; value v_NR_DRB_COMMON_IND</w:t>
      </w:r>
    </w:p>
    <w:p w14:paraId="5C27030F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{</w:t>
      </w:r>
    </w:p>
    <w:p w14:paraId="5FAD2B1E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f_NR_PreliminaryPass(__FILE__, __LINE__, "Step 16");</w:t>
      </w:r>
    </w:p>
    <w:p w14:paraId="115C017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</w:t>
      </w:r>
      <w:r w:rsidRPr="00FF4452">
        <w:rPr>
          <w:rFonts w:ascii="Arial" w:hAnsi="Arial" w:cs="Arial"/>
          <w:szCs w:val="18"/>
          <w:highlight w:val="yellow"/>
        </w:rPr>
        <w:t>v_TimingDRB := v_NR_DRB_COMMON_IND.Common.TimingInfo.SubFrame;</w:t>
      </w:r>
    </w:p>
    <w:p w14:paraId="11B18E8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v_Flag := true;</w:t>
      </w:r>
    </w:p>
    <w:p w14:paraId="63B55F0D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</w:t>
      </w:r>
      <w:r w:rsidRPr="00FF4452">
        <w:rPr>
          <w:rFonts w:ascii="Arial" w:hAnsi="Arial" w:cs="Arial"/>
          <w:szCs w:val="18"/>
          <w:highlight w:val="yellow"/>
        </w:rPr>
        <w:t>repeat;</w:t>
      </w:r>
    </w:p>
    <w:p w14:paraId="400C74A7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</w:t>
      </w:r>
    </w:p>
    <w:p w14:paraId="38E3F8F8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[]t_Watchdog.timeout</w:t>
      </w:r>
    </w:p>
    <w:p w14:paraId="1CD314D1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{</w:t>
      </w:r>
    </w:p>
    <w:p w14:paraId="68D25DC8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if ( v_PRACH_Flag and v_Flag){</w:t>
      </w:r>
    </w:p>
    <w:p w14:paraId="6964A2E9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f_NR_PreliminaryPass(__FILE__, __LINE__, "Step 13,16");</w:t>
      </w:r>
    </w:p>
    <w:p w14:paraId="54CABC01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 else {</w:t>
      </w:r>
    </w:p>
    <w:p w14:paraId="009B59C5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f_NR_SetVerdictFailOrInconc(__FILE__, __LINE__, "Step 13,16");</w:t>
      </w:r>
    </w:p>
    <w:p w14:paraId="62CF8127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</w:t>
      </w:r>
    </w:p>
    <w:p w14:paraId="4D9AA3E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408F18C8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};</w:t>
      </w:r>
    </w:p>
    <w:p w14:paraId="4CB68327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};</w:t>
      </w:r>
    </w:p>
    <w:p w14:paraId="10D2487C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6E33844D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 Disable SR reception indication</w:t>
      </w:r>
    </w:p>
    <w:p w14:paraId="4967743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f_NR_SS_SystemIndCtrlConfig(nr_Cell1, cds_NR_SystemIndCtrl_SchedReq(disable));</w:t>
      </w:r>
    </w:p>
    <w:p w14:paraId="20E2075F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 disable PRACH reception indication</w:t>
      </w:r>
    </w:p>
    <w:p w14:paraId="1A41937E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f_NR_SS_SystemIndCtrlConfig(nr_Cell1, cds_NR_SystemIndCtrl_RachPreamble(disable));</w:t>
      </w:r>
    </w:p>
    <w:p w14:paraId="60C4034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</w:p>
    <w:p w14:paraId="5ABF28C4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</w:p>
    <w:p w14:paraId="728BBCD8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75D89BE8" w14:textId="77777777" w:rsidR="00D9742A" w:rsidRPr="00687C86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}</w:t>
      </w:r>
      <w:r>
        <w:rPr>
          <w:rFonts w:ascii="Arial" w:hAnsi="Arial" w:cs="Arial"/>
          <w:szCs w:val="18"/>
        </w:rPr>
        <w:tab/>
      </w:r>
    </w:p>
    <w:p w14:paraId="5C7FC935" w14:textId="77777777" w:rsidR="00D9742A" w:rsidRPr="00D9742A" w:rsidRDefault="00D9742A" w:rsidP="00D9742A"/>
    <w:p w14:paraId="1FEA7A25" w14:textId="1ACB7842" w:rsidR="0095216E" w:rsidRDefault="0095216E" w:rsidP="0095216E"/>
    <w:p w14:paraId="0AD1488F" w14:textId="77777777" w:rsidR="00D9742A" w:rsidRPr="0095216E" w:rsidRDefault="00D9742A" w:rsidP="0095216E"/>
    <w:sectPr w:rsidR="00D9742A" w:rsidRPr="00952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CB5ED" w14:textId="77777777" w:rsidR="00E057A7" w:rsidRDefault="00E057A7">
      <w:r>
        <w:separator/>
      </w:r>
    </w:p>
  </w:endnote>
  <w:endnote w:type="continuationSeparator" w:id="0">
    <w:p w14:paraId="07A16874" w14:textId="77777777" w:rsidR="00E057A7" w:rsidRDefault="00E05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73B88" w14:textId="77777777" w:rsidR="00E057A7" w:rsidRDefault="00E057A7">
      <w:r>
        <w:separator/>
      </w:r>
    </w:p>
  </w:footnote>
  <w:footnote w:type="continuationSeparator" w:id="0">
    <w:p w14:paraId="5A9B27E7" w14:textId="77777777" w:rsidR="00E057A7" w:rsidRDefault="00E05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2307B"/>
    <w:rsid w:val="0025709B"/>
    <w:rsid w:val="0026004D"/>
    <w:rsid w:val="002640DD"/>
    <w:rsid w:val="00275D12"/>
    <w:rsid w:val="00283EBC"/>
    <w:rsid w:val="00284FEB"/>
    <w:rsid w:val="002860C4"/>
    <w:rsid w:val="002B5741"/>
    <w:rsid w:val="002D362B"/>
    <w:rsid w:val="002D39A7"/>
    <w:rsid w:val="002E472E"/>
    <w:rsid w:val="002F6BAD"/>
    <w:rsid w:val="00305409"/>
    <w:rsid w:val="00317F09"/>
    <w:rsid w:val="003234CC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942F6"/>
    <w:rsid w:val="00494D00"/>
    <w:rsid w:val="004B75B7"/>
    <w:rsid w:val="004F2994"/>
    <w:rsid w:val="0051580D"/>
    <w:rsid w:val="00547111"/>
    <w:rsid w:val="00555E70"/>
    <w:rsid w:val="00557065"/>
    <w:rsid w:val="00566776"/>
    <w:rsid w:val="00576B7D"/>
    <w:rsid w:val="00592D74"/>
    <w:rsid w:val="005E2C44"/>
    <w:rsid w:val="00600564"/>
    <w:rsid w:val="00621188"/>
    <w:rsid w:val="006257ED"/>
    <w:rsid w:val="00665C47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7259"/>
    <w:rsid w:val="008040A8"/>
    <w:rsid w:val="008279FA"/>
    <w:rsid w:val="00847DB8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16E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50255"/>
    <w:rsid w:val="00D66520"/>
    <w:rsid w:val="00D83C48"/>
    <w:rsid w:val="00D85F97"/>
    <w:rsid w:val="00D878CE"/>
    <w:rsid w:val="00D9742A"/>
    <w:rsid w:val="00DE34CF"/>
    <w:rsid w:val="00DE7626"/>
    <w:rsid w:val="00DF0CD3"/>
    <w:rsid w:val="00E057A7"/>
    <w:rsid w:val="00E13F3D"/>
    <w:rsid w:val="00E259B2"/>
    <w:rsid w:val="00E34898"/>
    <w:rsid w:val="00EB09B7"/>
    <w:rsid w:val="00EE7D7C"/>
    <w:rsid w:val="00F25D98"/>
    <w:rsid w:val="00F300FB"/>
    <w:rsid w:val="00F7019E"/>
    <w:rsid w:val="00F751B6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78CC5-72A2-4949-A08A-A43D37FF0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226</TotalTime>
  <Pages>11</Pages>
  <Words>3426</Words>
  <Characters>19533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22914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21</cp:revision>
  <cp:lastPrinted>1900-01-01T00:00:00Z</cp:lastPrinted>
  <dcterms:created xsi:type="dcterms:W3CDTF">2020-12-08T10:56:00Z</dcterms:created>
  <dcterms:modified xsi:type="dcterms:W3CDTF">2021-01-12T16:52:00Z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