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2CE1A3A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  <w:r w:rsidR="00D878CE">
          <w:rPr>
            <w:b/>
            <w:i/>
            <w:noProof/>
            <w:sz w:val="28"/>
          </w:rPr>
          <w:t>2</w:t>
        </w:r>
        <w:r w:rsidR="00715499">
          <w:rPr>
            <w:b/>
            <w:i/>
            <w:noProof/>
            <w:sz w:val="28"/>
          </w:rPr>
          <w:t>6</w:t>
        </w:r>
      </w:fldSimple>
    </w:p>
    <w:p w14:paraId="5D6FC58C" w14:textId="307A0302" w:rsidR="001A09A3" w:rsidRDefault="002F6BA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477916F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D878CE">
              <w:rPr>
                <w:b/>
                <w:noProof/>
                <w:sz w:val="28"/>
              </w:rPr>
              <w:t>7</w:t>
            </w:r>
            <w:r w:rsidR="0071549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337428D" w:rsidR="001E41F3" w:rsidRPr="00410371" w:rsidRDefault="00A37C3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49D886F" w:rsidR="001E41F3" w:rsidRDefault="003278BE" w:rsidP="00715499">
            <w:pPr>
              <w:pStyle w:val="CRCoverPage"/>
              <w:spacing w:after="0"/>
            </w:pPr>
            <w:bookmarkStart w:id="1" w:name="_GoBack"/>
            <w:bookmarkEnd w:id="1"/>
            <w:r>
              <w:t>Correction to NR5GC idle mode test case 6.3.1.9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EEBA11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2020-12-15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180198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E60DCC7" w:rsidR="001E41F3" w:rsidRDefault="00D878CE">
            <w:pPr>
              <w:pStyle w:val="CRCoverPage"/>
              <w:spacing w:after="0"/>
              <w:ind w:left="100"/>
              <w:rPr>
                <w:noProof/>
              </w:rPr>
            </w:pPr>
            <w:r w:rsidRPr="00D878CE">
              <w:rPr>
                <w:rFonts w:cs="Arial"/>
                <w:color w:val="000000"/>
                <w:lang w:val="en-US"/>
              </w:rPr>
              <w:t xml:space="preserve">UL NAS TRASPORT at step 5 should be </w:t>
            </w:r>
            <w:proofErr w:type="spellStart"/>
            <w:r>
              <w:rPr>
                <w:rFonts w:cs="Arial"/>
                <w:color w:val="000000"/>
                <w:lang w:val="en-US"/>
              </w:rPr>
              <w:t>recieved</w:t>
            </w:r>
            <w:proofErr w:type="spellEnd"/>
            <w:r w:rsidRPr="00D878CE">
              <w:rPr>
                <w:rFonts w:cs="Arial"/>
                <w:color w:val="000000"/>
                <w:lang w:val="en-US"/>
              </w:rPr>
              <w:t xml:space="preserve"> on cell 12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84B848D" w:rsidR="001E41F3" w:rsidRDefault="00D8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cell ID at step 5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0981ABA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E4848D4" w:rsidR="001E41F3" w:rsidRDefault="00D8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6.3.1.9.NR5GC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94274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596B871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42748"/>
      <w:r w:rsidRPr="00854C55">
        <w:rPr>
          <w:b/>
        </w:rPr>
        <w:t>Corrections required</w:t>
      </w:r>
      <w:bookmarkEnd w:id="5"/>
      <w:bookmarkEnd w:id="6"/>
      <w:bookmarkEnd w:id="7"/>
    </w:p>
    <w:p w14:paraId="0D2A5FD1" w14:textId="5C184217" w:rsidR="00D878CE" w:rsidRDefault="00D878CE" w:rsidP="00D878CE"/>
    <w:p w14:paraId="5191F7E3" w14:textId="77777777" w:rsidR="00D878CE" w:rsidRDefault="00D878CE" w:rsidP="00D878CE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8" w:name="_Toc37249095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b/>
          <w:color w:val="000000"/>
          <w:lang w:val="en-US" w:eastAsia="en-GB"/>
        </w:rPr>
        <w:t xml:space="preserve"> </w:t>
      </w:r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cs="Arial"/>
          <w:b/>
          <w:color w:val="000000"/>
          <w:lang w:val="en-US" w:eastAsia="en-GB"/>
        </w:rPr>
        <w:t xml:space="preserve"> </w:t>
      </w:r>
      <w:bookmarkStart w:id="15" w:name="_Toc25383"/>
      <w:r>
        <w:rPr>
          <w:rFonts w:cs="Arial"/>
          <w:b/>
          <w:color w:val="000000"/>
          <w:lang w:eastAsia="en-GB"/>
        </w:rPr>
        <w:t>Correction to fl_TC_6_3_1_</w:t>
      </w:r>
      <w:r>
        <w:rPr>
          <w:rFonts w:cs="Arial"/>
          <w:b/>
          <w:color w:val="000000"/>
          <w:lang w:val="en-US" w:eastAsia="en-GB"/>
        </w:rPr>
        <w:t>9</w:t>
      </w:r>
      <w:r>
        <w:rPr>
          <w:rFonts w:cs="Arial"/>
          <w:b/>
          <w:color w:val="000000"/>
          <w:lang w:eastAsia="en-GB"/>
        </w:rPr>
        <w:t>_</w:t>
      </w:r>
      <w:proofErr w:type="spellStart"/>
      <w:r>
        <w:rPr>
          <w:rFonts w:cs="Arial"/>
          <w:b/>
          <w:color w:val="000000"/>
          <w:lang w:eastAsia="en-GB"/>
        </w:rPr>
        <w:t>TestBody</w:t>
      </w:r>
      <w:bookmarkEnd w:id="1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D878CE" w14:paraId="365E6E7E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9B1A" w14:textId="77777777" w:rsidR="00D878CE" w:rsidRDefault="00D878CE" w:rsidP="00A307F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13E8" w14:textId="77777777" w:rsidR="00D878CE" w:rsidRDefault="00D878CE" w:rsidP="00A307FF">
            <w:pPr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fl_TC_6_3_1_9_TestBody</w:t>
            </w:r>
          </w:p>
        </w:tc>
      </w:tr>
      <w:tr w:rsidR="00D878CE" w14:paraId="068C6FF9" w14:textId="77777777" w:rsidTr="00A307FF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AEFD" w14:textId="77777777" w:rsidR="00D878CE" w:rsidRDefault="00D878CE" w:rsidP="00A307FF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0A3C" w14:textId="201BCC67" w:rsidR="00D878CE" w:rsidRDefault="00D878CE" w:rsidP="00A307FF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val="en-US"/>
              </w:rPr>
            </w:pPr>
            <w:r w:rsidRPr="00D878CE">
              <w:rPr>
                <w:rFonts w:cs="Arial"/>
                <w:color w:val="000000"/>
                <w:lang w:val="en-US"/>
              </w:rPr>
              <w:t xml:space="preserve">UL NAS TRASPORT at step 5 should be </w:t>
            </w:r>
            <w:proofErr w:type="spellStart"/>
            <w:r>
              <w:rPr>
                <w:rFonts w:cs="Arial"/>
                <w:color w:val="000000"/>
                <w:lang w:val="en-US"/>
              </w:rPr>
              <w:t>receieved</w:t>
            </w:r>
            <w:proofErr w:type="spellEnd"/>
            <w:r w:rsidRPr="00D878CE">
              <w:rPr>
                <w:rFonts w:cs="Arial"/>
                <w:color w:val="000000"/>
                <w:lang w:val="en-US"/>
              </w:rPr>
              <w:t xml:space="preserve"> on cell 12 </w:t>
            </w:r>
          </w:p>
        </w:tc>
      </w:tr>
      <w:tr w:rsidR="00D878CE" w14:paraId="71D789A0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6492" w14:textId="77777777" w:rsidR="00D878CE" w:rsidRDefault="00D878CE" w:rsidP="00A307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08F6" w14:textId="5462170B" w:rsidR="00D878CE" w:rsidRDefault="00D878CE" w:rsidP="00A307FF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Correct cell id at step 5</w:t>
            </w:r>
          </w:p>
        </w:tc>
      </w:tr>
      <w:tr w:rsidR="00D878CE" w14:paraId="029F450F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B2B" w14:textId="77777777" w:rsidR="00D878CE" w:rsidRDefault="00D878CE" w:rsidP="00A307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8E21" w14:textId="77777777" w:rsidR="00D878CE" w:rsidRDefault="00D878CE" w:rsidP="00A307F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NR5GC\6_3_1\SOR_NR5GC.ttcn</w:t>
            </w:r>
          </w:p>
        </w:tc>
      </w:tr>
      <w:tr w:rsidR="00D878CE" w14:paraId="06FB8DE3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055A" w14:textId="77777777" w:rsidR="00D878CE" w:rsidRDefault="00D878CE" w:rsidP="00A307F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0A51" w14:textId="77777777" w:rsidR="00D878CE" w:rsidRDefault="00D878CE" w:rsidP="00A307F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B7EE360" w14:textId="77777777" w:rsidR="00D878CE" w:rsidRDefault="00D878CE" w:rsidP="00D878CE">
      <w:pPr>
        <w:spacing w:after="0"/>
        <w:rPr>
          <w:rFonts w:ascii="Arial" w:hAnsi="Arial"/>
          <w:b/>
          <w:lang w:eastAsia="en-GB"/>
        </w:rPr>
      </w:pPr>
    </w:p>
    <w:p w14:paraId="4DE5D6A1" w14:textId="77777777" w:rsidR="00D878CE" w:rsidRDefault="00D878CE" w:rsidP="00D878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78CE" w14:paraId="4AB13DBB" w14:textId="77777777" w:rsidTr="00A307F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C8F7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function fl_TC_6_3_1_9_TestBody() runs on NR5GC_PTC</w:t>
            </w:r>
          </w:p>
          <w:p w14:paraId="79956379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</w:t>
            </w:r>
          </w:p>
          <w:p w14:paraId="73161E8D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329F0255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19293B24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"Step 5"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@</w:t>
            </w:r>
          </w:p>
          <w:p w14:paraId="5DCE99C3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UE transmits an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ULInformationTransfer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message carrying acknowledgement of successful reception of the steering of roaming information</w:t>
            </w:r>
          </w:p>
          <w:p w14:paraId="59EDA4D5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SRB.receive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car_NR_SRB_NasPdu_IND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(nr_</w:t>
            </w:r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Cell13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tsc_NR_RbId_SRB2,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cr_NG_NAS_Ind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tsc_SHT_IntegrityProtected_Ciphered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))) -&gt; value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v_ReceivedAsp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; // @sic R5s201387 Baseline Moving sic@</w:t>
            </w:r>
          </w:p>
          <w:p w14:paraId="0CD954CD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0896F2A6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21E78A4C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}//End of fl_TC_6_3_1_9_TestBody</w:t>
            </w:r>
          </w:p>
        </w:tc>
      </w:tr>
    </w:tbl>
    <w:p w14:paraId="0C9A0AA6" w14:textId="77777777" w:rsidR="00D878CE" w:rsidRDefault="00D878CE" w:rsidP="00D878CE">
      <w:pPr>
        <w:spacing w:after="0"/>
        <w:rPr>
          <w:rFonts w:ascii="Arial" w:hAnsi="Arial"/>
          <w:b/>
          <w:lang w:eastAsia="en-GB"/>
        </w:rPr>
      </w:pPr>
    </w:p>
    <w:p w14:paraId="0C97425F" w14:textId="77777777" w:rsidR="00D878CE" w:rsidRDefault="00D878CE" w:rsidP="00D878CE">
      <w:pPr>
        <w:spacing w:after="0"/>
        <w:rPr>
          <w:rFonts w:ascii="Arial" w:hAnsi="Arial"/>
          <w:b/>
          <w:lang w:eastAsia="en-GB"/>
        </w:rPr>
      </w:pPr>
    </w:p>
    <w:p w14:paraId="21D9F59A" w14:textId="77777777" w:rsidR="00D878CE" w:rsidRDefault="00D878CE" w:rsidP="00D878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78CE" w14:paraId="21F21868" w14:textId="77777777" w:rsidTr="00A307F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EC89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function fl_TC_6_3_1_9_TestBody() runs on NR5GC_PTC</w:t>
            </w:r>
          </w:p>
          <w:p w14:paraId="15122A93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</w:t>
            </w:r>
          </w:p>
          <w:p w14:paraId="74F804F8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69E38771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58CFE2E0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"Step 5"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@</w:t>
            </w:r>
          </w:p>
          <w:p w14:paraId="3A3F89A3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UE transmits an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ULInformationTransfer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message carrying acknowledgement of successful reception of the steering of roaming information</w:t>
            </w:r>
          </w:p>
          <w:p w14:paraId="328FF906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SRB.receive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car_NR_SRB_NasPdu_IND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(nr_</w:t>
            </w:r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Cell12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tsc_NR_RbId_SRB2,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cr_NG_NAS_Ind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tsc_SHT_IntegrityProtected_Ciphered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))) -&gt; value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v_ReceivedAsp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; // @sic R5s201387 Baseline Moving sic@</w:t>
            </w:r>
          </w:p>
          <w:p w14:paraId="5851279B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3C6949A3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2E3AD45F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}//End of fl_TC_6_3_1_9_TestBody</w:t>
            </w:r>
          </w:p>
        </w:tc>
      </w:tr>
    </w:tbl>
    <w:p w14:paraId="5F9F03BA" w14:textId="77777777" w:rsidR="00D878CE" w:rsidRDefault="00D878CE" w:rsidP="00D878CE"/>
    <w:p w14:paraId="725EEE61" w14:textId="77777777" w:rsidR="00D878CE" w:rsidRDefault="00D878CE" w:rsidP="00D878CE"/>
    <w:p w14:paraId="29AC49A5" w14:textId="77777777" w:rsidR="00D878CE" w:rsidRPr="00D878CE" w:rsidRDefault="00D878CE" w:rsidP="00D878CE"/>
    <w:sectPr w:rsidR="00D878CE" w:rsidRPr="00D878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BAC8B" w14:textId="77777777" w:rsidR="008E264C" w:rsidRDefault="008E264C">
      <w:r>
        <w:separator/>
      </w:r>
    </w:p>
  </w:endnote>
  <w:endnote w:type="continuationSeparator" w:id="0">
    <w:p w14:paraId="5A1447AB" w14:textId="77777777" w:rsidR="008E264C" w:rsidRDefault="008E2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2EF03" w14:textId="77777777" w:rsidR="008E264C" w:rsidRDefault="008E264C">
      <w:r>
        <w:separator/>
      </w:r>
    </w:p>
  </w:footnote>
  <w:footnote w:type="continuationSeparator" w:id="0">
    <w:p w14:paraId="7D1EFE5A" w14:textId="77777777" w:rsidR="008E264C" w:rsidRDefault="008E2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278BE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E264C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D090C-60EC-408E-BAFC-79F985FA6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9</cp:revision>
  <cp:lastPrinted>1900-01-01T00:00:00Z</cp:lastPrinted>
  <dcterms:created xsi:type="dcterms:W3CDTF">2020-12-08T10:56:00Z</dcterms:created>
  <dcterms:modified xsi:type="dcterms:W3CDTF">2020-12-17T17:16:00Z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