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5566B3F2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6A113B">
        <w:rPr>
          <w:noProof/>
        </w:rPr>
        <w:t>5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10108766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DA7423">
              <w:rPr>
                <w:rFonts w:ascii="Arial" w:hAnsi="Arial"/>
                <w:b/>
                <w:sz w:val="24"/>
              </w:rPr>
              <w:t>4</w:t>
            </w:r>
            <w:r w:rsidR="001A2B4D">
              <w:rPr>
                <w:rFonts w:ascii="Arial" w:hAnsi="Arial"/>
                <w:b/>
                <w:sz w:val="24"/>
              </w:rPr>
              <w:t>-0</w:t>
            </w:r>
            <w:r w:rsidR="00DA7423">
              <w:rPr>
                <w:rFonts w:ascii="Arial" w:hAnsi="Arial"/>
                <w:b/>
                <w:sz w:val="24"/>
              </w:rPr>
              <w:t>6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5E72C6">
              <w:rPr>
                <w:rFonts w:ascii="Arial" w:hAnsi="Arial"/>
                <w:b/>
                <w:sz w:val="24"/>
              </w:rPr>
              <w:t>5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035F1F">
              <w:rPr>
                <w:rFonts w:ascii="Arial" w:hAnsi="Arial"/>
                <w:b/>
                <w:sz w:val="24"/>
              </w:rPr>
              <w:t>38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02AC1C65" w:rsidR="00961A38" w:rsidRPr="005E72C6" w:rsidRDefault="00ED56CA" w:rsidP="007355B9">
            <w:pPr>
              <w:pStyle w:val="TAL"/>
              <w:spacing w:before="60"/>
              <w:rPr>
                <w:highlight w:val="yellow"/>
              </w:rPr>
            </w:pPr>
            <w:r w:rsidRPr="006A113B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="00035F1F">
              <w:rPr>
                <w:snapToGrid w:val="0"/>
                <w:color w:val="000000"/>
                <w:sz w:val="20"/>
                <w:lang w:val="de-DE" w:eastAsia="de-DE"/>
              </w:rPr>
              <w:t>9</w:t>
            </w:r>
            <w:r w:rsidR="00D005ED" w:rsidRPr="006A113B">
              <w:rPr>
                <w:snapToGrid w:val="0"/>
                <w:color w:val="000000"/>
                <w:sz w:val="20"/>
                <w:lang w:val="de-DE" w:eastAsia="de-DE"/>
              </w:rPr>
              <w:t xml:space="preserve">th </w:t>
            </w:r>
            <w:r w:rsidR="00035F1F">
              <w:rPr>
                <w:snapToGrid w:val="0"/>
                <w:color w:val="000000"/>
                <w:sz w:val="20"/>
                <w:lang w:val="de-DE" w:eastAsia="de-DE"/>
              </w:rPr>
              <w:t>September</w:t>
            </w:r>
            <w:r w:rsidR="0041658E" w:rsidRPr="006A113B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 w:rsidR="006A113B" w:rsidRPr="006A113B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03F0A73D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- 24.281: Release 18, June 2024 + C1-244708</w:t>
            </w:r>
          </w:p>
          <w:p w14:paraId="424C906C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- 24.282: Release 18, June 2024 + C1-244710</w:t>
            </w:r>
          </w:p>
          <w:p w14:paraId="0E4D6118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- 24.379: Release 18, June 2024 + C1-244709</w:t>
            </w:r>
          </w:p>
          <w:p w14:paraId="499291BC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- 24.481: Release 18, June 2024 + C1-244205</w:t>
            </w:r>
          </w:p>
          <w:p w14:paraId="16EDC618" w14:textId="77777777" w:rsid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- 24.484: Release 18, June 2024 + C1-244203 + C1-244206</w:t>
            </w:r>
          </w:p>
          <w:p w14:paraId="4CF0E0B0" w14:textId="050DC9FB" w:rsidR="005E72C6" w:rsidRDefault="005E72C6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- 38.331, Release 18, December 2024</w:t>
            </w:r>
          </w:p>
          <w:p w14:paraId="0FAD6FC5" w14:textId="56B8313D" w:rsidR="005E72C6" w:rsidRDefault="005E72C6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- 36.331, Release 18, December 2024</w:t>
            </w:r>
          </w:p>
          <w:p w14:paraId="2A4A8412" w14:textId="3929AF3A" w:rsidR="005E72C6" w:rsidRPr="00A2229E" w:rsidRDefault="005E72C6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- 37.355, Release 18, December 2024</w:t>
            </w:r>
          </w:p>
          <w:p w14:paraId="464B7BA1" w14:textId="77777777" w:rsidR="00CB46C0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Others: Release 18, June 2024</w:t>
            </w:r>
          </w:p>
          <w:p w14:paraId="6CB55AA3" w14:textId="3AD556AB" w:rsidR="00A2229E" w:rsidRPr="009C446D" w:rsidRDefault="00A2229E" w:rsidP="00A2229E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1FEC9336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035F1F">
              <w:rPr>
                <w:sz w:val="20"/>
                <w:lang w:val="pt-BR"/>
              </w:rPr>
              <w:t>j0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035F1F">
              <w:rPr>
                <w:sz w:val="20"/>
                <w:szCs w:val="20"/>
                <w:lang w:val="pt-BR"/>
              </w:rPr>
              <w:t>j0</w:t>
            </w:r>
            <w:r w:rsidR="00FE5FE6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35F1F">
              <w:rPr>
                <w:sz w:val="20"/>
                <w:lang w:val="pt-BR"/>
              </w:rPr>
              <w:t>i0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662EE2">
              <w:rPr>
                <w:sz w:val="20"/>
                <w:lang w:val="pt-BR"/>
              </w:rPr>
              <w:t>j</w:t>
            </w:r>
            <w:r w:rsidR="00035F1F">
              <w:rPr>
                <w:sz w:val="20"/>
                <w:lang w:val="pt-BR"/>
              </w:rPr>
              <w:t>1</w:t>
            </w:r>
            <w:r w:rsidR="00D005ED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662EE2">
              <w:rPr>
                <w:sz w:val="20"/>
                <w:lang w:val="pt-BR"/>
              </w:rPr>
              <w:t>j</w:t>
            </w:r>
            <w:r w:rsidR="00035F1F">
              <w:rPr>
                <w:sz w:val="20"/>
                <w:lang w:val="pt-BR"/>
              </w:rPr>
              <w:t>12</w:t>
            </w:r>
          </w:p>
          <w:p w14:paraId="232D4A53" w14:textId="3062ADF9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035F1F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035F1F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035F1F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7320FB67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0, </w:t>
            </w:r>
            <w:r w:rsidRPr="003818C6">
              <w:rPr>
                <w:snapToGrid w:val="0"/>
                <w:color w:val="000000"/>
                <w:sz w:val="20"/>
                <w:lang w:val="pt-BR" w:eastAsia="de-DE"/>
              </w:rPr>
              <w:t>34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109-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662EE2">
              <w:rPr>
                <w:sz w:val="20"/>
                <w:lang w:val="pt-BR"/>
              </w:rPr>
              <w:t>8</w:t>
            </w:r>
            <w:r w:rsidRPr="00DB0F31">
              <w:rPr>
                <w:sz w:val="20"/>
                <w:lang w:val="pt-BR"/>
              </w:rPr>
              <w:t>0, 34123-2-f</w:t>
            </w:r>
            <w:r w:rsidR="007A4864">
              <w:rPr>
                <w:sz w:val="20"/>
                <w:lang w:val="pt-BR"/>
              </w:rPr>
              <w:t>70</w:t>
            </w:r>
          </w:p>
          <w:p w14:paraId="757E2291" w14:textId="638D5B42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035F1F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035F1F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035F1F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="0031635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15D2E5C5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316351">
              <w:rPr>
                <w:sz w:val="20"/>
                <w:lang w:val="pt-BR"/>
              </w:rPr>
              <w:t>i</w:t>
            </w:r>
            <w:r w:rsidR="00035F1F">
              <w:rPr>
                <w:sz w:val="20"/>
                <w:lang w:val="pt-BR"/>
              </w:rPr>
              <w:t>2</w:t>
            </w:r>
            <w:r w:rsidRPr="00DB0F31">
              <w:rPr>
                <w:sz w:val="20"/>
                <w:lang w:val="pt-BR"/>
              </w:rPr>
              <w:t>0, 37571-3-</w:t>
            </w:r>
            <w:r w:rsidR="00316351">
              <w:rPr>
                <w:sz w:val="20"/>
                <w:lang w:val="pt-BR"/>
              </w:rPr>
              <w:t>i</w:t>
            </w:r>
            <w:r w:rsidR="00035F1F">
              <w:rPr>
                <w:sz w:val="20"/>
                <w:lang w:val="pt-BR"/>
              </w:rPr>
              <w:t>2</w:t>
            </w:r>
            <w:r w:rsidRPr="00DB0F31">
              <w:rPr>
                <w:sz w:val="20"/>
                <w:lang w:val="pt-BR"/>
              </w:rPr>
              <w:t>0, 37571-5-</w:t>
            </w:r>
            <w:r w:rsidR="00316351">
              <w:rPr>
                <w:sz w:val="20"/>
                <w:lang w:val="pt-BR"/>
              </w:rPr>
              <w:t>i0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0C564DCA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316351">
              <w:rPr>
                <w:sz w:val="20"/>
                <w:lang w:val="pt-BR"/>
              </w:rPr>
              <w:t>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579-1-</w:t>
            </w:r>
            <w:r w:rsidR="00316351" w:rsidRPr="00316351">
              <w:rPr>
                <w:sz w:val="20"/>
                <w:lang w:val="pt-BR"/>
              </w:rPr>
              <w:t>h</w:t>
            </w:r>
            <w:r w:rsidR="00660C4E">
              <w:rPr>
                <w:sz w:val="20"/>
                <w:lang w:val="pt-BR"/>
              </w:rPr>
              <w:t>2</w:t>
            </w:r>
            <w:r w:rsidR="00316351" w:rsidRPr="00316351">
              <w:rPr>
                <w:sz w:val="20"/>
                <w:lang w:val="pt-BR"/>
              </w:rPr>
              <w:t>0</w:t>
            </w:r>
            <w:r w:rsidRPr="00316351">
              <w:rPr>
                <w:sz w:val="20"/>
                <w:lang w:val="pt-BR"/>
              </w:rPr>
              <w:t>, 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579-2-</w:t>
            </w:r>
            <w:r w:rsidR="00316351" w:rsidRPr="00316351">
              <w:rPr>
                <w:sz w:val="20"/>
                <w:lang w:val="pt-BR"/>
              </w:rPr>
              <w:t>h</w:t>
            </w:r>
            <w:r w:rsidR="00660C4E">
              <w:rPr>
                <w:sz w:val="20"/>
                <w:lang w:val="pt-BR"/>
              </w:rPr>
              <w:t>2</w:t>
            </w:r>
            <w:r w:rsidRPr="00316351">
              <w:rPr>
                <w:sz w:val="20"/>
                <w:lang w:val="pt-BR"/>
              </w:rPr>
              <w:t>0, 3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579-4-</w:t>
            </w:r>
            <w:r w:rsidR="00316351" w:rsidRPr="00316351">
              <w:rPr>
                <w:sz w:val="20"/>
                <w:lang w:val="pt-BR"/>
              </w:rPr>
              <w:t>h</w:t>
            </w:r>
            <w:r w:rsidR="00660C4E">
              <w:rPr>
                <w:sz w:val="20"/>
                <w:lang w:val="pt-BR"/>
              </w:rPr>
              <w:t>2</w:t>
            </w:r>
            <w:r w:rsidRPr="00316351">
              <w:rPr>
                <w:sz w:val="20"/>
                <w:lang w:val="pt-BR"/>
              </w:rPr>
              <w:t>0</w:t>
            </w:r>
            <w:r w:rsidR="00C32A48" w:rsidRPr="00316351">
              <w:rPr>
                <w:sz w:val="20"/>
                <w:lang w:val="pt-BR"/>
              </w:rPr>
              <w:t>, 3</w:t>
            </w:r>
            <w:r w:rsidR="00316351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579-</w:t>
            </w:r>
            <w:r w:rsidR="002A3103" w:rsidRPr="00316351">
              <w:rPr>
                <w:sz w:val="20"/>
                <w:lang w:val="pt-BR"/>
              </w:rPr>
              <w:t>6</w:t>
            </w:r>
            <w:r w:rsidR="00C32A48" w:rsidRPr="00316351">
              <w:rPr>
                <w:sz w:val="20"/>
                <w:lang w:val="pt-BR"/>
              </w:rPr>
              <w:t>-</w:t>
            </w:r>
            <w:r w:rsidR="00316351" w:rsidRPr="00316351">
              <w:rPr>
                <w:sz w:val="20"/>
                <w:lang w:val="pt-BR"/>
              </w:rPr>
              <w:t>h</w:t>
            </w:r>
            <w:r w:rsidR="00660C4E">
              <w:rPr>
                <w:sz w:val="20"/>
                <w:lang w:val="pt-BR"/>
              </w:rPr>
              <w:t>2</w:t>
            </w:r>
            <w:r w:rsidR="00C32A48" w:rsidRPr="00316351">
              <w:rPr>
                <w:sz w:val="20"/>
                <w:lang w:val="pt-BR"/>
              </w:rPr>
              <w:t>0, 3</w:t>
            </w:r>
            <w:r w:rsidR="00316351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579-</w:t>
            </w:r>
            <w:r w:rsidR="002A3103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-</w:t>
            </w:r>
            <w:r w:rsidR="00316351" w:rsidRPr="00316351">
              <w:rPr>
                <w:sz w:val="20"/>
                <w:lang w:val="pt-BR"/>
              </w:rPr>
              <w:t>h</w:t>
            </w:r>
            <w:r w:rsidR="00660C4E">
              <w:rPr>
                <w:sz w:val="20"/>
                <w:lang w:val="pt-BR"/>
              </w:rPr>
              <w:t>2</w:t>
            </w:r>
            <w:r w:rsidR="00C575F0" w:rsidRPr="00316351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2EAAE0F7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8254C7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8254C7">
              <w:rPr>
                <w:snapToGrid w:val="0"/>
                <w:color w:val="000000"/>
                <w:sz w:val="20"/>
                <w:lang w:val="de-DE" w:eastAsia="de-DE"/>
              </w:rPr>
              <w:t>8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662EE2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8254C7">
              <w:rPr>
                <w:snapToGrid w:val="0"/>
                <w:color w:val="000000"/>
                <w:sz w:val="20"/>
                <w:lang w:val="de-DE" w:eastAsia="de-DE"/>
              </w:rPr>
              <w:t>j0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662EE2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="00316351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579-5-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8254C7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lastRenderedPageBreak/>
              <w:t>GCF WI / PTCRB RFT references:</w:t>
            </w:r>
          </w:p>
        </w:tc>
        <w:tc>
          <w:tcPr>
            <w:tcW w:w="6773" w:type="dxa"/>
          </w:tcPr>
          <w:p w14:paraId="5B03F39E" w14:textId="38325AB5" w:rsidR="00BA3330" w:rsidRPr="008B56F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B56F9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8B56F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8B56F9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8B56F9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8B56F9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8B56F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8B56F9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8B56F9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8B56F9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8B56F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8B56F9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8B56F9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8B56F9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8B56F9">
              <w:rPr>
                <w:snapToGrid w:val="0"/>
                <w:color w:val="000000"/>
                <w:sz w:val="20"/>
                <w:lang w:eastAsia="de-DE"/>
              </w:rPr>
              <w:t>, -523,</w:t>
            </w:r>
            <w:r w:rsidR="00F260E4" w:rsidRPr="008B56F9">
              <w:rPr>
                <w:snapToGrid w:val="0"/>
                <w:color w:val="000000"/>
                <w:sz w:val="20"/>
                <w:lang w:eastAsia="de-DE"/>
              </w:rPr>
              <w:t xml:space="preserve"> -524, </w:t>
            </w:r>
            <w:r w:rsidR="00E43949" w:rsidRPr="008B56F9">
              <w:rPr>
                <w:snapToGrid w:val="0"/>
                <w:color w:val="000000"/>
                <w:sz w:val="20"/>
                <w:lang w:eastAsia="de-DE"/>
              </w:rPr>
              <w:t>-529</w:t>
            </w:r>
            <w:r w:rsidR="00FD4082" w:rsidRPr="008B56F9">
              <w:rPr>
                <w:snapToGrid w:val="0"/>
                <w:color w:val="000000"/>
                <w:sz w:val="20"/>
                <w:lang w:eastAsia="de-DE"/>
              </w:rPr>
              <w:t>, -530, -531</w:t>
            </w:r>
            <w:r w:rsidR="001B7045" w:rsidRPr="008B56F9">
              <w:rPr>
                <w:snapToGrid w:val="0"/>
                <w:color w:val="000000"/>
                <w:sz w:val="20"/>
                <w:lang w:eastAsia="de-DE"/>
              </w:rPr>
              <w:t xml:space="preserve">, -533, -534, </w:t>
            </w:r>
            <w:r w:rsidR="00F260E4" w:rsidRPr="008B56F9">
              <w:rPr>
                <w:snapToGrid w:val="0"/>
                <w:color w:val="000000"/>
                <w:sz w:val="20"/>
                <w:lang w:eastAsia="de-DE"/>
              </w:rPr>
              <w:t xml:space="preserve">-535, </w:t>
            </w:r>
            <w:r w:rsidR="001B7045" w:rsidRPr="008B56F9">
              <w:rPr>
                <w:snapToGrid w:val="0"/>
                <w:color w:val="000000"/>
                <w:sz w:val="20"/>
                <w:lang w:eastAsia="de-DE"/>
              </w:rPr>
              <w:t>-537</w:t>
            </w:r>
            <w:r w:rsidR="00EC24A0" w:rsidRPr="008B56F9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1B7045" w:rsidRPr="008B56F9">
              <w:rPr>
                <w:snapToGrid w:val="0"/>
                <w:color w:val="000000"/>
                <w:sz w:val="20"/>
                <w:lang w:eastAsia="de-DE"/>
              </w:rPr>
              <w:t xml:space="preserve"> -538</w:t>
            </w:r>
            <w:r w:rsidR="00F260E4" w:rsidRPr="008B56F9">
              <w:rPr>
                <w:snapToGrid w:val="0"/>
                <w:color w:val="000000"/>
                <w:sz w:val="20"/>
                <w:lang w:eastAsia="de-DE"/>
              </w:rPr>
              <w:t>, -540, -541</w:t>
            </w:r>
            <w:r w:rsidR="00753447" w:rsidRPr="008B56F9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8615AF" w:rsidRPr="008B56F9">
              <w:rPr>
                <w:snapToGrid w:val="0"/>
                <w:color w:val="000000"/>
                <w:sz w:val="20"/>
                <w:lang w:eastAsia="de-DE"/>
              </w:rPr>
              <w:t xml:space="preserve"> -544, -549,</w:t>
            </w:r>
            <w:r w:rsidR="00753447" w:rsidRPr="008B56F9">
              <w:rPr>
                <w:snapToGrid w:val="0"/>
                <w:color w:val="000000"/>
                <w:sz w:val="20"/>
                <w:lang w:eastAsia="de-DE"/>
              </w:rPr>
              <w:t xml:space="preserve"> -551</w:t>
            </w:r>
            <w:r w:rsidR="008615AF" w:rsidRPr="008B56F9">
              <w:rPr>
                <w:snapToGrid w:val="0"/>
                <w:color w:val="000000"/>
                <w:sz w:val="20"/>
                <w:lang w:eastAsia="de-DE"/>
              </w:rPr>
              <w:t>, -552</w:t>
            </w:r>
          </w:p>
          <w:p w14:paraId="41A5E7CA" w14:textId="7F8FF67B" w:rsidR="00BA3330" w:rsidRPr="008B56F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B56F9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</w:t>
            </w:r>
            <w:r w:rsidR="00F260E4" w:rsidRPr="008B56F9">
              <w:rPr>
                <w:snapToGrid w:val="0"/>
                <w:color w:val="000000"/>
                <w:sz w:val="20"/>
                <w:lang w:eastAsia="de-DE"/>
              </w:rPr>
              <w:t xml:space="preserve">-103, 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-150, -151, -154, -156, -162, -163, -164, -165, -167, -168, -169, </w:t>
            </w:r>
            <w:r w:rsidR="00F260E4" w:rsidRPr="008B56F9">
              <w:rPr>
                <w:snapToGrid w:val="0"/>
                <w:color w:val="000000"/>
                <w:sz w:val="20"/>
                <w:lang w:eastAsia="de-DE"/>
              </w:rPr>
              <w:t xml:space="preserve">-171, 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8B56F9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8B56F9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8B56F9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8B56F9">
              <w:rPr>
                <w:snapToGrid w:val="0"/>
                <w:color w:val="000000"/>
                <w:sz w:val="20"/>
                <w:lang w:eastAsia="de-DE"/>
              </w:rPr>
              <w:t>, -317</w:t>
            </w:r>
            <w:r w:rsidR="00047BA2" w:rsidRPr="008B56F9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F260E4" w:rsidRPr="008B56F9">
              <w:rPr>
                <w:snapToGrid w:val="0"/>
                <w:color w:val="000000"/>
                <w:sz w:val="20"/>
                <w:lang w:eastAsia="de-DE"/>
              </w:rPr>
              <w:t xml:space="preserve"> </w:t>
            </w:r>
            <w:r w:rsidR="00047BA2" w:rsidRPr="008B56F9">
              <w:rPr>
                <w:snapToGrid w:val="0"/>
                <w:color w:val="000000"/>
                <w:sz w:val="20"/>
                <w:lang w:eastAsia="de-DE"/>
              </w:rPr>
              <w:t>-322</w:t>
            </w:r>
            <w:r w:rsidR="0020751D" w:rsidRPr="008B56F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8B56F9">
              <w:rPr>
                <w:snapToGrid w:val="0"/>
                <w:color w:val="000000"/>
                <w:sz w:val="20"/>
                <w:lang w:eastAsia="de-DE"/>
              </w:rPr>
              <w:t xml:space="preserve">-333, </w:t>
            </w:r>
            <w:r w:rsidR="0020751D" w:rsidRPr="008B56F9">
              <w:rPr>
                <w:snapToGrid w:val="0"/>
                <w:color w:val="000000"/>
                <w:sz w:val="20"/>
                <w:lang w:eastAsia="de-DE"/>
              </w:rPr>
              <w:t>-3</w:t>
            </w:r>
            <w:r w:rsidR="003D2FB8" w:rsidRPr="008B56F9">
              <w:rPr>
                <w:snapToGrid w:val="0"/>
                <w:color w:val="000000"/>
                <w:sz w:val="20"/>
                <w:lang w:eastAsia="de-DE"/>
              </w:rPr>
              <w:t>3</w:t>
            </w:r>
            <w:r w:rsidR="0020751D" w:rsidRPr="008B56F9">
              <w:rPr>
                <w:snapToGrid w:val="0"/>
                <w:color w:val="000000"/>
                <w:sz w:val="20"/>
                <w:lang w:eastAsia="de-DE"/>
              </w:rPr>
              <w:t>8</w:t>
            </w:r>
            <w:r w:rsidR="00BE53D6" w:rsidRPr="008B56F9">
              <w:rPr>
                <w:snapToGrid w:val="0"/>
                <w:color w:val="000000"/>
                <w:sz w:val="20"/>
                <w:lang w:eastAsia="de-DE"/>
              </w:rPr>
              <w:t>, -339, -340</w:t>
            </w:r>
            <w:r w:rsidR="00535EA1" w:rsidRPr="008B56F9">
              <w:rPr>
                <w:snapToGrid w:val="0"/>
                <w:color w:val="000000"/>
                <w:sz w:val="20"/>
                <w:lang w:eastAsia="de-DE"/>
              </w:rPr>
              <w:t>, -341, -342</w:t>
            </w:r>
            <w:r w:rsidR="006B6421" w:rsidRPr="008B56F9">
              <w:rPr>
                <w:snapToGrid w:val="0"/>
                <w:color w:val="000000"/>
                <w:sz w:val="20"/>
                <w:lang w:eastAsia="de-DE"/>
              </w:rPr>
              <w:t>, -345</w:t>
            </w:r>
          </w:p>
          <w:p w14:paraId="14B9FFBC" w14:textId="14F4DCD9" w:rsidR="00BA3330" w:rsidRPr="008B56F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8B56F9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780FEBE5" w:rsidR="00BA3330" w:rsidRPr="008B56F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B56F9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8B56F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6B6421" w:rsidRPr="008B56F9">
              <w:rPr>
                <w:snapToGrid w:val="0"/>
                <w:color w:val="000000"/>
                <w:sz w:val="20"/>
                <w:lang w:eastAsia="de-DE"/>
              </w:rPr>
              <w:t xml:space="preserve">-344, </w:t>
            </w:r>
            <w:r w:rsidR="00D2124A" w:rsidRPr="008B56F9">
              <w:rPr>
                <w:snapToGrid w:val="0"/>
                <w:color w:val="000000"/>
                <w:sz w:val="20"/>
                <w:lang w:eastAsia="de-DE"/>
              </w:rPr>
              <w:t>-505</w:t>
            </w:r>
            <w:r w:rsidR="0020751D" w:rsidRPr="008B56F9">
              <w:rPr>
                <w:snapToGrid w:val="0"/>
                <w:color w:val="000000"/>
                <w:sz w:val="20"/>
                <w:lang w:eastAsia="de-DE"/>
              </w:rPr>
              <w:t>, -537</w:t>
            </w:r>
            <w:r w:rsidR="006B6421" w:rsidRPr="008B56F9">
              <w:rPr>
                <w:snapToGrid w:val="0"/>
                <w:color w:val="000000"/>
                <w:sz w:val="20"/>
                <w:lang w:eastAsia="de-DE"/>
              </w:rPr>
              <w:t>, -558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5109770C" w:rsidR="00BA3330" w:rsidRPr="008B56F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8B56F9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8B56F9">
              <w:rPr>
                <w:snapToGrid w:val="0"/>
                <w:color w:val="000000"/>
                <w:sz w:val="20"/>
                <w:lang w:val="es-ES" w:eastAsia="de-DE"/>
              </w:rPr>
              <w:t xml:space="preserve"> GCF WI-166, </w:t>
            </w:r>
            <w:r w:rsidR="002E5576" w:rsidRPr="008B56F9">
              <w:rPr>
                <w:snapToGrid w:val="0"/>
                <w:color w:val="000000"/>
                <w:sz w:val="20"/>
                <w:lang w:val="es-ES" w:eastAsia="de-DE"/>
              </w:rPr>
              <w:t>-506</w:t>
            </w:r>
            <w:r w:rsidRPr="008B56F9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03B9E181" w:rsidR="00227790" w:rsidRPr="008B56F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B56F9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8B56F9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428FF7FB" w:rsidR="007908E8" w:rsidRPr="008B56F9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B56F9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>: GCF WI-288</w:t>
            </w:r>
            <w:r w:rsidR="0086551A" w:rsidRPr="008B56F9">
              <w:rPr>
                <w:snapToGrid w:val="0"/>
                <w:color w:val="000000"/>
                <w:sz w:val="20"/>
                <w:lang w:eastAsia="de-DE"/>
              </w:rPr>
              <w:t>, -328, -329, -330, -331, -332</w:t>
            </w:r>
          </w:p>
          <w:p w14:paraId="5896015A" w14:textId="77777777" w:rsidR="009C4278" w:rsidRPr="008B56F9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8B56F9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762B631D" w:rsidR="00497D25" w:rsidRPr="00E6032E" w:rsidRDefault="008B0251" w:rsidP="008B0251">
            <w:pP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8B0251">
              <w:rPr>
                <w:rFonts w:ascii="Arial" w:hAnsi="Arial"/>
                <w:snapToGrid w:val="0"/>
                <w:color w:val="000000"/>
                <w:lang w:val="pt-BR" w:eastAsia="de-DE"/>
              </w:rPr>
              <w:t>R5-242392</w:t>
            </w:r>
            <w:r w:rsidRPr="008B0251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, </w:t>
            </w:r>
            <w:r w:rsidRPr="008B0251">
              <w:rPr>
                <w:rFonts w:ascii="Arial" w:hAnsi="Arial"/>
                <w:snapToGrid w:val="0"/>
                <w:color w:val="000000"/>
                <w:lang w:val="pt-BR" w:eastAsia="de-DE"/>
              </w:rPr>
              <w:t>R5-253148</w:t>
            </w:r>
            <w:r w:rsidRPr="008B0251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, </w:t>
            </w:r>
            <w:r w:rsidRPr="008B0251">
              <w:rPr>
                <w:rFonts w:ascii="Arial" w:hAnsi="Arial"/>
                <w:snapToGrid w:val="0"/>
                <w:color w:val="000000"/>
                <w:lang w:val="pt-BR" w:eastAsia="de-DE"/>
              </w:rPr>
              <w:t>R5-252577</w:t>
            </w:r>
            <w:r w:rsidR="006E32E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, </w:t>
            </w:r>
            <w:r w:rsidR="006E32E8" w:rsidRPr="006E32E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R5-253737, R5-253739, R5-253741, R5-253755, R5-253763, R5-253767, R5-253768, R5-253777, R5-253785, R5-253794, R5-253795, R5-253809, R5-253892, R5-253929, R5-253930, R5-253931, R5-253932, R5-253933, R5-253961, R5-253970, R5-253974, R5-253982, R5-253983, R5-253986, R5-254019, R5-254021, R5-254022, R5-254023, R5-254027, R5-254028, R5-254029, R5-254088, R5-254090, R5-254122, R5-254123, R5-254144, R5-254145, R5-254146, R5-254147, R5-254148, R5-254149, R5-254150, R5-254151, R5-254152, R5-254153, R5-254161, R5-254163, R5-254262, R5-254265, R5-254271, R5-254304, R5-254305, R5-254374, R5-254375, R5-254408, R5-254496, R5-254497, R5-254500, R5-254503, R5-254514, R5-254522, R5-254524, R5-254529, R5-254531, R5-254615, R5-254653, R5-254656, R5-254725, R5-254793, R5-254794, R5-254798, R5-254821, R5-254822, R5-254848, R5-254886, R5-254897, R5-254917, R5-254919, R5-254922, R5-254923, R5-254924, R5-254925, R5-254926, R5-254929, R5-254932, R5-254933, </w:t>
            </w:r>
            <w:r w:rsidR="006E32E8" w:rsidRPr="002464DA">
              <w:rPr>
                <w:rFonts w:ascii="Arial" w:hAnsi="Arial"/>
                <w:snapToGrid w:val="0"/>
                <w:color w:val="000000"/>
                <w:lang w:val="pt-BR" w:eastAsia="de-DE"/>
              </w:rPr>
              <w:t>R5-254934</w:t>
            </w:r>
            <w:r w:rsidR="006E32E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, </w:t>
            </w:r>
            <w:r w:rsidR="006E32E8" w:rsidRPr="006E32E8">
              <w:rPr>
                <w:rFonts w:ascii="Arial" w:hAnsi="Arial"/>
                <w:snapToGrid w:val="0"/>
                <w:color w:val="000000"/>
                <w:lang w:val="pt-BR" w:eastAsia="de-DE"/>
              </w:rPr>
              <w:t>R5-254936, R5-254939, R5-254940, R5-254941, R5-254942, R5-254943, R5-254945, R5-254949, R5-254960, R5-254963, R5-254964, R5-254965, R5-254966, R5-254967, R5-254968, R5-254969, R5-254970, R5-254971, R5-254972, R5-254973, R5-254978, R5-254979, R5-254980, R5-254981, R5-254988, R5-254989, R5-254990, R5-254993, R5-254994, R5-254995, R5-254996, R5-254997, R5-254998, R5-254999, R5-255000, R5-255001, R5-255004, R5-255014, R5-255031, R5-255032, R5-255033, R5-255035, R5-255036, R5-255037, R5-255038, R5-255040, R5-255053, R5-255054, R5-255055, R5-255056, R5-255062, R5-255064, R5-255068, R5-255069, R5-255070, R5-255071, R5-255072, R5-255073, R5-255079, R5-255080, R5-255081, R5-255082, R5-255083, R5-255084, R5-255085, R5-255086, R5-255087, R5-255089, R5-255092, R5-255105, R5-255111, R5-255202, R5-255204, R5-255205, R5-255206, R5-255209, R5-255282, R5-255283, R5-255294, R5-255358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 xml:space="preserve">Prose CRs no impact (implemented already or no </w:t>
            </w:r>
            <w:proofErr w:type="spellStart"/>
            <w:proofErr w:type="gramStart"/>
            <w:r w:rsidRPr="00531139">
              <w:rPr>
                <w:rFonts w:ascii="Arial" w:hAnsi="Arial"/>
                <w:b/>
                <w:lang w:val="en-US"/>
              </w:rPr>
              <w:t>affect</w:t>
            </w:r>
            <w:proofErr w:type="spellEnd"/>
            <w:proofErr w:type="gramEnd"/>
            <w:r w:rsidRPr="00531139">
              <w:rPr>
                <w:rFonts w:ascii="Arial" w:hAnsi="Arial"/>
                <w:b/>
                <w:lang w:val="en-US"/>
              </w:rPr>
              <w:t xml:space="preserve"> on TTCN)</w:t>
            </w:r>
          </w:p>
        </w:tc>
        <w:tc>
          <w:tcPr>
            <w:tcW w:w="6773" w:type="dxa"/>
          </w:tcPr>
          <w:p w14:paraId="64F5D677" w14:textId="37DC44D2" w:rsidR="000F474E" w:rsidRPr="00C45364" w:rsidRDefault="001B5C37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1B5C3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R5-253762, R5-253764, R5-253776, R5-253789, R5-253790, R5-253791, R5-253883, R5-253907, R5-253911, R5-253916, R5-253922, R5-253972, R5-253973, R5-253975, R5-253977, R5-253979, R5-253981, R5-253984, R5-253985, R5-253990, R5-253991, R5-253993, R5-253994, R5-253995, R5-254001, R5-254006, R5-254007, R5-254009, R5-254011, R5-254012, R5-254013, R5-254016, R5-254017, R5-254018, R5-254020, R5-254068, </w:t>
            </w:r>
            <w:r w:rsidRPr="001B5C3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lastRenderedPageBreak/>
              <w:t>R5-254104, R5-254105, R5-254107, R5-254162, R5-254175, R5-254202, R5-254205, R5-254210, R5-254222, R5-254257, R5-254258, R5-254266, R5-254311, R5-254312, R5-254313, R5-254314, R5-254326, R5-254327, R5-254373, R5-254377, R5-254393, R5-254397, R5-254438, R5-254447, R5-254475, R5-254480, R5-254484, R5-254508, R5-254509, R5-254532, R5-254533, R5-254534, R5-254537, R5-254608, R5-254624, R5-254670, R5-254672, R5-254693, R5-254736, R5-254737, R5-254738, R5-254741, R5-254764, R5-254799, R5-254846, R5-254900, R5-254918, R5-254920, R5-254938, R5-254950, R5-254958, R5-254975, R5-254976, R5-254986, R5-254987, R5-255034, R5-255039, R5-255057, R5-255063, R5-255066, R5-255067, R5-255088, R5-255097, R5-255203, R5-255207, R5-255208, R5-255210, R5-255211, R5-255212, R5-255213, R5-255214, R5-255215, R5-255242, R5-255281, R5-255299, R5-255372, R5-255373, R5-255405, R5-255421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387FF33A" w14:textId="77777777" w:rsidR="004D11B7" w:rsidRDefault="004D11B7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D11B7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R5s250203 (NR_FR1 6.7.1.1.NR5GC), </w:t>
            </w:r>
          </w:p>
          <w:p w14:paraId="41A6E87C" w14:textId="77777777" w:rsidR="004D11B7" w:rsidRDefault="004D11B7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D11B7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R5s250225 (NR_FR1 11.5.4.NR5GC), </w:t>
            </w:r>
          </w:p>
          <w:p w14:paraId="7C8CDC48" w14:textId="77777777" w:rsidR="004D11B7" w:rsidRDefault="004D11B7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D11B7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R5s250232 (NR_FR1 8.1.5.14.1.NR5GC), </w:t>
            </w:r>
          </w:p>
          <w:p w14:paraId="66586968" w14:textId="77777777" w:rsidR="004D11B7" w:rsidRDefault="004D11B7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D11B7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R5s250234 (NR_FR1 9.4.1.2.NR5GC), </w:t>
            </w:r>
          </w:p>
          <w:p w14:paraId="5C9E9A8F" w14:textId="77777777" w:rsidR="004D11B7" w:rsidRDefault="004D11B7" w:rsidP="004D11B7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D11B7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R5s250260 (NR_FR1 7.1.1.10.4.NR5GC), 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br/>
            </w:r>
            <w:r w:rsidRPr="004D11B7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R5s250296 (NR_FR1 9.1.14.1.NR5GC), </w:t>
            </w:r>
          </w:p>
          <w:p w14:paraId="4B9C428E" w14:textId="77777777" w:rsidR="004D11B7" w:rsidRDefault="004D11B7" w:rsidP="004D11B7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D11B7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R5s250341 (NR_FR1 11.4.1a.NR5GC), </w:t>
            </w:r>
          </w:p>
          <w:p w14:paraId="44B21CEC" w14:textId="77777777" w:rsidR="004D11B7" w:rsidRDefault="004D11B7" w:rsidP="004D11B7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D11B7">
              <w:rPr>
                <w:rFonts w:ascii="Arial" w:hAnsi="Arial"/>
                <w:snapToGrid w:val="0"/>
                <w:color w:val="000000"/>
                <w:lang w:val="pt-BR" w:eastAsia="de-DE"/>
              </w:rPr>
              <w:t>R5s250362 (NR_FR1 11.5.1.NR5GC)</w:t>
            </w:r>
          </w:p>
          <w:p w14:paraId="295D55D6" w14:textId="000C73B0" w:rsidR="004D11B7" w:rsidRDefault="004D11B7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6D5A5B9B" w14:textId="3D878740" w:rsidR="004D11B7" w:rsidRDefault="004D11B7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D11B7">
              <w:rPr>
                <w:rFonts w:ascii="Arial" w:hAnsi="Arial"/>
                <w:snapToGrid w:val="0"/>
                <w:color w:val="000000"/>
                <w:lang w:val="pt-BR" w:eastAsia="de-DE"/>
              </w:rPr>
              <w:t>R5s250265 (MCX 5.1.MCPTT)</w:t>
            </w:r>
          </w:p>
          <w:p w14:paraId="4BE230C9" w14:textId="77777777" w:rsidR="004D11B7" w:rsidRDefault="004D11B7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4E1177D2" w14:textId="5A96381E" w:rsidR="004D11B7" w:rsidRDefault="004D11B7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D11B7">
              <w:rPr>
                <w:rFonts w:ascii="Arial" w:hAnsi="Arial"/>
                <w:snapToGrid w:val="0"/>
                <w:color w:val="000000"/>
                <w:lang w:val="pt-BR" w:eastAsia="de-DE"/>
              </w:rPr>
              <w:t>R5s250277 (LTE_SAE 8.1.2.13a)</w:t>
            </w:r>
          </w:p>
          <w:p w14:paraId="4F10D2D1" w14:textId="77777777" w:rsidR="004D11B7" w:rsidRDefault="004D11B7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7604414F" w14:textId="77777777" w:rsidR="0026386A" w:rsidRPr="007858DB" w:rsidRDefault="0026386A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297137AB" w14:textId="50560E21" w:rsidR="009A30BF" w:rsidRDefault="004D11B7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4D11B7">
              <w:rPr>
                <w:rFonts w:ascii="Arial" w:hAnsi="Arial" w:cs="Arial"/>
                <w:color w:val="000000"/>
                <w:lang w:val="pt-BR"/>
              </w:rPr>
              <w:t>R5s250252 (IMS 11.7.NR5GC), R5s250253 (IMS 11.8.NR5GC)</w:t>
            </w:r>
          </w:p>
          <w:p w14:paraId="250DB846" w14:textId="77777777" w:rsidR="004D11B7" w:rsidRPr="007858DB" w:rsidRDefault="004D11B7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BF042F7" w14:textId="3E69DC18" w:rsidR="009A30BF" w:rsidRDefault="004D11B7" w:rsidP="00BA3330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4D11B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R5s250216, R5s250236, R5s250237, R5s250238, R5s250239, R5s250241, R5s250242, R5s250243, R5s250244, R5s250245, R5s250249, R5s250250, R5s250251, R5s250256, R5s250258, R5s250264, R5s250267, R5s250270, R5s250271, R5s250272, R5s250273, R5s250274, R5s250275, R5s250279, R5s250281, R5s250288, R5s250289, R5s250290, R5s250291, R5s250292, R5s250293, R5s250294, R5s250295, R5s250298, R5s250299, R5s250301, R5s250324, R5s250327, R5s250328, R5s250329, R5s250330, R5s250331, R5s250332, R5s250333, R5s250335, R5s250336, R5s250337, R5s250338, R5s250339, R5s250340, R5s250343, R5s250344, R5s250345, R5s250346, R5s250353, R5s250354, </w:t>
            </w:r>
            <w:r w:rsidRPr="001B5C3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R5s250360</w:t>
            </w:r>
          </w:p>
          <w:p w14:paraId="2A89488A" w14:textId="77777777" w:rsidR="004D11B7" w:rsidRPr="007858DB" w:rsidRDefault="004D11B7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3768B3CF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71E93A89" w14:textId="77777777" w:rsidR="004D11B7" w:rsidRDefault="004D11B7" w:rsidP="002607FA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</w:p>
          <w:p w14:paraId="29EA7124" w14:textId="22034134" w:rsidR="009A30BF" w:rsidRDefault="004D11B7" w:rsidP="002607FA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4D11B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R5s250248</w:t>
            </w:r>
          </w:p>
          <w:p w14:paraId="0D7B069F" w14:textId="1C5A35AF" w:rsidR="004D11B7" w:rsidRPr="007858DB" w:rsidRDefault="004D11B7" w:rsidP="002607FA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6C2B02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7D7E5035" w14:textId="19F89220" w:rsidR="004B4CEC" w:rsidRPr="006A4A65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  <w:r w:rsidRPr="00AF4DA6">
              <w:rPr>
                <w:rFonts w:ascii="Arial" w:hAnsi="Arial" w:cs="Arial"/>
                <w:b/>
                <w:bCs/>
                <w:lang w:val="en-US"/>
              </w:rPr>
              <w:t>ENDC test suite</w:t>
            </w:r>
            <w:r w:rsidRPr="00AF4DA6">
              <w:rPr>
                <w:rFonts w:ascii="Arial" w:hAnsi="Arial" w:cs="Arial"/>
                <w:b/>
                <w:bCs/>
                <w:lang w:val="en-US"/>
              </w:rPr>
              <w:br/>
            </w:r>
            <w:r w:rsidR="006C2B02" w:rsidRPr="00AF4DA6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="006C2B02" w:rsidRPr="00AF4DA6">
              <w:rPr>
                <w:rFonts w:ascii="Arial" w:hAnsi="Arial" w:cs="Arial"/>
                <w:u w:val="single"/>
                <w:lang w:val="en-US"/>
              </w:rPr>
              <w:t>CovEnh</w:t>
            </w:r>
            <w:proofErr w:type="spellEnd"/>
            <w:r w:rsidR="006C2B02" w:rsidRPr="00AF4DA6">
              <w:rPr>
                <w:rFonts w:ascii="Arial" w:hAnsi="Arial" w:cs="Arial"/>
                <w:u w:val="single"/>
                <w:lang w:val="en-US"/>
              </w:rPr>
              <w:t xml:space="preserve"> Ph2 Rel-18</w:t>
            </w:r>
            <w:r w:rsidR="006C2B02" w:rsidRPr="00AF4DA6">
              <w:rPr>
                <w:rFonts w:ascii="Arial" w:hAnsi="Arial" w:cs="Arial"/>
                <w:lang w:val="en-US"/>
              </w:rPr>
              <w:t>: 7.1.1.</w:t>
            </w:r>
            <w:r w:rsidR="00AF4DA6" w:rsidRPr="00AF4DA6">
              <w:rPr>
                <w:rFonts w:ascii="Arial" w:hAnsi="Arial" w:cs="Arial"/>
                <w:lang w:val="en-US"/>
              </w:rPr>
              <w:t>1</w:t>
            </w:r>
            <w:r w:rsidR="006C2B02" w:rsidRPr="00AF4DA6">
              <w:rPr>
                <w:rFonts w:ascii="Arial" w:hAnsi="Arial" w:cs="Arial"/>
                <w:lang w:val="en-US"/>
              </w:rPr>
              <w:t>.2</w:t>
            </w:r>
            <w:r w:rsidR="00AF4DA6" w:rsidRPr="00AF4DA6">
              <w:rPr>
                <w:rFonts w:ascii="Arial" w:hAnsi="Arial" w:cs="Arial"/>
                <w:lang w:val="en-US"/>
              </w:rPr>
              <w:t>3, 7.1.1.3.23</w:t>
            </w:r>
            <w:r w:rsidR="006C2B02" w:rsidRPr="006A4A65">
              <w:rPr>
                <w:rFonts w:ascii="Arial" w:hAnsi="Arial" w:cs="Arial"/>
                <w:highlight w:val="yellow"/>
                <w:lang w:val="en-US"/>
              </w:rPr>
              <w:br/>
            </w:r>
            <w:r w:rsidR="00532047" w:rsidRPr="006A4A65">
              <w:rPr>
                <w:rFonts w:ascii="Arial" w:hAnsi="Arial" w:cs="Arial"/>
                <w:b/>
                <w:bCs/>
                <w:highlight w:val="yellow"/>
                <w:lang w:val="en-US"/>
              </w:rPr>
              <w:br/>
            </w:r>
            <w:r w:rsidR="004B4CEC" w:rsidRPr="00AF4DA6">
              <w:rPr>
                <w:rFonts w:ascii="Arial" w:hAnsi="Arial" w:cs="Arial"/>
                <w:b/>
                <w:bCs/>
                <w:lang w:val="en-US"/>
              </w:rPr>
              <w:t>IMS_EUTRA test suite</w:t>
            </w:r>
            <w:r w:rsidR="004B4CEC" w:rsidRPr="00AF4DA6">
              <w:rPr>
                <w:rFonts w:ascii="Arial" w:hAnsi="Arial" w:cs="Arial"/>
                <w:b/>
                <w:bCs/>
                <w:lang w:val="en-US"/>
              </w:rPr>
              <w:br/>
            </w:r>
            <w:r w:rsidR="00AF4DA6" w:rsidRPr="00AF4DA6">
              <w:rPr>
                <w:rFonts w:ascii="Arial" w:hAnsi="Arial" w:cs="Arial"/>
                <w:u w:val="single"/>
                <w:lang w:val="en-US"/>
              </w:rPr>
              <w:lastRenderedPageBreak/>
              <w:t>RTT</w:t>
            </w:r>
            <w:r w:rsidR="00AF4DA6" w:rsidRPr="00AF4DA6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AF4DA6" w:rsidRPr="00AF4DA6">
              <w:rPr>
                <w:rFonts w:ascii="Arial" w:hAnsi="Arial" w:cs="Arial"/>
                <w:u w:val="single"/>
                <w:lang w:val="en-US"/>
              </w:rPr>
              <w:t>2</w:t>
            </w:r>
            <w:r w:rsidR="00AF4DA6" w:rsidRPr="00AF4DA6">
              <w:rPr>
                <w:rFonts w:ascii="Arial" w:hAnsi="Arial" w:cs="Arial"/>
                <w:lang w:val="en-US"/>
              </w:rPr>
              <w:t xml:space="preserve">: </w:t>
            </w:r>
            <w:r w:rsidR="00285390">
              <w:rPr>
                <w:rFonts w:ascii="Arial" w:hAnsi="Arial" w:cs="Arial"/>
                <w:lang w:val="en-US"/>
              </w:rPr>
              <w:t xml:space="preserve">17.20, </w:t>
            </w:r>
            <w:r w:rsidR="00AF4DA6" w:rsidRPr="00AF4DA6">
              <w:rPr>
                <w:rFonts w:ascii="Arial" w:hAnsi="Arial" w:cs="Arial"/>
                <w:lang w:val="en-US"/>
              </w:rPr>
              <w:t>19.1.7, 19.1.8</w:t>
            </w:r>
            <w:r w:rsidR="00AF4DA6" w:rsidRPr="00AF4DA6">
              <w:rPr>
                <w:rFonts w:ascii="Arial" w:hAnsi="Arial" w:cs="Arial"/>
                <w:lang w:val="en-US"/>
              </w:rPr>
              <w:br/>
            </w:r>
            <w:proofErr w:type="spellStart"/>
            <w:r w:rsidR="004B4CEC" w:rsidRPr="00AF4DA6">
              <w:rPr>
                <w:rFonts w:ascii="Arial" w:hAnsi="Arial" w:cs="Arial"/>
                <w:u w:val="single"/>
                <w:lang w:val="en-US"/>
              </w:rPr>
              <w:t>eCall</w:t>
            </w:r>
            <w:proofErr w:type="spellEnd"/>
            <w:r w:rsidR="004B4CEC" w:rsidRPr="00AF4DA6">
              <w:rPr>
                <w:rFonts w:ascii="Arial" w:hAnsi="Arial" w:cs="Arial"/>
                <w:u w:val="single"/>
                <w:lang w:val="en-US"/>
              </w:rPr>
              <w:t xml:space="preserve"> CEN Rel-19</w:t>
            </w:r>
            <w:r w:rsidR="004B4CEC" w:rsidRPr="00AF4DA6">
              <w:rPr>
                <w:rFonts w:ascii="Arial" w:hAnsi="Arial" w:cs="Arial"/>
                <w:lang w:val="en-US"/>
              </w:rPr>
              <w:t xml:space="preserve">: </w:t>
            </w:r>
            <w:r w:rsidR="00AF4DA6" w:rsidRPr="00AF4DA6">
              <w:rPr>
                <w:rFonts w:ascii="Arial" w:hAnsi="Arial" w:cs="Arial"/>
                <w:lang w:val="en-US"/>
              </w:rPr>
              <w:t>21.29, 21.31, 21.32</w:t>
            </w:r>
          </w:p>
          <w:p w14:paraId="5C2E758E" w14:textId="59E40DF2" w:rsidR="00853D45" w:rsidRDefault="00853D45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AF4DA6">
              <w:rPr>
                <w:rFonts w:ascii="Arial" w:hAnsi="Arial" w:cs="Arial"/>
                <w:b/>
                <w:bCs/>
                <w:lang w:val="en-US"/>
              </w:rPr>
              <w:t>IMS_NR5GC test suite</w:t>
            </w:r>
            <w:r w:rsidRPr="00AF4DA6">
              <w:rPr>
                <w:rFonts w:ascii="Arial" w:hAnsi="Arial" w:cs="Arial"/>
                <w:b/>
                <w:bCs/>
                <w:lang w:val="en-US"/>
              </w:rPr>
              <w:br/>
            </w:r>
            <w:r w:rsidR="00AF4DA6" w:rsidRPr="00AF4DA6">
              <w:rPr>
                <w:rFonts w:ascii="Arial" w:hAnsi="Arial" w:cs="Arial"/>
                <w:u w:val="single"/>
                <w:lang w:val="en-US"/>
              </w:rPr>
              <w:t>RTT</w:t>
            </w:r>
            <w:r w:rsidR="00AF4DA6" w:rsidRPr="00AF4DA6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AF4DA6" w:rsidRPr="00AF4DA6">
              <w:rPr>
                <w:rFonts w:ascii="Arial" w:hAnsi="Arial" w:cs="Arial"/>
                <w:u w:val="single"/>
                <w:lang w:val="en-US"/>
              </w:rPr>
              <w:t>5</w:t>
            </w:r>
            <w:r w:rsidR="00AF4DA6" w:rsidRPr="00AF4DA6">
              <w:rPr>
                <w:rFonts w:ascii="Arial" w:hAnsi="Arial" w:cs="Arial"/>
                <w:lang w:val="en-US"/>
              </w:rPr>
              <w:t xml:space="preserve">: </w:t>
            </w:r>
            <w:r w:rsidR="00AF4DA6" w:rsidRPr="00AF4DA6">
              <w:rPr>
                <w:rFonts w:ascii="Arial" w:hAnsi="Arial" w:cs="Arial"/>
                <w:lang w:val="en-US"/>
              </w:rPr>
              <w:t>7.36, 10.16, 10.17</w:t>
            </w:r>
            <w:r w:rsidR="00AF4DA6" w:rsidRPr="00AF4DA6">
              <w:rPr>
                <w:rFonts w:ascii="Arial" w:hAnsi="Arial" w:cs="Arial"/>
                <w:lang w:val="en-US"/>
              </w:rPr>
              <w:t xml:space="preserve"> </w:t>
            </w:r>
            <w:r w:rsidR="00AF4DA6" w:rsidRPr="00AF4DA6">
              <w:rPr>
                <w:rFonts w:ascii="Arial" w:hAnsi="Arial" w:cs="Arial"/>
                <w:lang w:val="en-US"/>
              </w:rPr>
              <w:br/>
            </w:r>
            <w:proofErr w:type="spellStart"/>
            <w:r w:rsidR="00532047" w:rsidRPr="00AF4DA6">
              <w:rPr>
                <w:rFonts w:ascii="Arial" w:hAnsi="Arial" w:cs="Arial"/>
                <w:u w:val="single"/>
                <w:lang w:val="en-US"/>
              </w:rPr>
              <w:t>eCall</w:t>
            </w:r>
            <w:proofErr w:type="spellEnd"/>
            <w:r w:rsidR="00532047" w:rsidRPr="00AF4DA6">
              <w:rPr>
                <w:rFonts w:ascii="Arial" w:hAnsi="Arial" w:cs="Arial"/>
                <w:u w:val="single"/>
                <w:lang w:val="en-US"/>
              </w:rPr>
              <w:t xml:space="preserve"> CEN Rel-19</w:t>
            </w:r>
            <w:r w:rsidR="00532047" w:rsidRPr="00AF4DA6">
              <w:rPr>
                <w:rFonts w:ascii="Arial" w:hAnsi="Arial" w:cs="Arial"/>
                <w:lang w:val="en-US"/>
              </w:rPr>
              <w:t>: 11.</w:t>
            </w:r>
            <w:r w:rsidR="00AF4DA6" w:rsidRPr="00AF4DA6">
              <w:rPr>
                <w:rFonts w:ascii="Arial" w:hAnsi="Arial" w:cs="Arial"/>
                <w:lang w:val="en-US"/>
              </w:rPr>
              <w:t>1</w:t>
            </w:r>
            <w:r w:rsidR="00532047" w:rsidRPr="00AF4DA6">
              <w:rPr>
                <w:rFonts w:ascii="Arial" w:hAnsi="Arial" w:cs="Arial"/>
                <w:lang w:val="en-US"/>
              </w:rPr>
              <w:t>7, 11.</w:t>
            </w:r>
            <w:r w:rsidR="00AF4DA6" w:rsidRPr="00AF4DA6">
              <w:rPr>
                <w:rFonts w:ascii="Arial" w:hAnsi="Arial" w:cs="Arial"/>
                <w:lang w:val="en-US"/>
              </w:rPr>
              <w:t>19</w:t>
            </w:r>
          </w:p>
          <w:p w14:paraId="4333C4D6" w14:textId="70AC9BFF" w:rsidR="0002574C" w:rsidRDefault="001D7DFD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LTE_A_IRAT</w:t>
            </w:r>
            <w:r w:rsidRPr="00AF4DA6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Pr="00AF4DA6">
              <w:rPr>
                <w:rFonts w:ascii="Arial" w:hAnsi="Arial" w:cs="Arial"/>
                <w:b/>
                <w:bCs/>
                <w:lang w:val="en-US"/>
              </w:rPr>
              <w:br/>
            </w:r>
            <w:r>
              <w:rPr>
                <w:rFonts w:ascii="Arial" w:hAnsi="Arial" w:cs="Arial"/>
                <w:u w:val="single"/>
                <w:lang w:val="en-US"/>
              </w:rPr>
              <w:t>Idle</w:t>
            </w:r>
            <w:r w:rsidRPr="00AF4DA6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>
              <w:rPr>
                <w:rFonts w:ascii="Arial" w:hAnsi="Arial" w:cs="Arial"/>
                <w:u w:val="single"/>
                <w:lang w:val="en-US"/>
              </w:rPr>
              <w:t>8</w:t>
            </w:r>
            <w:r w:rsidRPr="00AF4DA6">
              <w:rPr>
                <w:rFonts w:ascii="Arial" w:hAnsi="Arial" w:cs="Arial"/>
                <w:lang w:val="en-US"/>
              </w:rPr>
              <w:t xml:space="preserve">: </w:t>
            </w:r>
            <w:r w:rsidRPr="001D7DFD">
              <w:rPr>
                <w:rFonts w:ascii="Arial" w:hAnsi="Arial" w:cs="Arial"/>
                <w:lang w:val="en-US"/>
              </w:rPr>
              <w:t>6.2.3.36, 6.2.3.37</w:t>
            </w:r>
            <w:r>
              <w:rPr>
                <w:rFonts w:ascii="Arial" w:hAnsi="Arial" w:cs="Arial"/>
                <w:lang w:val="en-US"/>
              </w:rPr>
              <w:br/>
            </w:r>
            <w:r>
              <w:rPr>
                <w:rFonts w:ascii="Arial" w:hAnsi="Arial" w:cs="Arial"/>
                <w:b/>
                <w:bCs/>
                <w:highlight w:val="yellow"/>
                <w:lang w:val="en-US"/>
              </w:rPr>
              <w:br/>
            </w:r>
            <w:r>
              <w:rPr>
                <w:rFonts w:ascii="Arial" w:hAnsi="Arial" w:cs="Arial"/>
                <w:b/>
                <w:bCs/>
                <w:lang w:val="en-US"/>
              </w:rPr>
              <w:t>LTE_A_</w:t>
            </w:r>
            <w:r>
              <w:rPr>
                <w:rFonts w:ascii="Arial" w:hAnsi="Arial" w:cs="Arial"/>
                <w:b/>
                <w:bCs/>
                <w:lang w:val="en-US"/>
              </w:rPr>
              <w:t>PRO</w:t>
            </w:r>
            <w:r w:rsidRPr="00AF4DA6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Pr="00AF4DA6">
              <w:rPr>
                <w:rFonts w:ascii="Arial" w:hAnsi="Arial" w:cs="Arial"/>
                <w:b/>
                <w:bCs/>
                <w:lang w:val="en-US"/>
              </w:rPr>
              <w:br/>
            </w:r>
            <w:proofErr w:type="spellStart"/>
            <w:r w:rsidRPr="00AF4DA6">
              <w:rPr>
                <w:rFonts w:ascii="Arial" w:hAnsi="Arial" w:cs="Arial"/>
                <w:u w:val="single"/>
                <w:lang w:val="en-US"/>
              </w:rPr>
              <w:t>eCall</w:t>
            </w:r>
            <w:proofErr w:type="spellEnd"/>
            <w:r w:rsidRPr="00AF4DA6">
              <w:rPr>
                <w:rFonts w:ascii="Arial" w:hAnsi="Arial" w:cs="Arial"/>
                <w:u w:val="single"/>
                <w:lang w:val="en-US"/>
              </w:rPr>
              <w:t xml:space="preserve"> CEN Rel-19</w:t>
            </w:r>
            <w:r w:rsidRPr="00AF4DA6">
              <w:rPr>
                <w:rFonts w:ascii="Arial" w:hAnsi="Arial" w:cs="Arial"/>
                <w:lang w:val="en-US"/>
              </w:rPr>
              <w:t xml:space="preserve">: </w:t>
            </w:r>
            <w:r>
              <w:rPr>
                <w:rFonts w:ascii="Arial" w:hAnsi="Arial" w:cs="Arial"/>
                <w:lang w:val="en-US"/>
              </w:rPr>
              <w:t>11.3.9</w:t>
            </w:r>
            <w:r>
              <w:rPr>
                <w:rFonts w:ascii="Arial" w:hAnsi="Arial" w:cs="Arial"/>
                <w:lang w:val="en-US"/>
              </w:rPr>
              <w:br/>
            </w:r>
            <w:r>
              <w:rPr>
                <w:rFonts w:ascii="Arial" w:hAnsi="Arial" w:cs="Arial"/>
                <w:lang w:val="en-US"/>
              </w:rPr>
              <w:br/>
            </w:r>
            <w:r w:rsidR="0002574C">
              <w:rPr>
                <w:rFonts w:ascii="Arial" w:hAnsi="Arial" w:cs="Arial"/>
                <w:b/>
                <w:bCs/>
                <w:lang w:val="en-US"/>
              </w:rPr>
              <w:t>MCX</w:t>
            </w:r>
            <w:r w:rsidR="0002574C" w:rsidRPr="00AF4DA6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="0002574C" w:rsidRPr="00AF4DA6">
              <w:rPr>
                <w:rFonts w:ascii="Arial" w:hAnsi="Arial" w:cs="Arial"/>
                <w:b/>
                <w:bCs/>
                <w:lang w:val="en-US"/>
              </w:rPr>
              <w:br/>
            </w:r>
            <w:proofErr w:type="spellStart"/>
            <w:r w:rsidR="0002574C">
              <w:rPr>
                <w:rFonts w:ascii="Arial" w:hAnsi="Arial" w:cs="Arial"/>
                <w:u w:val="single"/>
                <w:lang w:val="en-US"/>
              </w:rPr>
              <w:t>MCVideo</w:t>
            </w:r>
            <w:proofErr w:type="spellEnd"/>
            <w:r w:rsidR="0002574C" w:rsidRPr="00AF4DA6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02574C">
              <w:rPr>
                <w:rFonts w:ascii="Arial" w:hAnsi="Arial" w:cs="Arial"/>
                <w:u w:val="single"/>
                <w:lang w:val="en-US"/>
              </w:rPr>
              <w:t>7</w:t>
            </w:r>
            <w:r w:rsidR="0002574C" w:rsidRPr="00AF4DA6">
              <w:rPr>
                <w:rFonts w:ascii="Arial" w:hAnsi="Arial" w:cs="Arial"/>
                <w:lang w:val="en-US"/>
              </w:rPr>
              <w:t xml:space="preserve">: </w:t>
            </w:r>
            <w:r w:rsidR="0002574C">
              <w:rPr>
                <w:rFonts w:ascii="Arial" w:hAnsi="Arial" w:cs="Arial"/>
                <w:lang w:val="en-US"/>
              </w:rPr>
              <w:t>5.5, 5.6</w:t>
            </w:r>
          </w:p>
          <w:p w14:paraId="4E223BE3" w14:textId="21523493" w:rsidR="00ED2A18" w:rsidRPr="001D7DFD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02574C">
              <w:rPr>
                <w:rFonts w:ascii="Arial" w:hAnsi="Arial" w:cs="Arial"/>
                <w:b/>
                <w:bCs/>
                <w:lang w:val="en-US"/>
              </w:rPr>
              <w:t>NBIOT test suite</w:t>
            </w:r>
            <w:r w:rsidRPr="0002574C">
              <w:rPr>
                <w:rFonts w:ascii="Arial" w:hAnsi="Arial" w:cs="Arial"/>
                <w:b/>
                <w:bCs/>
                <w:lang w:val="en-US"/>
              </w:rPr>
              <w:br/>
            </w:r>
            <w:r w:rsidR="00463895" w:rsidRPr="0002574C">
              <w:rPr>
                <w:rFonts w:ascii="Arial" w:hAnsi="Arial" w:cs="Arial"/>
                <w:u w:val="single"/>
                <w:lang w:val="fr-FR"/>
              </w:rPr>
              <w:t xml:space="preserve">NTN </w:t>
            </w:r>
            <w:r w:rsidR="00905315" w:rsidRPr="0002574C">
              <w:rPr>
                <w:rFonts w:ascii="Arial" w:hAnsi="Arial" w:cs="Arial"/>
                <w:u w:val="single"/>
                <w:lang w:val="fr-FR"/>
              </w:rPr>
              <w:t>Rel-1</w:t>
            </w:r>
            <w:r w:rsidR="00532047" w:rsidRPr="0002574C">
              <w:rPr>
                <w:rFonts w:ascii="Arial" w:hAnsi="Arial" w:cs="Arial"/>
                <w:u w:val="single"/>
                <w:lang w:val="fr-FR"/>
              </w:rPr>
              <w:t>7</w:t>
            </w:r>
            <w:r w:rsidRPr="0002574C">
              <w:rPr>
                <w:rFonts w:ascii="Arial" w:hAnsi="Arial" w:cs="Arial"/>
                <w:lang w:val="fr-FR"/>
              </w:rPr>
              <w:t xml:space="preserve">: </w:t>
            </w:r>
            <w:r w:rsidR="00463895" w:rsidRPr="0002574C">
              <w:rPr>
                <w:rFonts w:ascii="Arial" w:hAnsi="Arial" w:cs="Arial"/>
                <w:lang w:val="fr-FR"/>
              </w:rPr>
              <w:t>22.</w:t>
            </w:r>
            <w:r w:rsidR="00532047" w:rsidRPr="0002574C">
              <w:rPr>
                <w:rFonts w:ascii="Arial" w:hAnsi="Arial" w:cs="Arial"/>
                <w:lang w:val="fr-FR"/>
              </w:rPr>
              <w:t>1.</w:t>
            </w:r>
            <w:r w:rsidR="0002574C" w:rsidRPr="0002574C">
              <w:rPr>
                <w:rFonts w:ascii="Arial" w:hAnsi="Arial" w:cs="Arial"/>
                <w:lang w:val="fr-FR"/>
              </w:rPr>
              <w:t>6</w:t>
            </w:r>
          </w:p>
          <w:p w14:paraId="39C5C9F8" w14:textId="77777777" w:rsidR="00285390" w:rsidRDefault="00285390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125976">
              <w:rPr>
                <w:rFonts w:ascii="Arial" w:hAnsi="Arial" w:cs="Arial"/>
                <w:b/>
                <w:bCs/>
                <w:lang w:val="en-US"/>
              </w:rPr>
              <w:t>NR5GC test suite</w:t>
            </w:r>
            <w:r w:rsidRPr="00125976">
              <w:rPr>
                <w:rFonts w:ascii="Arial" w:hAnsi="Arial" w:cs="Arial"/>
                <w:lang w:val="fr-FR"/>
              </w:rPr>
              <w:br/>
            </w:r>
            <w:r w:rsidRPr="00125976">
              <w:rPr>
                <w:rFonts w:ascii="Arial" w:hAnsi="Arial" w:cs="Arial"/>
                <w:u w:val="single"/>
                <w:lang w:val="en-US"/>
              </w:rPr>
              <w:t xml:space="preserve">NR </w:t>
            </w:r>
            <w:proofErr w:type="spellStart"/>
            <w:r w:rsidRPr="00125976">
              <w:rPr>
                <w:rFonts w:ascii="Arial" w:hAnsi="Arial" w:cs="Arial"/>
                <w:u w:val="single"/>
                <w:lang w:val="en-US"/>
              </w:rPr>
              <w:t>Sidelink</w:t>
            </w:r>
            <w:proofErr w:type="spellEnd"/>
            <w:r w:rsidRPr="00125976">
              <w:rPr>
                <w:rFonts w:ascii="Arial" w:hAnsi="Arial" w:cs="Arial"/>
                <w:u w:val="single"/>
                <w:lang w:val="en-US"/>
              </w:rPr>
              <w:t xml:space="preserve"> Rel-16</w:t>
            </w:r>
            <w:r w:rsidRPr="00125976">
              <w:rPr>
                <w:rFonts w:ascii="Arial" w:hAnsi="Arial" w:cs="Arial"/>
                <w:lang w:val="en-US"/>
              </w:rPr>
              <w:t>: 12.1.9.2.2</w:t>
            </w:r>
          </w:p>
          <w:p w14:paraId="56CFBD6F" w14:textId="73E1F347" w:rsidR="007D3034" w:rsidRPr="00285390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lang w:val="en-US"/>
              </w:rPr>
            </w:pPr>
            <w:r w:rsidRPr="001F3C97">
              <w:rPr>
                <w:rFonts w:ascii="Arial" w:hAnsi="Arial" w:cs="Arial"/>
                <w:b/>
                <w:bCs/>
                <w:lang w:val="en-US"/>
              </w:rPr>
              <w:t>NR5GC_A test suite</w:t>
            </w:r>
            <w:r w:rsidR="00BC05E9" w:rsidRPr="001F3C97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463895" w:rsidRPr="001F3C97">
              <w:rPr>
                <w:rFonts w:ascii="Arial" w:hAnsi="Arial" w:cs="Arial"/>
                <w:lang w:val="fr-FR"/>
              </w:rPr>
              <w:br/>
            </w:r>
            <w:proofErr w:type="spellStart"/>
            <w:r w:rsidR="00463895" w:rsidRPr="001F3C97">
              <w:rPr>
                <w:rFonts w:ascii="Arial" w:hAnsi="Arial" w:cs="Arial"/>
                <w:u w:val="single"/>
                <w:lang w:val="fr-FR"/>
              </w:rPr>
              <w:t>Idle</w:t>
            </w:r>
            <w:proofErr w:type="spellEnd"/>
            <w:r w:rsidR="00463895" w:rsidRPr="001F3C97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r w:rsidR="00CB50E1" w:rsidRPr="001F3C97">
              <w:rPr>
                <w:rFonts w:ascii="Arial" w:hAnsi="Arial" w:cs="Arial"/>
                <w:u w:val="single"/>
                <w:lang w:val="fr-FR"/>
              </w:rPr>
              <w:t xml:space="preserve">NPN </w:t>
            </w:r>
            <w:proofErr w:type="spellStart"/>
            <w:r w:rsidR="00CB50E1" w:rsidRPr="001F3C97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CB50E1" w:rsidRPr="001F3C97">
              <w:rPr>
                <w:rFonts w:ascii="Arial" w:hAnsi="Arial" w:cs="Arial"/>
                <w:u w:val="single"/>
                <w:lang w:val="fr-FR"/>
              </w:rPr>
              <w:t xml:space="preserve"> Ph2 </w:t>
            </w:r>
            <w:r w:rsidR="00463895" w:rsidRPr="001F3C97">
              <w:rPr>
                <w:rFonts w:ascii="Arial" w:hAnsi="Arial" w:cs="Arial"/>
                <w:u w:val="single"/>
                <w:lang w:val="fr-FR"/>
              </w:rPr>
              <w:t>Rel-18</w:t>
            </w:r>
            <w:r w:rsidR="00463895" w:rsidRPr="001F3C97">
              <w:rPr>
                <w:rFonts w:ascii="Arial" w:hAnsi="Arial" w:cs="Arial"/>
                <w:lang w:val="fr-FR"/>
              </w:rPr>
              <w:t xml:space="preserve">: </w:t>
            </w:r>
            <w:r w:rsidR="00CB50E1" w:rsidRPr="001F3C97">
              <w:rPr>
                <w:rFonts w:ascii="Arial" w:hAnsi="Arial" w:cs="Arial"/>
                <w:lang w:val="fr-FR"/>
              </w:rPr>
              <w:t>6.</w:t>
            </w:r>
            <w:r w:rsidR="001F3C97" w:rsidRPr="001F3C97">
              <w:rPr>
                <w:rFonts w:ascii="Arial" w:hAnsi="Arial" w:cs="Arial"/>
                <w:lang w:val="fr-FR"/>
              </w:rPr>
              <w:t>3</w:t>
            </w:r>
            <w:r w:rsidR="00CB50E1" w:rsidRPr="001F3C97">
              <w:rPr>
                <w:rFonts w:ascii="Arial" w:hAnsi="Arial" w:cs="Arial"/>
                <w:lang w:val="fr-FR"/>
              </w:rPr>
              <w:t>.3.</w:t>
            </w:r>
            <w:r w:rsidR="001F3C97" w:rsidRPr="001F3C97">
              <w:rPr>
                <w:rFonts w:ascii="Arial" w:hAnsi="Arial" w:cs="Arial"/>
                <w:lang w:val="fr-FR"/>
              </w:rPr>
              <w:t>5</w:t>
            </w:r>
            <w:r w:rsidR="00CB50E1" w:rsidRPr="001F3C97">
              <w:rPr>
                <w:rFonts w:ascii="Arial" w:hAnsi="Arial" w:cs="Arial"/>
                <w:lang w:val="fr-FR"/>
              </w:rPr>
              <w:t>, 6.5.3.1</w:t>
            </w:r>
            <w:r w:rsidR="001F3C97" w:rsidRPr="001F3C97">
              <w:rPr>
                <w:rFonts w:ascii="Arial" w:hAnsi="Arial" w:cs="Arial"/>
                <w:lang w:val="fr-FR"/>
              </w:rPr>
              <w:t>2</w:t>
            </w:r>
            <w:r w:rsidR="001F3C97" w:rsidRPr="001F3C97">
              <w:rPr>
                <w:rFonts w:ascii="Arial" w:hAnsi="Arial" w:cs="Arial"/>
                <w:lang w:val="fr-FR"/>
              </w:rPr>
              <w:br/>
            </w:r>
            <w:proofErr w:type="spellStart"/>
            <w:r w:rsidR="001F3C97" w:rsidRPr="00125976">
              <w:rPr>
                <w:rFonts w:ascii="Arial" w:hAnsi="Arial" w:cs="Arial"/>
                <w:u w:val="single"/>
                <w:lang w:val="fr-FR"/>
              </w:rPr>
              <w:t>Idle</w:t>
            </w:r>
            <w:proofErr w:type="spellEnd"/>
            <w:r w:rsidR="001F3C97" w:rsidRPr="00125976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r w:rsidR="001F3C97" w:rsidRPr="00125976">
              <w:rPr>
                <w:rFonts w:ascii="Arial" w:hAnsi="Arial" w:cs="Arial"/>
                <w:u w:val="single"/>
                <w:lang w:val="fr-FR"/>
              </w:rPr>
              <w:t>ATG</w:t>
            </w:r>
            <w:r w:rsidR="001F3C97" w:rsidRPr="00125976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1F3C97" w:rsidRPr="00125976">
              <w:rPr>
                <w:rFonts w:ascii="Arial" w:hAnsi="Arial" w:cs="Arial"/>
                <w:lang w:val="fr-FR"/>
              </w:rPr>
              <w:t>: 6.8.1.1, 6.8.1.2</w:t>
            </w:r>
            <w:r w:rsidRPr="00125976">
              <w:rPr>
                <w:rFonts w:ascii="Arial" w:hAnsi="Arial" w:cs="Arial"/>
                <w:lang w:val="fr-FR"/>
              </w:rPr>
              <w:br/>
            </w:r>
            <w:r w:rsidR="000C54F6" w:rsidRPr="00125976">
              <w:rPr>
                <w:rFonts w:ascii="Arial" w:hAnsi="Arial" w:cs="Arial"/>
                <w:u w:val="single"/>
                <w:lang w:val="en-US"/>
              </w:rPr>
              <w:t xml:space="preserve">MAC </w:t>
            </w:r>
            <w:r w:rsidR="00CB50E1" w:rsidRPr="00125976">
              <w:rPr>
                <w:rFonts w:ascii="Arial" w:hAnsi="Arial" w:cs="Arial"/>
                <w:u w:val="single"/>
                <w:lang w:val="en-US"/>
              </w:rPr>
              <w:t>MobEnh2</w:t>
            </w:r>
            <w:r w:rsidR="00365114" w:rsidRPr="00125976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Pr="00125976">
              <w:rPr>
                <w:rFonts w:ascii="Arial" w:hAnsi="Arial" w:cs="Arial"/>
                <w:lang w:val="en-US"/>
              </w:rPr>
              <w:t>:</w:t>
            </w:r>
            <w:r w:rsidRPr="00125976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CB50E1" w:rsidRPr="00125976">
              <w:rPr>
                <w:rFonts w:ascii="Arial" w:hAnsi="Arial" w:cs="Arial"/>
                <w:lang w:val="fr-FR"/>
              </w:rPr>
              <w:t>7.1.1.1.2</w:t>
            </w:r>
            <w:r w:rsidR="001F3C97" w:rsidRPr="00125976">
              <w:rPr>
                <w:rFonts w:ascii="Arial" w:hAnsi="Arial" w:cs="Arial"/>
                <w:lang w:val="fr-FR"/>
              </w:rPr>
              <w:t>8, 7.1.1.3.28, 7.1.1.3.29</w:t>
            </w:r>
            <w:r w:rsidR="00853D45" w:rsidRPr="00125976">
              <w:rPr>
                <w:rFonts w:ascii="Arial" w:hAnsi="Arial" w:cs="Arial"/>
                <w:lang w:val="fr-FR"/>
              </w:rPr>
              <w:br/>
            </w:r>
            <w:r w:rsidR="00853D45" w:rsidRPr="00125976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="00CB50E1" w:rsidRPr="00125976">
              <w:rPr>
                <w:rFonts w:ascii="Arial" w:hAnsi="Arial" w:cs="Arial"/>
                <w:u w:val="single"/>
                <w:lang w:val="fr-FR"/>
              </w:rPr>
              <w:t>Cov</w:t>
            </w:r>
            <w:r w:rsidR="00853D45" w:rsidRPr="00125976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CB50E1" w:rsidRPr="00125976">
              <w:rPr>
                <w:rFonts w:ascii="Arial" w:hAnsi="Arial" w:cs="Arial"/>
                <w:u w:val="single"/>
                <w:lang w:val="fr-FR"/>
              </w:rPr>
              <w:t xml:space="preserve"> Ph2</w:t>
            </w:r>
            <w:r w:rsidR="00853D45" w:rsidRPr="00125976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853D45" w:rsidRPr="00125976">
              <w:rPr>
                <w:rFonts w:ascii="Arial" w:hAnsi="Arial" w:cs="Arial"/>
                <w:lang w:val="fr-FR"/>
              </w:rPr>
              <w:t xml:space="preserve">: </w:t>
            </w:r>
            <w:r w:rsidR="00CB50E1" w:rsidRPr="00125976">
              <w:rPr>
                <w:rFonts w:ascii="Arial" w:hAnsi="Arial" w:cs="Arial"/>
                <w:lang w:val="fr-FR"/>
              </w:rPr>
              <w:t>7.1.1.</w:t>
            </w:r>
            <w:r w:rsidR="001F3C97" w:rsidRPr="00125976">
              <w:rPr>
                <w:rFonts w:ascii="Arial" w:hAnsi="Arial" w:cs="Arial"/>
                <w:lang w:val="fr-FR"/>
              </w:rPr>
              <w:t>1.23, 7.1.1.3.23</w:t>
            </w:r>
            <w:r w:rsidR="00853D45" w:rsidRPr="00125976">
              <w:rPr>
                <w:rFonts w:ascii="Arial" w:hAnsi="Arial" w:cs="Arial"/>
                <w:lang w:val="fr-FR"/>
              </w:rPr>
              <w:br/>
            </w:r>
            <w:r w:rsidR="00853D45" w:rsidRPr="00125976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r w:rsidR="001F3C97" w:rsidRPr="00125976">
              <w:rPr>
                <w:rFonts w:ascii="Arial" w:hAnsi="Arial" w:cs="Arial"/>
                <w:u w:val="single"/>
                <w:lang w:val="fr-FR"/>
              </w:rPr>
              <w:t xml:space="preserve">XR </w:t>
            </w:r>
            <w:proofErr w:type="spellStart"/>
            <w:r w:rsidR="001F3C97" w:rsidRPr="00125976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853D45" w:rsidRPr="00125976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853D45" w:rsidRPr="00125976">
              <w:rPr>
                <w:rFonts w:ascii="Arial" w:hAnsi="Arial" w:cs="Arial"/>
                <w:lang w:val="fr-FR"/>
              </w:rPr>
              <w:t xml:space="preserve">: </w:t>
            </w:r>
            <w:r w:rsidR="001F3C97" w:rsidRPr="00125976">
              <w:rPr>
                <w:rFonts w:ascii="Arial" w:hAnsi="Arial" w:cs="Arial"/>
                <w:lang w:val="fr-FR"/>
              </w:rPr>
              <w:t>7.1.1.5.7, 7.1.1.5.8</w:t>
            </w:r>
            <w:r w:rsidR="000C54F6" w:rsidRPr="00125976">
              <w:rPr>
                <w:rFonts w:ascii="Arial" w:hAnsi="Arial" w:cs="Arial"/>
                <w:lang w:val="en-US"/>
              </w:rPr>
              <w:br/>
            </w:r>
            <w:r w:rsidR="000C54F6" w:rsidRPr="00125976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r w:rsidR="001F3C97" w:rsidRPr="00125976">
              <w:rPr>
                <w:rFonts w:ascii="Arial" w:hAnsi="Arial" w:cs="Arial"/>
                <w:u w:val="single"/>
                <w:lang w:val="fr-FR"/>
              </w:rPr>
              <w:t>ATG</w:t>
            </w:r>
            <w:r w:rsidR="000C54F6" w:rsidRPr="00125976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0C54F6" w:rsidRPr="00125976">
              <w:rPr>
                <w:rFonts w:ascii="Arial" w:hAnsi="Arial" w:cs="Arial"/>
                <w:lang w:val="fr-FR"/>
              </w:rPr>
              <w:t xml:space="preserve">: </w:t>
            </w:r>
            <w:r w:rsidR="00CB50E1" w:rsidRPr="00125976">
              <w:rPr>
                <w:rFonts w:ascii="Arial" w:hAnsi="Arial" w:cs="Arial"/>
                <w:lang w:val="fr-FR"/>
              </w:rPr>
              <w:t>7.1.1.1</w:t>
            </w:r>
            <w:r w:rsidR="001F3C97" w:rsidRPr="00125976">
              <w:rPr>
                <w:rFonts w:ascii="Arial" w:hAnsi="Arial" w:cs="Arial"/>
                <w:lang w:val="fr-FR"/>
              </w:rPr>
              <w:t>0.5</w:t>
            </w:r>
            <w:r w:rsidR="00CB50E1" w:rsidRPr="00125976">
              <w:rPr>
                <w:rFonts w:ascii="Arial" w:hAnsi="Arial" w:cs="Arial"/>
                <w:lang w:val="fr-FR"/>
              </w:rPr>
              <w:br/>
            </w:r>
            <w:r w:rsidR="008670D2" w:rsidRPr="00125976">
              <w:rPr>
                <w:rFonts w:ascii="Arial" w:hAnsi="Arial" w:cs="Arial"/>
                <w:u w:val="single"/>
                <w:lang w:val="fr-FR"/>
              </w:rPr>
              <w:t xml:space="preserve">RRC </w:t>
            </w:r>
            <w:r w:rsidR="001F3C97" w:rsidRPr="00125976">
              <w:rPr>
                <w:rFonts w:ascii="Arial" w:hAnsi="Arial" w:cs="Arial"/>
                <w:u w:val="single"/>
                <w:lang w:val="fr-FR"/>
              </w:rPr>
              <w:t>ATG Rel-18</w:t>
            </w:r>
            <w:r w:rsidR="008670D2" w:rsidRPr="00125976">
              <w:rPr>
                <w:rFonts w:ascii="Arial" w:hAnsi="Arial" w:cs="Arial"/>
                <w:lang w:val="fr-FR"/>
              </w:rPr>
              <w:t xml:space="preserve">: </w:t>
            </w:r>
            <w:r w:rsidR="001F3C97" w:rsidRPr="00125976">
              <w:rPr>
                <w:rFonts w:ascii="Arial" w:hAnsi="Arial" w:cs="Arial"/>
                <w:lang w:val="fr-FR"/>
              </w:rPr>
              <w:t>8.1.4.4.8, 8.1.4.4.10</w:t>
            </w:r>
            <w:r w:rsidR="001F3C97" w:rsidRPr="00125976">
              <w:rPr>
                <w:rFonts w:ascii="Arial" w:hAnsi="Arial" w:cs="Arial"/>
                <w:lang w:val="fr-FR"/>
              </w:rPr>
              <w:br/>
            </w:r>
            <w:r w:rsidR="001F3C97" w:rsidRPr="00125976">
              <w:rPr>
                <w:rFonts w:ascii="Arial" w:hAnsi="Arial" w:cs="Arial"/>
                <w:b/>
                <w:bCs/>
                <w:lang w:val="en-US"/>
              </w:rPr>
              <w:br/>
            </w:r>
            <w:r w:rsidR="001F3C97" w:rsidRPr="00125976">
              <w:rPr>
                <w:rFonts w:ascii="Arial" w:hAnsi="Arial" w:cs="Arial"/>
                <w:b/>
                <w:bCs/>
                <w:lang w:val="en-US"/>
              </w:rPr>
              <w:t>NR5GC_</w:t>
            </w:r>
            <w:r w:rsidR="001F3C97" w:rsidRPr="00125976">
              <w:rPr>
                <w:rFonts w:ascii="Arial" w:hAnsi="Arial" w:cs="Arial"/>
                <w:b/>
                <w:bCs/>
                <w:lang w:val="en-US"/>
              </w:rPr>
              <w:t>IRAT</w:t>
            </w:r>
            <w:r w:rsidR="001F3C97" w:rsidRPr="00125976">
              <w:rPr>
                <w:rFonts w:ascii="Arial" w:hAnsi="Arial" w:cs="Arial"/>
                <w:b/>
                <w:bCs/>
                <w:lang w:val="en-US"/>
              </w:rPr>
              <w:t xml:space="preserve"> test suite </w:t>
            </w:r>
            <w:r w:rsidR="001F3C97" w:rsidRPr="00125976">
              <w:rPr>
                <w:rFonts w:ascii="Arial" w:hAnsi="Arial" w:cs="Arial"/>
                <w:lang w:val="fr-FR"/>
              </w:rPr>
              <w:br/>
            </w:r>
            <w:r w:rsidR="001F3C97" w:rsidRPr="00125976">
              <w:rPr>
                <w:rFonts w:ascii="Arial" w:hAnsi="Arial" w:cs="Arial"/>
                <w:u w:val="single"/>
                <w:lang w:val="fr-FR"/>
              </w:rPr>
              <w:t xml:space="preserve">Inter-system </w:t>
            </w:r>
            <w:proofErr w:type="spellStart"/>
            <w:r w:rsidR="001F3C97" w:rsidRPr="00125976">
              <w:rPr>
                <w:rFonts w:ascii="Arial" w:hAnsi="Arial" w:cs="Arial"/>
                <w:u w:val="single"/>
                <w:lang w:val="fr-FR"/>
              </w:rPr>
              <w:t>mobility</w:t>
            </w:r>
            <w:proofErr w:type="spellEnd"/>
            <w:r w:rsidR="001F3C97" w:rsidRPr="00125976">
              <w:rPr>
                <w:rFonts w:ascii="Arial" w:hAnsi="Arial" w:cs="Arial"/>
                <w:u w:val="single"/>
                <w:lang w:val="fr-FR"/>
              </w:rPr>
              <w:t xml:space="preserve"> Rel-1</w:t>
            </w:r>
            <w:r w:rsidR="00125976" w:rsidRPr="00125976">
              <w:rPr>
                <w:rFonts w:ascii="Arial" w:hAnsi="Arial" w:cs="Arial"/>
                <w:u w:val="single"/>
                <w:lang w:val="fr-FR"/>
              </w:rPr>
              <w:t>5</w:t>
            </w:r>
            <w:r w:rsidR="001F3C97" w:rsidRPr="00125976">
              <w:rPr>
                <w:rFonts w:ascii="Arial" w:hAnsi="Arial" w:cs="Arial"/>
                <w:lang w:val="fr-FR"/>
              </w:rPr>
              <w:t xml:space="preserve">: </w:t>
            </w:r>
            <w:r w:rsidR="00125976" w:rsidRPr="00125976">
              <w:rPr>
                <w:rFonts w:ascii="Arial" w:hAnsi="Arial" w:cs="Arial"/>
                <w:lang w:val="fr-FR"/>
              </w:rPr>
              <w:t>9.3.1.7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proofErr w:type="spellStart"/>
            <w:r>
              <w:rPr>
                <w:rFonts w:ascii="Arial" w:hAnsi="Arial"/>
                <w:b/>
              </w:rPr>
              <w:t>compilable</w:t>
            </w:r>
            <w:proofErr w:type="spellEnd"/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5EF6D98A" w14:textId="656B38A1" w:rsidR="0057021E" w:rsidRPr="00A77538" w:rsidRDefault="0057021E" w:rsidP="000A6AE4">
            <w:pPr>
              <w:pStyle w:val="NormalWeb"/>
              <w:rPr>
                <w:rFonts w:ascii="Arial" w:hAnsi="Arial" w:cs="Arial"/>
                <w:lang w:val="en-US"/>
              </w:rPr>
            </w:pPr>
            <w:r w:rsidRPr="00A77538">
              <w:rPr>
                <w:rFonts w:ascii="Arial" w:hAnsi="Arial" w:cs="Arial"/>
                <w:b/>
                <w:bCs/>
                <w:lang w:val="en-US"/>
              </w:rPr>
              <w:t>ENDC test suite</w:t>
            </w:r>
            <w:r w:rsidRPr="00A77538">
              <w:rPr>
                <w:rFonts w:ascii="Arial" w:hAnsi="Arial" w:cs="Arial"/>
                <w:b/>
                <w:bCs/>
                <w:lang w:val="en-US"/>
              </w:rPr>
              <w:br/>
            </w:r>
            <w:r w:rsidRPr="00A77538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r w:rsidR="00E57B21">
              <w:rPr>
                <w:rFonts w:ascii="Arial" w:hAnsi="Arial" w:cs="Arial"/>
                <w:u w:val="single"/>
                <w:lang w:val="en-US"/>
              </w:rPr>
              <w:t>SSSG switch</w:t>
            </w:r>
            <w:r w:rsidRPr="00A77538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E57B21">
              <w:rPr>
                <w:rFonts w:ascii="Arial" w:hAnsi="Arial" w:cs="Arial"/>
                <w:u w:val="single"/>
                <w:lang w:val="en-US"/>
              </w:rPr>
              <w:t>7</w:t>
            </w:r>
            <w:r w:rsidRPr="00A77538">
              <w:rPr>
                <w:rFonts w:ascii="Arial" w:hAnsi="Arial" w:cs="Arial"/>
                <w:lang w:val="en-US"/>
              </w:rPr>
              <w:t xml:space="preserve">: </w:t>
            </w:r>
            <w:r w:rsidR="00E57B21" w:rsidRPr="00E57B21">
              <w:rPr>
                <w:rFonts w:ascii="Arial" w:hAnsi="Arial" w:cs="Arial"/>
                <w:lang w:val="en-US"/>
              </w:rPr>
              <w:t>7.1.1.12.5</w:t>
            </w:r>
          </w:p>
          <w:p w14:paraId="3F045F12" w14:textId="1182332D" w:rsidR="0057021E" w:rsidRPr="00A77538" w:rsidRDefault="0057021E" w:rsidP="0057021E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lang w:val="en-US"/>
              </w:rPr>
            </w:pPr>
            <w:r w:rsidRPr="00A77538">
              <w:rPr>
                <w:rFonts w:ascii="Arial" w:hAnsi="Arial" w:cs="Arial"/>
                <w:b/>
                <w:bCs/>
                <w:lang w:val="en-US"/>
              </w:rPr>
              <w:t>IMS_EUTRA test suite</w:t>
            </w:r>
            <w:r w:rsidRPr="00A77538">
              <w:rPr>
                <w:rFonts w:ascii="Arial" w:hAnsi="Arial" w:cs="Arial"/>
                <w:b/>
                <w:bCs/>
                <w:lang w:val="en-US"/>
              </w:rPr>
              <w:br/>
            </w:r>
            <w:r w:rsidR="00E57B21">
              <w:rPr>
                <w:rFonts w:ascii="Arial" w:hAnsi="Arial" w:cs="Arial"/>
                <w:u w:val="single"/>
                <w:lang w:val="en-US"/>
              </w:rPr>
              <w:t>Data channel Rel-18</w:t>
            </w:r>
            <w:r w:rsidRPr="00A77538">
              <w:rPr>
                <w:rFonts w:ascii="Arial" w:hAnsi="Arial" w:cs="Arial"/>
                <w:lang w:val="en-US"/>
              </w:rPr>
              <w:t xml:space="preserve">: </w:t>
            </w:r>
            <w:r w:rsidR="00E57B21">
              <w:rPr>
                <w:rFonts w:ascii="Arial" w:hAnsi="Arial" w:cs="Arial"/>
                <w:lang w:val="en-US"/>
              </w:rPr>
              <w:t>8.18</w:t>
            </w:r>
          </w:p>
          <w:p w14:paraId="41F06502" w14:textId="6F5038FB" w:rsidR="000A6AE4" w:rsidRPr="00A77538" w:rsidRDefault="0057021E" w:rsidP="0057021E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A77538">
              <w:rPr>
                <w:rFonts w:ascii="Arial" w:hAnsi="Arial" w:cs="Arial"/>
                <w:b/>
                <w:bCs/>
                <w:lang w:val="en-US"/>
              </w:rPr>
              <w:t>IMS_NR5GC test suite</w:t>
            </w:r>
            <w:r w:rsidRPr="00A77538">
              <w:rPr>
                <w:rFonts w:ascii="Arial" w:hAnsi="Arial" w:cs="Arial"/>
                <w:b/>
                <w:bCs/>
                <w:lang w:val="en-US"/>
              </w:rPr>
              <w:br/>
            </w:r>
            <w:r w:rsidR="00E57B21">
              <w:rPr>
                <w:rFonts w:ascii="Arial" w:hAnsi="Arial" w:cs="Arial"/>
                <w:u w:val="single"/>
                <w:lang w:val="en-US"/>
              </w:rPr>
              <w:t>Data channel Rel-18</w:t>
            </w:r>
            <w:r w:rsidR="00E57B21" w:rsidRPr="00A77538">
              <w:rPr>
                <w:rFonts w:ascii="Arial" w:hAnsi="Arial" w:cs="Arial"/>
                <w:lang w:val="en-US"/>
              </w:rPr>
              <w:t xml:space="preserve">: </w:t>
            </w:r>
            <w:r w:rsidR="00E57B21">
              <w:rPr>
                <w:rFonts w:ascii="Arial" w:hAnsi="Arial" w:cs="Arial"/>
                <w:lang w:val="en-US"/>
              </w:rPr>
              <w:t>6.11</w:t>
            </w:r>
          </w:p>
          <w:p w14:paraId="3E5FE3EE" w14:textId="655D5D17" w:rsidR="00A77538" w:rsidRPr="001D7DFD" w:rsidRDefault="00A77538" w:rsidP="00A7753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02574C">
              <w:rPr>
                <w:rFonts w:ascii="Arial" w:hAnsi="Arial" w:cs="Arial"/>
                <w:b/>
                <w:bCs/>
                <w:lang w:val="en-US"/>
              </w:rPr>
              <w:t>NBIOT test suite</w:t>
            </w:r>
            <w:r w:rsidRPr="0002574C">
              <w:rPr>
                <w:rFonts w:ascii="Arial" w:hAnsi="Arial" w:cs="Arial"/>
                <w:b/>
                <w:bCs/>
                <w:lang w:val="en-US"/>
              </w:rPr>
              <w:br/>
            </w:r>
            <w:r w:rsidRPr="0002574C">
              <w:rPr>
                <w:rFonts w:ascii="Arial" w:hAnsi="Arial" w:cs="Arial"/>
                <w:u w:val="single"/>
                <w:lang w:val="fr-FR"/>
              </w:rPr>
              <w:t>NTN Rel-17</w:t>
            </w:r>
            <w:r w:rsidRPr="0002574C">
              <w:rPr>
                <w:rFonts w:ascii="Arial" w:hAnsi="Arial" w:cs="Arial"/>
                <w:lang w:val="fr-FR"/>
              </w:rPr>
              <w:t>: 22.1.</w:t>
            </w:r>
            <w:r w:rsidR="00E57B21">
              <w:rPr>
                <w:rFonts w:ascii="Arial" w:hAnsi="Arial" w:cs="Arial"/>
                <w:lang w:val="fr-FR"/>
              </w:rPr>
              <w:t>5</w:t>
            </w:r>
          </w:p>
          <w:p w14:paraId="2D7A8682" w14:textId="50870251" w:rsidR="00285390" w:rsidRDefault="00285390" w:rsidP="0057021E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lang w:val="en-US"/>
              </w:rPr>
            </w:pPr>
            <w:r w:rsidRPr="00125976">
              <w:rPr>
                <w:rFonts w:ascii="Arial" w:hAnsi="Arial" w:cs="Arial"/>
                <w:b/>
                <w:bCs/>
                <w:lang w:val="en-US"/>
              </w:rPr>
              <w:t>NR5GC test suite</w:t>
            </w:r>
            <w:r w:rsidRPr="00125976">
              <w:rPr>
                <w:rFonts w:ascii="Arial" w:hAnsi="Arial" w:cs="Arial"/>
                <w:lang w:val="fr-FR"/>
              </w:rPr>
              <w:br/>
            </w:r>
            <w:r w:rsidRPr="00A77538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r>
              <w:rPr>
                <w:rFonts w:ascii="Arial" w:hAnsi="Arial" w:cs="Arial"/>
                <w:u w:val="single"/>
                <w:lang w:val="en-US"/>
              </w:rPr>
              <w:t>SSSG switch</w:t>
            </w:r>
            <w:r w:rsidRPr="00A77538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>
              <w:rPr>
                <w:rFonts w:ascii="Arial" w:hAnsi="Arial" w:cs="Arial"/>
                <w:u w:val="single"/>
                <w:lang w:val="en-US"/>
              </w:rPr>
              <w:t>7</w:t>
            </w:r>
            <w:r w:rsidRPr="00A77538">
              <w:rPr>
                <w:rFonts w:ascii="Arial" w:hAnsi="Arial" w:cs="Arial"/>
                <w:lang w:val="en-US"/>
              </w:rPr>
              <w:t xml:space="preserve">: </w:t>
            </w:r>
            <w:r w:rsidRPr="00E57B21">
              <w:rPr>
                <w:rFonts w:ascii="Arial" w:hAnsi="Arial" w:cs="Arial"/>
                <w:lang w:val="en-US"/>
              </w:rPr>
              <w:t>7.1.1.12.5</w:t>
            </w:r>
          </w:p>
          <w:p w14:paraId="52440E66" w14:textId="6670B624" w:rsidR="00A77538" w:rsidRPr="00285390" w:rsidRDefault="00A77538" w:rsidP="0057021E">
            <w:pPr>
              <w:pStyle w:val="NormalWeb"/>
              <w:spacing w:after="240" w:afterAutospacing="0"/>
              <w:rPr>
                <w:rStyle w:val="Strong"/>
                <w:rFonts w:ascii="Arial" w:hAnsi="Arial" w:cs="Arial"/>
                <w:b w:val="0"/>
                <w:bCs w:val="0"/>
                <w:lang w:val="fr-FR"/>
              </w:rPr>
            </w:pPr>
            <w:r w:rsidRPr="001F3C97">
              <w:rPr>
                <w:rFonts w:ascii="Arial" w:hAnsi="Arial" w:cs="Arial"/>
                <w:b/>
                <w:bCs/>
                <w:lang w:val="en-US"/>
              </w:rPr>
              <w:t xml:space="preserve">NR5GC_A test suite </w:t>
            </w:r>
            <w:r w:rsidRPr="001F3C97">
              <w:rPr>
                <w:rFonts w:ascii="Arial" w:hAnsi="Arial" w:cs="Arial"/>
                <w:lang w:val="fr-FR"/>
              </w:rPr>
              <w:br/>
            </w:r>
            <w:r w:rsidR="00E57B21">
              <w:rPr>
                <w:rFonts w:ascii="Arial" w:hAnsi="Arial" w:cs="Arial"/>
                <w:u w:val="single"/>
                <w:lang w:val="fr-FR"/>
              </w:rPr>
              <w:t xml:space="preserve">MAC XR </w:t>
            </w:r>
            <w:proofErr w:type="spellStart"/>
            <w:r w:rsidR="00E57B21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Pr="001F3C97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Pr="001F3C97">
              <w:rPr>
                <w:rFonts w:ascii="Arial" w:hAnsi="Arial" w:cs="Arial"/>
                <w:lang w:val="fr-FR"/>
              </w:rPr>
              <w:t xml:space="preserve">: </w:t>
            </w:r>
            <w:r w:rsidR="00E57B21">
              <w:rPr>
                <w:rFonts w:ascii="Arial" w:hAnsi="Arial" w:cs="Arial"/>
                <w:lang w:val="fr-FR"/>
              </w:rPr>
              <w:t>7.1.1.5.9</w:t>
            </w:r>
          </w:p>
        </w:tc>
      </w:tr>
      <w:tr w:rsidR="008D448E" w:rsidRPr="00531139" w14:paraId="6F305034" w14:textId="77777777" w:rsidTr="00EA0FB5">
        <w:tc>
          <w:tcPr>
            <w:tcW w:w="3150" w:type="dxa"/>
          </w:tcPr>
          <w:p w14:paraId="369311C8" w14:textId="5D7EF86F" w:rsidR="008D448E" w:rsidRPr="00531139" w:rsidRDefault="008D448E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Renumbered test cases:</w:t>
            </w:r>
          </w:p>
        </w:tc>
        <w:tc>
          <w:tcPr>
            <w:tcW w:w="6773" w:type="dxa"/>
          </w:tcPr>
          <w:p w14:paraId="431DF442" w14:textId="0F5AB1D1" w:rsidR="008D448E" w:rsidRPr="008C56CB" w:rsidRDefault="008C56CB" w:rsidP="009C4FF2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8C56CB">
              <w:rPr>
                <w:rFonts w:ascii="Arial" w:hAnsi="Arial" w:cs="Arial"/>
                <w:lang w:val="en-US"/>
              </w:rPr>
              <w:t>-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4F96429D" w:rsidR="00BA3330" w:rsidRPr="00625D28" w:rsidRDefault="008C6EF8" w:rsidP="0079318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highlight w:val="yellow"/>
                <w:lang w:val="en-US" w:eastAsia="en-US"/>
              </w:rPr>
            </w:pPr>
            <w:r w:rsidRPr="008C56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324D5E7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5D916B77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2D8E80D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469579B2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60FFED5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2C3D878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015E77D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37C2EB5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66D2875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39D30B77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6E2FB82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2DE67503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62608C77" w:rsidR="00BB301D" w:rsidRPr="00404A9E" w:rsidRDefault="00BB301D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MCX_EUTRA_IWD_</w:t>
            </w:r>
            <w:r w:rsidR="00296213" w:rsidRPr="00404A9E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C172BF" w:rsidRPr="00404A9E">
              <w:rPr>
                <w:rFonts w:ascii="Arial" w:hAnsi="Arial" w:cs="Arial"/>
              </w:rPr>
              <w:t>.zip</w:t>
            </w:r>
          </w:p>
          <w:p w14:paraId="78CA6A82" w14:textId="00E80EB5" w:rsidR="0053726A" w:rsidRPr="00404A9E" w:rsidRDefault="0053726A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MCX_IPCAN_IWD</w:t>
            </w:r>
            <w:r w:rsidR="00F62BF1" w:rsidRPr="00404A9E">
              <w:rPr>
                <w:rFonts w:ascii="Arial" w:hAnsi="Arial" w:cs="Arial"/>
              </w:rPr>
              <w:t>_</w:t>
            </w:r>
            <w:r w:rsidR="00296213" w:rsidRPr="00404A9E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Pr="00404A9E">
              <w:rPr>
                <w:rFonts w:ascii="Arial" w:hAnsi="Arial" w:cs="Arial"/>
              </w:rPr>
              <w:t>.zip</w:t>
            </w:r>
          </w:p>
          <w:p w14:paraId="7716390B" w14:textId="5E903546" w:rsidR="00404A9E" w:rsidRPr="00404A9E" w:rsidRDefault="00404A9E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MCX_NR5GC_IWD_25</w:t>
            </w:r>
            <w:r w:rsidR="006A4A65">
              <w:rPr>
                <w:rFonts w:ascii="Arial" w:hAnsi="Arial" w:cs="Arial"/>
              </w:rPr>
              <w:t>wk38</w:t>
            </w:r>
            <w:r w:rsidRPr="00404A9E">
              <w:rPr>
                <w:rFonts w:ascii="Arial" w:hAnsi="Arial" w:cs="Arial"/>
              </w:rPr>
              <w:t>.zip</w:t>
            </w:r>
          </w:p>
          <w:p w14:paraId="543F722F" w14:textId="2EA4D4E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3B843251" w:rsidR="00D82AA6" w:rsidRPr="007876E3" w:rsidRDefault="00BC05E9" w:rsidP="00BA3330">
            <w:pPr>
              <w:spacing w:after="0"/>
              <w:rPr>
                <w:rFonts w:ascii="Arial" w:hAnsi="Arial" w:cs="Arial"/>
              </w:rPr>
            </w:pPr>
            <w:r w:rsidRPr="00BC05E9">
              <w:rPr>
                <w:rFonts w:ascii="Arial" w:hAnsi="Arial" w:cs="Arial"/>
              </w:rPr>
              <w:t>NR5GC_A_IWD_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>
              <w:rPr>
                <w:rFonts w:ascii="Arial" w:hAnsi="Arial" w:cs="Arial"/>
              </w:rPr>
              <w:br/>
            </w:r>
            <w:r w:rsidR="00D82AA6"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4B00C6C7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01D21A4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549F730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24597D6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6A4A65">
              <w:rPr>
                <w:rFonts w:ascii="Arial" w:hAnsi="Arial" w:cs="Arial"/>
              </w:rPr>
              <w:t>wk38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773" w:type="dxa"/>
          </w:tcPr>
          <w:p w14:paraId="67631702" w14:textId="77777777" w:rsidR="003519FE" w:rsidRPr="003519FE" w:rsidRDefault="003519FE" w:rsidP="003519FE">
            <w:pPr>
              <w:spacing w:after="0"/>
              <w:rPr>
                <w:rFonts w:ascii="Arial" w:hAnsi="Arial" w:cs="Arial"/>
              </w:rPr>
            </w:pPr>
            <w:r w:rsidRPr="003519FE">
              <w:rPr>
                <w:rFonts w:ascii="Arial" w:hAnsi="Arial" w:cs="Arial"/>
              </w:rPr>
              <w:t xml:space="preserve">This delivery </w:t>
            </w:r>
            <w:proofErr w:type="spellStart"/>
            <w:r w:rsidRPr="003519FE">
              <w:rPr>
                <w:rFonts w:ascii="Arial" w:hAnsi="Arial" w:cs="Arial"/>
              </w:rPr>
              <w:t>analyzed</w:t>
            </w:r>
            <w:proofErr w:type="spellEnd"/>
            <w:r w:rsidRPr="003519FE">
              <w:rPr>
                <w:rFonts w:ascii="Arial" w:hAnsi="Arial" w:cs="Arial"/>
              </w:rPr>
              <w:t xml:space="preserve"> correctly with:</w:t>
            </w:r>
          </w:p>
          <w:p w14:paraId="5F7687C8" w14:textId="77777777" w:rsidR="003519FE" w:rsidRPr="003519FE" w:rsidRDefault="003519FE" w:rsidP="003519FE">
            <w:pPr>
              <w:spacing w:after="0"/>
              <w:rPr>
                <w:rFonts w:ascii="Arial" w:hAnsi="Arial" w:cs="Arial"/>
              </w:rPr>
            </w:pPr>
            <w:r w:rsidRPr="003519FE">
              <w:rPr>
                <w:rFonts w:ascii="Arial" w:hAnsi="Arial" w:cs="Arial"/>
              </w:rPr>
              <w:t xml:space="preserve">- </w:t>
            </w:r>
            <w:proofErr w:type="spellStart"/>
            <w:r w:rsidRPr="003519FE">
              <w:rPr>
                <w:rFonts w:ascii="Arial" w:hAnsi="Arial" w:cs="Arial"/>
              </w:rPr>
              <w:t>Devoteam</w:t>
            </w:r>
            <w:proofErr w:type="spellEnd"/>
            <w:r w:rsidRPr="003519FE">
              <w:rPr>
                <w:rFonts w:ascii="Arial" w:hAnsi="Arial" w:cs="Arial"/>
              </w:rPr>
              <w:t xml:space="preserve"> TTCN-3 Toolbox</w:t>
            </w:r>
          </w:p>
          <w:p w14:paraId="6143FE9D" w14:textId="77777777" w:rsidR="003519FE" w:rsidRPr="003519FE" w:rsidRDefault="003519FE" w:rsidP="003519FE">
            <w:pPr>
              <w:spacing w:after="0"/>
              <w:rPr>
                <w:rFonts w:ascii="Arial" w:hAnsi="Arial" w:cs="Arial"/>
              </w:rPr>
            </w:pPr>
            <w:r w:rsidRPr="003519FE">
              <w:rPr>
                <w:rFonts w:ascii="Arial" w:hAnsi="Arial" w:cs="Arial"/>
              </w:rPr>
              <w:t xml:space="preserve">- </w:t>
            </w:r>
            <w:proofErr w:type="spellStart"/>
            <w:r w:rsidRPr="003519FE">
              <w:rPr>
                <w:rFonts w:ascii="Arial" w:hAnsi="Arial" w:cs="Arial"/>
              </w:rPr>
              <w:t>Elvior</w:t>
            </w:r>
            <w:proofErr w:type="spellEnd"/>
            <w:r w:rsidRPr="003519FE">
              <w:rPr>
                <w:rFonts w:ascii="Arial" w:hAnsi="Arial" w:cs="Arial"/>
              </w:rPr>
              <w:t xml:space="preserve"> </w:t>
            </w:r>
            <w:proofErr w:type="spellStart"/>
            <w:r w:rsidRPr="003519FE">
              <w:rPr>
                <w:rFonts w:ascii="Arial" w:hAnsi="Arial" w:cs="Arial"/>
              </w:rPr>
              <w:t>TestCast</w:t>
            </w:r>
            <w:proofErr w:type="spellEnd"/>
          </w:p>
          <w:p w14:paraId="088BA9A6" w14:textId="77777777" w:rsidR="003519FE" w:rsidRPr="003519FE" w:rsidRDefault="003519FE" w:rsidP="003519FE">
            <w:pPr>
              <w:spacing w:after="0"/>
              <w:rPr>
                <w:rFonts w:ascii="Arial" w:hAnsi="Arial" w:cs="Arial"/>
              </w:rPr>
            </w:pPr>
            <w:r w:rsidRPr="003519FE">
              <w:rPr>
                <w:rFonts w:ascii="Arial" w:hAnsi="Arial" w:cs="Arial"/>
              </w:rPr>
              <w:t>- Ericsson Titan</w:t>
            </w:r>
          </w:p>
          <w:p w14:paraId="759067E9" w14:textId="70F80C42" w:rsidR="00203A79" w:rsidRPr="00F623CA" w:rsidRDefault="003519FE" w:rsidP="003519FE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3519FE">
              <w:rPr>
                <w:rFonts w:ascii="Arial" w:hAnsi="Arial" w:cs="Arial"/>
              </w:rPr>
              <w:t xml:space="preserve">- Spirent </w:t>
            </w:r>
            <w:proofErr w:type="spellStart"/>
            <w:r w:rsidRPr="003519FE">
              <w:rPr>
                <w:rFonts w:ascii="Arial" w:hAnsi="Arial" w:cs="Arial"/>
              </w:rPr>
              <w:t>TTworkbench</w:t>
            </w:r>
            <w:proofErr w:type="spellEnd"/>
            <w:r w:rsidRPr="003519FE">
              <w:rPr>
                <w:rFonts w:ascii="Arial" w:hAnsi="Arial" w:cs="Arial"/>
              </w:rPr>
              <w:t xml:space="preserve"> (with errors)</w:t>
            </w: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E4B38" w14:textId="77777777" w:rsidR="00A23E83" w:rsidRDefault="00A23E83">
      <w:r>
        <w:separator/>
      </w:r>
    </w:p>
  </w:endnote>
  <w:endnote w:type="continuationSeparator" w:id="0">
    <w:p w14:paraId="5EF8747D" w14:textId="77777777" w:rsidR="00A23E83" w:rsidRDefault="00A23E83">
      <w:r>
        <w:continuationSeparator/>
      </w:r>
    </w:p>
  </w:endnote>
  <w:endnote w:type="continuationNotice" w:id="1">
    <w:p w14:paraId="34D9CA95" w14:textId="77777777" w:rsidR="00A23E83" w:rsidRDefault="00A23E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6504B" w14:textId="77777777" w:rsidR="00A23E83" w:rsidRDefault="00A23E83">
      <w:r>
        <w:separator/>
      </w:r>
    </w:p>
  </w:footnote>
  <w:footnote w:type="continuationSeparator" w:id="0">
    <w:p w14:paraId="60BE543B" w14:textId="77777777" w:rsidR="00A23E83" w:rsidRDefault="00A23E83">
      <w:r>
        <w:continuationSeparator/>
      </w:r>
    </w:p>
  </w:footnote>
  <w:footnote w:type="continuationNotice" w:id="1">
    <w:p w14:paraId="52E5CB3E" w14:textId="77777777" w:rsidR="00A23E83" w:rsidRDefault="00A23E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7502FF7"/>
    <w:multiLevelType w:val="hybridMultilevel"/>
    <w:tmpl w:val="9724CCFC"/>
    <w:lvl w:ilvl="0" w:tplc="CD2E0D32">
      <w:start w:val="3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6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5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8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9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4"/>
  </w:num>
  <w:num w:numId="4" w16cid:durableId="2069642007">
    <w:abstractNumId w:val="31"/>
  </w:num>
  <w:num w:numId="5" w16cid:durableId="1266621762">
    <w:abstractNumId w:val="28"/>
  </w:num>
  <w:num w:numId="6" w16cid:durableId="1673994655">
    <w:abstractNumId w:val="20"/>
  </w:num>
  <w:num w:numId="7" w16cid:durableId="489563123">
    <w:abstractNumId w:val="26"/>
  </w:num>
  <w:num w:numId="8" w16cid:durableId="1873807082">
    <w:abstractNumId w:val="18"/>
  </w:num>
  <w:num w:numId="9" w16cid:durableId="17005126">
    <w:abstractNumId w:val="27"/>
  </w:num>
  <w:num w:numId="10" w16cid:durableId="917054004">
    <w:abstractNumId w:val="24"/>
  </w:num>
  <w:num w:numId="11" w16cid:durableId="386689398">
    <w:abstractNumId w:val="23"/>
  </w:num>
  <w:num w:numId="12" w16cid:durableId="553195980">
    <w:abstractNumId w:val="16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5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30"/>
  </w:num>
  <w:num w:numId="23" w16cid:durableId="1063720130">
    <w:abstractNumId w:val="29"/>
  </w:num>
  <w:num w:numId="24" w16cid:durableId="1385713350">
    <w:abstractNumId w:val="22"/>
  </w:num>
  <w:num w:numId="25" w16cid:durableId="2080401447">
    <w:abstractNumId w:val="21"/>
  </w:num>
  <w:num w:numId="26" w16cid:durableId="789586469">
    <w:abstractNumId w:val="25"/>
  </w:num>
  <w:num w:numId="27" w16cid:durableId="1975021508">
    <w:abstractNumId w:val="19"/>
  </w:num>
  <w:num w:numId="28" w16cid:durableId="2135981710">
    <w:abstractNumId w:val="17"/>
  </w:num>
  <w:num w:numId="29" w16cid:durableId="1074932887">
    <w:abstractNumId w:val="13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  <w:num w:numId="33" w16cid:durableId="1539397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 w:grammar="clean"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8DC"/>
    <w:rsid w:val="00005A14"/>
    <w:rsid w:val="00006199"/>
    <w:rsid w:val="000064C6"/>
    <w:rsid w:val="000103D6"/>
    <w:rsid w:val="00010C22"/>
    <w:rsid w:val="00013EAD"/>
    <w:rsid w:val="00014104"/>
    <w:rsid w:val="00014EA6"/>
    <w:rsid w:val="00015F27"/>
    <w:rsid w:val="0001648D"/>
    <w:rsid w:val="000165D5"/>
    <w:rsid w:val="00016FA5"/>
    <w:rsid w:val="0001727E"/>
    <w:rsid w:val="000178FC"/>
    <w:rsid w:val="00020CBA"/>
    <w:rsid w:val="000215E8"/>
    <w:rsid w:val="000217BB"/>
    <w:rsid w:val="000236B6"/>
    <w:rsid w:val="0002406B"/>
    <w:rsid w:val="00025607"/>
    <w:rsid w:val="0002574C"/>
    <w:rsid w:val="00025AE1"/>
    <w:rsid w:val="000271BC"/>
    <w:rsid w:val="0002752D"/>
    <w:rsid w:val="00027B13"/>
    <w:rsid w:val="00031142"/>
    <w:rsid w:val="00031C42"/>
    <w:rsid w:val="000346B0"/>
    <w:rsid w:val="00034764"/>
    <w:rsid w:val="00034D9F"/>
    <w:rsid w:val="00035F1F"/>
    <w:rsid w:val="00036FA7"/>
    <w:rsid w:val="00041E7E"/>
    <w:rsid w:val="00043746"/>
    <w:rsid w:val="00043E61"/>
    <w:rsid w:val="00044913"/>
    <w:rsid w:val="00047BA2"/>
    <w:rsid w:val="0005040B"/>
    <w:rsid w:val="00050565"/>
    <w:rsid w:val="00050B24"/>
    <w:rsid w:val="00050C90"/>
    <w:rsid w:val="00052A03"/>
    <w:rsid w:val="00052E55"/>
    <w:rsid w:val="00054260"/>
    <w:rsid w:val="00057EBD"/>
    <w:rsid w:val="0006089E"/>
    <w:rsid w:val="000618E4"/>
    <w:rsid w:val="00061FB5"/>
    <w:rsid w:val="00062187"/>
    <w:rsid w:val="000662F3"/>
    <w:rsid w:val="0006704D"/>
    <w:rsid w:val="000675B4"/>
    <w:rsid w:val="00067C74"/>
    <w:rsid w:val="00071AE5"/>
    <w:rsid w:val="000720A5"/>
    <w:rsid w:val="00072ECF"/>
    <w:rsid w:val="00075574"/>
    <w:rsid w:val="00075D1F"/>
    <w:rsid w:val="00076813"/>
    <w:rsid w:val="00076D09"/>
    <w:rsid w:val="0007721F"/>
    <w:rsid w:val="00081A77"/>
    <w:rsid w:val="0008218F"/>
    <w:rsid w:val="00082696"/>
    <w:rsid w:val="00083D14"/>
    <w:rsid w:val="000843BE"/>
    <w:rsid w:val="00084E01"/>
    <w:rsid w:val="000879B3"/>
    <w:rsid w:val="00087A67"/>
    <w:rsid w:val="00090381"/>
    <w:rsid w:val="00091969"/>
    <w:rsid w:val="0009341B"/>
    <w:rsid w:val="000934DF"/>
    <w:rsid w:val="00093853"/>
    <w:rsid w:val="000943C8"/>
    <w:rsid w:val="00094476"/>
    <w:rsid w:val="00094A4E"/>
    <w:rsid w:val="000A07FC"/>
    <w:rsid w:val="000A12CF"/>
    <w:rsid w:val="000A2D4E"/>
    <w:rsid w:val="000A33DB"/>
    <w:rsid w:val="000A3A7A"/>
    <w:rsid w:val="000A6AE4"/>
    <w:rsid w:val="000A6FCD"/>
    <w:rsid w:val="000A7639"/>
    <w:rsid w:val="000A7A82"/>
    <w:rsid w:val="000B1E24"/>
    <w:rsid w:val="000B25A6"/>
    <w:rsid w:val="000B2ACE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1617"/>
    <w:rsid w:val="000C1FB7"/>
    <w:rsid w:val="000C3013"/>
    <w:rsid w:val="000C34A3"/>
    <w:rsid w:val="000C3794"/>
    <w:rsid w:val="000C4240"/>
    <w:rsid w:val="000C42D5"/>
    <w:rsid w:val="000C54F6"/>
    <w:rsid w:val="000C6645"/>
    <w:rsid w:val="000C7FDB"/>
    <w:rsid w:val="000D010B"/>
    <w:rsid w:val="000D224E"/>
    <w:rsid w:val="000D290E"/>
    <w:rsid w:val="000D342D"/>
    <w:rsid w:val="000D5101"/>
    <w:rsid w:val="000D6D2F"/>
    <w:rsid w:val="000D6EA2"/>
    <w:rsid w:val="000D7D5A"/>
    <w:rsid w:val="000E2944"/>
    <w:rsid w:val="000E2CC4"/>
    <w:rsid w:val="000E3471"/>
    <w:rsid w:val="000E39B7"/>
    <w:rsid w:val="000E4F19"/>
    <w:rsid w:val="000E5075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1BB"/>
    <w:rsid w:val="000F4224"/>
    <w:rsid w:val="000F474E"/>
    <w:rsid w:val="000F4974"/>
    <w:rsid w:val="001005E3"/>
    <w:rsid w:val="001010D5"/>
    <w:rsid w:val="00101665"/>
    <w:rsid w:val="0010272D"/>
    <w:rsid w:val="0010345A"/>
    <w:rsid w:val="00104A64"/>
    <w:rsid w:val="00107062"/>
    <w:rsid w:val="00107228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5976"/>
    <w:rsid w:val="0012607C"/>
    <w:rsid w:val="001263A5"/>
    <w:rsid w:val="00130295"/>
    <w:rsid w:val="00130B5B"/>
    <w:rsid w:val="0013177E"/>
    <w:rsid w:val="001339CE"/>
    <w:rsid w:val="00133C89"/>
    <w:rsid w:val="00134132"/>
    <w:rsid w:val="00134812"/>
    <w:rsid w:val="0013516E"/>
    <w:rsid w:val="0013534C"/>
    <w:rsid w:val="00136D05"/>
    <w:rsid w:val="001410C2"/>
    <w:rsid w:val="00141722"/>
    <w:rsid w:val="00141989"/>
    <w:rsid w:val="00142B8F"/>
    <w:rsid w:val="00142E05"/>
    <w:rsid w:val="00143CB8"/>
    <w:rsid w:val="001465E4"/>
    <w:rsid w:val="0014672F"/>
    <w:rsid w:val="00146951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3EEA"/>
    <w:rsid w:val="001642DB"/>
    <w:rsid w:val="00164527"/>
    <w:rsid w:val="00164944"/>
    <w:rsid w:val="00165EB3"/>
    <w:rsid w:val="00165ED5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3505"/>
    <w:rsid w:val="0019502F"/>
    <w:rsid w:val="00195BD3"/>
    <w:rsid w:val="00196C97"/>
    <w:rsid w:val="00197BB6"/>
    <w:rsid w:val="001A0F00"/>
    <w:rsid w:val="001A0F5A"/>
    <w:rsid w:val="001A26EE"/>
    <w:rsid w:val="001A2A1A"/>
    <w:rsid w:val="001A2B4D"/>
    <w:rsid w:val="001A2E9A"/>
    <w:rsid w:val="001A31DD"/>
    <w:rsid w:val="001A3A0B"/>
    <w:rsid w:val="001A3BBE"/>
    <w:rsid w:val="001A3BD5"/>
    <w:rsid w:val="001A3F7E"/>
    <w:rsid w:val="001A5360"/>
    <w:rsid w:val="001A69CB"/>
    <w:rsid w:val="001A770E"/>
    <w:rsid w:val="001B072C"/>
    <w:rsid w:val="001B0E80"/>
    <w:rsid w:val="001B4393"/>
    <w:rsid w:val="001B59A9"/>
    <w:rsid w:val="001B5C37"/>
    <w:rsid w:val="001B5EA5"/>
    <w:rsid w:val="001B5FD6"/>
    <w:rsid w:val="001B7045"/>
    <w:rsid w:val="001C0239"/>
    <w:rsid w:val="001C073C"/>
    <w:rsid w:val="001C1337"/>
    <w:rsid w:val="001C22CF"/>
    <w:rsid w:val="001C2369"/>
    <w:rsid w:val="001C26FC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D6DFF"/>
    <w:rsid w:val="001D7DFD"/>
    <w:rsid w:val="001E05D3"/>
    <w:rsid w:val="001E152C"/>
    <w:rsid w:val="001E1A9B"/>
    <w:rsid w:val="001E1FF6"/>
    <w:rsid w:val="001E282C"/>
    <w:rsid w:val="001E3213"/>
    <w:rsid w:val="001E3E06"/>
    <w:rsid w:val="001E4C68"/>
    <w:rsid w:val="001E6551"/>
    <w:rsid w:val="001E6CC6"/>
    <w:rsid w:val="001E7FD0"/>
    <w:rsid w:val="001F2F76"/>
    <w:rsid w:val="001F3828"/>
    <w:rsid w:val="001F3C97"/>
    <w:rsid w:val="001F5913"/>
    <w:rsid w:val="001F5F8B"/>
    <w:rsid w:val="001F61A4"/>
    <w:rsid w:val="002006B7"/>
    <w:rsid w:val="00200AA7"/>
    <w:rsid w:val="00201E91"/>
    <w:rsid w:val="002032F1"/>
    <w:rsid w:val="002033F0"/>
    <w:rsid w:val="00203A79"/>
    <w:rsid w:val="00205719"/>
    <w:rsid w:val="00205E86"/>
    <w:rsid w:val="00205F7D"/>
    <w:rsid w:val="0020751D"/>
    <w:rsid w:val="00210A05"/>
    <w:rsid w:val="00210BEA"/>
    <w:rsid w:val="00211385"/>
    <w:rsid w:val="0021261B"/>
    <w:rsid w:val="0021313C"/>
    <w:rsid w:val="002139E7"/>
    <w:rsid w:val="00215EE6"/>
    <w:rsid w:val="00215F76"/>
    <w:rsid w:val="00216B4F"/>
    <w:rsid w:val="0022006C"/>
    <w:rsid w:val="002201BE"/>
    <w:rsid w:val="00220284"/>
    <w:rsid w:val="00220DCB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296E"/>
    <w:rsid w:val="00234698"/>
    <w:rsid w:val="00235AFB"/>
    <w:rsid w:val="00236A6B"/>
    <w:rsid w:val="00237219"/>
    <w:rsid w:val="00240749"/>
    <w:rsid w:val="002420EA"/>
    <w:rsid w:val="002428C2"/>
    <w:rsid w:val="002436B4"/>
    <w:rsid w:val="00243C46"/>
    <w:rsid w:val="00243EC3"/>
    <w:rsid w:val="002440D9"/>
    <w:rsid w:val="00244235"/>
    <w:rsid w:val="002442E7"/>
    <w:rsid w:val="0024481A"/>
    <w:rsid w:val="002464DA"/>
    <w:rsid w:val="00247724"/>
    <w:rsid w:val="00250795"/>
    <w:rsid w:val="00254841"/>
    <w:rsid w:val="0025698F"/>
    <w:rsid w:val="002607FA"/>
    <w:rsid w:val="00260EC1"/>
    <w:rsid w:val="00261235"/>
    <w:rsid w:val="00261CD4"/>
    <w:rsid w:val="00261EB7"/>
    <w:rsid w:val="00262475"/>
    <w:rsid w:val="002626E8"/>
    <w:rsid w:val="0026386A"/>
    <w:rsid w:val="002645FD"/>
    <w:rsid w:val="00264B79"/>
    <w:rsid w:val="00266546"/>
    <w:rsid w:val="00266972"/>
    <w:rsid w:val="002708F1"/>
    <w:rsid w:val="00270C8B"/>
    <w:rsid w:val="00272BC6"/>
    <w:rsid w:val="00273B23"/>
    <w:rsid w:val="00273F7B"/>
    <w:rsid w:val="0027616B"/>
    <w:rsid w:val="00277E38"/>
    <w:rsid w:val="00277FF5"/>
    <w:rsid w:val="0028078C"/>
    <w:rsid w:val="00284A2D"/>
    <w:rsid w:val="00285122"/>
    <w:rsid w:val="00285390"/>
    <w:rsid w:val="00286B37"/>
    <w:rsid w:val="0029167B"/>
    <w:rsid w:val="00292119"/>
    <w:rsid w:val="00292EE1"/>
    <w:rsid w:val="002945D9"/>
    <w:rsid w:val="00294F33"/>
    <w:rsid w:val="00296213"/>
    <w:rsid w:val="002A095F"/>
    <w:rsid w:val="002A2A42"/>
    <w:rsid w:val="002A3103"/>
    <w:rsid w:val="002A340E"/>
    <w:rsid w:val="002A3A6B"/>
    <w:rsid w:val="002A4684"/>
    <w:rsid w:val="002A5500"/>
    <w:rsid w:val="002A56C8"/>
    <w:rsid w:val="002A7476"/>
    <w:rsid w:val="002A7EA3"/>
    <w:rsid w:val="002B15B9"/>
    <w:rsid w:val="002B16CF"/>
    <w:rsid w:val="002B2E63"/>
    <w:rsid w:val="002B2EDA"/>
    <w:rsid w:val="002B3AAB"/>
    <w:rsid w:val="002B4DB3"/>
    <w:rsid w:val="002B513D"/>
    <w:rsid w:val="002B5C71"/>
    <w:rsid w:val="002B666D"/>
    <w:rsid w:val="002B7AFB"/>
    <w:rsid w:val="002C00EF"/>
    <w:rsid w:val="002C08A2"/>
    <w:rsid w:val="002C18E5"/>
    <w:rsid w:val="002C22C0"/>
    <w:rsid w:val="002C23CD"/>
    <w:rsid w:val="002C25F1"/>
    <w:rsid w:val="002C2D56"/>
    <w:rsid w:val="002C3527"/>
    <w:rsid w:val="002C3CC4"/>
    <w:rsid w:val="002C4420"/>
    <w:rsid w:val="002C66B4"/>
    <w:rsid w:val="002C69BD"/>
    <w:rsid w:val="002D0922"/>
    <w:rsid w:val="002D1025"/>
    <w:rsid w:val="002D18EC"/>
    <w:rsid w:val="002D1907"/>
    <w:rsid w:val="002D2627"/>
    <w:rsid w:val="002D2C14"/>
    <w:rsid w:val="002D67B7"/>
    <w:rsid w:val="002D7B1D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2E9"/>
    <w:rsid w:val="00310A70"/>
    <w:rsid w:val="00310D8B"/>
    <w:rsid w:val="00310F02"/>
    <w:rsid w:val="0031142E"/>
    <w:rsid w:val="003121D1"/>
    <w:rsid w:val="00312719"/>
    <w:rsid w:val="00313143"/>
    <w:rsid w:val="003146A0"/>
    <w:rsid w:val="00316351"/>
    <w:rsid w:val="00316EFC"/>
    <w:rsid w:val="00317F32"/>
    <w:rsid w:val="00320972"/>
    <w:rsid w:val="003209CE"/>
    <w:rsid w:val="003255F3"/>
    <w:rsid w:val="003329B6"/>
    <w:rsid w:val="00333548"/>
    <w:rsid w:val="003336E1"/>
    <w:rsid w:val="00333A20"/>
    <w:rsid w:val="00334464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50AF"/>
    <w:rsid w:val="00347312"/>
    <w:rsid w:val="0035020D"/>
    <w:rsid w:val="003519FE"/>
    <w:rsid w:val="00355850"/>
    <w:rsid w:val="00361868"/>
    <w:rsid w:val="00362A3E"/>
    <w:rsid w:val="00362FCB"/>
    <w:rsid w:val="00363E2F"/>
    <w:rsid w:val="00364782"/>
    <w:rsid w:val="00365114"/>
    <w:rsid w:val="00365683"/>
    <w:rsid w:val="0037072E"/>
    <w:rsid w:val="00372DA9"/>
    <w:rsid w:val="00374015"/>
    <w:rsid w:val="003758E2"/>
    <w:rsid w:val="00376BF7"/>
    <w:rsid w:val="00377DFB"/>
    <w:rsid w:val="003816E2"/>
    <w:rsid w:val="003818C6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11E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312"/>
    <w:rsid w:val="003B6DD3"/>
    <w:rsid w:val="003B7A53"/>
    <w:rsid w:val="003C05C5"/>
    <w:rsid w:val="003C162E"/>
    <w:rsid w:val="003C2316"/>
    <w:rsid w:val="003C27CC"/>
    <w:rsid w:val="003C57A8"/>
    <w:rsid w:val="003D03E6"/>
    <w:rsid w:val="003D2462"/>
    <w:rsid w:val="003D2FB8"/>
    <w:rsid w:val="003D342A"/>
    <w:rsid w:val="003D37A2"/>
    <w:rsid w:val="003D41D1"/>
    <w:rsid w:val="003D67D9"/>
    <w:rsid w:val="003D71F4"/>
    <w:rsid w:val="003D77B9"/>
    <w:rsid w:val="003E1220"/>
    <w:rsid w:val="003E1722"/>
    <w:rsid w:val="003E1795"/>
    <w:rsid w:val="003E1D0B"/>
    <w:rsid w:val="003E27CE"/>
    <w:rsid w:val="003E5B76"/>
    <w:rsid w:val="003E61CB"/>
    <w:rsid w:val="003E7F4E"/>
    <w:rsid w:val="003F0685"/>
    <w:rsid w:val="003F18BF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3B9E"/>
    <w:rsid w:val="00404A9E"/>
    <w:rsid w:val="004059CE"/>
    <w:rsid w:val="004063E6"/>
    <w:rsid w:val="004118E9"/>
    <w:rsid w:val="004118F7"/>
    <w:rsid w:val="00412188"/>
    <w:rsid w:val="00414249"/>
    <w:rsid w:val="0041482D"/>
    <w:rsid w:val="004151E8"/>
    <w:rsid w:val="00415B2B"/>
    <w:rsid w:val="0041658E"/>
    <w:rsid w:val="00416B8E"/>
    <w:rsid w:val="00421F8A"/>
    <w:rsid w:val="004228A7"/>
    <w:rsid w:val="004230CF"/>
    <w:rsid w:val="00426193"/>
    <w:rsid w:val="00426399"/>
    <w:rsid w:val="00426DA3"/>
    <w:rsid w:val="004327BE"/>
    <w:rsid w:val="004345A5"/>
    <w:rsid w:val="00434611"/>
    <w:rsid w:val="00434B9B"/>
    <w:rsid w:val="00435D2C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F72"/>
    <w:rsid w:val="00456924"/>
    <w:rsid w:val="00456C1E"/>
    <w:rsid w:val="00457314"/>
    <w:rsid w:val="0046093A"/>
    <w:rsid w:val="00463623"/>
    <w:rsid w:val="00463895"/>
    <w:rsid w:val="0046412C"/>
    <w:rsid w:val="0046538B"/>
    <w:rsid w:val="004656CA"/>
    <w:rsid w:val="00466E16"/>
    <w:rsid w:val="004679F5"/>
    <w:rsid w:val="004701F9"/>
    <w:rsid w:val="00470B09"/>
    <w:rsid w:val="00471DD4"/>
    <w:rsid w:val="0047552A"/>
    <w:rsid w:val="00475C10"/>
    <w:rsid w:val="004760D9"/>
    <w:rsid w:val="0047619F"/>
    <w:rsid w:val="00476752"/>
    <w:rsid w:val="0047676E"/>
    <w:rsid w:val="004772CA"/>
    <w:rsid w:val="00477F5F"/>
    <w:rsid w:val="0048017B"/>
    <w:rsid w:val="004812B1"/>
    <w:rsid w:val="004816D3"/>
    <w:rsid w:val="00483021"/>
    <w:rsid w:val="0048463B"/>
    <w:rsid w:val="0048471A"/>
    <w:rsid w:val="00486B01"/>
    <w:rsid w:val="0049123D"/>
    <w:rsid w:val="00491AE5"/>
    <w:rsid w:val="004923C1"/>
    <w:rsid w:val="00492403"/>
    <w:rsid w:val="004939F1"/>
    <w:rsid w:val="004952A1"/>
    <w:rsid w:val="00496DAB"/>
    <w:rsid w:val="00497D25"/>
    <w:rsid w:val="004A05A2"/>
    <w:rsid w:val="004A1B5A"/>
    <w:rsid w:val="004A1BD6"/>
    <w:rsid w:val="004A2678"/>
    <w:rsid w:val="004A3BE8"/>
    <w:rsid w:val="004A44E9"/>
    <w:rsid w:val="004A656E"/>
    <w:rsid w:val="004A6903"/>
    <w:rsid w:val="004B23BA"/>
    <w:rsid w:val="004B2D3E"/>
    <w:rsid w:val="004B3CB8"/>
    <w:rsid w:val="004B41A6"/>
    <w:rsid w:val="004B4CEC"/>
    <w:rsid w:val="004B5CAA"/>
    <w:rsid w:val="004C0DC9"/>
    <w:rsid w:val="004C0F9B"/>
    <w:rsid w:val="004C2108"/>
    <w:rsid w:val="004C2654"/>
    <w:rsid w:val="004C6CD0"/>
    <w:rsid w:val="004D0C7E"/>
    <w:rsid w:val="004D11B7"/>
    <w:rsid w:val="004D1875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1A5E"/>
    <w:rsid w:val="004F3F17"/>
    <w:rsid w:val="004F4454"/>
    <w:rsid w:val="005019D2"/>
    <w:rsid w:val="005021BB"/>
    <w:rsid w:val="0050299F"/>
    <w:rsid w:val="0050371B"/>
    <w:rsid w:val="005037D6"/>
    <w:rsid w:val="00503F11"/>
    <w:rsid w:val="00504AC0"/>
    <w:rsid w:val="00504CAC"/>
    <w:rsid w:val="0050542E"/>
    <w:rsid w:val="00506A9D"/>
    <w:rsid w:val="00506AD6"/>
    <w:rsid w:val="00506DDC"/>
    <w:rsid w:val="005106FE"/>
    <w:rsid w:val="00510A52"/>
    <w:rsid w:val="00510BE5"/>
    <w:rsid w:val="005120BB"/>
    <w:rsid w:val="00512B50"/>
    <w:rsid w:val="00513B23"/>
    <w:rsid w:val="0051578E"/>
    <w:rsid w:val="0051586C"/>
    <w:rsid w:val="005160C3"/>
    <w:rsid w:val="0051648B"/>
    <w:rsid w:val="0051768A"/>
    <w:rsid w:val="00520232"/>
    <w:rsid w:val="00520D62"/>
    <w:rsid w:val="005211EE"/>
    <w:rsid w:val="0052367A"/>
    <w:rsid w:val="00525CD2"/>
    <w:rsid w:val="005309A1"/>
    <w:rsid w:val="00531139"/>
    <w:rsid w:val="00532047"/>
    <w:rsid w:val="00532119"/>
    <w:rsid w:val="00533125"/>
    <w:rsid w:val="00533674"/>
    <w:rsid w:val="00533941"/>
    <w:rsid w:val="005342AA"/>
    <w:rsid w:val="00535C2E"/>
    <w:rsid w:val="00535EA1"/>
    <w:rsid w:val="00536870"/>
    <w:rsid w:val="0053726A"/>
    <w:rsid w:val="00537B65"/>
    <w:rsid w:val="0054155C"/>
    <w:rsid w:val="00542E72"/>
    <w:rsid w:val="00544ABF"/>
    <w:rsid w:val="00545812"/>
    <w:rsid w:val="00545CF8"/>
    <w:rsid w:val="005466B1"/>
    <w:rsid w:val="00546731"/>
    <w:rsid w:val="005473A8"/>
    <w:rsid w:val="005508FD"/>
    <w:rsid w:val="0055121A"/>
    <w:rsid w:val="00551B21"/>
    <w:rsid w:val="00552022"/>
    <w:rsid w:val="00553455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1D"/>
    <w:rsid w:val="005644C4"/>
    <w:rsid w:val="005647AF"/>
    <w:rsid w:val="005653C3"/>
    <w:rsid w:val="005660BD"/>
    <w:rsid w:val="0056670C"/>
    <w:rsid w:val="00566F05"/>
    <w:rsid w:val="0057021E"/>
    <w:rsid w:val="0057033B"/>
    <w:rsid w:val="00570454"/>
    <w:rsid w:val="005727FA"/>
    <w:rsid w:val="00575804"/>
    <w:rsid w:val="00576AFB"/>
    <w:rsid w:val="00576FEA"/>
    <w:rsid w:val="0057759D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4D3E"/>
    <w:rsid w:val="00595CEA"/>
    <w:rsid w:val="005964DC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A7698"/>
    <w:rsid w:val="005B0196"/>
    <w:rsid w:val="005B3A9D"/>
    <w:rsid w:val="005B3F85"/>
    <w:rsid w:val="005B4F7C"/>
    <w:rsid w:val="005B6520"/>
    <w:rsid w:val="005B72D2"/>
    <w:rsid w:val="005B763B"/>
    <w:rsid w:val="005C00E1"/>
    <w:rsid w:val="005C2E2F"/>
    <w:rsid w:val="005C3715"/>
    <w:rsid w:val="005C3C92"/>
    <w:rsid w:val="005C5637"/>
    <w:rsid w:val="005C5AA9"/>
    <w:rsid w:val="005C5ECA"/>
    <w:rsid w:val="005C72E5"/>
    <w:rsid w:val="005C76F4"/>
    <w:rsid w:val="005D1F01"/>
    <w:rsid w:val="005D44F1"/>
    <w:rsid w:val="005D5514"/>
    <w:rsid w:val="005D6060"/>
    <w:rsid w:val="005D62F0"/>
    <w:rsid w:val="005D6891"/>
    <w:rsid w:val="005D69D4"/>
    <w:rsid w:val="005E038B"/>
    <w:rsid w:val="005E1C74"/>
    <w:rsid w:val="005E2ACC"/>
    <w:rsid w:val="005E2B7C"/>
    <w:rsid w:val="005E38FD"/>
    <w:rsid w:val="005E44BF"/>
    <w:rsid w:val="005E4D8F"/>
    <w:rsid w:val="005E6295"/>
    <w:rsid w:val="005E62CF"/>
    <w:rsid w:val="005E72C6"/>
    <w:rsid w:val="005F0A2E"/>
    <w:rsid w:val="005F0E45"/>
    <w:rsid w:val="005F4BB8"/>
    <w:rsid w:val="005F68E1"/>
    <w:rsid w:val="00600A2A"/>
    <w:rsid w:val="00601A75"/>
    <w:rsid w:val="0060228A"/>
    <w:rsid w:val="00602350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0738F"/>
    <w:rsid w:val="00611478"/>
    <w:rsid w:val="00617DDB"/>
    <w:rsid w:val="00622D2E"/>
    <w:rsid w:val="00623491"/>
    <w:rsid w:val="006242CD"/>
    <w:rsid w:val="006243E3"/>
    <w:rsid w:val="00625D28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355A"/>
    <w:rsid w:val="00635AEE"/>
    <w:rsid w:val="00635E15"/>
    <w:rsid w:val="00636BED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0C4E"/>
    <w:rsid w:val="00661729"/>
    <w:rsid w:val="00662A59"/>
    <w:rsid w:val="00662EE2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060F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113B"/>
    <w:rsid w:val="006A2235"/>
    <w:rsid w:val="006A2653"/>
    <w:rsid w:val="006A2980"/>
    <w:rsid w:val="006A2D04"/>
    <w:rsid w:val="006A2EFF"/>
    <w:rsid w:val="006A4A65"/>
    <w:rsid w:val="006A4D28"/>
    <w:rsid w:val="006A50C0"/>
    <w:rsid w:val="006A69EA"/>
    <w:rsid w:val="006A703D"/>
    <w:rsid w:val="006A7D9A"/>
    <w:rsid w:val="006B061D"/>
    <w:rsid w:val="006B1792"/>
    <w:rsid w:val="006B250D"/>
    <w:rsid w:val="006B2D08"/>
    <w:rsid w:val="006B40A4"/>
    <w:rsid w:val="006B45F9"/>
    <w:rsid w:val="006B4EB8"/>
    <w:rsid w:val="006B62CD"/>
    <w:rsid w:val="006B640D"/>
    <w:rsid w:val="006B6421"/>
    <w:rsid w:val="006B6581"/>
    <w:rsid w:val="006B7D8F"/>
    <w:rsid w:val="006C1416"/>
    <w:rsid w:val="006C1E18"/>
    <w:rsid w:val="006C2B02"/>
    <w:rsid w:val="006C3404"/>
    <w:rsid w:val="006C7806"/>
    <w:rsid w:val="006D0475"/>
    <w:rsid w:val="006D202D"/>
    <w:rsid w:val="006D268C"/>
    <w:rsid w:val="006D40D8"/>
    <w:rsid w:val="006D4BB1"/>
    <w:rsid w:val="006D61EB"/>
    <w:rsid w:val="006D66F2"/>
    <w:rsid w:val="006D6A2B"/>
    <w:rsid w:val="006D7912"/>
    <w:rsid w:val="006E01BD"/>
    <w:rsid w:val="006E15F5"/>
    <w:rsid w:val="006E1746"/>
    <w:rsid w:val="006E1A10"/>
    <w:rsid w:val="006E1BC6"/>
    <w:rsid w:val="006E295F"/>
    <w:rsid w:val="006E32E8"/>
    <w:rsid w:val="006E33A4"/>
    <w:rsid w:val="006E4210"/>
    <w:rsid w:val="006E476D"/>
    <w:rsid w:val="006E62D3"/>
    <w:rsid w:val="006E7585"/>
    <w:rsid w:val="006F09A5"/>
    <w:rsid w:val="006F25F4"/>
    <w:rsid w:val="006F3261"/>
    <w:rsid w:val="006F372D"/>
    <w:rsid w:val="006F4AEF"/>
    <w:rsid w:val="006F4BEA"/>
    <w:rsid w:val="006F53C3"/>
    <w:rsid w:val="006F7350"/>
    <w:rsid w:val="006F7594"/>
    <w:rsid w:val="006F7DE1"/>
    <w:rsid w:val="00700296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694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1A0C"/>
    <w:rsid w:val="00733BE6"/>
    <w:rsid w:val="007355B9"/>
    <w:rsid w:val="007360D0"/>
    <w:rsid w:val="007369FE"/>
    <w:rsid w:val="00737583"/>
    <w:rsid w:val="00737D18"/>
    <w:rsid w:val="007405D8"/>
    <w:rsid w:val="00740AD1"/>
    <w:rsid w:val="00741825"/>
    <w:rsid w:val="00742BFC"/>
    <w:rsid w:val="0074388B"/>
    <w:rsid w:val="00744545"/>
    <w:rsid w:val="00745602"/>
    <w:rsid w:val="00747F64"/>
    <w:rsid w:val="00750C5D"/>
    <w:rsid w:val="00753216"/>
    <w:rsid w:val="00753447"/>
    <w:rsid w:val="00754317"/>
    <w:rsid w:val="0075484B"/>
    <w:rsid w:val="00756EAC"/>
    <w:rsid w:val="0075749F"/>
    <w:rsid w:val="007575EB"/>
    <w:rsid w:val="007606EF"/>
    <w:rsid w:val="00761550"/>
    <w:rsid w:val="00761988"/>
    <w:rsid w:val="007620A7"/>
    <w:rsid w:val="00762C2A"/>
    <w:rsid w:val="00763129"/>
    <w:rsid w:val="00764F62"/>
    <w:rsid w:val="0076671D"/>
    <w:rsid w:val="00771268"/>
    <w:rsid w:val="00771F2A"/>
    <w:rsid w:val="00772A50"/>
    <w:rsid w:val="00772B25"/>
    <w:rsid w:val="00773DBE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4A6B"/>
    <w:rsid w:val="007858DB"/>
    <w:rsid w:val="00786AF9"/>
    <w:rsid w:val="007876E3"/>
    <w:rsid w:val="007908E8"/>
    <w:rsid w:val="007914AA"/>
    <w:rsid w:val="00793184"/>
    <w:rsid w:val="00793FBB"/>
    <w:rsid w:val="00794BC0"/>
    <w:rsid w:val="00794D29"/>
    <w:rsid w:val="00794F13"/>
    <w:rsid w:val="0079702C"/>
    <w:rsid w:val="0079764B"/>
    <w:rsid w:val="007A181D"/>
    <w:rsid w:val="007A1BBF"/>
    <w:rsid w:val="007A1FA1"/>
    <w:rsid w:val="007A2057"/>
    <w:rsid w:val="007A2FC7"/>
    <w:rsid w:val="007A3883"/>
    <w:rsid w:val="007A3B09"/>
    <w:rsid w:val="007A3D84"/>
    <w:rsid w:val="007A4864"/>
    <w:rsid w:val="007A4D7F"/>
    <w:rsid w:val="007A4FD9"/>
    <w:rsid w:val="007A5640"/>
    <w:rsid w:val="007A6115"/>
    <w:rsid w:val="007A6250"/>
    <w:rsid w:val="007A6FF4"/>
    <w:rsid w:val="007A777F"/>
    <w:rsid w:val="007A7D9E"/>
    <w:rsid w:val="007B1EE1"/>
    <w:rsid w:val="007B2095"/>
    <w:rsid w:val="007B31A3"/>
    <w:rsid w:val="007B34A5"/>
    <w:rsid w:val="007B3A28"/>
    <w:rsid w:val="007B4B20"/>
    <w:rsid w:val="007B6C9B"/>
    <w:rsid w:val="007B6CE9"/>
    <w:rsid w:val="007B7624"/>
    <w:rsid w:val="007C15FC"/>
    <w:rsid w:val="007C177F"/>
    <w:rsid w:val="007C3FD2"/>
    <w:rsid w:val="007C4E83"/>
    <w:rsid w:val="007C5936"/>
    <w:rsid w:val="007C696D"/>
    <w:rsid w:val="007C7792"/>
    <w:rsid w:val="007D109F"/>
    <w:rsid w:val="007D1FF2"/>
    <w:rsid w:val="007D3034"/>
    <w:rsid w:val="007D3B80"/>
    <w:rsid w:val="007D4932"/>
    <w:rsid w:val="007D5A8E"/>
    <w:rsid w:val="007D5DBC"/>
    <w:rsid w:val="007D5F7A"/>
    <w:rsid w:val="007D6A4B"/>
    <w:rsid w:val="007E06BF"/>
    <w:rsid w:val="007E1493"/>
    <w:rsid w:val="007E3588"/>
    <w:rsid w:val="007E3866"/>
    <w:rsid w:val="007E3CB3"/>
    <w:rsid w:val="007E4294"/>
    <w:rsid w:val="007E447B"/>
    <w:rsid w:val="007E6A2C"/>
    <w:rsid w:val="007E70CD"/>
    <w:rsid w:val="007E7E8F"/>
    <w:rsid w:val="007E7F05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128BA"/>
    <w:rsid w:val="00812E9A"/>
    <w:rsid w:val="00814AE2"/>
    <w:rsid w:val="00816889"/>
    <w:rsid w:val="00820103"/>
    <w:rsid w:val="008211AB"/>
    <w:rsid w:val="00821611"/>
    <w:rsid w:val="008225A0"/>
    <w:rsid w:val="0082312E"/>
    <w:rsid w:val="0082374B"/>
    <w:rsid w:val="00824E2F"/>
    <w:rsid w:val="00824ECA"/>
    <w:rsid w:val="00825096"/>
    <w:rsid w:val="008254C7"/>
    <w:rsid w:val="0082626D"/>
    <w:rsid w:val="008317D5"/>
    <w:rsid w:val="0083197F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3D45"/>
    <w:rsid w:val="00854E50"/>
    <w:rsid w:val="0085528C"/>
    <w:rsid w:val="008553AC"/>
    <w:rsid w:val="00855F93"/>
    <w:rsid w:val="00857922"/>
    <w:rsid w:val="008615AF"/>
    <w:rsid w:val="00861BCA"/>
    <w:rsid w:val="00862971"/>
    <w:rsid w:val="00862AC8"/>
    <w:rsid w:val="00864255"/>
    <w:rsid w:val="0086499F"/>
    <w:rsid w:val="0086551A"/>
    <w:rsid w:val="00866CFB"/>
    <w:rsid w:val="008670D2"/>
    <w:rsid w:val="008672E9"/>
    <w:rsid w:val="008720E9"/>
    <w:rsid w:val="00872A0F"/>
    <w:rsid w:val="00873D2A"/>
    <w:rsid w:val="00873D4F"/>
    <w:rsid w:val="008742C2"/>
    <w:rsid w:val="008743E3"/>
    <w:rsid w:val="00874A22"/>
    <w:rsid w:val="00875EAF"/>
    <w:rsid w:val="00875F09"/>
    <w:rsid w:val="00877A85"/>
    <w:rsid w:val="0088202E"/>
    <w:rsid w:val="00882A85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590B"/>
    <w:rsid w:val="00895959"/>
    <w:rsid w:val="00896949"/>
    <w:rsid w:val="00896FA0"/>
    <w:rsid w:val="0089740A"/>
    <w:rsid w:val="00897B69"/>
    <w:rsid w:val="008A057D"/>
    <w:rsid w:val="008A0A30"/>
    <w:rsid w:val="008A1BE9"/>
    <w:rsid w:val="008A5A63"/>
    <w:rsid w:val="008A73F2"/>
    <w:rsid w:val="008A78B6"/>
    <w:rsid w:val="008A7F64"/>
    <w:rsid w:val="008B0251"/>
    <w:rsid w:val="008B036F"/>
    <w:rsid w:val="008B0BC3"/>
    <w:rsid w:val="008B2E22"/>
    <w:rsid w:val="008B2F44"/>
    <w:rsid w:val="008B3424"/>
    <w:rsid w:val="008B3F9A"/>
    <w:rsid w:val="008B56F9"/>
    <w:rsid w:val="008B5DEE"/>
    <w:rsid w:val="008B5F9F"/>
    <w:rsid w:val="008B675F"/>
    <w:rsid w:val="008B6A10"/>
    <w:rsid w:val="008C14D7"/>
    <w:rsid w:val="008C30E4"/>
    <w:rsid w:val="008C4D67"/>
    <w:rsid w:val="008C5282"/>
    <w:rsid w:val="008C5340"/>
    <w:rsid w:val="008C5658"/>
    <w:rsid w:val="008C56CB"/>
    <w:rsid w:val="008C6EF8"/>
    <w:rsid w:val="008C7357"/>
    <w:rsid w:val="008D13A3"/>
    <w:rsid w:val="008D448E"/>
    <w:rsid w:val="008D4A61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3571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05315"/>
    <w:rsid w:val="0091033A"/>
    <w:rsid w:val="00910609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96"/>
    <w:rsid w:val="009236AB"/>
    <w:rsid w:val="00923A19"/>
    <w:rsid w:val="00923FEA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47AC7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2547"/>
    <w:rsid w:val="0096395F"/>
    <w:rsid w:val="00965FF6"/>
    <w:rsid w:val="00966977"/>
    <w:rsid w:val="009675B1"/>
    <w:rsid w:val="0097031B"/>
    <w:rsid w:val="00970763"/>
    <w:rsid w:val="00971B0B"/>
    <w:rsid w:val="00971E60"/>
    <w:rsid w:val="00974867"/>
    <w:rsid w:val="00974C14"/>
    <w:rsid w:val="00975114"/>
    <w:rsid w:val="00976F7D"/>
    <w:rsid w:val="00980B0B"/>
    <w:rsid w:val="00980D09"/>
    <w:rsid w:val="00984EF6"/>
    <w:rsid w:val="009864AD"/>
    <w:rsid w:val="00986D34"/>
    <w:rsid w:val="00986FE0"/>
    <w:rsid w:val="00987C85"/>
    <w:rsid w:val="0099180C"/>
    <w:rsid w:val="009923D3"/>
    <w:rsid w:val="0099311F"/>
    <w:rsid w:val="0099471B"/>
    <w:rsid w:val="00996A5E"/>
    <w:rsid w:val="00997612"/>
    <w:rsid w:val="009A1753"/>
    <w:rsid w:val="009A2573"/>
    <w:rsid w:val="009A2B7D"/>
    <w:rsid w:val="009A30BF"/>
    <w:rsid w:val="009A3D41"/>
    <w:rsid w:val="009B12FC"/>
    <w:rsid w:val="009B22D7"/>
    <w:rsid w:val="009B2D45"/>
    <w:rsid w:val="009B4385"/>
    <w:rsid w:val="009B4E76"/>
    <w:rsid w:val="009B52A4"/>
    <w:rsid w:val="009B57B7"/>
    <w:rsid w:val="009B58A2"/>
    <w:rsid w:val="009B6777"/>
    <w:rsid w:val="009B6DD8"/>
    <w:rsid w:val="009C06A3"/>
    <w:rsid w:val="009C4278"/>
    <w:rsid w:val="009C446D"/>
    <w:rsid w:val="009C4DD5"/>
    <w:rsid w:val="009C4FF2"/>
    <w:rsid w:val="009C70B7"/>
    <w:rsid w:val="009C71CD"/>
    <w:rsid w:val="009D07FD"/>
    <w:rsid w:val="009D0F0A"/>
    <w:rsid w:val="009D115E"/>
    <w:rsid w:val="009D24A3"/>
    <w:rsid w:val="009D2C47"/>
    <w:rsid w:val="009D4281"/>
    <w:rsid w:val="009D5DE9"/>
    <w:rsid w:val="009D7D8E"/>
    <w:rsid w:val="009E0B80"/>
    <w:rsid w:val="009E301F"/>
    <w:rsid w:val="009E32EA"/>
    <w:rsid w:val="009E5BA4"/>
    <w:rsid w:val="009E5C4A"/>
    <w:rsid w:val="009E675A"/>
    <w:rsid w:val="009E73D4"/>
    <w:rsid w:val="009E7C52"/>
    <w:rsid w:val="009F12CC"/>
    <w:rsid w:val="009F1DF9"/>
    <w:rsid w:val="009F2D59"/>
    <w:rsid w:val="009F3DEA"/>
    <w:rsid w:val="009F52AD"/>
    <w:rsid w:val="009F55B3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ED5"/>
    <w:rsid w:val="00A14F45"/>
    <w:rsid w:val="00A15BBF"/>
    <w:rsid w:val="00A16108"/>
    <w:rsid w:val="00A16435"/>
    <w:rsid w:val="00A16C5B"/>
    <w:rsid w:val="00A16DE0"/>
    <w:rsid w:val="00A16E95"/>
    <w:rsid w:val="00A1766D"/>
    <w:rsid w:val="00A21257"/>
    <w:rsid w:val="00A21FA9"/>
    <w:rsid w:val="00A2229E"/>
    <w:rsid w:val="00A22DE7"/>
    <w:rsid w:val="00A23560"/>
    <w:rsid w:val="00A239EC"/>
    <w:rsid w:val="00A23E83"/>
    <w:rsid w:val="00A2525A"/>
    <w:rsid w:val="00A2553D"/>
    <w:rsid w:val="00A27878"/>
    <w:rsid w:val="00A27A69"/>
    <w:rsid w:val="00A30D11"/>
    <w:rsid w:val="00A31C29"/>
    <w:rsid w:val="00A31F6B"/>
    <w:rsid w:val="00A33BC7"/>
    <w:rsid w:val="00A3445D"/>
    <w:rsid w:val="00A374E8"/>
    <w:rsid w:val="00A37677"/>
    <w:rsid w:val="00A377EB"/>
    <w:rsid w:val="00A40428"/>
    <w:rsid w:val="00A42001"/>
    <w:rsid w:val="00A426D0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83E"/>
    <w:rsid w:val="00A6393F"/>
    <w:rsid w:val="00A63F74"/>
    <w:rsid w:val="00A6654E"/>
    <w:rsid w:val="00A67B6D"/>
    <w:rsid w:val="00A70C8D"/>
    <w:rsid w:val="00A710E1"/>
    <w:rsid w:val="00A71530"/>
    <w:rsid w:val="00A734F6"/>
    <w:rsid w:val="00A73928"/>
    <w:rsid w:val="00A73B55"/>
    <w:rsid w:val="00A73BF1"/>
    <w:rsid w:val="00A73CF7"/>
    <w:rsid w:val="00A77331"/>
    <w:rsid w:val="00A77353"/>
    <w:rsid w:val="00A7738B"/>
    <w:rsid w:val="00A77538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97E13"/>
    <w:rsid w:val="00A97FD6"/>
    <w:rsid w:val="00AA02F5"/>
    <w:rsid w:val="00AA0B8F"/>
    <w:rsid w:val="00AA1D8B"/>
    <w:rsid w:val="00AA28B9"/>
    <w:rsid w:val="00AA3F95"/>
    <w:rsid w:val="00AA61B5"/>
    <w:rsid w:val="00AA74F7"/>
    <w:rsid w:val="00AB02CC"/>
    <w:rsid w:val="00AB0640"/>
    <w:rsid w:val="00AB23EC"/>
    <w:rsid w:val="00AB31D1"/>
    <w:rsid w:val="00AB3AFD"/>
    <w:rsid w:val="00AB3CC0"/>
    <w:rsid w:val="00AB54C7"/>
    <w:rsid w:val="00AB704E"/>
    <w:rsid w:val="00AB7DF7"/>
    <w:rsid w:val="00AC08DE"/>
    <w:rsid w:val="00AC0E29"/>
    <w:rsid w:val="00AC1098"/>
    <w:rsid w:val="00AC21EC"/>
    <w:rsid w:val="00AC2722"/>
    <w:rsid w:val="00AC2BBA"/>
    <w:rsid w:val="00AC2D36"/>
    <w:rsid w:val="00AC3007"/>
    <w:rsid w:val="00AC5C0B"/>
    <w:rsid w:val="00AD0F7A"/>
    <w:rsid w:val="00AD12D4"/>
    <w:rsid w:val="00AD1BC3"/>
    <w:rsid w:val="00AD1FD0"/>
    <w:rsid w:val="00AD25FC"/>
    <w:rsid w:val="00AD3CB7"/>
    <w:rsid w:val="00AD3CDF"/>
    <w:rsid w:val="00AD55A9"/>
    <w:rsid w:val="00AD7097"/>
    <w:rsid w:val="00AD719E"/>
    <w:rsid w:val="00AD7B16"/>
    <w:rsid w:val="00AE2107"/>
    <w:rsid w:val="00AE349C"/>
    <w:rsid w:val="00AE5504"/>
    <w:rsid w:val="00AF04A6"/>
    <w:rsid w:val="00AF19BD"/>
    <w:rsid w:val="00AF2665"/>
    <w:rsid w:val="00AF3E1D"/>
    <w:rsid w:val="00AF4DA6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17CF9"/>
    <w:rsid w:val="00B20B4A"/>
    <w:rsid w:val="00B22B1C"/>
    <w:rsid w:val="00B26582"/>
    <w:rsid w:val="00B26740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4672"/>
    <w:rsid w:val="00B34E44"/>
    <w:rsid w:val="00B3560B"/>
    <w:rsid w:val="00B35E24"/>
    <w:rsid w:val="00B369E6"/>
    <w:rsid w:val="00B37A1C"/>
    <w:rsid w:val="00B37C17"/>
    <w:rsid w:val="00B37F0D"/>
    <w:rsid w:val="00B40154"/>
    <w:rsid w:val="00B40381"/>
    <w:rsid w:val="00B41298"/>
    <w:rsid w:val="00B413DA"/>
    <w:rsid w:val="00B421D3"/>
    <w:rsid w:val="00B43425"/>
    <w:rsid w:val="00B440E9"/>
    <w:rsid w:val="00B452C9"/>
    <w:rsid w:val="00B462C7"/>
    <w:rsid w:val="00B47CCB"/>
    <w:rsid w:val="00B50348"/>
    <w:rsid w:val="00B508D9"/>
    <w:rsid w:val="00B50A5C"/>
    <w:rsid w:val="00B50E85"/>
    <w:rsid w:val="00B511A6"/>
    <w:rsid w:val="00B5303F"/>
    <w:rsid w:val="00B54CC1"/>
    <w:rsid w:val="00B551CF"/>
    <w:rsid w:val="00B57B72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419B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76C"/>
    <w:rsid w:val="00B97AE5"/>
    <w:rsid w:val="00BA10EE"/>
    <w:rsid w:val="00BA167A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4370"/>
    <w:rsid w:val="00BB56FF"/>
    <w:rsid w:val="00BB5C8C"/>
    <w:rsid w:val="00BB5D64"/>
    <w:rsid w:val="00BB5E62"/>
    <w:rsid w:val="00BC05E9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4B60"/>
    <w:rsid w:val="00BD4B97"/>
    <w:rsid w:val="00BD4BAB"/>
    <w:rsid w:val="00BD5A07"/>
    <w:rsid w:val="00BE181D"/>
    <w:rsid w:val="00BE3098"/>
    <w:rsid w:val="00BE53D6"/>
    <w:rsid w:val="00BE5F3D"/>
    <w:rsid w:val="00BE6F53"/>
    <w:rsid w:val="00BF02D1"/>
    <w:rsid w:val="00BF129B"/>
    <w:rsid w:val="00BF153A"/>
    <w:rsid w:val="00BF1694"/>
    <w:rsid w:val="00BF1865"/>
    <w:rsid w:val="00BF2F04"/>
    <w:rsid w:val="00BF4B3A"/>
    <w:rsid w:val="00BF6C3F"/>
    <w:rsid w:val="00C00C46"/>
    <w:rsid w:val="00C016B7"/>
    <w:rsid w:val="00C02B6A"/>
    <w:rsid w:val="00C05570"/>
    <w:rsid w:val="00C05B28"/>
    <w:rsid w:val="00C05D55"/>
    <w:rsid w:val="00C06636"/>
    <w:rsid w:val="00C06A97"/>
    <w:rsid w:val="00C0728F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306B"/>
    <w:rsid w:val="00C44AE2"/>
    <w:rsid w:val="00C4525F"/>
    <w:rsid w:val="00C45364"/>
    <w:rsid w:val="00C4546B"/>
    <w:rsid w:val="00C455F7"/>
    <w:rsid w:val="00C4666F"/>
    <w:rsid w:val="00C46715"/>
    <w:rsid w:val="00C51D6B"/>
    <w:rsid w:val="00C52835"/>
    <w:rsid w:val="00C53A23"/>
    <w:rsid w:val="00C54911"/>
    <w:rsid w:val="00C55D3E"/>
    <w:rsid w:val="00C575F0"/>
    <w:rsid w:val="00C57739"/>
    <w:rsid w:val="00C60972"/>
    <w:rsid w:val="00C618FF"/>
    <w:rsid w:val="00C62229"/>
    <w:rsid w:val="00C62BCC"/>
    <w:rsid w:val="00C63805"/>
    <w:rsid w:val="00C638C0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95AC0"/>
    <w:rsid w:val="00CA075D"/>
    <w:rsid w:val="00CA3231"/>
    <w:rsid w:val="00CA3D2C"/>
    <w:rsid w:val="00CA4906"/>
    <w:rsid w:val="00CA5081"/>
    <w:rsid w:val="00CA556D"/>
    <w:rsid w:val="00CA5D85"/>
    <w:rsid w:val="00CA7039"/>
    <w:rsid w:val="00CB09CE"/>
    <w:rsid w:val="00CB1FFD"/>
    <w:rsid w:val="00CB3275"/>
    <w:rsid w:val="00CB378C"/>
    <w:rsid w:val="00CB46C0"/>
    <w:rsid w:val="00CB50E1"/>
    <w:rsid w:val="00CB57A3"/>
    <w:rsid w:val="00CB797E"/>
    <w:rsid w:val="00CB7F33"/>
    <w:rsid w:val="00CC141D"/>
    <w:rsid w:val="00CC3F18"/>
    <w:rsid w:val="00CC4459"/>
    <w:rsid w:val="00CC4B1E"/>
    <w:rsid w:val="00CD078D"/>
    <w:rsid w:val="00CD22AC"/>
    <w:rsid w:val="00CD2B14"/>
    <w:rsid w:val="00CD2E6A"/>
    <w:rsid w:val="00CD353A"/>
    <w:rsid w:val="00CD403E"/>
    <w:rsid w:val="00CD57D8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5648"/>
    <w:rsid w:val="00CF72D6"/>
    <w:rsid w:val="00CF7624"/>
    <w:rsid w:val="00D005ED"/>
    <w:rsid w:val="00D00A63"/>
    <w:rsid w:val="00D01E1E"/>
    <w:rsid w:val="00D03539"/>
    <w:rsid w:val="00D044BF"/>
    <w:rsid w:val="00D049FF"/>
    <w:rsid w:val="00D06755"/>
    <w:rsid w:val="00D10EFF"/>
    <w:rsid w:val="00D11B9B"/>
    <w:rsid w:val="00D13115"/>
    <w:rsid w:val="00D1665D"/>
    <w:rsid w:val="00D17E59"/>
    <w:rsid w:val="00D20035"/>
    <w:rsid w:val="00D202A0"/>
    <w:rsid w:val="00D2124A"/>
    <w:rsid w:val="00D21967"/>
    <w:rsid w:val="00D21FEF"/>
    <w:rsid w:val="00D232F2"/>
    <w:rsid w:val="00D234BF"/>
    <w:rsid w:val="00D237BD"/>
    <w:rsid w:val="00D26452"/>
    <w:rsid w:val="00D264F8"/>
    <w:rsid w:val="00D2681E"/>
    <w:rsid w:val="00D27C61"/>
    <w:rsid w:val="00D3103C"/>
    <w:rsid w:val="00D31075"/>
    <w:rsid w:val="00D32541"/>
    <w:rsid w:val="00D325EE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67DC"/>
    <w:rsid w:val="00D47A02"/>
    <w:rsid w:val="00D507FB"/>
    <w:rsid w:val="00D5169A"/>
    <w:rsid w:val="00D51798"/>
    <w:rsid w:val="00D525E2"/>
    <w:rsid w:val="00D53512"/>
    <w:rsid w:val="00D54321"/>
    <w:rsid w:val="00D57FEB"/>
    <w:rsid w:val="00D61082"/>
    <w:rsid w:val="00D616DE"/>
    <w:rsid w:val="00D63081"/>
    <w:rsid w:val="00D65D05"/>
    <w:rsid w:val="00D661D3"/>
    <w:rsid w:val="00D7111E"/>
    <w:rsid w:val="00D725E3"/>
    <w:rsid w:val="00D72C0F"/>
    <w:rsid w:val="00D72E66"/>
    <w:rsid w:val="00D73A75"/>
    <w:rsid w:val="00D759B4"/>
    <w:rsid w:val="00D75B4B"/>
    <w:rsid w:val="00D75C2D"/>
    <w:rsid w:val="00D7713C"/>
    <w:rsid w:val="00D80C4B"/>
    <w:rsid w:val="00D81E1E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1DA"/>
    <w:rsid w:val="00D958F9"/>
    <w:rsid w:val="00D95EF2"/>
    <w:rsid w:val="00DA18C6"/>
    <w:rsid w:val="00DA20E3"/>
    <w:rsid w:val="00DA2149"/>
    <w:rsid w:val="00DA296E"/>
    <w:rsid w:val="00DA4D4B"/>
    <w:rsid w:val="00DA512B"/>
    <w:rsid w:val="00DA7423"/>
    <w:rsid w:val="00DB03B8"/>
    <w:rsid w:val="00DB0F31"/>
    <w:rsid w:val="00DB115E"/>
    <w:rsid w:val="00DB1C8F"/>
    <w:rsid w:val="00DB3862"/>
    <w:rsid w:val="00DB4557"/>
    <w:rsid w:val="00DB4918"/>
    <w:rsid w:val="00DB646E"/>
    <w:rsid w:val="00DB6942"/>
    <w:rsid w:val="00DB73A9"/>
    <w:rsid w:val="00DB7C54"/>
    <w:rsid w:val="00DC044A"/>
    <w:rsid w:val="00DC11B4"/>
    <w:rsid w:val="00DC1B49"/>
    <w:rsid w:val="00DC6F02"/>
    <w:rsid w:val="00DC72BB"/>
    <w:rsid w:val="00DC73B9"/>
    <w:rsid w:val="00DC7421"/>
    <w:rsid w:val="00DC763A"/>
    <w:rsid w:val="00DD030A"/>
    <w:rsid w:val="00DD10AA"/>
    <w:rsid w:val="00DD31A9"/>
    <w:rsid w:val="00DD32C6"/>
    <w:rsid w:val="00DD3CFC"/>
    <w:rsid w:val="00DD599E"/>
    <w:rsid w:val="00DD59FA"/>
    <w:rsid w:val="00DD5E30"/>
    <w:rsid w:val="00DD605E"/>
    <w:rsid w:val="00DD6D60"/>
    <w:rsid w:val="00DE0F4A"/>
    <w:rsid w:val="00DE1B9E"/>
    <w:rsid w:val="00DE1C8D"/>
    <w:rsid w:val="00DE5200"/>
    <w:rsid w:val="00DE6E12"/>
    <w:rsid w:val="00DE7D95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4BAD"/>
    <w:rsid w:val="00E052E4"/>
    <w:rsid w:val="00E06997"/>
    <w:rsid w:val="00E12341"/>
    <w:rsid w:val="00E12633"/>
    <w:rsid w:val="00E12726"/>
    <w:rsid w:val="00E1329D"/>
    <w:rsid w:val="00E1339E"/>
    <w:rsid w:val="00E14D9C"/>
    <w:rsid w:val="00E16C60"/>
    <w:rsid w:val="00E16D4A"/>
    <w:rsid w:val="00E20161"/>
    <w:rsid w:val="00E20DB6"/>
    <w:rsid w:val="00E216FB"/>
    <w:rsid w:val="00E22434"/>
    <w:rsid w:val="00E22670"/>
    <w:rsid w:val="00E22814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2E6"/>
    <w:rsid w:val="00E467F3"/>
    <w:rsid w:val="00E4692B"/>
    <w:rsid w:val="00E50E6F"/>
    <w:rsid w:val="00E52144"/>
    <w:rsid w:val="00E525FB"/>
    <w:rsid w:val="00E52F94"/>
    <w:rsid w:val="00E539A9"/>
    <w:rsid w:val="00E53A33"/>
    <w:rsid w:val="00E53DBD"/>
    <w:rsid w:val="00E540D4"/>
    <w:rsid w:val="00E544D8"/>
    <w:rsid w:val="00E562A8"/>
    <w:rsid w:val="00E57B21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23FD"/>
    <w:rsid w:val="00E746C5"/>
    <w:rsid w:val="00E756CA"/>
    <w:rsid w:val="00E76DBA"/>
    <w:rsid w:val="00E83098"/>
    <w:rsid w:val="00E839CA"/>
    <w:rsid w:val="00E84845"/>
    <w:rsid w:val="00E874D9"/>
    <w:rsid w:val="00E87B5E"/>
    <w:rsid w:val="00E87B74"/>
    <w:rsid w:val="00E9003B"/>
    <w:rsid w:val="00E907B8"/>
    <w:rsid w:val="00E90840"/>
    <w:rsid w:val="00E9118D"/>
    <w:rsid w:val="00E92BCF"/>
    <w:rsid w:val="00E940B5"/>
    <w:rsid w:val="00E94135"/>
    <w:rsid w:val="00E9518B"/>
    <w:rsid w:val="00E97A0F"/>
    <w:rsid w:val="00EA0FB5"/>
    <w:rsid w:val="00EA11F0"/>
    <w:rsid w:val="00EA1639"/>
    <w:rsid w:val="00EA1D03"/>
    <w:rsid w:val="00EA3A13"/>
    <w:rsid w:val="00EA439E"/>
    <w:rsid w:val="00EA4F94"/>
    <w:rsid w:val="00EA6E5F"/>
    <w:rsid w:val="00EB24A6"/>
    <w:rsid w:val="00EB2951"/>
    <w:rsid w:val="00EB2AD8"/>
    <w:rsid w:val="00EB2F64"/>
    <w:rsid w:val="00EB32AB"/>
    <w:rsid w:val="00EB52C0"/>
    <w:rsid w:val="00EB5B68"/>
    <w:rsid w:val="00EB6116"/>
    <w:rsid w:val="00EC01CF"/>
    <w:rsid w:val="00EC24A0"/>
    <w:rsid w:val="00EC24A8"/>
    <w:rsid w:val="00EC3B36"/>
    <w:rsid w:val="00EC40A9"/>
    <w:rsid w:val="00EC44D4"/>
    <w:rsid w:val="00EC451B"/>
    <w:rsid w:val="00EC54BF"/>
    <w:rsid w:val="00EC5C64"/>
    <w:rsid w:val="00EC62A3"/>
    <w:rsid w:val="00EC664A"/>
    <w:rsid w:val="00ED0650"/>
    <w:rsid w:val="00ED10BC"/>
    <w:rsid w:val="00ED2564"/>
    <w:rsid w:val="00ED2A18"/>
    <w:rsid w:val="00ED56CA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0BE9"/>
    <w:rsid w:val="00F034F1"/>
    <w:rsid w:val="00F05083"/>
    <w:rsid w:val="00F056A3"/>
    <w:rsid w:val="00F10B3A"/>
    <w:rsid w:val="00F126AC"/>
    <w:rsid w:val="00F13965"/>
    <w:rsid w:val="00F15C24"/>
    <w:rsid w:val="00F17717"/>
    <w:rsid w:val="00F2029F"/>
    <w:rsid w:val="00F209F8"/>
    <w:rsid w:val="00F20A18"/>
    <w:rsid w:val="00F212F5"/>
    <w:rsid w:val="00F24105"/>
    <w:rsid w:val="00F24F7F"/>
    <w:rsid w:val="00F25DA6"/>
    <w:rsid w:val="00F260E4"/>
    <w:rsid w:val="00F30DE7"/>
    <w:rsid w:val="00F33385"/>
    <w:rsid w:val="00F343AE"/>
    <w:rsid w:val="00F343C4"/>
    <w:rsid w:val="00F35E24"/>
    <w:rsid w:val="00F3609C"/>
    <w:rsid w:val="00F3689C"/>
    <w:rsid w:val="00F36E07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47DB8"/>
    <w:rsid w:val="00F5037E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3CA"/>
    <w:rsid w:val="00F62BF1"/>
    <w:rsid w:val="00F64AEE"/>
    <w:rsid w:val="00F65D7F"/>
    <w:rsid w:val="00F70569"/>
    <w:rsid w:val="00F709E7"/>
    <w:rsid w:val="00F720C8"/>
    <w:rsid w:val="00F73698"/>
    <w:rsid w:val="00F74112"/>
    <w:rsid w:val="00F74183"/>
    <w:rsid w:val="00F774B9"/>
    <w:rsid w:val="00F80733"/>
    <w:rsid w:val="00F80D43"/>
    <w:rsid w:val="00F8273A"/>
    <w:rsid w:val="00F82AA6"/>
    <w:rsid w:val="00F8336F"/>
    <w:rsid w:val="00F844B6"/>
    <w:rsid w:val="00F85552"/>
    <w:rsid w:val="00F86F2B"/>
    <w:rsid w:val="00F872D7"/>
    <w:rsid w:val="00F8762C"/>
    <w:rsid w:val="00F9161C"/>
    <w:rsid w:val="00F92D84"/>
    <w:rsid w:val="00F92F1D"/>
    <w:rsid w:val="00F950C8"/>
    <w:rsid w:val="00F958C0"/>
    <w:rsid w:val="00F9702D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33C"/>
    <w:rsid w:val="00FC2A91"/>
    <w:rsid w:val="00FC45FC"/>
    <w:rsid w:val="00FC4BBB"/>
    <w:rsid w:val="00FC55A0"/>
    <w:rsid w:val="00FC6C6B"/>
    <w:rsid w:val="00FD0D3F"/>
    <w:rsid w:val="00FD1CD9"/>
    <w:rsid w:val="00FD4082"/>
    <w:rsid w:val="00FD55D0"/>
    <w:rsid w:val="00FD6083"/>
    <w:rsid w:val="00FD6EE8"/>
    <w:rsid w:val="00FD77ED"/>
    <w:rsid w:val="00FD7941"/>
    <w:rsid w:val="00FE13D2"/>
    <w:rsid w:val="00FE203C"/>
    <w:rsid w:val="00FE2EA7"/>
    <w:rsid w:val="00FE4579"/>
    <w:rsid w:val="00FE4896"/>
    <w:rsid w:val="00FE5FE6"/>
    <w:rsid w:val="00FE6F8E"/>
    <w:rsid w:val="00FF06D1"/>
    <w:rsid w:val="00FF0BFB"/>
    <w:rsid w:val="00FF0E84"/>
    <w:rsid w:val="00FF0F60"/>
    <w:rsid w:val="00FF135B"/>
    <w:rsid w:val="00FF1A47"/>
    <w:rsid w:val="00FF2391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15670</TotalTime>
  <Pages>5</Pages>
  <Words>1319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533</cp:revision>
  <cp:lastPrinted>2011-06-01T15:10:00Z</cp:lastPrinted>
  <dcterms:created xsi:type="dcterms:W3CDTF">2021-09-16T09:43:00Z</dcterms:created>
  <dcterms:modified xsi:type="dcterms:W3CDTF">2025-09-18T12:32:00Z</dcterms:modified>
</cp:coreProperties>
</file>