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39AE36B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8C5282">
        <w:rPr>
          <w:noProof/>
        </w:rPr>
        <w:t>2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655D1155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6328C3">
              <w:rPr>
                <w:rFonts w:ascii="Arial" w:hAnsi="Arial"/>
                <w:b/>
                <w:sz w:val="24"/>
              </w:rPr>
              <w:t>2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CA075D">
              <w:rPr>
                <w:rFonts w:ascii="Arial" w:hAnsi="Arial"/>
                <w:b/>
                <w:sz w:val="24"/>
              </w:rPr>
              <w:t>4</w:t>
            </w:r>
            <w:r w:rsidR="00E9003B">
              <w:rPr>
                <w:rFonts w:ascii="Arial" w:hAnsi="Arial"/>
                <w:b/>
                <w:sz w:val="24"/>
              </w:rPr>
              <w:t>9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73A4AD52" w:rsidR="00961A38" w:rsidRPr="00215F76" w:rsidRDefault="00E9003B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9th December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8C528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FBBF409" w:rsidR="00A805AD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BC7691D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CA075D">
              <w:rPr>
                <w:sz w:val="20"/>
                <w:lang w:val="pt-BR"/>
              </w:rPr>
              <w:t>6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CA075D">
              <w:rPr>
                <w:sz w:val="20"/>
                <w:szCs w:val="20"/>
                <w:lang w:val="pt-BR"/>
              </w:rPr>
              <w:t>6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CA075D">
              <w:rPr>
                <w:sz w:val="20"/>
                <w:lang w:val="pt-BR"/>
              </w:rPr>
              <w:t>1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h0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h0</w:t>
            </w:r>
            <w:r w:rsidRPr="00DB0F31">
              <w:rPr>
                <w:sz w:val="20"/>
                <w:lang w:val="pt-BR"/>
              </w:rPr>
              <w:t>0</w:t>
            </w:r>
          </w:p>
          <w:p w14:paraId="232D4A53" w14:textId="3EC0F715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3B397404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0178FC" w:rsidRPr="00DB0F31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3D4D9927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B0F31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F531F2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10F78791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d</w:t>
            </w:r>
            <w:r w:rsidRPr="00DB0F31">
              <w:rPr>
                <w:sz w:val="20"/>
                <w:lang w:val="pt-BR"/>
              </w:rPr>
              <w:t>0, 37571-3-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d</w:t>
            </w:r>
            <w:r w:rsidRPr="00DB0F31">
              <w:rPr>
                <w:sz w:val="20"/>
                <w:lang w:val="pt-BR"/>
              </w:rPr>
              <w:t>0, 37571-5-</w:t>
            </w:r>
            <w:r w:rsidR="007B6CE9" w:rsidRPr="00DB0F31">
              <w:rPr>
                <w:sz w:val="20"/>
                <w:lang w:val="pt-BR"/>
              </w:rPr>
              <w:t>g</w:t>
            </w:r>
            <w:r w:rsidR="00DB0F31">
              <w:rPr>
                <w:sz w:val="20"/>
                <w:lang w:val="pt-BR"/>
              </w:rPr>
              <w:t>9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427A49A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36579-1-f</w:t>
            </w:r>
            <w:r w:rsidR="00764F62">
              <w:rPr>
                <w:sz w:val="20"/>
                <w:lang w:val="pt-BR"/>
              </w:rPr>
              <w:t>7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4425E4" w:rsidRPr="00DB0F31">
              <w:rPr>
                <w:sz w:val="20"/>
                <w:lang w:val="pt-BR"/>
              </w:rPr>
              <w:t>f</w:t>
            </w:r>
            <w:r w:rsidR="00764F62">
              <w:rPr>
                <w:sz w:val="20"/>
                <w:lang w:val="pt-BR"/>
              </w:rPr>
              <w:t>5</w:t>
            </w:r>
            <w:r w:rsidRPr="00DB0F31">
              <w:rPr>
                <w:sz w:val="20"/>
                <w:lang w:val="pt-BR"/>
              </w:rPr>
              <w:t>0, 36579-4-</w:t>
            </w:r>
            <w:r w:rsidR="004425E4" w:rsidRPr="00DB0F31">
              <w:rPr>
                <w:sz w:val="20"/>
                <w:lang w:val="pt-BR"/>
              </w:rPr>
              <w:t>f</w:t>
            </w:r>
            <w:r w:rsidR="00A4635E" w:rsidRPr="00DB0F31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2A3103" w:rsidRPr="00DB0F31">
              <w:rPr>
                <w:sz w:val="20"/>
                <w:lang w:val="pt-BR"/>
              </w:rPr>
              <w:t>f</w:t>
            </w:r>
            <w:r w:rsidR="00764F62">
              <w:rPr>
                <w:sz w:val="20"/>
                <w:lang w:val="pt-BR"/>
              </w:rPr>
              <w:t>4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-f</w:t>
            </w:r>
            <w:r w:rsidR="00A4635E" w:rsidRPr="00DB0F31">
              <w:rPr>
                <w:sz w:val="20"/>
                <w:lang w:val="pt-BR"/>
              </w:rPr>
              <w:t>3</w:t>
            </w:r>
            <w:r w:rsidR="00C32A48" w:rsidRPr="00DB0F3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7784D6C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A3D4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F7418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777B0D">
              <w:rPr>
                <w:snapToGrid w:val="0"/>
                <w:color w:val="000000"/>
                <w:sz w:val="20"/>
                <w:lang w:val="de-DE" w:eastAsia="de-DE"/>
              </w:rPr>
              <w:t>f0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6FDF0CBA" w:rsidR="00BA3330" w:rsidRPr="00E4394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4394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E4394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E4394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E4394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E4394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E4394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E4394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E43949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E43949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E4394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E4394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E43949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E43949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E43949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E43949">
              <w:rPr>
                <w:snapToGrid w:val="0"/>
                <w:color w:val="000000"/>
                <w:sz w:val="20"/>
                <w:lang w:eastAsia="de-DE"/>
              </w:rPr>
              <w:t>, -523, -529</w:t>
            </w:r>
          </w:p>
          <w:p w14:paraId="41A5E7CA" w14:textId="46B90FF1" w:rsidR="00BA3330" w:rsidRPr="00F5037E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F5037E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F5037E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F5037E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F5037E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F5037E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F5037E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F5037E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F5037E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F5037E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F5037E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F5037E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F5037E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F5037E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F5037E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F5037E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F5037E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5037E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F5037E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F5037E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F5037E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F5037E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5037E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3E3F7D00" w:rsidR="00084E01" w:rsidRPr="00E6032E" w:rsidRDefault="00262475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R5-225925, R5-225926, R5-225927, R5-225929, R5-225930, R5-225931, R5-225932, R5-225933, R5-225934, R5-225935, R5-225936, R5-225937, R5-225938, R5-225953, R5-226019, R5-226021, R5-226023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R5-226025, R5-226026, R5-226040, R5-226041, R5-226045, R5-226047, R5-226050, R5-226052, R5-226053, R5-226054, </w:t>
            </w: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R5-226055, R5-226059, R5-226061, R5-226065, R5-226068, R5-226069, R5-226070, R5-226302, R5-226306, R5-226307, R5-226309, R5-226315, R5-226316, R5-226366, R5-226394, R5-226400, R5-226406, R5-226407, R5-226408, R5-226459, R5-226513, R5-226515, R5-226605, R5-226609, R5-226610, R5-226611, R5-226612, R5-226613, R5-226614, R5-226618, R5-226621, R5-226704, R5-226741, R5-226780, R5-226783, R5-226793, R5-226863, R5-226882, R5-226894, R5-226943, R5-226947, R5-226948, R5-226964, R5-227021, R5-227022, R5-227053, R5-227055, R5-227056, R5-227084, R5-227087, R5-227108, R5-227126, R5-227127, R5-227162, R5-227163, R5-227164, R5-227166, R5-227167, R5-227168, R5-227169, R5-227171, R5-227174, R5-227219, R5-227236, R5-227239, R5-227241, R5-227244, R5-227256, R5-227257, R5-227275, R5-227393, R5-227403, R5-227405, R5-227406, R5-227411, R5-227412, R5-227413, R5-227414, R5-227416, R5-227417, R5-227418, R5-227420, R5-227421, R5-227424, R5-227425, R5-227426, R5-227430, R5-227434, R5-227436, R5-227437, R5-227438, R5-227439, R5-227443, R5-227444, R5-227446, R5-227447, R5-227448, R5-227450, R5-227451, R5-227452, R5-227453, R5-227458, R5-227459, R5-227463, R5-227466, R5-227467, R5-227468, R5-227470, R5-227472, R5-227473, R5-227475, R5-227486, R5-227487, R5-227488, R5-227489, R5-227518, R5-227521, R5-227523, R5-227526, R5-227527, R5-227528, R5-227529, R5-227535, R5-227536, R5-227537, R5-227538, R5-227541, R5-227544, R5-227545, R5-227546, R5-227547, R5-227548, R5-227549, R5-227550, R5-227551, R5-227558, R5-227559, R5-227562, R5-227563, R5-227564, R5-227565, R5-227567, R5-227569, R5-227570, R5-227571, R5-227572, R5-227573, R5-227574, R5-227575, R5-227577, R5-227579, R5-227583, R5-227584, R5-227587, R5-227588, R5-227589, R5-227591, R5-227597, R5-227598, R5-227599, R5-227600, R5-227601, R5-227614, R5-227615, R5-227616, R5-227617, R5-227618, R5-227619, R5-227620, R5-227621, R5-227622, R5-227623, R5-227624, R5-227625, R5-227626, R5-227627, R5-227700, R5-227702, R5-227840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24AB3923" w:rsidR="000F474E" w:rsidRPr="00C45364" w:rsidRDefault="00262475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R5-225952, R5-225963, R5-225970, R5-225971, R5-225972, R5-225973, R5-225974, R5-225975, R5-225985, R5-225986, R5-225987, R5-225988, R5-225993, R5-225994, R5-226018, R5-226020, R5-226042, R5-226043, R5-226044, R5-226051, R5-226060, R5-226062, R5-226064, R5-226066, R5-226067, R5-226235, R5-226241, R5-226247, R5-226248, R5-226249, R5-226250, R5-226251, R5-226253, R5-226254, R5-226255, R5-226257, R5-226259, R5-226260, R5-226261, R5-226262, R5-226263, R5-226264, R5-226265, R5-226266, R5-226268, R5-226269, R5-226270, R5-226271, R5-226272, R5-226300, R5-226304, R5-226308, R5-226310, R5-226311, R5-226352, R5-226367, R5-226390, R5-226391, R5-226399, R5-226494, R5-226532, R5-226603, R5-226607, R5-226608, R5-226619, R5-226620, R5-226625, R5-226683, R5-226685, R5-226691, R5-226718, R5-226727, R5-226740, R5-226756, R5-226847, R5-226864, R5-226934, R5-226935, R5-226944, R5-226953, R5-226954, R5-226955, R5-226956, R5-226957, R5-226959, R5-226960, R5-226961, R5-226962, R5-226965, R5-226967, R5-226968, R5-226969, R5-227018, R5-227051, R5-227101, R5-227110, R5-227111, R5-227156, R5-227170, R5-227172, R5-227251, R5-227263, </w:t>
            </w:r>
            <w:r w:rsidR="00414249" w:rsidRPr="0041424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R5-227264,</w:t>
            </w:r>
            <w:r w:rsidR="0041424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R5-227276, R5-227336, R5-227353, R5-227401, R5-227402, R5-227407, R5-227408, R5-227409, R5-227410, R5-227415, R5-227419, R5-227422, R5-227423, R5-227427, R5-227428, R5-227429, R5-227431, R5-227432, R5-227435, R5-227441, R5-227442, R5-227449, R5-227454, R5-227455, R5-227456, R5-227457, R5-227485, R5-227512, R5-227514, R5-227524, R5-227531, R5-227578, R5-227593, R5-227605, R5-227607, </w:t>
            </w:r>
            <w:r w:rsidRPr="00262475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R5-227608, R5-227632, R5-227639, R5-227701, R5-227703, R5-227705, R5-227706, R5-227708, R5-227890, R5-227892, R5-227894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52F2FF28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R5s221058 (NR_FR1 11.4.12.NR5GC), </w:t>
            </w:r>
          </w:p>
          <w:p w14:paraId="591DD573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R5s221233 (NR_FR1 6.5.2.6.NR5GC), </w:t>
            </w:r>
          </w:p>
          <w:p w14:paraId="083878D9" w14:textId="72DE66E2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R5s221235 (NR_FR1 9.1.9.7.NR5GC), </w:t>
            </w:r>
          </w:p>
          <w:p w14:paraId="5CA1E56E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R5s221239 (NR_FR1 8.1.6.1.3.6.NR5GC), </w:t>
            </w:r>
          </w:p>
          <w:p w14:paraId="70734088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R5s221242 (NR_FR1 8.1.4.3.2.NR5GC), </w:t>
            </w:r>
          </w:p>
          <w:p w14:paraId="0A3CBCDF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R5s221251 (NR_FR1 9.1.9.6.NR5GC), </w:t>
            </w:r>
          </w:p>
          <w:p w14:paraId="79C71872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R5s221253 (NR_FR1 8.1.5.9.2.NR5GC), </w:t>
            </w:r>
          </w:p>
          <w:p w14:paraId="6F50CB86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A4550A">
              <w:rPr>
                <w:rFonts w:ascii="Arial" w:hAnsi="Arial"/>
                <w:snapToGrid w:val="0"/>
                <w:color w:val="000000"/>
                <w:lang w:val="pt-BR" w:eastAsia="de-DE"/>
              </w:rPr>
              <w:t>R5s221315 (NR_FR2 8.2.2.1.2.NR5GC),</w:t>
            </w: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5DFE1381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R5s221324 (NR_FR1 8.2.4.1.1.4.ENDC), </w:t>
            </w:r>
          </w:p>
          <w:p w14:paraId="4AB785FC" w14:textId="77777777" w:rsidR="007E386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R5s221326 (NR_FR1 8.2.4.1.1.6.ENDC), </w:t>
            </w:r>
          </w:p>
          <w:p w14:paraId="5A8C3C43" w14:textId="773F1939" w:rsidR="00563D76" w:rsidRDefault="00D325EE" w:rsidP="00563D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>R5s221331 (NR_FR1 8.2.3.16.2.NR5GC)</w:t>
            </w:r>
          </w:p>
          <w:p w14:paraId="6F2BAA5E" w14:textId="4F4B0F0F" w:rsidR="00563D76" w:rsidRDefault="00563D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E08F97E" w14:textId="77777777" w:rsidR="007E3866" w:rsidRDefault="007E3866" w:rsidP="007E386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R5s221189 (IMS 10.14.NR5GC), </w:t>
            </w:r>
          </w:p>
          <w:p w14:paraId="67B6EB64" w14:textId="77777777" w:rsidR="00563D76" w:rsidRPr="007858DB" w:rsidRDefault="00563D76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B9CBBF2" w14:textId="77777777" w:rsidR="00D325EE" w:rsidRDefault="00D325E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R5s221260 (NR_FR1 8.2.4.1.1.2.ENDC), </w:t>
            </w:r>
          </w:p>
          <w:p w14:paraId="2A7972D2" w14:textId="77777777" w:rsidR="00D325EE" w:rsidRDefault="00D325E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R5s221263 (NR_FR2 7.1.3.5.5.ENDC), </w:t>
            </w:r>
          </w:p>
          <w:p w14:paraId="42A6AAAD" w14:textId="66E2EBB5" w:rsidR="00563D76" w:rsidRDefault="00D325E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D325EE">
              <w:rPr>
                <w:rFonts w:ascii="Arial" w:hAnsi="Arial"/>
                <w:snapToGrid w:val="0"/>
                <w:color w:val="000000"/>
                <w:lang w:val="pt-BR" w:eastAsia="de-DE"/>
              </w:rPr>
              <w:t>R5s221328 (NR_FR2 8.2.4.1.1.4.ENDC)</w:t>
            </w:r>
          </w:p>
          <w:p w14:paraId="20C6BBFC" w14:textId="77777777" w:rsidR="00D325EE" w:rsidRPr="007858DB" w:rsidRDefault="00D325E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2825D8" w14:textId="29A54DDD" w:rsidR="009B4E76" w:rsidRDefault="00D325E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D325EE">
              <w:rPr>
                <w:rFonts w:ascii="Arial" w:hAnsi="Arial" w:cs="Arial"/>
                <w:color w:val="000000"/>
                <w:lang w:val="pt-BR"/>
              </w:rPr>
              <w:t xml:space="preserve">R5s211654, </w:t>
            </w:r>
            <w:r w:rsidR="00664083" w:rsidRPr="00664083">
              <w:rPr>
                <w:rFonts w:ascii="Arial" w:hAnsi="Arial" w:cs="Arial"/>
                <w:color w:val="000000"/>
                <w:lang w:val="pt-BR"/>
              </w:rPr>
              <w:t>R5s221099</w:t>
            </w:r>
            <w:r w:rsidR="00664083">
              <w:rPr>
                <w:rFonts w:ascii="Arial" w:hAnsi="Arial" w:cs="Arial"/>
                <w:color w:val="000000"/>
                <w:lang w:val="pt-BR"/>
              </w:rPr>
              <w:t xml:space="preserve"> (partially implemented), </w:t>
            </w:r>
            <w:r w:rsidRPr="00D325EE">
              <w:rPr>
                <w:rFonts w:ascii="Arial" w:hAnsi="Arial" w:cs="Arial"/>
                <w:color w:val="000000"/>
                <w:lang w:val="pt-BR"/>
              </w:rPr>
              <w:t>R5s221105, R5s221108, R5s221146, R5s221166, R5s221167, R5s221186, R5s221211, R5s221215, R5s221216, R5s221220, R5s221225, R5s221226, R5s221229, R5s221231, R5s221232, R5s221238, R5s221244, R5s221245, R5s221246, R5s221255, R5s221257, R5s221265, R5s221287, R5s221290, R5s221319, R5s221322, R5s221330, R5s221333, R5s221334, R5s221336, R5s221342</w:t>
            </w:r>
          </w:p>
          <w:p w14:paraId="3A8EA6B9" w14:textId="77777777" w:rsidR="00D325EE" w:rsidRPr="007858DB" w:rsidRDefault="00D325EE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0D5BACED" w14:textId="61CE94A2" w:rsidR="000843BE" w:rsidRDefault="009B4E76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  <w:p w14:paraId="0D7B069F" w14:textId="5F103F5D" w:rsidR="000C0E7E" w:rsidRPr="007858DB" w:rsidRDefault="000C0E7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4E055011" w14:textId="05F2789F" w:rsidR="00717CDD" w:rsidRPr="00717CDD" w:rsidRDefault="00717CDD" w:rsidP="00717CDD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URLL</w:t>
            </w:r>
            <w:r w:rsidR="0076312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C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7.1.1.2.5, 7.1.1.3.12, 7.1.1.3.13 </w:t>
            </w:r>
          </w:p>
          <w:p w14:paraId="17DFBF4D" w14:textId="2F346E60" w:rsidR="00717CDD" w:rsidRPr="00717CDD" w:rsidRDefault="00717CDD" w:rsidP="00717CDD">
            <w:pPr>
              <w:pStyle w:val="NormalWeb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 NR5GC test suite</w:t>
            </w: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eCall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Pr="00717CD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11.1, 11.2, </w:t>
            </w:r>
            <w:r w:rsidRPr="00717CDD">
              <w:rPr>
                <w:rFonts w:ascii="Arial" w:hAnsi="Arial" w:cs="Arial"/>
                <w:sz w:val="20"/>
                <w:szCs w:val="20"/>
                <w:lang w:val="en-US" w:eastAsia="en-US"/>
              </w:rPr>
              <w:t>11.4, 11.5, 11.6</w:t>
            </w:r>
          </w:p>
          <w:p w14:paraId="7AA77916" w14:textId="6C0989AA" w:rsidR="00717CDD" w:rsidRPr="00717CDD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17CD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717CDD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717CDD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Call:</w:t>
            </w:r>
            <w:r w:rsidRPr="00717CDD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7F4D10" w:rsidRPr="007F4D10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5.1.MCVideo, 5.2.MCVideo, 5.3.MCVideo, 5.4.MCVideo, 6.1.1.1.MCVideo, 6.1.1.2.MCVideo, 6.1.1.3.MCVideo, 6.1.1.4.MCVideo, 6.1.1.5.MCVideo, 6.1.1.6.MCVideo, 6.1.1.7.MCVideo, 6.1.1.88.MCVideo, 6.1.1.9.MCVideo, 6.1.1.10.MCVideo, 6.1.1.11.MCVideo, 6.1.1.12.MCVideo, 6.1.1.13.MCVideo, </w:t>
            </w:r>
            <w:r w:rsidRPr="00717CDD">
              <w:rPr>
                <w:rFonts w:ascii="Arial" w:hAnsi="Arial" w:cs="Arial"/>
                <w:sz w:val="20"/>
                <w:szCs w:val="20"/>
                <w:lang w:val="en-US" w:eastAsia="en-US"/>
              </w:rPr>
              <w:t>6.1.2.1.MCVideo, 6.1.2.2.MCVideo, 6.1.2.3.MCVideo, 6.1.2.4.MCVideo, 6.1.2.5.MCVideo, 6.1.3.1.MCVideo</w:t>
            </w:r>
            <w:r w:rsidR="007F4D10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7F4D10" w:rsidRPr="007F4D10">
              <w:rPr>
                <w:rFonts w:ascii="Arial" w:hAnsi="Arial" w:cs="Arial"/>
                <w:sz w:val="20"/>
                <w:szCs w:val="20"/>
                <w:lang w:val="en-US" w:eastAsia="en-US"/>
              </w:rPr>
              <w:t>6.1.4.1.MCVideo, 6.1.4.2.MCVideo</w:t>
            </w:r>
          </w:p>
          <w:p w14:paraId="122103AD" w14:textId="1D903CCE" w:rsidR="00717CDD" w:rsidRPr="00717CDD" w:rsidRDefault="00717CDD" w:rsidP="00717CD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NBIOT test suite</w:t>
            </w:r>
            <w:r w:rsidR="00A710E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22.3.1.12 </w:t>
            </w:r>
          </w:p>
          <w:p w14:paraId="5329E5C7" w14:textId="2AF62E1A" w:rsidR="00717CDD" w:rsidRPr="00717CDD" w:rsidRDefault="00717CDD" w:rsidP="00717CDD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A710E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A710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 w:rsidR="00A710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 Rel-15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: 8.2.2.2.3, 8.2.2.9.3, 8.2.3.12.2</w:t>
            </w:r>
            <w:r w:rsidR="00A710E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A710E1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A710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eCall </w:t>
            </w:r>
            <w:r w:rsidR="00A710E1" w:rsidRPr="0010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A710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11.5.3</w:t>
            </w:r>
            <w:r w:rsidR="00A710E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, 11.5.8, 11.5.9, 11.5.10</w:t>
            </w:r>
            <w:r w:rsidR="00A710E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, 11.5.11</w:t>
            </w:r>
            <w:r w:rsidR="00A710E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, 11.5.13, 11.5.14</w:t>
            </w:r>
          </w:p>
          <w:p w14:paraId="3A4DBB0E" w14:textId="02FC25CD" w:rsidR="00717CDD" w:rsidRPr="00717CDD" w:rsidRDefault="00717CDD" w:rsidP="00717CDD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lastRenderedPageBreak/>
              <w:t>NR5GC test suite</w:t>
            </w:r>
            <w:r w:rsidR="003B5772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3B577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6.1.1.4a, 6.1.2.15a</w:t>
            </w:r>
            <w:r w:rsidR="003B577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3B577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URLLC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7.1.1.2.5, 7.1.1.3.12, 7.1.1.3.13</w:t>
            </w:r>
            <w:r w:rsidR="00052A0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052A0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IIOT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52A03">
              <w:rPr>
                <w:rFonts w:ascii="Arial" w:hAnsi="Arial" w:cs="Arial"/>
                <w:sz w:val="20"/>
                <w:szCs w:val="20"/>
                <w:lang w:val="en-US"/>
              </w:rPr>
              <w:t>7.1.3.5.7</w:t>
            </w:r>
            <w:r w:rsidR="00E707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E707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70795" w:rsidRPr="00E707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MR-DC &amp; NR CA enh</w:t>
            </w:r>
            <w:r w:rsidR="00E707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: 8.1.2.1.5.4, 8.1.2.1.5.5, 8.1.2.1.5.6</w:t>
            </w:r>
            <w:r w:rsidR="0091642A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91642A"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91642A" w:rsidRPr="00717CDD">
              <w:rPr>
                <w:rFonts w:ascii="Arial" w:hAnsi="Arial" w:cs="Arial"/>
                <w:sz w:val="20"/>
                <w:szCs w:val="20"/>
                <w:lang w:val="en-US" w:eastAsia="en-US"/>
              </w:rPr>
              <w:t>8.2.4.1.2.1</w:t>
            </w:r>
            <w:r w:rsidR="0091642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(FR1+FR2)</w:t>
            </w:r>
            <w:r w:rsidR="0091642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1642A"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91642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Red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C</w:t>
            </w:r>
            <w:r w:rsidR="0091642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ap Rel-17: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8.1.3.4.1</w:t>
            </w:r>
            <w:r w:rsidR="0091642A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7F4D1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F4D10"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7F4D1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Rel-16</w:t>
            </w:r>
            <w:r w:rsidR="007F4D10"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7F4D10"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F4D10">
              <w:rPr>
                <w:rFonts w:ascii="Arial" w:hAnsi="Arial" w:cs="Arial"/>
                <w:sz w:val="20"/>
                <w:szCs w:val="20"/>
                <w:lang w:val="en-US"/>
              </w:rPr>
              <w:t>9.1.10.4</w:t>
            </w:r>
            <w:r w:rsidR="000037F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9923D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Ph2 Rel-17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9.1.12.1, 9.1.12.2, 9.1.12.4, 9.1.13.1</w:t>
            </w:r>
            <w:r w:rsidR="009923D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5GSM</w:t>
            </w:r>
            <w:r w:rsidR="009923D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Ph2 Rel-17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10.1.8.1, 10.1.8.2</w:t>
            </w:r>
            <w:r w:rsidR="00445574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44557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NPN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11.3.6a </w:t>
            </w:r>
            <w:r w:rsidR="00445574">
              <w:rPr>
                <w:rFonts w:ascii="Arial" w:hAnsi="Arial" w:cs="Arial"/>
                <w:sz w:val="20"/>
                <w:szCs w:val="20"/>
                <w:lang w:val="en-US"/>
              </w:rPr>
              <w:t>(FR1)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, 11.3.9a</w:t>
            </w:r>
            <w:r w:rsidR="00445574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45574"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Multilayer 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emergency</w:t>
            </w:r>
            <w:r w:rsidR="00445574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445574"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445574"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11.4.14</w:t>
            </w:r>
            <w:r w:rsidR="00774F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774F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717CD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 xml:space="preserve"> 12.1.1.2, 12.2.1.2, </w:t>
            </w:r>
            <w:r w:rsidRPr="00774F95">
              <w:rPr>
                <w:rFonts w:ascii="Arial" w:hAnsi="Arial" w:cs="Arial"/>
                <w:sz w:val="20"/>
                <w:szCs w:val="20"/>
                <w:lang w:val="en-US"/>
              </w:rPr>
              <w:t>12.2.5.3, 12.2.7.2, 12.2.8.1, 12.2.8.2</w:t>
            </w:r>
            <w:r w:rsidR="00774F95" w:rsidRPr="00774F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774F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V2X NAS layer</w:t>
            </w:r>
            <w:r w:rsidR="00774F95" w:rsidRPr="00774F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774F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774F95">
              <w:rPr>
                <w:rFonts w:ascii="Arial" w:hAnsi="Arial" w:cs="Arial"/>
                <w:sz w:val="20"/>
                <w:szCs w:val="20"/>
                <w:lang w:val="en-US"/>
              </w:rPr>
              <w:t xml:space="preserve"> 13.1.1, 13.2.1, 13</w:t>
            </w:r>
            <w:r w:rsidRPr="00717CDD">
              <w:rPr>
                <w:rFonts w:ascii="Arial" w:hAnsi="Arial" w:cs="Arial"/>
                <w:sz w:val="20"/>
                <w:szCs w:val="20"/>
                <w:lang w:val="en-US"/>
              </w:rPr>
              <w:t>.2.5</w:t>
            </w:r>
          </w:p>
          <w:p w14:paraId="56CFBD6F" w14:textId="238DCD33" w:rsidR="007F780A" w:rsidRPr="00717CDD" w:rsidRDefault="00717CDD" w:rsidP="00774F95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17C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</w:t>
            </w:r>
            <w:r w:rsidR="00774F95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="00774F95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74F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posSIB Rel-16</w:t>
            </w:r>
            <w:r w:rsidR="00774F95" w:rsidRPr="007F780A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74F95" w:rsidRPr="00774F95">
              <w:rPr>
                <w:rFonts w:ascii="Arial" w:hAnsi="Arial" w:cs="Arial"/>
                <w:sz w:val="20"/>
                <w:szCs w:val="20"/>
                <w:lang w:val="en-US"/>
              </w:rPr>
              <w:t>9.4.3.20s, 9.4.3.21s, 9.4.3.23s, 9.4.3.24s, 9.4.3.25s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8E5AA8F" w14:textId="07F7B2E0" w:rsidR="00BC34E1" w:rsidRPr="00BC34E1" w:rsidRDefault="00BC34E1" w:rsidP="00BC34E1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BC34E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 Rel-15</w:t>
            </w:r>
            <w:r w:rsidRPr="00BC34E1">
              <w:rPr>
                <w:rFonts w:ascii="Arial" w:hAnsi="Arial" w:cs="Arial"/>
                <w:sz w:val="20"/>
                <w:szCs w:val="20"/>
                <w:lang w:val="en-US"/>
              </w:rPr>
              <w:t>: 8.2.3.4.2, 8.2.3.5.2, 8.2.3.7.2, 8.2.3.7.2a, 8.2.3.7.2b, 8.2.3.8.2, 8.2.3.8.2a, 8.2.3.8.2b</w:t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</w:p>
          <w:p w14:paraId="52440E66" w14:textId="476BEDB2" w:rsidR="00A40428" w:rsidRPr="001C3922" w:rsidRDefault="00BC34E1" w:rsidP="00BC34E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BC34E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Red</w:t>
            </w:r>
            <w:r w:rsidR="00377DF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C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ap Rel-17</w:t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BC34E1">
              <w:rPr>
                <w:rFonts w:ascii="Arial" w:hAnsi="Arial" w:cs="Arial"/>
                <w:sz w:val="20"/>
                <w:szCs w:val="20"/>
                <w:lang w:val="en-US"/>
              </w:rPr>
              <w:t xml:space="preserve"> 6.1.2.26, 6.1.2.27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7079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MR-DC &amp; NR CA enh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BC34E1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BC34E1">
              <w:rPr>
                <w:rFonts w:ascii="Arial" w:hAnsi="Arial" w:cs="Arial"/>
                <w:sz w:val="20"/>
                <w:szCs w:val="20"/>
                <w:lang w:val="en-US" w:eastAsia="en-US"/>
              </w:rPr>
              <w:t>8.2.4.1.2.2, 8.2.4.1.2.3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Ph2 Rel-17</w:t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BC34E1">
              <w:rPr>
                <w:rFonts w:ascii="Arial" w:hAnsi="Arial" w:cs="Arial"/>
                <w:sz w:val="20"/>
                <w:szCs w:val="20"/>
                <w:lang w:val="en-US"/>
              </w:rPr>
              <w:t xml:space="preserve"> 9.1.12.3, 9.1.12.5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BC34E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BC34E1">
              <w:rPr>
                <w:rFonts w:ascii="Arial" w:hAnsi="Arial" w:cs="Arial"/>
                <w:sz w:val="20"/>
                <w:szCs w:val="20"/>
                <w:lang w:val="en-US"/>
              </w:rPr>
              <w:t xml:space="preserve"> 12.1.2.1, 12.1.2.2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676A400F" w:rsidR="00BA3330" w:rsidRPr="001C3922" w:rsidRDefault="003D342A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 w:rsidRPr="001C39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4516B72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2DB3FA9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620AD64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2E24575A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5062D2A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72EFD5E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690D8AA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04812B1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73921F5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2F4191A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2468C77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14C4FBE9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103F739D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236A6B">
              <w:rPr>
                <w:rFonts w:ascii="Arial" w:hAnsi="Arial" w:cs="Arial"/>
              </w:rPr>
              <w:t>22wk49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4147119D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424CBB1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0D82D051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005013D7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2C2E92F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800708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A10656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36A6B">
              <w:rPr>
                <w:rFonts w:ascii="Arial" w:hAnsi="Arial" w:cs="Arial"/>
              </w:rPr>
              <w:t>22wk49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35F12A5B" w14:textId="77777777" w:rsidR="00414249" w:rsidRPr="00414249" w:rsidRDefault="00414249" w:rsidP="00414249">
            <w:pPr>
              <w:spacing w:after="0"/>
              <w:rPr>
                <w:rFonts w:ascii="Arial" w:hAnsi="Arial" w:cs="Arial"/>
              </w:rPr>
            </w:pPr>
            <w:r w:rsidRPr="00414249">
              <w:rPr>
                <w:rFonts w:ascii="Arial" w:hAnsi="Arial" w:cs="Arial"/>
              </w:rPr>
              <w:t>This delivery analyzed correctly with:</w:t>
            </w:r>
          </w:p>
          <w:p w14:paraId="7FF2ABF0" w14:textId="77777777" w:rsidR="00414249" w:rsidRPr="00414249" w:rsidRDefault="00414249" w:rsidP="00414249">
            <w:pPr>
              <w:spacing w:after="0"/>
              <w:rPr>
                <w:rFonts w:ascii="Arial" w:hAnsi="Arial" w:cs="Arial"/>
              </w:rPr>
            </w:pPr>
            <w:r w:rsidRPr="00414249">
              <w:rPr>
                <w:rFonts w:ascii="Arial" w:hAnsi="Arial" w:cs="Arial"/>
              </w:rPr>
              <w:t>- Devoteam TTCN-3 Toolbox</w:t>
            </w:r>
          </w:p>
          <w:p w14:paraId="1BBB0FF3" w14:textId="77777777" w:rsidR="00414249" w:rsidRPr="00414249" w:rsidRDefault="00414249" w:rsidP="00414249">
            <w:pPr>
              <w:spacing w:after="0"/>
              <w:rPr>
                <w:rFonts w:ascii="Arial" w:hAnsi="Arial" w:cs="Arial"/>
              </w:rPr>
            </w:pPr>
            <w:r w:rsidRPr="00414249">
              <w:rPr>
                <w:rFonts w:ascii="Arial" w:hAnsi="Arial" w:cs="Arial"/>
              </w:rPr>
              <w:t>- Elvior TestCast</w:t>
            </w:r>
          </w:p>
          <w:p w14:paraId="725F9732" w14:textId="77777777" w:rsidR="00414249" w:rsidRPr="00414249" w:rsidRDefault="00414249" w:rsidP="00414249">
            <w:pPr>
              <w:spacing w:after="0"/>
              <w:rPr>
                <w:rFonts w:ascii="Arial" w:hAnsi="Arial" w:cs="Arial"/>
              </w:rPr>
            </w:pPr>
            <w:r w:rsidRPr="00414249">
              <w:rPr>
                <w:rFonts w:ascii="Arial" w:hAnsi="Arial" w:cs="Arial"/>
              </w:rPr>
              <w:t>- Ericsson Titan</w:t>
            </w:r>
          </w:p>
          <w:p w14:paraId="759067E9" w14:textId="583842A9" w:rsidR="002C69BD" w:rsidRPr="00236A6B" w:rsidRDefault="00414249" w:rsidP="0041424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414249">
              <w:rPr>
                <w:rFonts w:ascii="Arial" w:hAnsi="Arial" w:cs="Arial"/>
              </w:rPr>
              <w:t>- Spirent TTworkbench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933EF" w14:textId="77777777" w:rsidR="00B65F6E" w:rsidRDefault="00B65F6E">
      <w:r>
        <w:separator/>
      </w:r>
    </w:p>
  </w:endnote>
  <w:endnote w:type="continuationSeparator" w:id="0">
    <w:p w14:paraId="72993EE5" w14:textId="77777777" w:rsidR="00B65F6E" w:rsidRDefault="00B65F6E">
      <w:r>
        <w:continuationSeparator/>
      </w:r>
    </w:p>
  </w:endnote>
  <w:endnote w:type="continuationNotice" w:id="1">
    <w:p w14:paraId="5FD775F5" w14:textId="77777777" w:rsidR="00B65F6E" w:rsidRDefault="00B65F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CF66" w14:textId="77777777" w:rsidR="00B65F6E" w:rsidRDefault="00B65F6E">
      <w:r>
        <w:separator/>
      </w:r>
    </w:p>
  </w:footnote>
  <w:footnote w:type="continuationSeparator" w:id="0">
    <w:p w14:paraId="7D566863" w14:textId="77777777" w:rsidR="00B65F6E" w:rsidRDefault="00B65F6E">
      <w:r>
        <w:continuationSeparator/>
      </w:r>
    </w:p>
  </w:footnote>
  <w:footnote w:type="continuationNotice" w:id="1">
    <w:p w14:paraId="6020DA20" w14:textId="77777777" w:rsidR="00B65F6E" w:rsidRDefault="00B65F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78FC"/>
    <w:rsid w:val="00020CBA"/>
    <w:rsid w:val="000215E8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7BA2"/>
    <w:rsid w:val="0005040B"/>
    <w:rsid w:val="00050565"/>
    <w:rsid w:val="00050B24"/>
    <w:rsid w:val="00050C90"/>
    <w:rsid w:val="00052A03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3013"/>
    <w:rsid w:val="000C3794"/>
    <w:rsid w:val="000C4240"/>
    <w:rsid w:val="000C6645"/>
    <w:rsid w:val="000C7FDB"/>
    <w:rsid w:val="000D010B"/>
    <w:rsid w:val="000D224E"/>
    <w:rsid w:val="000D342D"/>
    <w:rsid w:val="000D5101"/>
    <w:rsid w:val="000D6D2F"/>
    <w:rsid w:val="000D7D5A"/>
    <w:rsid w:val="000E2CC4"/>
    <w:rsid w:val="000E3471"/>
    <w:rsid w:val="000E39B7"/>
    <w:rsid w:val="000E4F19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E80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05D3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32F1"/>
    <w:rsid w:val="002033F0"/>
    <w:rsid w:val="00205E86"/>
    <w:rsid w:val="00210A05"/>
    <w:rsid w:val="00210BEA"/>
    <w:rsid w:val="00211385"/>
    <w:rsid w:val="0021313C"/>
    <w:rsid w:val="002139E7"/>
    <w:rsid w:val="00215EE6"/>
    <w:rsid w:val="00215F76"/>
    <w:rsid w:val="0022006C"/>
    <w:rsid w:val="002201BE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2475"/>
    <w:rsid w:val="002645FD"/>
    <w:rsid w:val="00264B79"/>
    <w:rsid w:val="00266546"/>
    <w:rsid w:val="002708F1"/>
    <w:rsid w:val="00270C8B"/>
    <w:rsid w:val="00272BC6"/>
    <w:rsid w:val="00273F7B"/>
    <w:rsid w:val="0027616B"/>
    <w:rsid w:val="00277E38"/>
    <w:rsid w:val="00277FF5"/>
    <w:rsid w:val="0028078C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6B4"/>
    <w:rsid w:val="002C69BD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77DFB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648B"/>
    <w:rsid w:val="0051768A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20A7"/>
    <w:rsid w:val="00763129"/>
    <w:rsid w:val="00764F62"/>
    <w:rsid w:val="0076671D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1BE9"/>
    <w:rsid w:val="008A5A63"/>
    <w:rsid w:val="008A73F2"/>
    <w:rsid w:val="008A78B6"/>
    <w:rsid w:val="008B036F"/>
    <w:rsid w:val="008B2F44"/>
    <w:rsid w:val="008B3424"/>
    <w:rsid w:val="008B3F9A"/>
    <w:rsid w:val="008B5DEE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7B7"/>
    <w:rsid w:val="009B58A2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40428"/>
    <w:rsid w:val="00A42001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F74"/>
    <w:rsid w:val="00A6654E"/>
    <w:rsid w:val="00A67B6D"/>
    <w:rsid w:val="00A710E1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560B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11B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5083"/>
    <w:rsid w:val="00F056A3"/>
    <w:rsid w:val="00F10B3A"/>
    <w:rsid w:val="00F126AC"/>
    <w:rsid w:val="00F13965"/>
    <w:rsid w:val="00F15C24"/>
    <w:rsid w:val="00F17717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55D0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6107</TotalTime>
  <Pages>4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245</cp:revision>
  <cp:lastPrinted>2011-06-01T15:10:00Z</cp:lastPrinted>
  <dcterms:created xsi:type="dcterms:W3CDTF">2021-09-16T09:43:00Z</dcterms:created>
  <dcterms:modified xsi:type="dcterms:W3CDTF">2022-12-09T08:24:00Z</dcterms:modified>
</cp:coreProperties>
</file>