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848C0D" w14:textId="195C7C4B" w:rsidR="003C7AB1" w:rsidRDefault="003C7AB1" w:rsidP="001321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R5s2600</w:t>
      </w:r>
      <w:r>
        <w:rPr>
          <w:b/>
          <w:i/>
          <w:noProof/>
          <w:sz w:val="28"/>
        </w:rPr>
        <w:t>2</w:t>
      </w:r>
      <w:r w:rsidRPr="00E13F3D">
        <w:rPr>
          <w:b/>
          <w:i/>
          <w:noProof/>
          <w:sz w:val="28"/>
        </w:rPr>
        <w:t>3</w:t>
      </w:r>
      <w:r>
        <w:rPr>
          <w:b/>
          <w:i/>
          <w:noProof/>
          <w:sz w:val="28"/>
        </w:rPr>
        <w:fldChar w:fldCharType="end"/>
      </w:r>
    </w:p>
    <w:p w14:paraId="73FDA7F6" w14:textId="77777777" w:rsidR="003C7AB1" w:rsidRDefault="003C7AB1" w:rsidP="003C7AB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12th Dec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3C777C" w:rsidR="001E41F3" w:rsidRPr="00410371" w:rsidRDefault="005B78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</w:t>
              </w:r>
              <w:r w:rsidR="008F7E50">
                <w:rPr>
                  <w:b/>
                  <w:noProof/>
                  <w:sz w:val="28"/>
                </w:rPr>
                <w:t>6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8F7E50">
                <w:rPr>
                  <w:b/>
                  <w:noProof/>
                  <w:sz w:val="28"/>
                </w:rPr>
                <w:t>523</w:t>
              </w:r>
              <w:r w:rsidRPr="00410371">
                <w:rPr>
                  <w:b/>
                  <w:noProof/>
                  <w:sz w:val="28"/>
                </w:rPr>
                <w:t>-</w:t>
              </w:r>
              <w:r w:rsidR="007B49C8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82CD82" w:rsidR="001E41F3" w:rsidRPr="00FC3224" w:rsidRDefault="00FC3224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FC3224">
              <w:rPr>
                <w:b/>
                <w:bCs/>
                <w:noProof/>
                <w:sz w:val="28"/>
                <w:szCs w:val="28"/>
              </w:rPr>
              <w:t>4949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8C9562" w:rsidR="001E41F3" w:rsidRPr="00410371" w:rsidRDefault="003C7AB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C2F54E" w:rsidR="001E41F3" w:rsidRPr="00410371" w:rsidRDefault="005B78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8F7E50">
                <w:rPr>
                  <w:b/>
                  <w:noProof/>
                  <w:sz w:val="28"/>
                </w:rPr>
                <w:t>8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3C7AB1">
                <w:rPr>
                  <w:b/>
                  <w:noProof/>
                  <w:sz w:val="28"/>
                </w:rPr>
                <w:t>10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B460EB" w:rsidR="001E41F3" w:rsidRDefault="008F7E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Correction to LTE RRC t</w:t>
            </w:r>
            <w:r w:rsidR="00FD0FBA" w:rsidRPr="00FD0FBA">
              <w:rPr>
                <w:rFonts w:cs="Arial"/>
              </w:rPr>
              <w:t xml:space="preserve">est case </w:t>
            </w:r>
            <w:r>
              <w:rPr>
                <w:rFonts w:cs="Arial"/>
              </w:rPr>
              <w:t>8</w:t>
            </w:r>
            <w:r w:rsidR="00B429AC">
              <w:rPr>
                <w:rFonts w:cs="Arial"/>
              </w:rPr>
              <w:t>.</w:t>
            </w:r>
            <w:r w:rsidR="001A63E5">
              <w:rPr>
                <w:rFonts w:cs="Arial"/>
              </w:rPr>
              <w:t>5</w:t>
            </w:r>
            <w:r w:rsidR="00B429AC">
              <w:rPr>
                <w:rFonts w:cs="Arial"/>
              </w:rPr>
              <w:t>.4.</w:t>
            </w:r>
            <w:r w:rsidR="001A63E5">
              <w:rPr>
                <w:rFonts w:cs="Arial"/>
              </w:rPr>
              <w:t>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AD7AB8" w:rsidR="001E41F3" w:rsidRDefault="005B78F5">
            <w:pPr>
              <w:pStyle w:val="CRCoverPage"/>
              <w:spacing w:after="0"/>
              <w:ind w:left="100"/>
              <w:rPr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344035" w:rsidR="001E41F3" w:rsidRDefault="0072478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F46B67" w:rsidR="001E41F3" w:rsidRDefault="008F7E50">
            <w:pPr>
              <w:pStyle w:val="CRCoverPage"/>
              <w:spacing w:after="0"/>
              <w:ind w:left="100"/>
              <w:rPr>
                <w:noProof/>
              </w:rPr>
            </w:pPr>
            <w:r w:rsidRPr="008F7E50">
              <w:rPr>
                <w:noProof/>
              </w:rPr>
              <w:t>TEI</w:t>
            </w:r>
            <w:r w:rsidR="001A63E5">
              <w:rPr>
                <w:noProof/>
              </w:rPr>
              <w:t>8</w:t>
            </w:r>
            <w:r w:rsidRPr="008F7E50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C3C849" w:rsidR="001E41F3" w:rsidRDefault="005B78F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A5C26">
              <w:t>5</w:t>
            </w:r>
            <w:r>
              <w:t>-</w:t>
            </w:r>
            <w:r w:rsidR="00B429AC">
              <w:t>1</w:t>
            </w:r>
            <w:r w:rsidR="001A63E5">
              <w:t>1</w:t>
            </w:r>
            <w:r>
              <w:t>-</w:t>
            </w:r>
            <w:r w:rsidR="001A63E5"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0E1507" w:rsidR="001E41F3" w:rsidRPr="005B78F5" w:rsidRDefault="008F7E50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822DDD" w:rsidR="001E41F3" w:rsidRDefault="005B78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8F7E50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1F7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F1F7C" w:rsidRDefault="00CF1F7C" w:rsidP="00CF1F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B643D6" w:rsidR="00CF1F7C" w:rsidRDefault="00CF1F7C" w:rsidP="00CF1F7C">
            <w:pPr>
              <w:pStyle w:val="CRCoverPage"/>
              <w:spacing w:after="0"/>
              <w:rPr>
                <w:noProof/>
              </w:rPr>
            </w:pPr>
            <w:r w:rsidRPr="00140433">
              <w:rPr>
                <w:rFonts w:eastAsia="Microsoft YaHei" w:cs="Arial"/>
                <w:noProof/>
              </w:rPr>
              <w:t>Due to the i</w:t>
            </w:r>
            <w:r>
              <w:rPr>
                <w:rFonts w:eastAsia="Microsoft YaHei" w:cs="Arial"/>
                <w:noProof/>
              </w:rPr>
              <w:t xml:space="preserve">mplementation of prose CR R5-255037, the contents of </w:t>
            </w:r>
            <w:r w:rsidRPr="00140433">
              <w:rPr>
                <w:rFonts w:eastAsia="Microsoft YaHei" w:cs="Arial"/>
                <w:noProof/>
              </w:rPr>
              <w:t>rf_Parameters_v1610</w:t>
            </w:r>
            <w:r>
              <w:rPr>
                <w:rFonts w:eastAsia="Microsoft YaHei" w:cs="Arial"/>
                <w:noProof/>
              </w:rPr>
              <w:t xml:space="preserve"> IE is checked </w:t>
            </w:r>
            <w:r w:rsidR="00304C16">
              <w:rPr>
                <w:rFonts w:eastAsia="Microsoft YaHei" w:cs="Arial"/>
                <w:noProof/>
              </w:rPr>
              <w:t xml:space="preserve">as a mandatory field </w:t>
            </w:r>
            <w:r>
              <w:rPr>
                <w:rFonts w:eastAsia="Microsoft YaHei" w:cs="Arial"/>
                <w:noProof/>
              </w:rPr>
              <w:t xml:space="preserve">but the sub IEs are optional parameters with expectation of ANYOROMIT value and when UE omits </w:t>
            </w:r>
            <w:r w:rsidRPr="00140433">
              <w:rPr>
                <w:rFonts w:eastAsia="Microsoft YaHei" w:cs="Arial"/>
                <w:noProof/>
              </w:rPr>
              <w:t>rf_Parameters_v1610</w:t>
            </w:r>
            <w:r>
              <w:rPr>
                <w:rFonts w:eastAsia="Microsoft YaHei" w:cs="Arial"/>
                <w:noProof/>
              </w:rPr>
              <w:t>, testcase may unfairly fail.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1F7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F1F7C" w:rsidRDefault="00CF1F7C" w:rsidP="00CF1F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4C1E07" w:rsidR="00CF1F7C" w:rsidRDefault="00CF1F7C" w:rsidP="00CF1F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proposed to use ifpresent for </w:t>
            </w:r>
            <w:r w:rsidRPr="00140433">
              <w:rPr>
                <w:noProof/>
              </w:rPr>
              <w:t>rf_Parameters_v1610</w:t>
            </w:r>
            <w:r>
              <w:rPr>
                <w:noProof/>
              </w:rPr>
              <w:t xml:space="preserve"> IE.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9F2C96" w:rsidR="001E41F3" w:rsidRDefault="00B940A7" w:rsidP="00FC4701">
            <w:pPr>
              <w:pStyle w:val="CRCoverPage"/>
              <w:spacing w:after="0"/>
              <w:rPr>
                <w:noProof/>
              </w:rPr>
            </w:pPr>
            <w:r w:rsidRPr="00B940A7">
              <w:rPr>
                <w:noProof/>
              </w:rPr>
              <w:t>Conformant UE may fail</w:t>
            </w:r>
            <w:r>
              <w:rPr>
                <w:noProof/>
              </w:rPr>
              <w:t xml:space="preserve"> the testcase.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0E903F" w:rsidR="00D32D6C" w:rsidRDefault="00B940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1A63E5">
              <w:rPr>
                <w:noProof/>
              </w:rPr>
              <w:t>5</w:t>
            </w:r>
            <w:r w:rsidR="0039183B">
              <w:rPr>
                <w:noProof/>
              </w:rPr>
              <w:t>.4.</w:t>
            </w:r>
            <w:r w:rsidR="001A63E5">
              <w:rPr>
                <w:noProof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8707B8" w:rsidR="001E41F3" w:rsidRDefault="007247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8BCD7C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91F050" w:rsidR="001E41F3" w:rsidRDefault="00CE34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FAE8EE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3FE5B3" w:rsidR="001E41F3" w:rsidRDefault="007247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507201" w14:textId="77777777" w:rsidR="0072478F" w:rsidRPr="00D83A7A" w:rsidRDefault="0072478F" w:rsidP="0072478F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85183400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5BB63C0" w14:textId="77777777" w:rsidR="00DC0B24" w:rsidRDefault="00DC0B24" w:rsidP="00DC0B24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594CA7">
        <w:rPr>
          <w:rFonts w:cs="Arial"/>
          <w:iCs/>
        </w:rPr>
        <w:t>Table of Contents</w:t>
      </w:r>
      <w:r>
        <w:tab/>
      </w:r>
      <w:r>
        <w:fldChar w:fldCharType="begin"/>
      </w:r>
      <w:r>
        <w:instrText xml:space="preserve"> PAGEREF _Toc185187912 \h </w:instrText>
      </w:r>
      <w:r>
        <w:fldChar w:fldCharType="separate"/>
      </w:r>
      <w:r>
        <w:t>2</w:t>
      </w:r>
      <w:r>
        <w:fldChar w:fldCharType="end"/>
      </w:r>
    </w:p>
    <w:p w14:paraId="60EE9790" w14:textId="77777777" w:rsidR="00DC0B24" w:rsidRDefault="00DC0B24" w:rsidP="00DC0B24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 w:rsidRPr="00594CA7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ja-JP"/>
        </w:rPr>
        <w:tab/>
      </w:r>
      <w:r w:rsidRPr="00594CA7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_Toc185187913 \h </w:instrText>
      </w:r>
      <w:r>
        <w:fldChar w:fldCharType="separate"/>
      </w:r>
      <w:r>
        <w:t>3</w:t>
      </w:r>
      <w:r>
        <w:fldChar w:fldCharType="end"/>
      </w:r>
    </w:p>
    <w:p w14:paraId="4FB299A1" w14:textId="0DC57A1C" w:rsidR="00DC0B24" w:rsidRPr="00DC0B24" w:rsidRDefault="00DC0B24" w:rsidP="007B49C8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 w:rsidRPr="00594CA7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ja-JP"/>
        </w:rPr>
        <w:tab/>
      </w:r>
      <w:r w:rsidRPr="00594CA7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_Toc185187915 \h </w:instrText>
      </w:r>
      <w:r>
        <w:fldChar w:fldCharType="separate"/>
      </w:r>
      <w:r>
        <w:t>3</w:t>
      </w:r>
      <w:r>
        <w:fldChar w:fldCharType="end"/>
      </w:r>
    </w:p>
    <w:p w14:paraId="68BCA6B5" w14:textId="4B41E17D" w:rsidR="008F7E50" w:rsidRPr="008F7E50" w:rsidRDefault="00DC0B24" w:rsidP="008F7E50">
      <w:pPr>
        <w:pStyle w:val="TOC2"/>
        <w:rPr>
          <w:rFonts w:cs="Arial"/>
          <w:lang w:val="en-US"/>
        </w:rPr>
      </w:pPr>
      <w:r>
        <w:rPr>
          <w:rFonts w:cs="Arial"/>
        </w:rPr>
        <w:fldChar w:fldCharType="end"/>
      </w:r>
      <w:r w:rsidR="008F7E50" w:rsidRPr="008F7E50">
        <w:rPr>
          <w:rFonts w:cs="Arial"/>
        </w:rPr>
        <w:t>2.1</w:t>
      </w:r>
      <w:r w:rsidR="008F7E50" w:rsidRPr="008F7E50">
        <w:rPr>
          <w:rFonts w:cs="Arial"/>
          <w:lang w:val="en-US"/>
        </w:rPr>
        <w:tab/>
      </w:r>
      <w:r w:rsidR="008F7E50" w:rsidRPr="008F7E50">
        <w:rPr>
          <w:rFonts w:cs="Arial"/>
          <w:bCs/>
          <w:lang w:val="en-US"/>
        </w:rPr>
        <w:t xml:space="preserve">Change </w:t>
      </w:r>
      <w:r w:rsidR="00B940A7">
        <w:rPr>
          <w:rFonts w:cs="Arial"/>
          <w:bCs/>
          <w:lang w:val="en-US"/>
        </w:rPr>
        <w:t>1</w:t>
      </w:r>
      <w:r w:rsidR="008F7E50" w:rsidRPr="008F7E50">
        <w:rPr>
          <w:rFonts w:cs="Arial"/>
        </w:rPr>
        <w:tab/>
      </w:r>
      <w:r w:rsidR="008F7E50" w:rsidRPr="008F7E50">
        <w:rPr>
          <w:rFonts w:cs="Arial"/>
        </w:rPr>
        <w:fldChar w:fldCharType="begin"/>
      </w:r>
      <w:r w:rsidR="008F7E50" w:rsidRPr="008F7E50">
        <w:rPr>
          <w:rFonts w:cs="Arial"/>
        </w:rPr>
        <w:instrText xml:space="preserve"> PAGEREF _Toc209611630 \h </w:instrText>
      </w:r>
      <w:r w:rsidR="008F7E50" w:rsidRPr="008F7E50">
        <w:rPr>
          <w:rFonts w:cs="Arial"/>
        </w:rPr>
      </w:r>
      <w:r w:rsidR="008F7E50" w:rsidRPr="008F7E50">
        <w:rPr>
          <w:rFonts w:cs="Arial"/>
        </w:rPr>
        <w:fldChar w:fldCharType="separate"/>
      </w:r>
      <w:r w:rsidR="008F7E50" w:rsidRPr="008F7E50">
        <w:rPr>
          <w:rFonts w:cs="Arial"/>
        </w:rPr>
        <w:t>3</w:t>
      </w:r>
      <w:r w:rsidR="008F7E50" w:rsidRPr="008F7E50">
        <w:rPr>
          <w:rFonts w:cs="Arial"/>
        </w:rPr>
        <w:fldChar w:fldCharType="end"/>
      </w:r>
    </w:p>
    <w:p w14:paraId="54D44E35" w14:textId="349382AE" w:rsidR="0072478F" w:rsidRDefault="0072478F" w:rsidP="0072478F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4369CFCF" w14:textId="45BAC5CD" w:rsidR="008F7E50" w:rsidRPr="008F7E50" w:rsidRDefault="008F7E50" w:rsidP="008F7E50">
      <w:pPr>
        <w:pStyle w:val="Heading1"/>
        <w:ind w:left="0" w:firstLine="0"/>
        <w:rPr>
          <w:rFonts w:cs="Arial"/>
          <w:lang w:eastAsia="ja-JP"/>
        </w:rPr>
      </w:pPr>
      <w:bookmarkStart w:id="2" w:name="_Toc209611629"/>
    </w:p>
    <w:p w14:paraId="63D85327" w14:textId="4DEBF1E4" w:rsidR="008F7E50" w:rsidRPr="008F7E50" w:rsidRDefault="008F7E50" w:rsidP="008F7E50">
      <w:pPr>
        <w:numPr>
          <w:ilvl w:val="0"/>
          <w:numId w:val="1"/>
        </w:numPr>
        <w:tabs>
          <w:tab w:val="left" w:pos="432"/>
        </w:tabs>
        <w:rPr>
          <w:rFonts w:ascii="Arial" w:hAnsi="Arial"/>
          <w:b/>
          <w:sz w:val="36"/>
        </w:rPr>
      </w:pPr>
      <w:r>
        <w:rPr>
          <w:rFonts w:ascii="Arial" w:hAnsi="Arial"/>
          <w:b/>
          <w:sz w:val="36"/>
        </w:rPr>
        <w:t>Overview</w:t>
      </w:r>
    </w:p>
    <w:p w14:paraId="7CFADF99" w14:textId="77777777" w:rsidR="008F7E50" w:rsidRPr="009054D9" w:rsidRDefault="008F7E50" w:rsidP="008F7E5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9054D9">
        <w:rPr>
          <w:rFonts w:cs="Arial"/>
        </w:rPr>
        <w:t>This document lists all the</w:t>
      </w:r>
      <w:r>
        <w:rPr>
          <w:rFonts w:cs="Arial"/>
        </w:rPr>
        <w:t xml:space="preserve"> </w:t>
      </w:r>
      <w:r w:rsidRPr="008F7E50">
        <w:rPr>
          <w:rFonts w:cs="Arial"/>
        </w:rPr>
        <w:t xml:space="preserve">changes needed to correct issues in the ATS </w:t>
      </w:r>
      <w:r w:rsidRPr="008F7E50">
        <w:rPr>
          <w:rFonts w:cs="Arial"/>
          <w:lang w:val="en-US"/>
        </w:rPr>
        <w:t xml:space="preserve">iwd-TTCN3-B2024-06_D25wk38 </w:t>
      </w:r>
      <w:r w:rsidRPr="008F7E50">
        <w:rPr>
          <w:rFonts w:cs="Arial"/>
        </w:rPr>
        <w:t>related to the title of this CR.</w:t>
      </w:r>
      <w:r w:rsidRPr="009054D9">
        <w:rPr>
          <w:rFonts w:cs="Arial"/>
          <w:lang w:eastAsia="ja-JP"/>
        </w:rPr>
        <w:t xml:space="preserve"> </w:t>
      </w:r>
    </w:p>
    <w:p w14:paraId="3F60E805" w14:textId="77777777" w:rsidR="008F7E50" w:rsidRPr="009054D9" w:rsidRDefault="008F7E50" w:rsidP="008F7E5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852" w:hanging="852"/>
        <w:rPr>
          <w:rFonts w:eastAsia="SimSun" w:cs="Arial"/>
          <w:b/>
          <w:sz w:val="24"/>
          <w:lang w:eastAsia="ja-JP"/>
        </w:rPr>
      </w:pPr>
      <w:r w:rsidRPr="009054D9">
        <w:rPr>
          <w:rFonts w:cs="Arial"/>
          <w:b/>
          <w:sz w:val="24"/>
          <w:lang w:eastAsia="ja-JP"/>
        </w:rPr>
        <w:t>Contact:</w:t>
      </w:r>
      <w:r w:rsidRPr="009054D9">
        <w:rPr>
          <w:rFonts w:cs="Arial"/>
          <w:b/>
          <w:sz w:val="24"/>
          <w:lang w:eastAsia="ja-JP"/>
        </w:rPr>
        <w:tab/>
      </w:r>
      <w:r w:rsidRPr="009054D9">
        <w:rPr>
          <w:rFonts w:eastAsia="SimSun" w:cs="Arial"/>
          <w:b/>
          <w:sz w:val="24"/>
          <w:lang w:eastAsia="ja-JP"/>
        </w:rPr>
        <w:t>Narendra Kalahasti</w:t>
      </w:r>
      <w:r w:rsidRPr="009054D9">
        <w:rPr>
          <w:rFonts w:eastAsia="SimSun" w:cs="Arial"/>
          <w:b/>
          <w:sz w:val="24"/>
          <w:lang w:eastAsia="ja-JP"/>
        </w:rPr>
        <w:br/>
      </w:r>
      <w:r w:rsidRPr="009054D9">
        <w:rPr>
          <w:rFonts w:eastAsia="SimSun"/>
        </w:rPr>
        <w:t xml:space="preserve">                         </w:t>
      </w:r>
      <w:hyperlink r:id="rId13" w:history="1">
        <w:r w:rsidRPr="009054D9">
          <w:rPr>
            <w:rStyle w:val="Hyperlink"/>
            <w:rFonts w:eastAsia="SimSun" w:cs="Arial"/>
            <w:b/>
            <w:color w:val="auto"/>
            <w:sz w:val="24"/>
            <w:lang w:eastAsia="ja-JP"/>
          </w:rPr>
          <w:t>Narendra.kalahasti@anritsu.com</w:t>
        </w:r>
      </w:hyperlink>
    </w:p>
    <w:p w14:paraId="03B1CFFA" w14:textId="77777777" w:rsidR="008F7E50" w:rsidRPr="009054D9" w:rsidRDefault="008F7E50" w:rsidP="008F7E5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</w:p>
    <w:p w14:paraId="26B928E3" w14:textId="4565D044" w:rsidR="008F7E50" w:rsidRPr="008F7E50" w:rsidRDefault="008F7E50" w:rsidP="008F7E50">
      <w:pPr>
        <w:numPr>
          <w:ilvl w:val="0"/>
          <w:numId w:val="1"/>
        </w:numPr>
        <w:tabs>
          <w:tab w:val="left" w:pos="432"/>
        </w:tabs>
        <w:rPr>
          <w:rFonts w:ascii="Arial" w:hAnsi="Arial"/>
          <w:b/>
          <w:sz w:val="36"/>
        </w:rPr>
      </w:pPr>
      <w:r w:rsidRPr="008F7E50">
        <w:rPr>
          <w:rFonts w:ascii="Arial" w:hAnsi="Arial"/>
          <w:b/>
          <w:sz w:val="36"/>
        </w:rPr>
        <w:t>Corrections required</w:t>
      </w:r>
      <w:bookmarkEnd w:id="2"/>
    </w:p>
    <w:p w14:paraId="2862517A" w14:textId="1E2E54CD" w:rsidR="008F7E50" w:rsidRPr="008F7E50" w:rsidRDefault="008F7E50" w:rsidP="008F7E50">
      <w:pPr>
        <w:numPr>
          <w:ilvl w:val="1"/>
          <w:numId w:val="1"/>
        </w:numPr>
        <w:tabs>
          <w:tab w:val="clear" w:pos="576"/>
        </w:tabs>
        <w:rPr>
          <w:rFonts w:ascii="Arial" w:hAnsi="Arial"/>
          <w:b/>
          <w:sz w:val="36"/>
        </w:rPr>
      </w:pPr>
      <w:bookmarkStart w:id="3" w:name="_Toc178083187"/>
      <w:bookmarkStart w:id="4" w:name="_Toc209611630"/>
      <w:bookmarkStart w:id="5" w:name="_Toc325725665"/>
      <w:bookmarkStart w:id="6" w:name="_Toc122434493"/>
      <w:bookmarkStart w:id="7" w:name="_Toc295288970"/>
      <w:r w:rsidRPr="008F7E50">
        <w:rPr>
          <w:rFonts w:ascii="Arial" w:hAnsi="Arial"/>
          <w:b/>
          <w:bCs/>
          <w:sz w:val="36"/>
          <w:lang w:val="en-US"/>
        </w:rPr>
        <w:t xml:space="preserve">Change </w:t>
      </w:r>
      <w:bookmarkEnd w:id="3"/>
      <w:bookmarkEnd w:id="4"/>
      <w:bookmarkEnd w:id="5"/>
      <w:bookmarkEnd w:id="6"/>
      <w:bookmarkEnd w:id="7"/>
      <w:r w:rsidR="00B940A7">
        <w:rPr>
          <w:rFonts w:ascii="Arial" w:hAnsi="Arial"/>
          <w:b/>
          <w:bCs/>
          <w:sz w:val="36"/>
          <w:lang w:val="en-US"/>
        </w:rPr>
        <w:t>1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F7E50" w14:paraId="01F03535" w14:textId="77777777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1965B" w14:textId="79839F6F" w:rsidR="008F7E50" w:rsidRPr="00B940A7" w:rsidRDefault="00140433" w:rsidP="00B940A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8F7E50" w:rsidRPr="00B940A7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210ED" w14:textId="2708B0F1" w:rsidR="008F7E50" w:rsidRDefault="00140433">
            <w:pPr>
              <w:spacing w:after="0"/>
              <w:rPr>
                <w:rFonts w:ascii="Arial" w:eastAsia="Microsoft YaHei" w:hAnsi="Arial" w:cs="Arial"/>
                <w:sz w:val="18"/>
                <w:szCs w:val="18"/>
              </w:rPr>
            </w:pPr>
            <w:r w:rsidRPr="00140433">
              <w:rPr>
                <w:rFonts w:ascii="Arial" w:hAnsi="Arial" w:cs="Arial"/>
              </w:rPr>
              <w:t>cr_UE_EUTRA_Capability_v1540_IEs</w:t>
            </w:r>
          </w:p>
        </w:tc>
      </w:tr>
      <w:tr w:rsidR="008F7E50" w14:paraId="5D2FA5CC" w14:textId="77777777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5F550" w14:textId="77777777" w:rsidR="008F7E50" w:rsidRDefault="008F7E50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82CC" w14:textId="7DAF9E92" w:rsidR="008F7E50" w:rsidRPr="00140433" w:rsidRDefault="00140433" w:rsidP="00B940A7">
            <w:pPr>
              <w:pStyle w:val="CRCoverPage"/>
              <w:spacing w:after="0"/>
              <w:rPr>
                <w:rFonts w:eastAsia="Microsoft YaHei" w:cs="Arial"/>
                <w:noProof/>
              </w:rPr>
            </w:pPr>
            <w:r w:rsidRPr="00140433">
              <w:rPr>
                <w:rFonts w:eastAsia="Microsoft YaHei" w:cs="Arial"/>
                <w:noProof/>
              </w:rPr>
              <w:t>Due to the i</w:t>
            </w:r>
            <w:r>
              <w:rPr>
                <w:rFonts w:eastAsia="Microsoft YaHei" w:cs="Arial"/>
                <w:noProof/>
              </w:rPr>
              <w:t xml:space="preserve">mplementation of prose CR R5-255037, the contents of </w:t>
            </w:r>
            <w:r w:rsidRPr="00140433">
              <w:rPr>
                <w:rFonts w:eastAsia="Microsoft YaHei" w:cs="Arial"/>
                <w:noProof/>
              </w:rPr>
              <w:t>rf_Parameters_v1610</w:t>
            </w:r>
            <w:r>
              <w:rPr>
                <w:rFonts w:eastAsia="Microsoft YaHei" w:cs="Arial"/>
                <w:noProof/>
              </w:rPr>
              <w:t xml:space="preserve"> IE is checked</w:t>
            </w:r>
            <w:r w:rsidR="00304C16">
              <w:rPr>
                <w:rFonts w:eastAsia="Microsoft YaHei" w:cs="Arial"/>
                <w:noProof/>
              </w:rPr>
              <w:t xml:space="preserve"> as a mandatory field</w:t>
            </w:r>
            <w:r>
              <w:rPr>
                <w:rFonts w:eastAsia="Microsoft YaHei" w:cs="Arial"/>
                <w:noProof/>
              </w:rPr>
              <w:t xml:space="preserve"> </w:t>
            </w:r>
            <w:r w:rsidR="00CF1F7C">
              <w:rPr>
                <w:rFonts w:eastAsia="Microsoft YaHei" w:cs="Arial"/>
                <w:noProof/>
              </w:rPr>
              <w:t>but</w:t>
            </w:r>
            <w:r>
              <w:rPr>
                <w:rFonts w:eastAsia="Microsoft YaHei" w:cs="Arial"/>
                <w:noProof/>
              </w:rPr>
              <w:t xml:space="preserve"> the</w:t>
            </w:r>
            <w:r w:rsidR="00CF1F7C">
              <w:rPr>
                <w:rFonts w:eastAsia="Microsoft YaHei" w:cs="Arial"/>
                <w:noProof/>
              </w:rPr>
              <w:t xml:space="preserve"> sub IEs</w:t>
            </w:r>
            <w:r>
              <w:rPr>
                <w:rFonts w:eastAsia="Microsoft YaHei" w:cs="Arial"/>
                <w:noProof/>
              </w:rPr>
              <w:t xml:space="preserve"> are optional parameters</w:t>
            </w:r>
            <w:r w:rsidR="00CF1F7C">
              <w:rPr>
                <w:rFonts w:eastAsia="Microsoft YaHei" w:cs="Arial"/>
                <w:noProof/>
              </w:rPr>
              <w:t xml:space="preserve"> with expectation of ANYOROMIT value and when</w:t>
            </w:r>
            <w:r>
              <w:rPr>
                <w:rFonts w:eastAsia="Microsoft YaHei" w:cs="Arial"/>
                <w:noProof/>
              </w:rPr>
              <w:t xml:space="preserve"> UE omit</w:t>
            </w:r>
            <w:r w:rsidR="00CF1F7C">
              <w:rPr>
                <w:rFonts w:eastAsia="Microsoft YaHei" w:cs="Arial"/>
                <w:noProof/>
              </w:rPr>
              <w:t xml:space="preserve">s </w:t>
            </w:r>
            <w:r w:rsidR="00CF1F7C" w:rsidRPr="00140433">
              <w:rPr>
                <w:rFonts w:eastAsia="Microsoft YaHei" w:cs="Arial"/>
                <w:noProof/>
              </w:rPr>
              <w:t>rf_Parameters_v1610</w:t>
            </w:r>
            <w:r w:rsidR="00CF1F7C">
              <w:rPr>
                <w:rFonts w:eastAsia="Microsoft YaHei" w:cs="Arial"/>
                <w:noProof/>
              </w:rPr>
              <w:t>, testcase may unfairly fail.</w:t>
            </w:r>
          </w:p>
        </w:tc>
      </w:tr>
      <w:tr w:rsidR="008F7E50" w14:paraId="0671B0F2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86D36" w14:textId="77777777" w:rsidR="008F7E50" w:rsidRDefault="008F7E50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26BE2" w14:textId="7307BE10" w:rsidR="008F7E50" w:rsidRDefault="00135678">
            <w:pPr>
              <w:pStyle w:val="CRCoverPage"/>
              <w:spacing w:after="0"/>
              <w:rPr>
                <w:rFonts w:eastAsia="Microsoft YaHei" w:cs="Arial"/>
                <w:noProof/>
                <w:sz w:val="18"/>
                <w:szCs w:val="18"/>
              </w:rPr>
            </w:pPr>
            <w:r>
              <w:rPr>
                <w:noProof/>
              </w:rPr>
              <w:t>It is proposed to use i</w:t>
            </w:r>
            <w:r w:rsidR="00140433">
              <w:rPr>
                <w:noProof/>
              </w:rPr>
              <w:t xml:space="preserve">fpresent for </w:t>
            </w:r>
            <w:r w:rsidR="00140433" w:rsidRPr="00140433">
              <w:rPr>
                <w:noProof/>
              </w:rPr>
              <w:t>rf_Parameters_v1610</w:t>
            </w:r>
            <w:r w:rsidR="00140433">
              <w:rPr>
                <w:noProof/>
              </w:rPr>
              <w:t xml:space="preserve"> IE</w:t>
            </w:r>
            <w:r>
              <w:rPr>
                <w:noProof/>
              </w:rPr>
              <w:t>.</w:t>
            </w:r>
          </w:p>
        </w:tc>
      </w:tr>
      <w:tr w:rsidR="008F7E50" w14:paraId="61652CAA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DE059" w14:textId="77777777" w:rsidR="008F7E50" w:rsidRDefault="008F7E50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48529" w14:textId="09128299" w:rsidR="008F7E50" w:rsidRPr="00135678" w:rsidRDefault="00135678">
            <w:pPr>
              <w:spacing w:after="0"/>
              <w:rPr>
                <w:rFonts w:ascii="Arial" w:hAnsi="Arial" w:cs="Arial"/>
                <w:lang w:eastAsia="zh-CN"/>
              </w:rPr>
            </w:pPr>
            <w:r w:rsidRPr="00135678">
              <w:rPr>
                <w:rFonts w:ascii="Arial" w:hAnsi="Arial" w:cs="Arial"/>
                <w:lang w:eastAsia="zh-CN"/>
              </w:rPr>
              <w:t>LTE\8_5\</w:t>
            </w:r>
            <w:proofErr w:type="spellStart"/>
            <w:r w:rsidRPr="00135678">
              <w:rPr>
                <w:rFonts w:ascii="Arial" w:hAnsi="Arial" w:cs="Arial"/>
                <w:lang w:eastAsia="zh-CN"/>
              </w:rPr>
              <w:t>RRC_OtherFunctions.ttcn</w:t>
            </w:r>
            <w:proofErr w:type="spellEnd"/>
          </w:p>
        </w:tc>
      </w:tr>
    </w:tbl>
    <w:p w14:paraId="016F6D7F" w14:textId="77777777" w:rsidR="008F7E50" w:rsidRDefault="008F7E50" w:rsidP="008F7E50">
      <w:pPr>
        <w:rPr>
          <w:rFonts w:ascii="Arial" w:hAnsi="Arial" w:cs="Arial"/>
          <w:b/>
        </w:rPr>
      </w:pPr>
    </w:p>
    <w:p w14:paraId="33652CEA" w14:textId="77777777" w:rsidR="008F7E50" w:rsidRPr="008F7E50" w:rsidRDefault="008F7E50" w:rsidP="008F7E5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Before Change: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8F7E50" w:rsidRPr="008F7E50" w14:paraId="7EC33D7C" w14:textId="7777777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418D4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>template UE_EUTRA_Capability_v1540_IEs cr_UE_EUTRA_Capability_v1540_IEs (template UE_EUTRA_Capability_v1630_IEs p_UE_EUTRA_Capability_v1630_IEs := *) :=</w:t>
            </w:r>
          </w:p>
          <w:p w14:paraId="34C92926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{ /* @sic R5s201386 BASELINE MOVING 2020 sic@ */</w:t>
            </w:r>
          </w:p>
          <w:p w14:paraId="243C701F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/* @status    APPROVED (LTE) */</w:t>
            </w:r>
          </w:p>
          <w:p w14:paraId="3DA61C85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phyLayerParameters_v1540 := *,</w:t>
            </w:r>
          </w:p>
          <w:p w14:paraId="28A0EA31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otherParameters_v1540 := ?,</w:t>
            </w:r>
          </w:p>
          <w:p w14:paraId="40452567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fdd_Add_UE_EUTRA_Capabilities_v1540 := *,</w:t>
            </w:r>
          </w:p>
          <w:p w14:paraId="37B8C4D3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tdd_Add_UE_EUTRA_Capabilities_v1540 := *,</w:t>
            </w:r>
          </w:p>
          <w:p w14:paraId="4663956A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sl_Parameters_v1540 := *,</w:t>
            </w:r>
          </w:p>
          <w:p w14:paraId="7567D746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irat_ParametersNR_v1540 := *,</w:t>
            </w:r>
          </w:p>
          <w:p w14:paraId="2BBA9B7B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</w:t>
            </w:r>
            <w:proofErr w:type="spellStart"/>
            <w:r w:rsidRPr="00140433">
              <w:rPr>
                <w:rFonts w:ascii="Arial" w:hAnsi="Arial" w:cs="Arial"/>
              </w:rPr>
              <w:t>nonCriticalExtension</w:t>
            </w:r>
            <w:proofErr w:type="spellEnd"/>
            <w:r w:rsidRPr="00140433">
              <w:rPr>
                <w:rFonts w:ascii="Arial" w:hAnsi="Arial" w:cs="Arial"/>
              </w:rPr>
              <w:t xml:space="preserve"> := {</w:t>
            </w:r>
          </w:p>
          <w:p w14:paraId="30EB8BAF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neighCellSI_AcquisitionParameters_v1550 := *,</w:t>
            </w:r>
          </w:p>
          <w:p w14:paraId="575A95C9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phyLayerParameters_v1550 := ?,</w:t>
            </w:r>
          </w:p>
          <w:p w14:paraId="4931185C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mac_Parameters_v1550 := ?,</w:t>
            </w:r>
          </w:p>
          <w:p w14:paraId="7B80612D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fdd_Add_UE_EUTRA_Capabilities_v1550 := ?,</w:t>
            </w:r>
          </w:p>
          <w:p w14:paraId="071D00CC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tdd_Add_UE_EUTRA_Capabilities_v1550 := ?,</w:t>
            </w:r>
          </w:p>
          <w:p w14:paraId="7EB458EA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</w:t>
            </w:r>
            <w:proofErr w:type="spellStart"/>
            <w:r w:rsidRPr="00140433">
              <w:rPr>
                <w:rFonts w:ascii="Arial" w:hAnsi="Arial" w:cs="Arial"/>
              </w:rPr>
              <w:t>nonCriticalExtension</w:t>
            </w:r>
            <w:proofErr w:type="spellEnd"/>
            <w:r w:rsidRPr="00140433">
              <w:rPr>
                <w:rFonts w:ascii="Arial" w:hAnsi="Arial" w:cs="Arial"/>
              </w:rPr>
              <w:t xml:space="preserve"> := {</w:t>
            </w:r>
          </w:p>
          <w:p w14:paraId="67C3FBCC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lastRenderedPageBreak/>
              <w:t xml:space="preserve">        pdcp_ParametersNR_v1560 := ?,</w:t>
            </w:r>
          </w:p>
          <w:p w14:paraId="649FA570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irat_ParametersNR_v1560 := ?,</w:t>
            </w:r>
          </w:p>
          <w:p w14:paraId="5B9A9BD8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appliedCapabilityFilterCommon_r15 := *,</w:t>
            </w:r>
          </w:p>
          <w:p w14:paraId="5559855C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fdd_Add_UE_EUTRA_Capabilities_v1560 := ?,</w:t>
            </w:r>
          </w:p>
          <w:p w14:paraId="665DF6BB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tdd_Add_UE_EUTRA_Capabilities_v1560 := ?,</w:t>
            </w:r>
          </w:p>
          <w:p w14:paraId="3DCF5BBF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</w:t>
            </w:r>
            <w:proofErr w:type="spellStart"/>
            <w:r w:rsidRPr="00140433">
              <w:rPr>
                <w:rFonts w:ascii="Arial" w:hAnsi="Arial" w:cs="Arial"/>
              </w:rPr>
              <w:t>nonCriticalExtension</w:t>
            </w:r>
            <w:proofErr w:type="spellEnd"/>
            <w:r w:rsidRPr="00140433">
              <w:rPr>
                <w:rFonts w:ascii="Arial" w:hAnsi="Arial" w:cs="Arial"/>
              </w:rPr>
              <w:t xml:space="preserve"> := {</w:t>
            </w:r>
          </w:p>
          <w:p w14:paraId="56FF72DF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rf_Parameters_v1570 := *,</w:t>
            </w:r>
          </w:p>
          <w:p w14:paraId="20E6AF9A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irat_ParametersNR_v1570 := *,</w:t>
            </w:r>
          </w:p>
          <w:p w14:paraId="4CEB7193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</w:t>
            </w:r>
            <w:proofErr w:type="spellStart"/>
            <w:r w:rsidRPr="00140433">
              <w:rPr>
                <w:rFonts w:ascii="Arial" w:hAnsi="Arial" w:cs="Arial"/>
              </w:rPr>
              <w:t>nonCriticalExtension</w:t>
            </w:r>
            <w:proofErr w:type="spellEnd"/>
            <w:r w:rsidRPr="00140433">
              <w:rPr>
                <w:rFonts w:ascii="Arial" w:hAnsi="Arial" w:cs="Arial"/>
              </w:rPr>
              <w:t xml:space="preserve"> := {</w:t>
            </w:r>
          </w:p>
          <w:p w14:paraId="7F70EAF1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neighCellSI_AcquisitionParameters_v15a0 := ?,</w:t>
            </w:r>
          </w:p>
          <w:p w14:paraId="29F217E3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eutra_5GC_Parameters_r15 := *,</w:t>
            </w:r>
          </w:p>
          <w:p w14:paraId="478B2E84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fdd_Add_UE_EUTRA_Capabilities_v15a0 := *,</w:t>
            </w:r>
          </w:p>
          <w:p w14:paraId="418449A2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tdd_Add_UE_EUTRA_Capabilities_v15a0 := *,</w:t>
            </w:r>
          </w:p>
          <w:p w14:paraId="0B0990DD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</w:t>
            </w:r>
            <w:proofErr w:type="spellStart"/>
            <w:r w:rsidRPr="00140433">
              <w:rPr>
                <w:rFonts w:ascii="Arial" w:hAnsi="Arial" w:cs="Arial"/>
              </w:rPr>
              <w:t>nonCriticalExtension</w:t>
            </w:r>
            <w:proofErr w:type="spellEnd"/>
            <w:r w:rsidRPr="00140433">
              <w:rPr>
                <w:rFonts w:ascii="Arial" w:hAnsi="Arial" w:cs="Arial"/>
              </w:rPr>
              <w:t xml:space="preserve"> := {</w:t>
            </w:r>
          </w:p>
          <w:p w14:paraId="09072CEE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highSpeedEnhParameters_v1610 := *,</w:t>
            </w:r>
          </w:p>
          <w:p w14:paraId="7353543D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neighCellSI_AcquisitionParameters_v1610 := *,</w:t>
            </w:r>
          </w:p>
          <w:p w14:paraId="5ED3A7B0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mbms_Parameters_v1610 := *,</w:t>
            </w:r>
          </w:p>
          <w:p w14:paraId="78D4EAC5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pdcp_Parameters_v1610 := *,</w:t>
            </w:r>
          </w:p>
          <w:p w14:paraId="1B3F6D9F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mac_Parameters_v1610 := *,</w:t>
            </w:r>
          </w:p>
          <w:p w14:paraId="6B5D2F85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phyLayerParameters_v1610 := *,</w:t>
            </w:r>
          </w:p>
          <w:p w14:paraId="70F4FB72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measParameters_v1610 := *,</w:t>
            </w:r>
          </w:p>
          <w:p w14:paraId="015F479E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pur_Parameters_r16 := *,</w:t>
            </w:r>
          </w:p>
          <w:p w14:paraId="3F4B2DF9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eutra_5GC_Parameters_v1610 := *,</w:t>
            </w:r>
          </w:p>
          <w:p w14:paraId="422F7E6D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otherParameters_v1610 := *,</w:t>
            </w:r>
          </w:p>
          <w:p w14:paraId="33120027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dl_DedicatedMessageSegmentation_r16 := *,</w:t>
            </w:r>
          </w:p>
          <w:p w14:paraId="549CA8DD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mmtel_Parameters_v1610 := ?,</w:t>
            </w:r>
          </w:p>
          <w:p w14:paraId="1907182E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irat_ParametersNR_v1610 := *,</w:t>
            </w:r>
          </w:p>
          <w:p w14:paraId="403753C9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rf_Parameters_v1610 := {</w:t>
            </w:r>
          </w:p>
          <w:p w14:paraId="25960CE7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  supportedBandCombination_v1610 := *,</w:t>
            </w:r>
          </w:p>
          <w:p w14:paraId="0879CD51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  supportedBandCombinationAdd_v1610 := *,</w:t>
            </w:r>
          </w:p>
          <w:p w14:paraId="43C65645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  supportedBandCombinationReduced_v1610 := *</w:t>
            </w:r>
          </w:p>
          <w:p w14:paraId="2AE87799" w14:textId="33AE7292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},</w:t>
            </w:r>
          </w:p>
          <w:p w14:paraId="3340FCF4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mobilityParameters_v1610 := *,</w:t>
            </w:r>
          </w:p>
          <w:p w14:paraId="5F34E458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ue_BasedNetwPerfMeasParameters_v1610 := ?,</w:t>
            </w:r>
          </w:p>
          <w:p w14:paraId="0B28FDA8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lastRenderedPageBreak/>
              <w:t xml:space="preserve">              sl_Parameters_v1610 := *,</w:t>
            </w:r>
          </w:p>
          <w:p w14:paraId="3E97C8E8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fdd_Add_UE_EUTRA_Capabilities_v1610 := *,</w:t>
            </w:r>
          </w:p>
          <w:p w14:paraId="600352EE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tdd_Add_UE_EUTRA_Capabilities_v1610 := *,</w:t>
            </w:r>
          </w:p>
          <w:p w14:paraId="7A916ED1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</w:t>
            </w:r>
            <w:proofErr w:type="spellStart"/>
            <w:r w:rsidRPr="00140433">
              <w:rPr>
                <w:rFonts w:ascii="Arial" w:hAnsi="Arial" w:cs="Arial"/>
              </w:rPr>
              <w:t>nonCriticalExtension</w:t>
            </w:r>
            <w:proofErr w:type="spellEnd"/>
            <w:r w:rsidRPr="00140433">
              <w:rPr>
                <w:rFonts w:ascii="Arial" w:hAnsi="Arial" w:cs="Arial"/>
              </w:rPr>
              <w:t xml:space="preserve"> := p_UE_EUTRA_Capability_v1630_IEs // @sic R5s221178 BASELINE MOVING 2022 sic@</w:t>
            </w:r>
          </w:p>
          <w:p w14:paraId="38553985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} </w:t>
            </w:r>
            <w:proofErr w:type="spellStart"/>
            <w:r w:rsidRPr="00140433">
              <w:rPr>
                <w:rFonts w:ascii="Arial" w:hAnsi="Arial" w:cs="Arial"/>
              </w:rPr>
              <w:t>ifpresent</w:t>
            </w:r>
            <w:proofErr w:type="spellEnd"/>
            <w:r w:rsidRPr="00140433">
              <w:rPr>
                <w:rFonts w:ascii="Arial" w:hAnsi="Arial" w:cs="Arial"/>
              </w:rPr>
              <w:t xml:space="preserve"> // UE-EUTRA-Capability-v1610-IEs</w:t>
            </w:r>
          </w:p>
          <w:p w14:paraId="388C64E1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} </w:t>
            </w:r>
            <w:proofErr w:type="spellStart"/>
            <w:r w:rsidRPr="00140433">
              <w:rPr>
                <w:rFonts w:ascii="Arial" w:hAnsi="Arial" w:cs="Arial"/>
              </w:rPr>
              <w:t>ifpresent</w:t>
            </w:r>
            <w:proofErr w:type="spellEnd"/>
            <w:r w:rsidRPr="00140433">
              <w:rPr>
                <w:rFonts w:ascii="Arial" w:hAnsi="Arial" w:cs="Arial"/>
              </w:rPr>
              <w:t xml:space="preserve"> // UE-EUTRA-Capability-v15a0-IEs</w:t>
            </w:r>
          </w:p>
          <w:p w14:paraId="7D06E31A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} </w:t>
            </w:r>
            <w:proofErr w:type="spellStart"/>
            <w:r w:rsidRPr="00140433">
              <w:rPr>
                <w:rFonts w:ascii="Arial" w:hAnsi="Arial" w:cs="Arial"/>
              </w:rPr>
              <w:t>ifpresent</w:t>
            </w:r>
            <w:proofErr w:type="spellEnd"/>
            <w:r w:rsidRPr="00140433">
              <w:rPr>
                <w:rFonts w:ascii="Arial" w:hAnsi="Arial" w:cs="Arial"/>
              </w:rPr>
              <w:t xml:space="preserve"> // UE-EUTRA-Capability-v1570-IEs</w:t>
            </w:r>
          </w:p>
          <w:p w14:paraId="0C4354B5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} </w:t>
            </w:r>
            <w:proofErr w:type="spellStart"/>
            <w:r w:rsidRPr="00140433">
              <w:rPr>
                <w:rFonts w:ascii="Arial" w:hAnsi="Arial" w:cs="Arial"/>
              </w:rPr>
              <w:t>ifpresent</w:t>
            </w:r>
            <w:proofErr w:type="spellEnd"/>
            <w:r w:rsidRPr="00140433">
              <w:rPr>
                <w:rFonts w:ascii="Arial" w:hAnsi="Arial" w:cs="Arial"/>
              </w:rPr>
              <w:t xml:space="preserve"> // UE-EUTRA-Capability-v1560-IEs</w:t>
            </w:r>
          </w:p>
          <w:p w14:paraId="0E156BC3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} </w:t>
            </w:r>
            <w:proofErr w:type="spellStart"/>
            <w:r w:rsidRPr="00140433">
              <w:rPr>
                <w:rFonts w:ascii="Arial" w:hAnsi="Arial" w:cs="Arial"/>
              </w:rPr>
              <w:t>ifpresent</w:t>
            </w:r>
            <w:proofErr w:type="spellEnd"/>
            <w:r w:rsidRPr="00140433">
              <w:rPr>
                <w:rFonts w:ascii="Arial" w:hAnsi="Arial" w:cs="Arial"/>
              </w:rPr>
              <w:t xml:space="preserve"> // UE-EUTRA-Capability-v1550-IEs</w:t>
            </w:r>
          </w:p>
          <w:p w14:paraId="4298E62E" w14:textId="66D3E0AB" w:rsidR="008F7E50" w:rsidRPr="008F7E50" w:rsidRDefault="00140433" w:rsidP="00140433">
            <w:pPr>
              <w:rPr>
                <w:rFonts w:ascii="Arial" w:hAnsi="Arial" w:cs="Arial"/>
                <w:b/>
              </w:rPr>
            </w:pPr>
            <w:r w:rsidRPr="00140433">
              <w:rPr>
                <w:rFonts w:ascii="Arial" w:hAnsi="Arial" w:cs="Arial"/>
              </w:rPr>
              <w:t xml:space="preserve">  } </w:t>
            </w:r>
            <w:proofErr w:type="spellStart"/>
            <w:r w:rsidRPr="00140433">
              <w:rPr>
                <w:rFonts w:ascii="Arial" w:hAnsi="Arial" w:cs="Arial"/>
              </w:rPr>
              <w:t>ifpresent</w:t>
            </w:r>
            <w:proofErr w:type="spellEnd"/>
            <w:r w:rsidRPr="00140433">
              <w:rPr>
                <w:rFonts w:ascii="Arial" w:hAnsi="Arial" w:cs="Arial"/>
              </w:rPr>
              <w:t>; // UE-EUTRA-Capability-v1540-IEs</w:t>
            </w:r>
          </w:p>
        </w:tc>
      </w:tr>
    </w:tbl>
    <w:p w14:paraId="231AC8E4" w14:textId="77777777" w:rsidR="008F7E50" w:rsidRPr="008F7E50" w:rsidRDefault="008F7E50" w:rsidP="008F7E50">
      <w:pPr>
        <w:rPr>
          <w:rFonts w:ascii="Arial" w:hAnsi="Arial" w:cs="Arial"/>
          <w:b/>
        </w:rPr>
      </w:pPr>
    </w:p>
    <w:p w14:paraId="55999CA2" w14:textId="77777777" w:rsidR="008F7E50" w:rsidRPr="008F7E50" w:rsidRDefault="008F7E50" w:rsidP="008F7E50">
      <w:pPr>
        <w:rPr>
          <w:rFonts w:ascii="Arial" w:hAnsi="Arial" w:cs="Arial"/>
          <w:b/>
        </w:rPr>
      </w:pPr>
      <w:r w:rsidRPr="008F7E50">
        <w:rPr>
          <w:rFonts w:ascii="Arial" w:hAnsi="Arial" w:cs="Arial"/>
          <w:b/>
        </w:rPr>
        <w:t>After Change: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8F7E50" w:rsidRPr="008F7E50" w14:paraId="32AAED92" w14:textId="7777777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BD699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>template UE_EUTRA_Capability_v1540_IEs cr_UE_EUTRA_Capability_v1540_IEs (template UE_EUTRA_Capability_v1630_IEs p_UE_EUTRA_Capability_v1630_IEs := *) :=</w:t>
            </w:r>
          </w:p>
          <w:p w14:paraId="626474DC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{ /* @sic R5s201386 BASELINE MOVING 2020 sic@ */</w:t>
            </w:r>
          </w:p>
          <w:p w14:paraId="42E40E7D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/* @status    APPROVED (LTE) */</w:t>
            </w:r>
          </w:p>
          <w:p w14:paraId="420CA0D6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phyLayerParameters_v1540 := *,</w:t>
            </w:r>
          </w:p>
          <w:p w14:paraId="7982F9E5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otherParameters_v1540 := ?,</w:t>
            </w:r>
          </w:p>
          <w:p w14:paraId="30B9C353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fdd_Add_UE_EUTRA_Capabilities_v1540 := *,</w:t>
            </w:r>
          </w:p>
          <w:p w14:paraId="618707D0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tdd_Add_UE_EUTRA_Capabilities_v1540 := *,</w:t>
            </w:r>
          </w:p>
          <w:p w14:paraId="1443AD67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sl_Parameters_v1540 := *,</w:t>
            </w:r>
          </w:p>
          <w:p w14:paraId="035FFF0B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irat_ParametersNR_v1540 := *,</w:t>
            </w:r>
          </w:p>
          <w:p w14:paraId="14C80C6F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</w:t>
            </w:r>
            <w:proofErr w:type="spellStart"/>
            <w:r w:rsidRPr="00140433">
              <w:rPr>
                <w:rFonts w:ascii="Arial" w:hAnsi="Arial" w:cs="Arial"/>
              </w:rPr>
              <w:t>nonCriticalExtension</w:t>
            </w:r>
            <w:proofErr w:type="spellEnd"/>
            <w:r w:rsidRPr="00140433">
              <w:rPr>
                <w:rFonts w:ascii="Arial" w:hAnsi="Arial" w:cs="Arial"/>
              </w:rPr>
              <w:t xml:space="preserve"> := {</w:t>
            </w:r>
          </w:p>
          <w:p w14:paraId="5991C415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neighCellSI_AcquisitionParameters_v1550 := *,</w:t>
            </w:r>
          </w:p>
          <w:p w14:paraId="481C3797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phyLayerParameters_v1550 := ?,</w:t>
            </w:r>
          </w:p>
          <w:p w14:paraId="7D8D6D26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mac_Parameters_v1550 := ?,</w:t>
            </w:r>
          </w:p>
          <w:p w14:paraId="35A14E14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fdd_Add_UE_EUTRA_Capabilities_v1550 := ?,</w:t>
            </w:r>
          </w:p>
          <w:p w14:paraId="083D381A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tdd_Add_UE_EUTRA_Capabilities_v1550 := ?,</w:t>
            </w:r>
          </w:p>
          <w:p w14:paraId="2F9DE0F6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</w:t>
            </w:r>
            <w:proofErr w:type="spellStart"/>
            <w:r w:rsidRPr="00140433">
              <w:rPr>
                <w:rFonts w:ascii="Arial" w:hAnsi="Arial" w:cs="Arial"/>
              </w:rPr>
              <w:t>nonCriticalExtension</w:t>
            </w:r>
            <w:proofErr w:type="spellEnd"/>
            <w:r w:rsidRPr="00140433">
              <w:rPr>
                <w:rFonts w:ascii="Arial" w:hAnsi="Arial" w:cs="Arial"/>
              </w:rPr>
              <w:t xml:space="preserve"> := {</w:t>
            </w:r>
          </w:p>
          <w:p w14:paraId="56CC1AF4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pdcp_ParametersNR_v1560 := ?,</w:t>
            </w:r>
          </w:p>
          <w:p w14:paraId="6F32D775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irat_ParametersNR_v1560 := ?,</w:t>
            </w:r>
          </w:p>
          <w:p w14:paraId="0C809506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appliedCapabilityFilterCommon_r15 := *,</w:t>
            </w:r>
          </w:p>
          <w:p w14:paraId="3BE1C1D9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fdd_Add_UE_EUTRA_Capabilities_v1560 := ?,</w:t>
            </w:r>
          </w:p>
          <w:p w14:paraId="5ED68449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tdd_Add_UE_EUTRA_Capabilities_v1560 := ?,</w:t>
            </w:r>
          </w:p>
          <w:p w14:paraId="669DD848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lastRenderedPageBreak/>
              <w:t xml:space="preserve">        </w:t>
            </w:r>
            <w:proofErr w:type="spellStart"/>
            <w:r w:rsidRPr="00140433">
              <w:rPr>
                <w:rFonts w:ascii="Arial" w:hAnsi="Arial" w:cs="Arial"/>
              </w:rPr>
              <w:t>nonCriticalExtension</w:t>
            </w:r>
            <w:proofErr w:type="spellEnd"/>
            <w:r w:rsidRPr="00140433">
              <w:rPr>
                <w:rFonts w:ascii="Arial" w:hAnsi="Arial" w:cs="Arial"/>
              </w:rPr>
              <w:t xml:space="preserve"> := {</w:t>
            </w:r>
          </w:p>
          <w:p w14:paraId="507F3459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rf_Parameters_v1570 := *,</w:t>
            </w:r>
          </w:p>
          <w:p w14:paraId="3B080D47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irat_ParametersNR_v1570 := *,</w:t>
            </w:r>
          </w:p>
          <w:p w14:paraId="3EF2398E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</w:t>
            </w:r>
            <w:proofErr w:type="spellStart"/>
            <w:r w:rsidRPr="00140433">
              <w:rPr>
                <w:rFonts w:ascii="Arial" w:hAnsi="Arial" w:cs="Arial"/>
              </w:rPr>
              <w:t>nonCriticalExtension</w:t>
            </w:r>
            <w:proofErr w:type="spellEnd"/>
            <w:r w:rsidRPr="00140433">
              <w:rPr>
                <w:rFonts w:ascii="Arial" w:hAnsi="Arial" w:cs="Arial"/>
              </w:rPr>
              <w:t xml:space="preserve"> := {</w:t>
            </w:r>
          </w:p>
          <w:p w14:paraId="6D96D17A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neighCellSI_AcquisitionParameters_v15a0 := ?,</w:t>
            </w:r>
          </w:p>
          <w:p w14:paraId="4DEF2DCE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eutra_5GC_Parameters_r15 := *,</w:t>
            </w:r>
          </w:p>
          <w:p w14:paraId="6BBD14AB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fdd_Add_UE_EUTRA_Capabilities_v15a0 := *,</w:t>
            </w:r>
          </w:p>
          <w:p w14:paraId="4FCEE659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tdd_Add_UE_EUTRA_Capabilities_v15a0 := *,</w:t>
            </w:r>
          </w:p>
          <w:p w14:paraId="4F67B27B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</w:t>
            </w:r>
            <w:proofErr w:type="spellStart"/>
            <w:r w:rsidRPr="00140433">
              <w:rPr>
                <w:rFonts w:ascii="Arial" w:hAnsi="Arial" w:cs="Arial"/>
              </w:rPr>
              <w:t>nonCriticalExtension</w:t>
            </w:r>
            <w:proofErr w:type="spellEnd"/>
            <w:r w:rsidRPr="00140433">
              <w:rPr>
                <w:rFonts w:ascii="Arial" w:hAnsi="Arial" w:cs="Arial"/>
              </w:rPr>
              <w:t xml:space="preserve"> := {</w:t>
            </w:r>
          </w:p>
          <w:p w14:paraId="583703D4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highSpeedEnhParameters_v1610 := *,</w:t>
            </w:r>
          </w:p>
          <w:p w14:paraId="519AD27A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neighCellSI_AcquisitionParameters_v1610 := *,</w:t>
            </w:r>
          </w:p>
          <w:p w14:paraId="3B8972D4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mbms_Parameters_v1610 := *,</w:t>
            </w:r>
          </w:p>
          <w:p w14:paraId="2307070F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pdcp_Parameters_v1610 := *,</w:t>
            </w:r>
          </w:p>
          <w:p w14:paraId="5FA68E55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mac_Parameters_v1610 := *,</w:t>
            </w:r>
          </w:p>
          <w:p w14:paraId="13AF4273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phyLayerParameters_v1610 := *,</w:t>
            </w:r>
          </w:p>
          <w:p w14:paraId="4594FB03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measParameters_v1610 := *,</w:t>
            </w:r>
          </w:p>
          <w:p w14:paraId="7F6E75A2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pur_Parameters_r16 := *,</w:t>
            </w:r>
          </w:p>
          <w:p w14:paraId="4BA3B5FF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eutra_5GC_Parameters_v1610 := *,</w:t>
            </w:r>
          </w:p>
          <w:p w14:paraId="6289D213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otherParameters_v1610 := *,</w:t>
            </w:r>
          </w:p>
          <w:p w14:paraId="5C4D05F5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dl_DedicatedMessageSegmentation_r16 := *,</w:t>
            </w:r>
          </w:p>
          <w:p w14:paraId="11EA66CB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mmtel_Parameters_v1610 := ?,</w:t>
            </w:r>
          </w:p>
          <w:p w14:paraId="6876249A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irat_ParametersNR_v1610 := *,</w:t>
            </w:r>
          </w:p>
          <w:p w14:paraId="17672441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rf_Parameters_v1610 := {</w:t>
            </w:r>
          </w:p>
          <w:p w14:paraId="6AE69233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  supportedBandCombination_v1610 := *,</w:t>
            </w:r>
          </w:p>
          <w:p w14:paraId="2A839E66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  supportedBandCombinationAdd_v1610 := *,</w:t>
            </w:r>
          </w:p>
          <w:p w14:paraId="166069E0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  supportedBandCombinationReduced_v1610 := *</w:t>
            </w:r>
          </w:p>
          <w:p w14:paraId="0BCA8068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} </w:t>
            </w:r>
            <w:proofErr w:type="spellStart"/>
            <w:r w:rsidRPr="00140433">
              <w:rPr>
                <w:rFonts w:ascii="Arial" w:hAnsi="Arial" w:cs="Arial"/>
                <w:highlight w:val="yellow"/>
              </w:rPr>
              <w:t>ifpresent</w:t>
            </w:r>
            <w:proofErr w:type="spellEnd"/>
            <w:r w:rsidRPr="00140433">
              <w:rPr>
                <w:rFonts w:ascii="Arial" w:hAnsi="Arial" w:cs="Arial"/>
              </w:rPr>
              <w:t>,</w:t>
            </w:r>
          </w:p>
          <w:p w14:paraId="72ACDAF0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mobilityParameters_v1610 := *,</w:t>
            </w:r>
          </w:p>
          <w:p w14:paraId="6C581C20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ue_BasedNetwPerfMeasParameters_v1610 := ?,</w:t>
            </w:r>
          </w:p>
          <w:p w14:paraId="0B3BEA0B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sl_Parameters_v1610 := *,</w:t>
            </w:r>
          </w:p>
          <w:p w14:paraId="148E6990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fdd_Add_UE_EUTRA_Capabilities_v1610 := *,</w:t>
            </w:r>
          </w:p>
          <w:p w14:paraId="36746A51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tdd_Add_UE_EUTRA_Capabilities_v1610 := *,</w:t>
            </w:r>
          </w:p>
          <w:p w14:paraId="2B1F7753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</w:t>
            </w:r>
            <w:proofErr w:type="spellStart"/>
            <w:r w:rsidRPr="00140433">
              <w:rPr>
                <w:rFonts w:ascii="Arial" w:hAnsi="Arial" w:cs="Arial"/>
              </w:rPr>
              <w:t>nonCriticalExtension</w:t>
            </w:r>
            <w:proofErr w:type="spellEnd"/>
            <w:r w:rsidRPr="00140433">
              <w:rPr>
                <w:rFonts w:ascii="Arial" w:hAnsi="Arial" w:cs="Arial"/>
              </w:rPr>
              <w:t xml:space="preserve"> := p_UE_EUTRA_Capability_v1630_IEs // @sic R5s221178 BASELINE MOVING 2022 sic@</w:t>
            </w:r>
          </w:p>
          <w:p w14:paraId="71317315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} </w:t>
            </w:r>
            <w:proofErr w:type="spellStart"/>
            <w:r w:rsidRPr="00140433">
              <w:rPr>
                <w:rFonts w:ascii="Arial" w:hAnsi="Arial" w:cs="Arial"/>
              </w:rPr>
              <w:t>ifpresent</w:t>
            </w:r>
            <w:proofErr w:type="spellEnd"/>
            <w:r w:rsidRPr="00140433">
              <w:rPr>
                <w:rFonts w:ascii="Arial" w:hAnsi="Arial" w:cs="Arial"/>
              </w:rPr>
              <w:t xml:space="preserve"> // UE-EUTRA-Capability-v1610-IEs</w:t>
            </w:r>
          </w:p>
          <w:p w14:paraId="1118D4DB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lastRenderedPageBreak/>
              <w:t xml:space="preserve">          } </w:t>
            </w:r>
            <w:proofErr w:type="spellStart"/>
            <w:r w:rsidRPr="00140433">
              <w:rPr>
                <w:rFonts w:ascii="Arial" w:hAnsi="Arial" w:cs="Arial"/>
              </w:rPr>
              <w:t>ifpresent</w:t>
            </w:r>
            <w:proofErr w:type="spellEnd"/>
            <w:r w:rsidRPr="00140433">
              <w:rPr>
                <w:rFonts w:ascii="Arial" w:hAnsi="Arial" w:cs="Arial"/>
              </w:rPr>
              <w:t xml:space="preserve"> // UE-EUTRA-Capability-v15a0-IEs</w:t>
            </w:r>
          </w:p>
          <w:p w14:paraId="00AAA284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} </w:t>
            </w:r>
            <w:proofErr w:type="spellStart"/>
            <w:r w:rsidRPr="00140433">
              <w:rPr>
                <w:rFonts w:ascii="Arial" w:hAnsi="Arial" w:cs="Arial"/>
              </w:rPr>
              <w:t>ifpresent</w:t>
            </w:r>
            <w:proofErr w:type="spellEnd"/>
            <w:r w:rsidRPr="00140433">
              <w:rPr>
                <w:rFonts w:ascii="Arial" w:hAnsi="Arial" w:cs="Arial"/>
              </w:rPr>
              <w:t xml:space="preserve"> // UE-EUTRA-Capability-v1570-IEs</w:t>
            </w:r>
          </w:p>
          <w:p w14:paraId="2D2943F9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} </w:t>
            </w:r>
            <w:proofErr w:type="spellStart"/>
            <w:r w:rsidRPr="00140433">
              <w:rPr>
                <w:rFonts w:ascii="Arial" w:hAnsi="Arial" w:cs="Arial"/>
              </w:rPr>
              <w:t>ifpresent</w:t>
            </w:r>
            <w:proofErr w:type="spellEnd"/>
            <w:r w:rsidRPr="00140433">
              <w:rPr>
                <w:rFonts w:ascii="Arial" w:hAnsi="Arial" w:cs="Arial"/>
              </w:rPr>
              <w:t xml:space="preserve"> // UE-EUTRA-Capability-v1560-IEs</w:t>
            </w:r>
          </w:p>
          <w:p w14:paraId="23216CC5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} </w:t>
            </w:r>
            <w:proofErr w:type="spellStart"/>
            <w:r w:rsidRPr="00140433">
              <w:rPr>
                <w:rFonts w:ascii="Arial" w:hAnsi="Arial" w:cs="Arial"/>
              </w:rPr>
              <w:t>ifpresent</w:t>
            </w:r>
            <w:proofErr w:type="spellEnd"/>
            <w:r w:rsidRPr="00140433">
              <w:rPr>
                <w:rFonts w:ascii="Arial" w:hAnsi="Arial" w:cs="Arial"/>
              </w:rPr>
              <w:t xml:space="preserve"> // UE-EUTRA-Capability-v1550-IEs</w:t>
            </w:r>
          </w:p>
          <w:p w14:paraId="541131A8" w14:textId="54568138" w:rsidR="008F7E50" w:rsidRPr="008F7E50" w:rsidRDefault="00140433" w:rsidP="00140433">
            <w:pPr>
              <w:rPr>
                <w:rFonts w:ascii="Arial" w:hAnsi="Arial" w:cs="Arial"/>
                <w:b/>
                <w:bCs/>
              </w:rPr>
            </w:pPr>
            <w:r w:rsidRPr="00140433">
              <w:rPr>
                <w:rFonts w:ascii="Arial" w:hAnsi="Arial" w:cs="Arial"/>
              </w:rPr>
              <w:t xml:space="preserve">  } </w:t>
            </w:r>
            <w:proofErr w:type="spellStart"/>
            <w:r w:rsidRPr="00140433">
              <w:rPr>
                <w:rFonts w:ascii="Arial" w:hAnsi="Arial" w:cs="Arial"/>
              </w:rPr>
              <w:t>ifpresent</w:t>
            </w:r>
            <w:proofErr w:type="spellEnd"/>
            <w:r w:rsidRPr="00140433">
              <w:rPr>
                <w:rFonts w:ascii="Arial" w:hAnsi="Arial" w:cs="Arial"/>
              </w:rPr>
              <w:t>; // UE-EUTRA-Capability-v1540-IEs</w:t>
            </w:r>
          </w:p>
        </w:tc>
      </w:tr>
    </w:tbl>
    <w:p w14:paraId="76E50816" w14:textId="77777777" w:rsidR="008D6B1E" w:rsidRPr="003C4E4F" w:rsidRDefault="008D6B1E" w:rsidP="00140433">
      <w:pPr>
        <w:rPr>
          <w:rFonts w:ascii="Arial" w:hAnsi="Arial" w:cs="Arial"/>
        </w:rPr>
      </w:pPr>
    </w:p>
    <w:sectPr w:rsidR="008D6B1E" w:rsidRPr="003C4E4F" w:rsidSect="0054030B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41B1BF" w14:textId="77777777" w:rsidR="00C76863" w:rsidRDefault="00C76863">
      <w:r>
        <w:separator/>
      </w:r>
    </w:p>
  </w:endnote>
  <w:endnote w:type="continuationSeparator" w:id="0">
    <w:p w14:paraId="4AF620E8" w14:textId="77777777" w:rsidR="00C76863" w:rsidRDefault="00C768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2CE30A" w14:textId="77777777" w:rsidR="00C76863" w:rsidRDefault="00C76863">
      <w:r>
        <w:separator/>
      </w:r>
    </w:p>
  </w:footnote>
  <w:footnote w:type="continuationSeparator" w:id="0">
    <w:p w14:paraId="7190B363" w14:textId="77777777" w:rsidR="00C76863" w:rsidRDefault="00C768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301E2"/>
    <w:multiLevelType w:val="hybridMultilevel"/>
    <w:tmpl w:val="8598B91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0567374"/>
    <w:multiLevelType w:val="hybridMultilevel"/>
    <w:tmpl w:val="90045906"/>
    <w:lvl w:ilvl="0" w:tplc="90FC8BB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8215033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5"/>
  </w:num>
  <w:num w:numId="3" w16cid:durableId="595939603">
    <w:abstractNumId w:val="2"/>
  </w:num>
  <w:num w:numId="4" w16cid:durableId="132911612">
    <w:abstractNumId w:val="10"/>
  </w:num>
  <w:num w:numId="5" w16cid:durableId="372271094">
    <w:abstractNumId w:val="8"/>
  </w:num>
  <w:num w:numId="6" w16cid:durableId="150223299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2187546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59112785">
    <w:abstractNumId w:val="6"/>
  </w:num>
  <w:num w:numId="9" w16cid:durableId="194237065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99111877">
    <w:abstractNumId w:val="4"/>
  </w:num>
  <w:num w:numId="11" w16cid:durableId="1310330713">
    <w:abstractNumId w:val="7"/>
  </w:num>
  <w:num w:numId="12" w16cid:durableId="185600304">
    <w:abstractNumId w:val="5"/>
  </w:num>
  <w:num w:numId="13" w16cid:durableId="1579437969">
    <w:abstractNumId w:val="0"/>
  </w:num>
  <w:num w:numId="14" w16cid:durableId="1644402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311"/>
    <w:rsid w:val="00020A1B"/>
    <w:rsid w:val="00022E4A"/>
    <w:rsid w:val="00043BE9"/>
    <w:rsid w:val="0006410B"/>
    <w:rsid w:val="00067F72"/>
    <w:rsid w:val="00070E09"/>
    <w:rsid w:val="0008521B"/>
    <w:rsid w:val="000A6394"/>
    <w:rsid w:val="000B7FED"/>
    <w:rsid w:val="000C038A"/>
    <w:rsid w:val="000C064F"/>
    <w:rsid w:val="000C6598"/>
    <w:rsid w:val="000D15FD"/>
    <w:rsid w:val="000D44B3"/>
    <w:rsid w:val="000E1882"/>
    <w:rsid w:val="001354DE"/>
    <w:rsid w:val="00135678"/>
    <w:rsid w:val="00140433"/>
    <w:rsid w:val="00144249"/>
    <w:rsid w:val="00145AFA"/>
    <w:rsid w:val="00145D43"/>
    <w:rsid w:val="0015655B"/>
    <w:rsid w:val="00192C46"/>
    <w:rsid w:val="001A08B3"/>
    <w:rsid w:val="001A112E"/>
    <w:rsid w:val="001A63E5"/>
    <w:rsid w:val="001A7B60"/>
    <w:rsid w:val="001B52F0"/>
    <w:rsid w:val="001B7A65"/>
    <w:rsid w:val="001C6E4C"/>
    <w:rsid w:val="001E41F3"/>
    <w:rsid w:val="001E4C33"/>
    <w:rsid w:val="001F3F10"/>
    <w:rsid w:val="00213327"/>
    <w:rsid w:val="0022125A"/>
    <w:rsid w:val="0024481A"/>
    <w:rsid w:val="0026004D"/>
    <w:rsid w:val="002640DD"/>
    <w:rsid w:val="00275D12"/>
    <w:rsid w:val="00284FEB"/>
    <w:rsid w:val="002860C4"/>
    <w:rsid w:val="002A2467"/>
    <w:rsid w:val="002A5D10"/>
    <w:rsid w:val="002B40FF"/>
    <w:rsid w:val="002B5741"/>
    <w:rsid w:val="002C5C92"/>
    <w:rsid w:val="002D4E69"/>
    <w:rsid w:val="002D747B"/>
    <w:rsid w:val="002E472E"/>
    <w:rsid w:val="002F2C2D"/>
    <w:rsid w:val="00304C16"/>
    <w:rsid w:val="00305409"/>
    <w:rsid w:val="003351BD"/>
    <w:rsid w:val="00350832"/>
    <w:rsid w:val="003559FF"/>
    <w:rsid w:val="00357D4C"/>
    <w:rsid w:val="003609EF"/>
    <w:rsid w:val="0036231A"/>
    <w:rsid w:val="00374DD4"/>
    <w:rsid w:val="003824F3"/>
    <w:rsid w:val="0038798E"/>
    <w:rsid w:val="003904C5"/>
    <w:rsid w:val="0039183B"/>
    <w:rsid w:val="003C7AB1"/>
    <w:rsid w:val="003D0899"/>
    <w:rsid w:val="003E1A36"/>
    <w:rsid w:val="003F1C15"/>
    <w:rsid w:val="00410371"/>
    <w:rsid w:val="004242F1"/>
    <w:rsid w:val="00454375"/>
    <w:rsid w:val="00492D4B"/>
    <w:rsid w:val="004A46A8"/>
    <w:rsid w:val="004B75B7"/>
    <w:rsid w:val="004C6D7C"/>
    <w:rsid w:val="004E6282"/>
    <w:rsid w:val="004F5D73"/>
    <w:rsid w:val="005141D9"/>
    <w:rsid w:val="0051580D"/>
    <w:rsid w:val="0054030B"/>
    <w:rsid w:val="005447C1"/>
    <w:rsid w:val="00544F6C"/>
    <w:rsid w:val="00547111"/>
    <w:rsid w:val="00550978"/>
    <w:rsid w:val="00592D74"/>
    <w:rsid w:val="005B78F5"/>
    <w:rsid w:val="005C6952"/>
    <w:rsid w:val="005E2C44"/>
    <w:rsid w:val="005F0481"/>
    <w:rsid w:val="00621188"/>
    <w:rsid w:val="006257ED"/>
    <w:rsid w:val="00653DE4"/>
    <w:rsid w:val="00654B17"/>
    <w:rsid w:val="006638FA"/>
    <w:rsid w:val="00665C47"/>
    <w:rsid w:val="0068075D"/>
    <w:rsid w:val="00687460"/>
    <w:rsid w:val="0069079A"/>
    <w:rsid w:val="00695808"/>
    <w:rsid w:val="006B46FB"/>
    <w:rsid w:val="006E21FB"/>
    <w:rsid w:val="006F167B"/>
    <w:rsid w:val="00713542"/>
    <w:rsid w:val="0072478F"/>
    <w:rsid w:val="00732E8B"/>
    <w:rsid w:val="00744EB0"/>
    <w:rsid w:val="00776539"/>
    <w:rsid w:val="00787E09"/>
    <w:rsid w:val="00792342"/>
    <w:rsid w:val="007977A8"/>
    <w:rsid w:val="007B49C8"/>
    <w:rsid w:val="007B512A"/>
    <w:rsid w:val="007C2097"/>
    <w:rsid w:val="007D2A2F"/>
    <w:rsid w:val="007D6A07"/>
    <w:rsid w:val="007D6C0D"/>
    <w:rsid w:val="007E6431"/>
    <w:rsid w:val="007E7F7B"/>
    <w:rsid w:val="007F0466"/>
    <w:rsid w:val="007F45EC"/>
    <w:rsid w:val="007F689C"/>
    <w:rsid w:val="007F7259"/>
    <w:rsid w:val="008040A8"/>
    <w:rsid w:val="008279FA"/>
    <w:rsid w:val="008626E7"/>
    <w:rsid w:val="00870EE7"/>
    <w:rsid w:val="0087472B"/>
    <w:rsid w:val="00882C76"/>
    <w:rsid w:val="008863B9"/>
    <w:rsid w:val="00897866"/>
    <w:rsid w:val="008A45A6"/>
    <w:rsid w:val="008D3CCC"/>
    <w:rsid w:val="008D6B1E"/>
    <w:rsid w:val="008F3789"/>
    <w:rsid w:val="008F686C"/>
    <w:rsid w:val="008F7E50"/>
    <w:rsid w:val="00905671"/>
    <w:rsid w:val="009142CB"/>
    <w:rsid w:val="009148DE"/>
    <w:rsid w:val="00941E30"/>
    <w:rsid w:val="009531B0"/>
    <w:rsid w:val="009741B3"/>
    <w:rsid w:val="009777D9"/>
    <w:rsid w:val="00991B88"/>
    <w:rsid w:val="009A5753"/>
    <w:rsid w:val="009A579D"/>
    <w:rsid w:val="009C635B"/>
    <w:rsid w:val="009E3297"/>
    <w:rsid w:val="009F734F"/>
    <w:rsid w:val="00A13EE9"/>
    <w:rsid w:val="00A246B6"/>
    <w:rsid w:val="00A438B1"/>
    <w:rsid w:val="00A47E70"/>
    <w:rsid w:val="00A50CF0"/>
    <w:rsid w:val="00A53BEC"/>
    <w:rsid w:val="00A7671C"/>
    <w:rsid w:val="00AA2CBC"/>
    <w:rsid w:val="00AC5820"/>
    <w:rsid w:val="00AC794D"/>
    <w:rsid w:val="00AD1CD8"/>
    <w:rsid w:val="00AE1775"/>
    <w:rsid w:val="00AF603C"/>
    <w:rsid w:val="00B069BA"/>
    <w:rsid w:val="00B258BB"/>
    <w:rsid w:val="00B429AC"/>
    <w:rsid w:val="00B67B97"/>
    <w:rsid w:val="00B8554E"/>
    <w:rsid w:val="00B940A7"/>
    <w:rsid w:val="00B968C8"/>
    <w:rsid w:val="00BA3EC5"/>
    <w:rsid w:val="00BA51D9"/>
    <w:rsid w:val="00BB14C7"/>
    <w:rsid w:val="00BB5DFC"/>
    <w:rsid w:val="00BD279D"/>
    <w:rsid w:val="00BD6BB8"/>
    <w:rsid w:val="00C0311A"/>
    <w:rsid w:val="00C24E09"/>
    <w:rsid w:val="00C33DFB"/>
    <w:rsid w:val="00C473D8"/>
    <w:rsid w:val="00C47A06"/>
    <w:rsid w:val="00C550B6"/>
    <w:rsid w:val="00C65302"/>
    <w:rsid w:val="00C65F3B"/>
    <w:rsid w:val="00C66BA2"/>
    <w:rsid w:val="00C745EC"/>
    <w:rsid w:val="00C76863"/>
    <w:rsid w:val="00C870F6"/>
    <w:rsid w:val="00C95985"/>
    <w:rsid w:val="00CB0487"/>
    <w:rsid w:val="00CC5026"/>
    <w:rsid w:val="00CC68D0"/>
    <w:rsid w:val="00CE340F"/>
    <w:rsid w:val="00CF1F7C"/>
    <w:rsid w:val="00D03F9A"/>
    <w:rsid w:val="00D06D51"/>
    <w:rsid w:val="00D06EAD"/>
    <w:rsid w:val="00D24991"/>
    <w:rsid w:val="00D32D6C"/>
    <w:rsid w:val="00D4089A"/>
    <w:rsid w:val="00D50255"/>
    <w:rsid w:val="00D55AD7"/>
    <w:rsid w:val="00D66520"/>
    <w:rsid w:val="00D84AE9"/>
    <w:rsid w:val="00D8769A"/>
    <w:rsid w:val="00D876D9"/>
    <w:rsid w:val="00D9124E"/>
    <w:rsid w:val="00D91B72"/>
    <w:rsid w:val="00DA5C26"/>
    <w:rsid w:val="00DC0B24"/>
    <w:rsid w:val="00DC1035"/>
    <w:rsid w:val="00DE34CF"/>
    <w:rsid w:val="00DE7B8D"/>
    <w:rsid w:val="00E13F3D"/>
    <w:rsid w:val="00E30743"/>
    <w:rsid w:val="00E34898"/>
    <w:rsid w:val="00E358E7"/>
    <w:rsid w:val="00E65A31"/>
    <w:rsid w:val="00E753C3"/>
    <w:rsid w:val="00EA216A"/>
    <w:rsid w:val="00EB09B7"/>
    <w:rsid w:val="00ED774F"/>
    <w:rsid w:val="00EE05C7"/>
    <w:rsid w:val="00EE7D7C"/>
    <w:rsid w:val="00EF5ACE"/>
    <w:rsid w:val="00EF764B"/>
    <w:rsid w:val="00F031B7"/>
    <w:rsid w:val="00F25D98"/>
    <w:rsid w:val="00F27C3D"/>
    <w:rsid w:val="00F300FB"/>
    <w:rsid w:val="00F52894"/>
    <w:rsid w:val="00F632F3"/>
    <w:rsid w:val="00F87CCA"/>
    <w:rsid w:val="00F943E7"/>
    <w:rsid w:val="00FA42F4"/>
    <w:rsid w:val="00FB6386"/>
    <w:rsid w:val="00FC3224"/>
    <w:rsid w:val="00FC4701"/>
    <w:rsid w:val="00FD0FBA"/>
    <w:rsid w:val="00FE4EC7"/>
    <w:rsid w:val="00FF2E73"/>
    <w:rsid w:val="00FF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075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  <w:rPr>
      <w:rFonts w:eastAsia="SimSu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qFormat/>
    <w:rsid w:val="008D6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8D6B1E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7</Pages>
  <Words>1371</Words>
  <Characters>7816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5</cp:revision>
  <cp:lastPrinted>1900-01-01T00:00:00Z</cp:lastPrinted>
  <dcterms:created xsi:type="dcterms:W3CDTF">2025-11-24T14:13:00Z</dcterms:created>
  <dcterms:modified xsi:type="dcterms:W3CDTF">2026-01-05T14:33:00Z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