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2C5DC" w14:textId="77777777" w:rsidR="00934F77" w:rsidRDefault="00934F77" w:rsidP="00934F7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R5s250264</w:t>
        </w:r>
      </w:fldSimple>
    </w:p>
    <w:p w14:paraId="3C3D3282" w14:textId="77777777" w:rsidR="00934F77" w:rsidRDefault="00934F77" w:rsidP="00934F7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F77" w14:paraId="094BAD65" w14:textId="77777777" w:rsidTr="00F145D3">
        <w:tc>
          <w:tcPr>
            <w:tcW w:w="9641" w:type="dxa"/>
            <w:gridSpan w:val="9"/>
            <w:tcBorders>
              <w:top w:val="single" w:sz="4" w:space="0" w:color="auto"/>
              <w:left w:val="single" w:sz="4" w:space="0" w:color="auto"/>
              <w:right w:val="single" w:sz="4" w:space="0" w:color="auto"/>
            </w:tcBorders>
          </w:tcPr>
          <w:p w14:paraId="12C777CD" w14:textId="77777777" w:rsidR="00934F77" w:rsidRDefault="00934F77" w:rsidP="00F145D3">
            <w:pPr>
              <w:pStyle w:val="CRCoverPage"/>
              <w:spacing w:after="0"/>
              <w:jc w:val="right"/>
              <w:rPr>
                <w:i/>
                <w:noProof/>
              </w:rPr>
            </w:pPr>
            <w:r>
              <w:rPr>
                <w:i/>
                <w:noProof/>
                <w:sz w:val="14"/>
              </w:rPr>
              <w:t>CR-Form-v12.3</w:t>
            </w:r>
          </w:p>
        </w:tc>
      </w:tr>
      <w:tr w:rsidR="00934F77" w14:paraId="56709B43" w14:textId="77777777" w:rsidTr="00F145D3">
        <w:tc>
          <w:tcPr>
            <w:tcW w:w="9641" w:type="dxa"/>
            <w:gridSpan w:val="9"/>
            <w:tcBorders>
              <w:left w:val="single" w:sz="4" w:space="0" w:color="auto"/>
              <w:right w:val="single" w:sz="4" w:space="0" w:color="auto"/>
            </w:tcBorders>
          </w:tcPr>
          <w:p w14:paraId="3747BED4" w14:textId="77777777" w:rsidR="00934F77" w:rsidRDefault="00934F77" w:rsidP="00F145D3">
            <w:pPr>
              <w:pStyle w:val="CRCoverPage"/>
              <w:spacing w:after="0"/>
              <w:jc w:val="center"/>
              <w:rPr>
                <w:noProof/>
              </w:rPr>
            </w:pPr>
            <w:r>
              <w:rPr>
                <w:b/>
                <w:noProof/>
                <w:sz w:val="32"/>
              </w:rPr>
              <w:t>CHANGE REQUEST</w:t>
            </w:r>
          </w:p>
        </w:tc>
      </w:tr>
      <w:tr w:rsidR="00934F77" w14:paraId="012BB9D3" w14:textId="77777777" w:rsidTr="00F145D3">
        <w:tc>
          <w:tcPr>
            <w:tcW w:w="9641" w:type="dxa"/>
            <w:gridSpan w:val="9"/>
            <w:tcBorders>
              <w:left w:val="single" w:sz="4" w:space="0" w:color="auto"/>
              <w:right w:val="single" w:sz="4" w:space="0" w:color="auto"/>
            </w:tcBorders>
          </w:tcPr>
          <w:p w14:paraId="390147C9" w14:textId="77777777" w:rsidR="00934F77" w:rsidRDefault="00934F77" w:rsidP="00F145D3">
            <w:pPr>
              <w:pStyle w:val="CRCoverPage"/>
              <w:spacing w:after="0"/>
              <w:rPr>
                <w:noProof/>
                <w:sz w:val="8"/>
                <w:szCs w:val="8"/>
              </w:rPr>
            </w:pPr>
          </w:p>
        </w:tc>
      </w:tr>
      <w:tr w:rsidR="00934F77" w14:paraId="37EB8E30" w14:textId="77777777" w:rsidTr="00F145D3">
        <w:tc>
          <w:tcPr>
            <w:tcW w:w="142" w:type="dxa"/>
            <w:tcBorders>
              <w:left w:val="single" w:sz="4" w:space="0" w:color="auto"/>
            </w:tcBorders>
          </w:tcPr>
          <w:p w14:paraId="058471ED" w14:textId="77777777" w:rsidR="00934F77" w:rsidRDefault="00934F77" w:rsidP="00F145D3">
            <w:pPr>
              <w:pStyle w:val="CRCoverPage"/>
              <w:spacing w:after="0"/>
              <w:jc w:val="right"/>
              <w:rPr>
                <w:noProof/>
              </w:rPr>
            </w:pPr>
          </w:p>
        </w:tc>
        <w:tc>
          <w:tcPr>
            <w:tcW w:w="1559" w:type="dxa"/>
            <w:shd w:val="pct30" w:color="FFFF00" w:fill="auto"/>
          </w:tcPr>
          <w:p w14:paraId="45135343" w14:textId="77777777" w:rsidR="00934F77" w:rsidRPr="00410371" w:rsidRDefault="00934F77" w:rsidP="00F145D3">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16DFF3A" w14:textId="77777777" w:rsidR="00934F77" w:rsidRDefault="00934F77" w:rsidP="00F145D3">
            <w:pPr>
              <w:pStyle w:val="CRCoverPage"/>
              <w:spacing w:after="0"/>
              <w:jc w:val="center"/>
              <w:rPr>
                <w:noProof/>
              </w:rPr>
            </w:pPr>
            <w:r>
              <w:rPr>
                <w:b/>
                <w:noProof/>
                <w:sz w:val="28"/>
              </w:rPr>
              <w:t>CR</w:t>
            </w:r>
          </w:p>
        </w:tc>
        <w:tc>
          <w:tcPr>
            <w:tcW w:w="1276" w:type="dxa"/>
            <w:shd w:val="pct30" w:color="FFFF00" w:fill="auto"/>
          </w:tcPr>
          <w:p w14:paraId="43E50C0B" w14:textId="77777777" w:rsidR="00934F77" w:rsidRPr="00410371" w:rsidRDefault="00934F77" w:rsidP="00F145D3">
            <w:pPr>
              <w:pStyle w:val="CRCoverPage"/>
              <w:spacing w:after="0"/>
              <w:rPr>
                <w:noProof/>
              </w:rPr>
            </w:pPr>
            <w:fldSimple w:instr=" DOCPROPERTY  Cr#  \* MERGEFORMAT ">
              <w:r w:rsidRPr="00410371">
                <w:rPr>
                  <w:b/>
                  <w:noProof/>
                  <w:sz w:val="28"/>
                </w:rPr>
                <w:t>3712</w:t>
              </w:r>
            </w:fldSimple>
          </w:p>
        </w:tc>
        <w:tc>
          <w:tcPr>
            <w:tcW w:w="709" w:type="dxa"/>
          </w:tcPr>
          <w:p w14:paraId="450BCFC6" w14:textId="77777777" w:rsidR="00934F77" w:rsidRDefault="00934F77" w:rsidP="00F145D3">
            <w:pPr>
              <w:pStyle w:val="CRCoverPage"/>
              <w:tabs>
                <w:tab w:val="right" w:pos="625"/>
              </w:tabs>
              <w:spacing w:after="0"/>
              <w:jc w:val="center"/>
              <w:rPr>
                <w:noProof/>
              </w:rPr>
            </w:pPr>
            <w:r>
              <w:rPr>
                <w:b/>
                <w:bCs/>
                <w:noProof/>
                <w:sz w:val="28"/>
              </w:rPr>
              <w:t>rev</w:t>
            </w:r>
          </w:p>
        </w:tc>
        <w:tc>
          <w:tcPr>
            <w:tcW w:w="992" w:type="dxa"/>
            <w:shd w:val="pct30" w:color="FFFF00" w:fill="auto"/>
          </w:tcPr>
          <w:p w14:paraId="712EA73C" w14:textId="77777777" w:rsidR="00934F77" w:rsidRPr="00410371" w:rsidRDefault="00934F77" w:rsidP="00F145D3">
            <w:pPr>
              <w:pStyle w:val="CRCoverPage"/>
              <w:spacing w:after="0"/>
              <w:jc w:val="center"/>
              <w:rPr>
                <w:b/>
                <w:noProof/>
              </w:rPr>
            </w:pPr>
            <w:fldSimple w:instr=" DOCPROPERTY  Revision  \* MERGEFORMAT ">
              <w:r w:rsidRPr="00410371">
                <w:rPr>
                  <w:b/>
                  <w:noProof/>
                  <w:sz w:val="28"/>
                </w:rPr>
                <w:t>-</w:t>
              </w:r>
            </w:fldSimple>
          </w:p>
        </w:tc>
        <w:tc>
          <w:tcPr>
            <w:tcW w:w="2410" w:type="dxa"/>
          </w:tcPr>
          <w:p w14:paraId="25D28D81" w14:textId="77777777" w:rsidR="00934F77" w:rsidRDefault="00934F77" w:rsidP="00F145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8B4623" w14:textId="77777777" w:rsidR="00934F77" w:rsidRPr="00410371" w:rsidRDefault="00934F77" w:rsidP="00F145D3">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0F0E7001" w14:textId="77777777" w:rsidR="00934F77" w:rsidRDefault="00934F77" w:rsidP="00F145D3">
            <w:pPr>
              <w:pStyle w:val="CRCoverPage"/>
              <w:spacing w:after="0"/>
              <w:rPr>
                <w:noProof/>
              </w:rPr>
            </w:pPr>
          </w:p>
        </w:tc>
      </w:tr>
      <w:tr w:rsidR="00934F77" w14:paraId="28E47F58" w14:textId="77777777" w:rsidTr="00F145D3">
        <w:tc>
          <w:tcPr>
            <w:tcW w:w="9641" w:type="dxa"/>
            <w:gridSpan w:val="9"/>
            <w:tcBorders>
              <w:left w:val="single" w:sz="4" w:space="0" w:color="auto"/>
              <w:right w:val="single" w:sz="4" w:space="0" w:color="auto"/>
            </w:tcBorders>
          </w:tcPr>
          <w:p w14:paraId="62BA8746" w14:textId="77777777" w:rsidR="00934F77" w:rsidRDefault="00934F77" w:rsidP="00F145D3">
            <w:pPr>
              <w:pStyle w:val="CRCoverPage"/>
              <w:spacing w:after="0"/>
              <w:rPr>
                <w:noProof/>
              </w:rPr>
            </w:pPr>
          </w:p>
        </w:tc>
      </w:tr>
      <w:tr w:rsidR="00934F77" w14:paraId="5AE623A0" w14:textId="77777777" w:rsidTr="00F145D3">
        <w:tc>
          <w:tcPr>
            <w:tcW w:w="9641" w:type="dxa"/>
            <w:gridSpan w:val="9"/>
            <w:tcBorders>
              <w:top w:val="single" w:sz="4" w:space="0" w:color="auto"/>
            </w:tcBorders>
          </w:tcPr>
          <w:p w14:paraId="60F6108F" w14:textId="77777777" w:rsidR="00934F77" w:rsidRPr="00F25D98" w:rsidRDefault="00934F77" w:rsidP="00F145D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34F77" w14:paraId="5538B733" w14:textId="77777777" w:rsidTr="00F145D3">
        <w:tc>
          <w:tcPr>
            <w:tcW w:w="9641" w:type="dxa"/>
            <w:gridSpan w:val="9"/>
          </w:tcPr>
          <w:p w14:paraId="49F19D9F" w14:textId="77777777" w:rsidR="00934F77" w:rsidRDefault="00934F77" w:rsidP="00F145D3">
            <w:pPr>
              <w:pStyle w:val="CRCoverPage"/>
              <w:spacing w:after="0"/>
              <w:rPr>
                <w:noProof/>
                <w:sz w:val="8"/>
                <w:szCs w:val="8"/>
              </w:rPr>
            </w:pPr>
          </w:p>
        </w:tc>
      </w:tr>
    </w:tbl>
    <w:p w14:paraId="7BD90294" w14:textId="77777777" w:rsidR="00934F77" w:rsidRDefault="00934F77" w:rsidP="00934F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F77" w14:paraId="4D2E75F2" w14:textId="77777777" w:rsidTr="00F145D3">
        <w:tc>
          <w:tcPr>
            <w:tcW w:w="2835" w:type="dxa"/>
          </w:tcPr>
          <w:p w14:paraId="4F44ECEA" w14:textId="77777777" w:rsidR="00934F77" w:rsidRDefault="00934F77" w:rsidP="00F145D3">
            <w:pPr>
              <w:pStyle w:val="CRCoverPage"/>
              <w:tabs>
                <w:tab w:val="right" w:pos="2751"/>
              </w:tabs>
              <w:spacing w:after="0"/>
              <w:rPr>
                <w:b/>
                <w:i/>
                <w:noProof/>
              </w:rPr>
            </w:pPr>
            <w:r>
              <w:rPr>
                <w:b/>
                <w:i/>
                <w:noProof/>
              </w:rPr>
              <w:t>Proposed change affects:</w:t>
            </w:r>
          </w:p>
        </w:tc>
        <w:tc>
          <w:tcPr>
            <w:tcW w:w="1418" w:type="dxa"/>
          </w:tcPr>
          <w:p w14:paraId="22419E4F" w14:textId="77777777" w:rsidR="00934F77" w:rsidRDefault="00934F77" w:rsidP="00F145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62F33F" w14:textId="77777777" w:rsidR="00934F77" w:rsidRDefault="00934F77" w:rsidP="00F145D3">
            <w:pPr>
              <w:pStyle w:val="CRCoverPage"/>
              <w:spacing w:after="0"/>
              <w:jc w:val="center"/>
              <w:rPr>
                <w:b/>
                <w:caps/>
                <w:noProof/>
              </w:rPr>
            </w:pPr>
          </w:p>
        </w:tc>
        <w:tc>
          <w:tcPr>
            <w:tcW w:w="709" w:type="dxa"/>
            <w:tcBorders>
              <w:left w:val="single" w:sz="4" w:space="0" w:color="auto"/>
            </w:tcBorders>
          </w:tcPr>
          <w:p w14:paraId="511A9AB7" w14:textId="77777777" w:rsidR="00934F77" w:rsidRDefault="00934F77" w:rsidP="00F145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E4EBA" w14:textId="77777777" w:rsidR="00934F77" w:rsidRDefault="00934F77" w:rsidP="00F145D3">
            <w:pPr>
              <w:pStyle w:val="CRCoverPage"/>
              <w:spacing w:after="0"/>
              <w:jc w:val="center"/>
              <w:rPr>
                <w:b/>
                <w:caps/>
                <w:noProof/>
              </w:rPr>
            </w:pPr>
          </w:p>
        </w:tc>
        <w:tc>
          <w:tcPr>
            <w:tcW w:w="2126" w:type="dxa"/>
          </w:tcPr>
          <w:p w14:paraId="2E0EECCB" w14:textId="77777777" w:rsidR="00934F77" w:rsidRDefault="00934F77" w:rsidP="00F145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9EFC91" w14:textId="77777777" w:rsidR="00934F77" w:rsidRDefault="00934F77" w:rsidP="00F145D3">
            <w:pPr>
              <w:pStyle w:val="CRCoverPage"/>
              <w:spacing w:after="0"/>
              <w:jc w:val="center"/>
              <w:rPr>
                <w:b/>
                <w:caps/>
                <w:noProof/>
              </w:rPr>
            </w:pPr>
          </w:p>
        </w:tc>
        <w:tc>
          <w:tcPr>
            <w:tcW w:w="1418" w:type="dxa"/>
            <w:tcBorders>
              <w:left w:val="nil"/>
            </w:tcBorders>
          </w:tcPr>
          <w:p w14:paraId="274C11D5" w14:textId="77777777" w:rsidR="00934F77" w:rsidRDefault="00934F77" w:rsidP="00F145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4D2F9" w14:textId="77777777" w:rsidR="00934F77" w:rsidRDefault="00934F77" w:rsidP="00F145D3">
            <w:pPr>
              <w:pStyle w:val="CRCoverPage"/>
              <w:spacing w:after="0"/>
              <w:jc w:val="center"/>
              <w:rPr>
                <w:b/>
                <w:bCs/>
                <w:caps/>
                <w:noProof/>
              </w:rPr>
            </w:pPr>
          </w:p>
        </w:tc>
      </w:tr>
    </w:tbl>
    <w:p w14:paraId="0A6F9671" w14:textId="77777777" w:rsidR="00934F77" w:rsidRDefault="00934F77" w:rsidP="00934F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F77" w14:paraId="5623C58B" w14:textId="77777777" w:rsidTr="00F145D3">
        <w:tc>
          <w:tcPr>
            <w:tcW w:w="9640" w:type="dxa"/>
            <w:gridSpan w:val="11"/>
          </w:tcPr>
          <w:p w14:paraId="75EB1223" w14:textId="77777777" w:rsidR="00934F77" w:rsidRDefault="00934F77" w:rsidP="00F145D3">
            <w:pPr>
              <w:pStyle w:val="CRCoverPage"/>
              <w:spacing w:after="0"/>
              <w:rPr>
                <w:noProof/>
                <w:sz w:val="8"/>
                <w:szCs w:val="8"/>
              </w:rPr>
            </w:pPr>
          </w:p>
        </w:tc>
      </w:tr>
      <w:tr w:rsidR="00934F77" w14:paraId="5FAB7AD8" w14:textId="77777777" w:rsidTr="00F145D3">
        <w:tc>
          <w:tcPr>
            <w:tcW w:w="1843" w:type="dxa"/>
            <w:tcBorders>
              <w:top w:val="single" w:sz="4" w:space="0" w:color="auto"/>
              <w:left w:val="single" w:sz="4" w:space="0" w:color="auto"/>
            </w:tcBorders>
          </w:tcPr>
          <w:p w14:paraId="355E5703" w14:textId="77777777" w:rsidR="00934F77" w:rsidRDefault="00934F77" w:rsidP="00F145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3CEF0B" w14:textId="77777777" w:rsidR="00934F77" w:rsidRDefault="00934F77" w:rsidP="00F145D3">
            <w:pPr>
              <w:pStyle w:val="CRCoverPage"/>
              <w:spacing w:after="0"/>
              <w:ind w:left="100"/>
              <w:rPr>
                <w:noProof/>
              </w:rPr>
            </w:pPr>
            <w:fldSimple w:instr=" DOCPROPERTY  CrTitle  \* MERGEFORMAT ">
              <w:r>
                <w:t>Correction to NR5GC MAC testcase 7.1.1.6.3</w:t>
              </w:r>
            </w:fldSimple>
          </w:p>
        </w:tc>
      </w:tr>
      <w:tr w:rsidR="00934F77" w14:paraId="2B14BFF3" w14:textId="77777777" w:rsidTr="00F145D3">
        <w:tc>
          <w:tcPr>
            <w:tcW w:w="1843" w:type="dxa"/>
            <w:tcBorders>
              <w:left w:val="single" w:sz="4" w:space="0" w:color="auto"/>
            </w:tcBorders>
          </w:tcPr>
          <w:p w14:paraId="5094A86E" w14:textId="77777777" w:rsidR="00934F77" w:rsidRDefault="00934F77" w:rsidP="00F145D3">
            <w:pPr>
              <w:pStyle w:val="CRCoverPage"/>
              <w:spacing w:after="0"/>
              <w:rPr>
                <w:b/>
                <w:i/>
                <w:noProof/>
                <w:sz w:val="8"/>
                <w:szCs w:val="8"/>
              </w:rPr>
            </w:pPr>
          </w:p>
        </w:tc>
        <w:tc>
          <w:tcPr>
            <w:tcW w:w="7797" w:type="dxa"/>
            <w:gridSpan w:val="10"/>
            <w:tcBorders>
              <w:right w:val="single" w:sz="4" w:space="0" w:color="auto"/>
            </w:tcBorders>
          </w:tcPr>
          <w:p w14:paraId="720E5661" w14:textId="77777777" w:rsidR="00934F77" w:rsidRDefault="00934F77" w:rsidP="00F145D3">
            <w:pPr>
              <w:pStyle w:val="CRCoverPage"/>
              <w:spacing w:after="0"/>
              <w:rPr>
                <w:noProof/>
                <w:sz w:val="8"/>
                <w:szCs w:val="8"/>
              </w:rPr>
            </w:pPr>
          </w:p>
        </w:tc>
      </w:tr>
      <w:tr w:rsidR="00934F77" w14:paraId="3BFF7E6C" w14:textId="77777777" w:rsidTr="00F145D3">
        <w:tc>
          <w:tcPr>
            <w:tcW w:w="1843" w:type="dxa"/>
            <w:tcBorders>
              <w:left w:val="single" w:sz="4" w:space="0" w:color="auto"/>
            </w:tcBorders>
          </w:tcPr>
          <w:p w14:paraId="561498BB" w14:textId="77777777" w:rsidR="00934F77" w:rsidRDefault="00934F77" w:rsidP="00F145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341466" w14:textId="77777777" w:rsidR="00934F77" w:rsidRDefault="00934F77" w:rsidP="00F145D3">
            <w:pPr>
              <w:pStyle w:val="CRCoverPage"/>
              <w:spacing w:after="0"/>
              <w:ind w:left="100"/>
              <w:rPr>
                <w:noProof/>
              </w:rPr>
            </w:pPr>
            <w:fldSimple w:instr=" DOCPROPERTY  SourceIfWg  \* MERGEFORMAT ">
              <w:r>
                <w:rPr>
                  <w:noProof/>
                </w:rPr>
                <w:t>ROHDE &amp; SCHWARZ</w:t>
              </w:r>
            </w:fldSimple>
          </w:p>
        </w:tc>
      </w:tr>
      <w:tr w:rsidR="00934F77" w14:paraId="0F2CEFA3" w14:textId="77777777" w:rsidTr="00F145D3">
        <w:tc>
          <w:tcPr>
            <w:tcW w:w="1843" w:type="dxa"/>
            <w:tcBorders>
              <w:left w:val="single" w:sz="4" w:space="0" w:color="auto"/>
            </w:tcBorders>
          </w:tcPr>
          <w:p w14:paraId="53A1C854" w14:textId="77777777" w:rsidR="00934F77" w:rsidRDefault="00934F77" w:rsidP="00F145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F2938" w14:textId="28D43F60" w:rsidR="00934F77" w:rsidRDefault="00934F77" w:rsidP="00F145D3">
            <w:pPr>
              <w:pStyle w:val="CRCoverPage"/>
              <w:spacing w:after="0"/>
              <w:ind w:left="100"/>
              <w:rPr>
                <w:noProof/>
              </w:rPr>
            </w:pPr>
            <w:r>
              <w:t>R5</w:t>
            </w:r>
            <w:fldSimple w:instr=" DOCPROPERTY  SourceIfTsg  \* MERGEFORMAT "/>
          </w:p>
        </w:tc>
      </w:tr>
      <w:tr w:rsidR="00934F77" w14:paraId="3DEA5434" w14:textId="77777777" w:rsidTr="00F145D3">
        <w:tc>
          <w:tcPr>
            <w:tcW w:w="1843" w:type="dxa"/>
            <w:tcBorders>
              <w:left w:val="single" w:sz="4" w:space="0" w:color="auto"/>
            </w:tcBorders>
          </w:tcPr>
          <w:p w14:paraId="49F1ECB9" w14:textId="77777777" w:rsidR="00934F77" w:rsidRDefault="00934F77" w:rsidP="00F145D3">
            <w:pPr>
              <w:pStyle w:val="CRCoverPage"/>
              <w:spacing w:after="0"/>
              <w:rPr>
                <w:b/>
                <w:i/>
                <w:noProof/>
                <w:sz w:val="8"/>
                <w:szCs w:val="8"/>
              </w:rPr>
            </w:pPr>
          </w:p>
        </w:tc>
        <w:tc>
          <w:tcPr>
            <w:tcW w:w="7797" w:type="dxa"/>
            <w:gridSpan w:val="10"/>
            <w:tcBorders>
              <w:right w:val="single" w:sz="4" w:space="0" w:color="auto"/>
            </w:tcBorders>
          </w:tcPr>
          <w:p w14:paraId="61135680" w14:textId="77777777" w:rsidR="00934F77" w:rsidRDefault="00934F77" w:rsidP="00F145D3">
            <w:pPr>
              <w:pStyle w:val="CRCoverPage"/>
              <w:spacing w:after="0"/>
              <w:rPr>
                <w:noProof/>
                <w:sz w:val="8"/>
                <w:szCs w:val="8"/>
              </w:rPr>
            </w:pPr>
          </w:p>
        </w:tc>
      </w:tr>
      <w:tr w:rsidR="00934F77" w14:paraId="620C8A51" w14:textId="77777777" w:rsidTr="00F145D3">
        <w:tc>
          <w:tcPr>
            <w:tcW w:w="1843" w:type="dxa"/>
            <w:tcBorders>
              <w:left w:val="single" w:sz="4" w:space="0" w:color="auto"/>
            </w:tcBorders>
          </w:tcPr>
          <w:p w14:paraId="61AD115A" w14:textId="77777777" w:rsidR="00934F77" w:rsidRDefault="00934F77" w:rsidP="00F145D3">
            <w:pPr>
              <w:pStyle w:val="CRCoverPage"/>
              <w:tabs>
                <w:tab w:val="right" w:pos="1759"/>
              </w:tabs>
              <w:spacing w:after="0"/>
              <w:rPr>
                <w:b/>
                <w:i/>
                <w:noProof/>
              </w:rPr>
            </w:pPr>
            <w:r>
              <w:rPr>
                <w:b/>
                <w:i/>
                <w:noProof/>
              </w:rPr>
              <w:t>Work item code:</w:t>
            </w:r>
          </w:p>
        </w:tc>
        <w:tc>
          <w:tcPr>
            <w:tcW w:w="3686" w:type="dxa"/>
            <w:gridSpan w:val="5"/>
            <w:shd w:val="pct30" w:color="FFFF00" w:fill="auto"/>
          </w:tcPr>
          <w:p w14:paraId="477F87F4" w14:textId="77777777" w:rsidR="00934F77" w:rsidRDefault="00934F77" w:rsidP="00F145D3">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28F88D1" w14:textId="77777777" w:rsidR="00934F77" w:rsidRDefault="00934F77" w:rsidP="00F145D3">
            <w:pPr>
              <w:pStyle w:val="CRCoverPage"/>
              <w:spacing w:after="0"/>
              <w:ind w:right="100"/>
              <w:rPr>
                <w:noProof/>
              </w:rPr>
            </w:pPr>
          </w:p>
        </w:tc>
        <w:tc>
          <w:tcPr>
            <w:tcW w:w="1417" w:type="dxa"/>
            <w:gridSpan w:val="3"/>
            <w:tcBorders>
              <w:left w:val="nil"/>
            </w:tcBorders>
          </w:tcPr>
          <w:p w14:paraId="57805FFD" w14:textId="77777777" w:rsidR="00934F77" w:rsidRDefault="00934F77" w:rsidP="00F145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EF513D" w14:textId="77777777" w:rsidR="00934F77" w:rsidRDefault="00934F77" w:rsidP="00F145D3">
            <w:pPr>
              <w:pStyle w:val="CRCoverPage"/>
              <w:spacing w:after="0"/>
              <w:ind w:left="100"/>
              <w:rPr>
                <w:noProof/>
              </w:rPr>
            </w:pPr>
            <w:fldSimple w:instr=" DOCPROPERTY  ResDate  \* MERGEFORMAT ">
              <w:r>
                <w:rPr>
                  <w:noProof/>
                </w:rPr>
                <w:t>2025-07-07</w:t>
              </w:r>
            </w:fldSimple>
          </w:p>
        </w:tc>
      </w:tr>
      <w:tr w:rsidR="00934F77" w14:paraId="2D473E75" w14:textId="77777777" w:rsidTr="00F145D3">
        <w:tc>
          <w:tcPr>
            <w:tcW w:w="1843" w:type="dxa"/>
            <w:tcBorders>
              <w:left w:val="single" w:sz="4" w:space="0" w:color="auto"/>
            </w:tcBorders>
          </w:tcPr>
          <w:p w14:paraId="16233AB1" w14:textId="77777777" w:rsidR="00934F77" w:rsidRDefault="00934F77" w:rsidP="00F145D3">
            <w:pPr>
              <w:pStyle w:val="CRCoverPage"/>
              <w:spacing w:after="0"/>
              <w:rPr>
                <w:b/>
                <w:i/>
                <w:noProof/>
                <w:sz w:val="8"/>
                <w:szCs w:val="8"/>
              </w:rPr>
            </w:pPr>
          </w:p>
        </w:tc>
        <w:tc>
          <w:tcPr>
            <w:tcW w:w="1986" w:type="dxa"/>
            <w:gridSpan w:val="4"/>
          </w:tcPr>
          <w:p w14:paraId="608F560A" w14:textId="77777777" w:rsidR="00934F77" w:rsidRDefault="00934F77" w:rsidP="00F145D3">
            <w:pPr>
              <w:pStyle w:val="CRCoverPage"/>
              <w:spacing w:after="0"/>
              <w:rPr>
                <w:noProof/>
                <w:sz w:val="8"/>
                <w:szCs w:val="8"/>
              </w:rPr>
            </w:pPr>
          </w:p>
        </w:tc>
        <w:tc>
          <w:tcPr>
            <w:tcW w:w="2267" w:type="dxa"/>
            <w:gridSpan w:val="2"/>
          </w:tcPr>
          <w:p w14:paraId="75E4B13F" w14:textId="77777777" w:rsidR="00934F77" w:rsidRDefault="00934F77" w:rsidP="00F145D3">
            <w:pPr>
              <w:pStyle w:val="CRCoverPage"/>
              <w:spacing w:after="0"/>
              <w:rPr>
                <w:noProof/>
                <w:sz w:val="8"/>
                <w:szCs w:val="8"/>
              </w:rPr>
            </w:pPr>
          </w:p>
        </w:tc>
        <w:tc>
          <w:tcPr>
            <w:tcW w:w="1417" w:type="dxa"/>
            <w:gridSpan w:val="3"/>
          </w:tcPr>
          <w:p w14:paraId="6170A224" w14:textId="77777777" w:rsidR="00934F77" w:rsidRDefault="00934F77" w:rsidP="00F145D3">
            <w:pPr>
              <w:pStyle w:val="CRCoverPage"/>
              <w:spacing w:after="0"/>
              <w:rPr>
                <w:noProof/>
                <w:sz w:val="8"/>
                <w:szCs w:val="8"/>
              </w:rPr>
            </w:pPr>
          </w:p>
        </w:tc>
        <w:tc>
          <w:tcPr>
            <w:tcW w:w="2127" w:type="dxa"/>
            <w:tcBorders>
              <w:right w:val="single" w:sz="4" w:space="0" w:color="auto"/>
            </w:tcBorders>
          </w:tcPr>
          <w:p w14:paraId="39091A6B" w14:textId="77777777" w:rsidR="00934F77" w:rsidRDefault="00934F77" w:rsidP="00F145D3">
            <w:pPr>
              <w:pStyle w:val="CRCoverPage"/>
              <w:spacing w:after="0"/>
              <w:rPr>
                <w:noProof/>
                <w:sz w:val="8"/>
                <w:szCs w:val="8"/>
              </w:rPr>
            </w:pPr>
          </w:p>
        </w:tc>
      </w:tr>
      <w:tr w:rsidR="00934F77" w14:paraId="4C1EFFE3" w14:textId="77777777" w:rsidTr="00F145D3">
        <w:trPr>
          <w:cantSplit/>
        </w:trPr>
        <w:tc>
          <w:tcPr>
            <w:tcW w:w="1843" w:type="dxa"/>
            <w:tcBorders>
              <w:left w:val="single" w:sz="4" w:space="0" w:color="auto"/>
            </w:tcBorders>
          </w:tcPr>
          <w:p w14:paraId="2133E233" w14:textId="77777777" w:rsidR="00934F77" w:rsidRDefault="00934F77" w:rsidP="00F145D3">
            <w:pPr>
              <w:pStyle w:val="CRCoverPage"/>
              <w:tabs>
                <w:tab w:val="right" w:pos="1759"/>
              </w:tabs>
              <w:spacing w:after="0"/>
              <w:rPr>
                <w:b/>
                <w:i/>
                <w:noProof/>
              </w:rPr>
            </w:pPr>
            <w:r>
              <w:rPr>
                <w:b/>
                <w:i/>
                <w:noProof/>
              </w:rPr>
              <w:t>Category:</w:t>
            </w:r>
          </w:p>
        </w:tc>
        <w:tc>
          <w:tcPr>
            <w:tcW w:w="851" w:type="dxa"/>
            <w:shd w:val="pct30" w:color="FFFF00" w:fill="auto"/>
          </w:tcPr>
          <w:p w14:paraId="5E79943E" w14:textId="77777777" w:rsidR="00934F77" w:rsidRDefault="00934F77" w:rsidP="00F145D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3906EE" w14:textId="77777777" w:rsidR="00934F77" w:rsidRDefault="00934F77" w:rsidP="00F145D3">
            <w:pPr>
              <w:pStyle w:val="CRCoverPage"/>
              <w:spacing w:after="0"/>
              <w:rPr>
                <w:noProof/>
              </w:rPr>
            </w:pPr>
          </w:p>
        </w:tc>
        <w:tc>
          <w:tcPr>
            <w:tcW w:w="1417" w:type="dxa"/>
            <w:gridSpan w:val="3"/>
            <w:tcBorders>
              <w:left w:val="nil"/>
            </w:tcBorders>
          </w:tcPr>
          <w:p w14:paraId="1BCBD4B2" w14:textId="77777777" w:rsidR="00934F77" w:rsidRDefault="00934F77" w:rsidP="00F145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B6A6E" w14:textId="77777777" w:rsidR="00934F77" w:rsidRDefault="00934F77" w:rsidP="00F145D3">
            <w:pPr>
              <w:pStyle w:val="CRCoverPage"/>
              <w:spacing w:after="0"/>
              <w:ind w:left="100"/>
              <w:rPr>
                <w:noProof/>
              </w:rPr>
            </w:pPr>
            <w:fldSimple w:instr=" DOCPROPERTY  Release  \* MERGEFORMAT ">
              <w:r>
                <w:rPr>
                  <w:noProof/>
                </w:rPr>
                <w:t>Rel-18</w:t>
              </w:r>
            </w:fldSimple>
          </w:p>
        </w:tc>
      </w:tr>
      <w:tr w:rsidR="00934F77" w14:paraId="11B1CB7A" w14:textId="77777777" w:rsidTr="00F145D3">
        <w:tc>
          <w:tcPr>
            <w:tcW w:w="1843" w:type="dxa"/>
            <w:tcBorders>
              <w:left w:val="single" w:sz="4" w:space="0" w:color="auto"/>
              <w:bottom w:val="single" w:sz="4" w:space="0" w:color="auto"/>
            </w:tcBorders>
          </w:tcPr>
          <w:p w14:paraId="5C4B801B" w14:textId="77777777" w:rsidR="00934F77" w:rsidRDefault="00934F77" w:rsidP="00F145D3">
            <w:pPr>
              <w:pStyle w:val="CRCoverPage"/>
              <w:spacing w:after="0"/>
              <w:rPr>
                <w:b/>
                <w:i/>
                <w:noProof/>
              </w:rPr>
            </w:pPr>
          </w:p>
        </w:tc>
        <w:tc>
          <w:tcPr>
            <w:tcW w:w="4677" w:type="dxa"/>
            <w:gridSpan w:val="8"/>
            <w:tcBorders>
              <w:bottom w:val="single" w:sz="4" w:space="0" w:color="auto"/>
            </w:tcBorders>
          </w:tcPr>
          <w:p w14:paraId="577E6113" w14:textId="77777777" w:rsidR="00934F77" w:rsidRDefault="00934F77" w:rsidP="00F145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F0ADE" w14:textId="77777777" w:rsidR="00934F77" w:rsidRDefault="00934F77" w:rsidP="00F145D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30AEE2" w14:textId="77777777" w:rsidR="00934F77" w:rsidRPr="007C2097" w:rsidRDefault="00934F77" w:rsidP="00F145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4F77" w14:paraId="2D0E0C1C" w14:textId="77777777" w:rsidTr="00F145D3">
        <w:tc>
          <w:tcPr>
            <w:tcW w:w="1843" w:type="dxa"/>
          </w:tcPr>
          <w:p w14:paraId="6CD7C3B6" w14:textId="77777777" w:rsidR="00934F77" w:rsidRDefault="00934F77" w:rsidP="00F145D3">
            <w:pPr>
              <w:pStyle w:val="CRCoverPage"/>
              <w:spacing w:after="0"/>
              <w:rPr>
                <w:b/>
                <w:i/>
                <w:noProof/>
                <w:sz w:val="8"/>
                <w:szCs w:val="8"/>
              </w:rPr>
            </w:pPr>
          </w:p>
        </w:tc>
        <w:tc>
          <w:tcPr>
            <w:tcW w:w="7797" w:type="dxa"/>
            <w:gridSpan w:val="10"/>
          </w:tcPr>
          <w:p w14:paraId="2C7C0665" w14:textId="77777777" w:rsidR="00934F77" w:rsidRDefault="00934F77" w:rsidP="00F145D3">
            <w:pPr>
              <w:pStyle w:val="CRCoverPage"/>
              <w:spacing w:after="0"/>
              <w:rPr>
                <w:noProof/>
                <w:sz w:val="8"/>
                <w:szCs w:val="8"/>
              </w:rPr>
            </w:pPr>
          </w:p>
        </w:tc>
      </w:tr>
      <w:tr w:rsidR="00934F77" w14:paraId="7BBF1DEE" w14:textId="77777777" w:rsidTr="00F145D3">
        <w:tc>
          <w:tcPr>
            <w:tcW w:w="2694" w:type="dxa"/>
            <w:gridSpan w:val="2"/>
            <w:tcBorders>
              <w:top w:val="single" w:sz="4" w:space="0" w:color="auto"/>
              <w:left w:val="single" w:sz="4" w:space="0" w:color="auto"/>
            </w:tcBorders>
          </w:tcPr>
          <w:p w14:paraId="0EF36996" w14:textId="77777777" w:rsidR="00934F77" w:rsidRDefault="00934F77" w:rsidP="00934F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2C352" w14:textId="77777777" w:rsidR="00934F77" w:rsidRDefault="00934F77" w:rsidP="00934F77">
            <w:pPr>
              <w:pStyle w:val="CRCoverPage"/>
              <w:spacing w:after="0"/>
              <w:rPr>
                <w:noProof/>
              </w:rPr>
            </w:pPr>
            <w:r>
              <w:rPr>
                <w:noProof/>
              </w:rPr>
              <w:t>The current TTCN implementation fails the testcase when run with a device in Multi-PDU mode.</w:t>
            </w:r>
          </w:p>
          <w:p w14:paraId="756C00EB" w14:textId="77777777" w:rsidR="00934F77" w:rsidRDefault="00934F77" w:rsidP="00934F77">
            <w:pPr>
              <w:pStyle w:val="CRCoverPage"/>
              <w:spacing w:after="0"/>
              <w:rPr>
                <w:noProof/>
              </w:rPr>
            </w:pPr>
            <w:r>
              <w:rPr>
                <w:noProof/>
              </w:rPr>
              <w:t xml:space="preserve">The issue here is that the logical channel ID that is used for looopback data is hardcoded by usage of </w:t>
            </w:r>
            <w:r w:rsidRPr="00C11849">
              <w:rPr>
                <w:noProof/>
              </w:rPr>
              <w:t>tsc_LCID_SCG_Bearer</w:t>
            </w:r>
            <w:r>
              <w:rPr>
                <w:noProof/>
              </w:rPr>
              <w:t>.</w:t>
            </w:r>
          </w:p>
          <w:p w14:paraId="4B6C395F" w14:textId="77777777" w:rsidR="00934F77" w:rsidRDefault="00934F77" w:rsidP="00934F77">
            <w:pPr>
              <w:pStyle w:val="CRCoverPage"/>
              <w:spacing w:after="0"/>
              <w:rPr>
                <w:noProof/>
              </w:rPr>
            </w:pPr>
            <w:r>
              <w:rPr>
                <w:noProof/>
              </w:rPr>
              <w:t>If the UE only established the Internet PDU session, then this works fine. However, for a MultiPDU scenario, this results in the loopback data being sent on the DRB associated with Internet PDU session, and the TTCN expects loopback data on the DRB associated with IMS PDU session which never happens. This results in testcase failure.</w:t>
            </w:r>
          </w:p>
          <w:p w14:paraId="11E1D10C" w14:textId="77777777" w:rsidR="00934F77" w:rsidRDefault="00934F77" w:rsidP="00934F77">
            <w:pPr>
              <w:pStyle w:val="CRCoverPage"/>
              <w:spacing w:after="0"/>
              <w:rPr>
                <w:noProof/>
              </w:rPr>
            </w:pPr>
          </w:p>
          <w:p w14:paraId="2B266A0C" w14:textId="1F1D838A" w:rsidR="00934F77" w:rsidRDefault="00934F77" w:rsidP="00934F77">
            <w:pPr>
              <w:pStyle w:val="CRCoverPage"/>
              <w:spacing w:after="0"/>
              <w:ind w:left="100"/>
              <w:rPr>
                <w:noProof/>
              </w:rPr>
            </w:pPr>
            <w:r>
              <w:rPr>
                <w:noProof/>
              </w:rPr>
              <w:t>TTCN CR R5s250158 was raised to address the same issue for testcase 7.1.1.6.2.NR5GC.</w:t>
            </w:r>
          </w:p>
        </w:tc>
      </w:tr>
      <w:tr w:rsidR="00934F77" w14:paraId="5A85D0C3" w14:textId="77777777" w:rsidTr="00F145D3">
        <w:tc>
          <w:tcPr>
            <w:tcW w:w="2694" w:type="dxa"/>
            <w:gridSpan w:val="2"/>
            <w:tcBorders>
              <w:left w:val="single" w:sz="4" w:space="0" w:color="auto"/>
            </w:tcBorders>
          </w:tcPr>
          <w:p w14:paraId="6DEC2FEA" w14:textId="77777777" w:rsidR="00934F77" w:rsidRDefault="00934F77" w:rsidP="00934F77">
            <w:pPr>
              <w:pStyle w:val="CRCoverPage"/>
              <w:spacing w:after="0"/>
              <w:rPr>
                <w:b/>
                <w:i/>
                <w:noProof/>
                <w:sz w:val="8"/>
                <w:szCs w:val="8"/>
              </w:rPr>
            </w:pPr>
          </w:p>
        </w:tc>
        <w:tc>
          <w:tcPr>
            <w:tcW w:w="6946" w:type="dxa"/>
            <w:gridSpan w:val="9"/>
            <w:tcBorders>
              <w:right w:val="single" w:sz="4" w:space="0" w:color="auto"/>
            </w:tcBorders>
          </w:tcPr>
          <w:p w14:paraId="18F718F9" w14:textId="77777777" w:rsidR="00934F77" w:rsidRDefault="00934F77" w:rsidP="00934F77">
            <w:pPr>
              <w:pStyle w:val="CRCoverPage"/>
              <w:spacing w:after="0"/>
              <w:rPr>
                <w:noProof/>
                <w:sz w:val="8"/>
                <w:szCs w:val="8"/>
              </w:rPr>
            </w:pPr>
          </w:p>
        </w:tc>
      </w:tr>
      <w:tr w:rsidR="00934F77" w14:paraId="4478B7A3" w14:textId="77777777" w:rsidTr="00F145D3">
        <w:tc>
          <w:tcPr>
            <w:tcW w:w="2694" w:type="dxa"/>
            <w:gridSpan w:val="2"/>
            <w:tcBorders>
              <w:left w:val="single" w:sz="4" w:space="0" w:color="auto"/>
            </w:tcBorders>
          </w:tcPr>
          <w:p w14:paraId="5AA6AD8B" w14:textId="77777777" w:rsidR="00934F77" w:rsidRDefault="00934F77" w:rsidP="00934F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C183A" w14:textId="77777777" w:rsidR="00934F77" w:rsidRDefault="00934F77" w:rsidP="00934F77">
            <w:pPr>
              <w:pStyle w:val="CRCoverPage"/>
              <w:spacing w:after="0"/>
              <w:rPr>
                <w:noProof/>
              </w:rPr>
            </w:pPr>
            <w:r>
              <w:rPr>
                <w:noProof/>
              </w:rPr>
              <w:t xml:space="preserve">Declared and initialized a variable </w:t>
            </w:r>
            <w:r w:rsidRPr="00C2154B">
              <w:rPr>
                <w:noProof/>
              </w:rPr>
              <w:t>v_LCID</w:t>
            </w:r>
            <w:r>
              <w:rPr>
                <w:noProof/>
              </w:rPr>
              <w:t>:</w:t>
            </w:r>
          </w:p>
          <w:p w14:paraId="644A53C4" w14:textId="77777777" w:rsidR="00934F77" w:rsidRDefault="00934F77" w:rsidP="00934F77">
            <w:pPr>
              <w:pStyle w:val="CRCoverPage"/>
              <w:spacing w:after="0"/>
              <w:rPr>
                <w:noProof/>
              </w:rPr>
            </w:pPr>
            <w:r w:rsidRPr="00C2154B">
              <w:rPr>
                <w:noProof/>
              </w:rPr>
              <w:t>var B6_Type v_LCID := int2bit(p_NR_DRB_Id+3, 6);</w:t>
            </w:r>
          </w:p>
          <w:p w14:paraId="127C7939" w14:textId="77777777" w:rsidR="00934F77" w:rsidRDefault="00934F77" w:rsidP="00934F77">
            <w:pPr>
              <w:pStyle w:val="CRCoverPage"/>
              <w:spacing w:after="0"/>
              <w:rPr>
                <w:noProof/>
              </w:rPr>
            </w:pPr>
          </w:p>
          <w:p w14:paraId="4C432C37" w14:textId="77777777" w:rsidR="00934F77" w:rsidRDefault="00934F77" w:rsidP="00934F77">
            <w:pPr>
              <w:pStyle w:val="CRCoverPage"/>
              <w:spacing w:after="0"/>
              <w:rPr>
                <w:noProof/>
              </w:rPr>
            </w:pPr>
            <w:r>
              <w:rPr>
                <w:noProof/>
              </w:rPr>
              <w:t xml:space="preserve">Used </w:t>
            </w:r>
            <w:r w:rsidRPr="00C2154B">
              <w:rPr>
                <w:noProof/>
              </w:rPr>
              <w:t>v_LCID</w:t>
            </w:r>
            <w:r>
              <w:rPr>
                <w:noProof/>
              </w:rPr>
              <w:t xml:space="preserve"> instead of </w:t>
            </w:r>
            <w:r w:rsidRPr="00C2154B">
              <w:rPr>
                <w:noProof/>
              </w:rPr>
              <w:t>tsc_LCID_SCG_Bearer</w:t>
            </w:r>
            <w:r>
              <w:rPr>
                <w:noProof/>
              </w:rPr>
              <w:t xml:space="preserve"> in functions </w:t>
            </w:r>
            <w:r w:rsidRPr="00C2154B">
              <w:rPr>
                <w:noProof/>
              </w:rPr>
              <w:t>f_TC_7_1_1_6_3_NR_TestBody1</w:t>
            </w:r>
            <w:r>
              <w:rPr>
                <w:noProof/>
              </w:rPr>
              <w:t xml:space="preserve"> and </w:t>
            </w:r>
            <w:r w:rsidRPr="00C2154B">
              <w:rPr>
                <w:noProof/>
              </w:rPr>
              <w:t>f_TC_7_1_1_6_3_NR_TestBody2</w:t>
            </w:r>
            <w:r>
              <w:rPr>
                <w:noProof/>
              </w:rPr>
              <w:t>.</w:t>
            </w:r>
          </w:p>
          <w:p w14:paraId="48040FC6" w14:textId="77777777" w:rsidR="00934F77" w:rsidRDefault="00934F77" w:rsidP="00934F77">
            <w:pPr>
              <w:pStyle w:val="CRCoverPage"/>
              <w:spacing w:after="0"/>
              <w:rPr>
                <w:noProof/>
              </w:rPr>
            </w:pPr>
          </w:p>
          <w:p w14:paraId="5EDDF7F1" w14:textId="77777777" w:rsidR="00934F77" w:rsidRDefault="00934F77" w:rsidP="00934F77">
            <w:pPr>
              <w:pStyle w:val="CRCoverPage"/>
              <w:spacing w:after="0"/>
              <w:rPr>
                <w:noProof/>
              </w:rPr>
            </w:pPr>
            <w:r>
              <w:rPr>
                <w:noProof/>
              </w:rPr>
              <w:t>Please see below.</w:t>
            </w:r>
          </w:p>
          <w:p w14:paraId="047DD0AA" w14:textId="77777777" w:rsidR="00934F77" w:rsidRDefault="00934F77" w:rsidP="00934F77">
            <w:pPr>
              <w:pStyle w:val="CRCoverPage"/>
              <w:spacing w:after="0"/>
              <w:rPr>
                <w:noProof/>
              </w:rPr>
            </w:pPr>
            <w:r>
              <w:rPr>
                <w:noProof/>
              </w:rPr>
              <w:t>This solution is already implemented for 7.1.1.6.2.NR5GC</w:t>
            </w:r>
          </w:p>
          <w:p w14:paraId="475C8C21" w14:textId="77777777" w:rsidR="00934F77" w:rsidRDefault="00934F77" w:rsidP="00934F77">
            <w:pPr>
              <w:pStyle w:val="CRCoverPage"/>
              <w:spacing w:after="0"/>
              <w:ind w:left="100"/>
              <w:rPr>
                <w:noProof/>
              </w:rPr>
            </w:pPr>
          </w:p>
        </w:tc>
      </w:tr>
      <w:tr w:rsidR="00934F77" w14:paraId="6B483D86" w14:textId="77777777" w:rsidTr="00F145D3">
        <w:tc>
          <w:tcPr>
            <w:tcW w:w="2694" w:type="dxa"/>
            <w:gridSpan w:val="2"/>
            <w:tcBorders>
              <w:left w:val="single" w:sz="4" w:space="0" w:color="auto"/>
            </w:tcBorders>
          </w:tcPr>
          <w:p w14:paraId="6629C666" w14:textId="77777777" w:rsidR="00934F77" w:rsidRDefault="00934F77" w:rsidP="00934F77">
            <w:pPr>
              <w:pStyle w:val="CRCoverPage"/>
              <w:spacing w:after="0"/>
              <w:rPr>
                <w:b/>
                <w:i/>
                <w:noProof/>
                <w:sz w:val="8"/>
                <w:szCs w:val="8"/>
              </w:rPr>
            </w:pPr>
          </w:p>
        </w:tc>
        <w:tc>
          <w:tcPr>
            <w:tcW w:w="6946" w:type="dxa"/>
            <w:gridSpan w:val="9"/>
            <w:tcBorders>
              <w:right w:val="single" w:sz="4" w:space="0" w:color="auto"/>
            </w:tcBorders>
          </w:tcPr>
          <w:p w14:paraId="6BAD1D41" w14:textId="77777777" w:rsidR="00934F77" w:rsidRDefault="00934F77" w:rsidP="00934F77">
            <w:pPr>
              <w:pStyle w:val="CRCoverPage"/>
              <w:spacing w:after="0"/>
              <w:rPr>
                <w:noProof/>
                <w:sz w:val="8"/>
                <w:szCs w:val="8"/>
              </w:rPr>
            </w:pPr>
          </w:p>
        </w:tc>
      </w:tr>
      <w:tr w:rsidR="00934F77" w14:paraId="657F564C" w14:textId="77777777" w:rsidTr="00F145D3">
        <w:tc>
          <w:tcPr>
            <w:tcW w:w="2694" w:type="dxa"/>
            <w:gridSpan w:val="2"/>
            <w:tcBorders>
              <w:left w:val="single" w:sz="4" w:space="0" w:color="auto"/>
              <w:bottom w:val="single" w:sz="4" w:space="0" w:color="auto"/>
            </w:tcBorders>
          </w:tcPr>
          <w:p w14:paraId="4D6D21B5" w14:textId="77777777" w:rsidR="00934F77" w:rsidRDefault="00934F77" w:rsidP="00934F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B30979" w14:textId="012A02A3" w:rsidR="00934F77" w:rsidRDefault="00934F77" w:rsidP="00934F77">
            <w:pPr>
              <w:pStyle w:val="CRCoverPage"/>
              <w:spacing w:after="0"/>
              <w:ind w:left="100"/>
              <w:rPr>
                <w:noProof/>
              </w:rPr>
            </w:pPr>
            <w:r w:rsidRPr="00380D4B">
              <w:rPr>
                <w:noProof/>
              </w:rPr>
              <w:t>A conformant</w:t>
            </w:r>
            <w:r w:rsidR="00F834D8">
              <w:rPr>
                <w:noProof/>
              </w:rPr>
              <w:t xml:space="preserve"> UE</w:t>
            </w:r>
            <w:r w:rsidRPr="00380D4B">
              <w:rPr>
                <w:noProof/>
              </w:rPr>
              <w:t xml:space="preserve"> shall fail the test case</w:t>
            </w:r>
          </w:p>
        </w:tc>
      </w:tr>
      <w:tr w:rsidR="00934F77" w14:paraId="43879D8F" w14:textId="77777777" w:rsidTr="00F145D3">
        <w:tc>
          <w:tcPr>
            <w:tcW w:w="2694" w:type="dxa"/>
            <w:gridSpan w:val="2"/>
          </w:tcPr>
          <w:p w14:paraId="611E9ED0" w14:textId="77777777" w:rsidR="00934F77" w:rsidRDefault="00934F77" w:rsidP="00934F77">
            <w:pPr>
              <w:pStyle w:val="CRCoverPage"/>
              <w:spacing w:after="0"/>
              <w:rPr>
                <w:b/>
                <w:i/>
                <w:noProof/>
                <w:sz w:val="8"/>
                <w:szCs w:val="8"/>
              </w:rPr>
            </w:pPr>
          </w:p>
        </w:tc>
        <w:tc>
          <w:tcPr>
            <w:tcW w:w="6946" w:type="dxa"/>
            <w:gridSpan w:val="9"/>
          </w:tcPr>
          <w:p w14:paraId="6EBF7F68" w14:textId="77777777" w:rsidR="00934F77" w:rsidRDefault="00934F77" w:rsidP="00934F77">
            <w:pPr>
              <w:pStyle w:val="CRCoverPage"/>
              <w:spacing w:after="0"/>
              <w:rPr>
                <w:noProof/>
                <w:sz w:val="8"/>
                <w:szCs w:val="8"/>
              </w:rPr>
            </w:pPr>
          </w:p>
        </w:tc>
      </w:tr>
      <w:tr w:rsidR="00934F77" w14:paraId="2F387834" w14:textId="77777777" w:rsidTr="00F145D3">
        <w:tc>
          <w:tcPr>
            <w:tcW w:w="2694" w:type="dxa"/>
            <w:gridSpan w:val="2"/>
            <w:tcBorders>
              <w:top w:val="single" w:sz="4" w:space="0" w:color="auto"/>
              <w:left w:val="single" w:sz="4" w:space="0" w:color="auto"/>
            </w:tcBorders>
          </w:tcPr>
          <w:p w14:paraId="44B45CA0" w14:textId="77777777" w:rsidR="00934F77" w:rsidRDefault="00934F77" w:rsidP="00934F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52529F" w14:textId="3CF48D38" w:rsidR="00934F77" w:rsidRDefault="00934F77" w:rsidP="00934F77">
            <w:pPr>
              <w:pStyle w:val="CRCoverPage"/>
              <w:spacing w:after="0"/>
              <w:ind w:left="100"/>
              <w:rPr>
                <w:noProof/>
              </w:rPr>
            </w:pPr>
            <w:r>
              <w:rPr>
                <w:noProof/>
              </w:rPr>
              <w:t>7.1.1.6.3.NR5GC</w:t>
            </w:r>
          </w:p>
        </w:tc>
      </w:tr>
      <w:tr w:rsidR="00934F77" w14:paraId="4608633B" w14:textId="77777777" w:rsidTr="00F145D3">
        <w:tc>
          <w:tcPr>
            <w:tcW w:w="2694" w:type="dxa"/>
            <w:gridSpan w:val="2"/>
            <w:tcBorders>
              <w:left w:val="single" w:sz="4" w:space="0" w:color="auto"/>
            </w:tcBorders>
          </w:tcPr>
          <w:p w14:paraId="24681F96" w14:textId="77777777" w:rsidR="00934F77" w:rsidRDefault="00934F77" w:rsidP="00934F77">
            <w:pPr>
              <w:pStyle w:val="CRCoverPage"/>
              <w:spacing w:after="0"/>
              <w:rPr>
                <w:b/>
                <w:i/>
                <w:noProof/>
                <w:sz w:val="8"/>
                <w:szCs w:val="8"/>
              </w:rPr>
            </w:pPr>
          </w:p>
        </w:tc>
        <w:tc>
          <w:tcPr>
            <w:tcW w:w="6946" w:type="dxa"/>
            <w:gridSpan w:val="9"/>
            <w:tcBorders>
              <w:right w:val="single" w:sz="4" w:space="0" w:color="auto"/>
            </w:tcBorders>
          </w:tcPr>
          <w:p w14:paraId="499075EA" w14:textId="77777777" w:rsidR="00934F77" w:rsidRDefault="00934F77" w:rsidP="00934F77">
            <w:pPr>
              <w:pStyle w:val="CRCoverPage"/>
              <w:spacing w:after="0"/>
              <w:rPr>
                <w:noProof/>
                <w:sz w:val="8"/>
                <w:szCs w:val="8"/>
              </w:rPr>
            </w:pPr>
          </w:p>
        </w:tc>
      </w:tr>
      <w:tr w:rsidR="00934F77" w14:paraId="03B08EC1" w14:textId="77777777" w:rsidTr="00F145D3">
        <w:tc>
          <w:tcPr>
            <w:tcW w:w="2694" w:type="dxa"/>
            <w:gridSpan w:val="2"/>
            <w:tcBorders>
              <w:left w:val="single" w:sz="4" w:space="0" w:color="auto"/>
            </w:tcBorders>
          </w:tcPr>
          <w:p w14:paraId="4AD3A460" w14:textId="77777777" w:rsidR="00934F77" w:rsidRDefault="00934F77" w:rsidP="00934F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55DDD4" w14:textId="77777777" w:rsidR="00934F77" w:rsidRDefault="00934F77" w:rsidP="00934F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BD785" w14:textId="77777777" w:rsidR="00934F77" w:rsidRDefault="00934F77" w:rsidP="00934F77">
            <w:pPr>
              <w:pStyle w:val="CRCoverPage"/>
              <w:spacing w:after="0"/>
              <w:jc w:val="center"/>
              <w:rPr>
                <w:b/>
                <w:caps/>
                <w:noProof/>
              </w:rPr>
            </w:pPr>
            <w:r>
              <w:rPr>
                <w:b/>
                <w:caps/>
                <w:noProof/>
              </w:rPr>
              <w:t>N</w:t>
            </w:r>
          </w:p>
        </w:tc>
        <w:tc>
          <w:tcPr>
            <w:tcW w:w="2977" w:type="dxa"/>
            <w:gridSpan w:val="4"/>
          </w:tcPr>
          <w:p w14:paraId="75F7EA6C" w14:textId="77777777" w:rsidR="00934F77" w:rsidRDefault="00934F77" w:rsidP="00934F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91AA9" w14:textId="77777777" w:rsidR="00934F77" w:rsidRDefault="00934F77" w:rsidP="00934F77">
            <w:pPr>
              <w:pStyle w:val="CRCoverPage"/>
              <w:spacing w:after="0"/>
              <w:ind w:left="99"/>
              <w:rPr>
                <w:noProof/>
              </w:rPr>
            </w:pPr>
          </w:p>
        </w:tc>
      </w:tr>
      <w:tr w:rsidR="00934F77" w14:paraId="4DCA3320" w14:textId="77777777" w:rsidTr="00F145D3">
        <w:tc>
          <w:tcPr>
            <w:tcW w:w="2694" w:type="dxa"/>
            <w:gridSpan w:val="2"/>
            <w:tcBorders>
              <w:left w:val="single" w:sz="4" w:space="0" w:color="auto"/>
            </w:tcBorders>
          </w:tcPr>
          <w:p w14:paraId="27612EEC" w14:textId="77777777" w:rsidR="00934F77" w:rsidRDefault="00934F77" w:rsidP="00934F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51DF09" w14:textId="77777777" w:rsidR="00934F77" w:rsidRDefault="00934F77" w:rsidP="00934F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64B2A" w14:textId="2B463727" w:rsidR="00934F77" w:rsidRDefault="00934F77" w:rsidP="00934F77">
            <w:pPr>
              <w:pStyle w:val="CRCoverPage"/>
              <w:spacing w:after="0"/>
              <w:jc w:val="center"/>
              <w:rPr>
                <w:b/>
                <w:caps/>
                <w:noProof/>
              </w:rPr>
            </w:pPr>
            <w:r>
              <w:rPr>
                <w:b/>
                <w:caps/>
                <w:noProof/>
              </w:rPr>
              <w:t>x</w:t>
            </w:r>
          </w:p>
        </w:tc>
        <w:tc>
          <w:tcPr>
            <w:tcW w:w="2977" w:type="dxa"/>
            <w:gridSpan w:val="4"/>
          </w:tcPr>
          <w:p w14:paraId="26DE5D81" w14:textId="77777777" w:rsidR="00934F77" w:rsidRDefault="00934F77" w:rsidP="00934F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B5F023" w14:textId="719015D2" w:rsidR="00934F77" w:rsidRDefault="00934F77" w:rsidP="00934F77">
            <w:pPr>
              <w:pStyle w:val="CRCoverPage"/>
              <w:spacing w:after="0"/>
              <w:ind w:left="99"/>
              <w:rPr>
                <w:noProof/>
              </w:rPr>
            </w:pPr>
          </w:p>
        </w:tc>
      </w:tr>
      <w:tr w:rsidR="00934F77" w14:paraId="54ABA5B8" w14:textId="77777777" w:rsidTr="00F145D3">
        <w:tc>
          <w:tcPr>
            <w:tcW w:w="2694" w:type="dxa"/>
            <w:gridSpan w:val="2"/>
            <w:tcBorders>
              <w:left w:val="single" w:sz="4" w:space="0" w:color="auto"/>
            </w:tcBorders>
          </w:tcPr>
          <w:p w14:paraId="6118263E" w14:textId="77777777" w:rsidR="00934F77" w:rsidRDefault="00934F77" w:rsidP="00934F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800DA2" w14:textId="77777777" w:rsidR="00934F77" w:rsidRDefault="00934F77" w:rsidP="00934F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7FC62" w14:textId="3FBE9B2D" w:rsidR="00934F77" w:rsidRDefault="00934F77" w:rsidP="00934F77">
            <w:pPr>
              <w:pStyle w:val="CRCoverPage"/>
              <w:spacing w:after="0"/>
              <w:jc w:val="center"/>
              <w:rPr>
                <w:b/>
                <w:caps/>
                <w:noProof/>
              </w:rPr>
            </w:pPr>
            <w:r>
              <w:rPr>
                <w:b/>
                <w:caps/>
                <w:noProof/>
              </w:rPr>
              <w:t>x</w:t>
            </w:r>
          </w:p>
        </w:tc>
        <w:tc>
          <w:tcPr>
            <w:tcW w:w="2977" w:type="dxa"/>
            <w:gridSpan w:val="4"/>
          </w:tcPr>
          <w:p w14:paraId="46BA113F" w14:textId="77777777" w:rsidR="00934F77" w:rsidRDefault="00934F77" w:rsidP="00934F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3468F6" w14:textId="3FA21239" w:rsidR="00934F77" w:rsidRDefault="00934F77" w:rsidP="00934F77">
            <w:pPr>
              <w:pStyle w:val="CRCoverPage"/>
              <w:spacing w:after="0"/>
              <w:ind w:left="99"/>
              <w:rPr>
                <w:noProof/>
              </w:rPr>
            </w:pPr>
          </w:p>
        </w:tc>
      </w:tr>
      <w:tr w:rsidR="00934F77" w14:paraId="028696B9" w14:textId="77777777" w:rsidTr="00F145D3">
        <w:tc>
          <w:tcPr>
            <w:tcW w:w="2694" w:type="dxa"/>
            <w:gridSpan w:val="2"/>
            <w:tcBorders>
              <w:left w:val="single" w:sz="4" w:space="0" w:color="auto"/>
            </w:tcBorders>
          </w:tcPr>
          <w:p w14:paraId="58016387" w14:textId="77777777" w:rsidR="00934F77" w:rsidRDefault="00934F77" w:rsidP="00934F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540A29" w14:textId="77777777" w:rsidR="00934F77" w:rsidRDefault="00934F77" w:rsidP="00934F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691BF" w14:textId="0E53D62E" w:rsidR="00934F77" w:rsidRDefault="00934F77" w:rsidP="00934F77">
            <w:pPr>
              <w:pStyle w:val="CRCoverPage"/>
              <w:spacing w:after="0"/>
              <w:jc w:val="center"/>
              <w:rPr>
                <w:b/>
                <w:caps/>
                <w:noProof/>
              </w:rPr>
            </w:pPr>
            <w:r>
              <w:rPr>
                <w:b/>
                <w:caps/>
                <w:noProof/>
              </w:rPr>
              <w:t>x</w:t>
            </w:r>
          </w:p>
        </w:tc>
        <w:tc>
          <w:tcPr>
            <w:tcW w:w="2977" w:type="dxa"/>
            <w:gridSpan w:val="4"/>
          </w:tcPr>
          <w:p w14:paraId="0BE237D6" w14:textId="77777777" w:rsidR="00934F77" w:rsidRDefault="00934F77" w:rsidP="00934F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84D25B" w14:textId="47A1F524" w:rsidR="00934F77" w:rsidRDefault="00934F77" w:rsidP="00934F77">
            <w:pPr>
              <w:pStyle w:val="CRCoverPage"/>
              <w:spacing w:after="0"/>
              <w:ind w:left="99"/>
              <w:rPr>
                <w:noProof/>
              </w:rPr>
            </w:pPr>
          </w:p>
        </w:tc>
      </w:tr>
      <w:tr w:rsidR="00934F77" w14:paraId="1ED080DF" w14:textId="77777777" w:rsidTr="00F145D3">
        <w:tc>
          <w:tcPr>
            <w:tcW w:w="2694" w:type="dxa"/>
            <w:gridSpan w:val="2"/>
            <w:tcBorders>
              <w:left w:val="single" w:sz="4" w:space="0" w:color="auto"/>
            </w:tcBorders>
          </w:tcPr>
          <w:p w14:paraId="0050EA63" w14:textId="77777777" w:rsidR="00934F77" w:rsidRDefault="00934F77" w:rsidP="00934F77">
            <w:pPr>
              <w:pStyle w:val="CRCoverPage"/>
              <w:spacing w:after="0"/>
              <w:rPr>
                <w:b/>
                <w:i/>
                <w:noProof/>
              </w:rPr>
            </w:pPr>
          </w:p>
        </w:tc>
        <w:tc>
          <w:tcPr>
            <w:tcW w:w="6946" w:type="dxa"/>
            <w:gridSpan w:val="9"/>
            <w:tcBorders>
              <w:right w:val="single" w:sz="4" w:space="0" w:color="auto"/>
            </w:tcBorders>
          </w:tcPr>
          <w:p w14:paraId="3B3C9943" w14:textId="77777777" w:rsidR="00934F77" w:rsidRDefault="00934F77" w:rsidP="00934F77">
            <w:pPr>
              <w:pStyle w:val="CRCoverPage"/>
              <w:spacing w:after="0"/>
              <w:rPr>
                <w:noProof/>
              </w:rPr>
            </w:pPr>
          </w:p>
        </w:tc>
      </w:tr>
      <w:tr w:rsidR="00934F77" w14:paraId="22E2D1A6" w14:textId="77777777" w:rsidTr="00F145D3">
        <w:tc>
          <w:tcPr>
            <w:tcW w:w="2694" w:type="dxa"/>
            <w:gridSpan w:val="2"/>
            <w:tcBorders>
              <w:left w:val="single" w:sz="4" w:space="0" w:color="auto"/>
              <w:bottom w:val="single" w:sz="4" w:space="0" w:color="auto"/>
            </w:tcBorders>
          </w:tcPr>
          <w:p w14:paraId="3FECA17C" w14:textId="77777777" w:rsidR="00934F77" w:rsidRDefault="00934F77" w:rsidP="00934F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BEDE8" w14:textId="77777777" w:rsidR="00934F77" w:rsidRDefault="00934F77" w:rsidP="00934F77">
            <w:pPr>
              <w:pStyle w:val="CRCoverPage"/>
              <w:spacing w:after="0"/>
              <w:ind w:left="100"/>
              <w:rPr>
                <w:noProof/>
              </w:rPr>
            </w:pPr>
          </w:p>
        </w:tc>
      </w:tr>
      <w:tr w:rsidR="00934F77" w:rsidRPr="008863B9" w14:paraId="040558E1" w14:textId="77777777" w:rsidTr="00F145D3">
        <w:tc>
          <w:tcPr>
            <w:tcW w:w="2694" w:type="dxa"/>
            <w:gridSpan w:val="2"/>
            <w:tcBorders>
              <w:top w:val="single" w:sz="4" w:space="0" w:color="auto"/>
              <w:bottom w:val="single" w:sz="4" w:space="0" w:color="auto"/>
            </w:tcBorders>
          </w:tcPr>
          <w:p w14:paraId="72918439" w14:textId="77777777" w:rsidR="00934F77" w:rsidRPr="008863B9" w:rsidRDefault="00934F77" w:rsidP="00934F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8A8461" w14:textId="77777777" w:rsidR="00934F77" w:rsidRPr="008863B9" w:rsidRDefault="00934F77" w:rsidP="00934F77">
            <w:pPr>
              <w:pStyle w:val="CRCoverPage"/>
              <w:spacing w:after="0"/>
              <w:ind w:left="100"/>
              <w:rPr>
                <w:noProof/>
                <w:sz w:val="8"/>
                <w:szCs w:val="8"/>
              </w:rPr>
            </w:pPr>
          </w:p>
        </w:tc>
      </w:tr>
      <w:tr w:rsidR="00934F77" w14:paraId="1AF313DC" w14:textId="77777777" w:rsidTr="00F145D3">
        <w:tc>
          <w:tcPr>
            <w:tcW w:w="2694" w:type="dxa"/>
            <w:gridSpan w:val="2"/>
            <w:tcBorders>
              <w:top w:val="single" w:sz="4" w:space="0" w:color="auto"/>
              <w:left w:val="single" w:sz="4" w:space="0" w:color="auto"/>
              <w:bottom w:val="single" w:sz="4" w:space="0" w:color="auto"/>
            </w:tcBorders>
          </w:tcPr>
          <w:p w14:paraId="5C2F68D5" w14:textId="77777777" w:rsidR="00934F77" w:rsidRDefault="00934F77" w:rsidP="00934F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59CF4" w14:textId="77777777" w:rsidR="00934F77" w:rsidRDefault="00934F77" w:rsidP="00934F77">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202780672"/>
      <w:r w:rsidRPr="00E12CDE">
        <w:rPr>
          <w:rStyle w:val="Emphasis"/>
          <w:rFonts w:ascii="Arial" w:hAnsi="Arial" w:cs="Arial"/>
          <w:b w:val="0"/>
          <w:i w:val="0"/>
        </w:rPr>
        <w:lastRenderedPageBreak/>
        <w:t>Table of Contents</w:t>
      </w:r>
      <w:bookmarkEnd w:id="1"/>
    </w:p>
    <w:p w14:paraId="651BAAA6" w14:textId="5D2C104E" w:rsidR="007B7C4B"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7B7C4B" w:rsidRPr="00021F23">
        <w:rPr>
          <w:rFonts w:ascii="Arial" w:hAnsi="Arial" w:cs="Arial"/>
          <w:iCs/>
          <w:noProof/>
        </w:rPr>
        <w:t>Table of Contents</w:t>
      </w:r>
      <w:r w:rsidR="007B7C4B">
        <w:rPr>
          <w:noProof/>
        </w:rPr>
        <w:tab/>
      </w:r>
      <w:r w:rsidR="007B7C4B">
        <w:rPr>
          <w:noProof/>
        </w:rPr>
        <w:fldChar w:fldCharType="begin"/>
      </w:r>
      <w:r w:rsidR="007B7C4B">
        <w:rPr>
          <w:noProof/>
        </w:rPr>
        <w:instrText xml:space="preserve"> PAGEREF _Toc202780672 \h </w:instrText>
      </w:r>
      <w:r w:rsidR="007B7C4B">
        <w:rPr>
          <w:noProof/>
        </w:rPr>
      </w:r>
      <w:r w:rsidR="007B7C4B">
        <w:rPr>
          <w:noProof/>
        </w:rPr>
        <w:fldChar w:fldCharType="separate"/>
      </w:r>
      <w:r w:rsidR="007B7C4B">
        <w:rPr>
          <w:noProof/>
        </w:rPr>
        <w:t>3</w:t>
      </w:r>
      <w:r w:rsidR="007B7C4B">
        <w:rPr>
          <w:noProof/>
        </w:rPr>
        <w:fldChar w:fldCharType="end"/>
      </w:r>
    </w:p>
    <w:p w14:paraId="716E8941" w14:textId="1EE674EE" w:rsidR="007B7C4B" w:rsidRDefault="007B7C4B">
      <w:pPr>
        <w:pStyle w:val="TOC1"/>
        <w:rPr>
          <w:rFonts w:asciiTheme="minorHAnsi" w:hAnsiTheme="minorHAnsi" w:cstheme="minorBidi"/>
          <w:noProof/>
          <w:kern w:val="2"/>
          <w:sz w:val="24"/>
          <w:szCs w:val="24"/>
          <w:lang w:eastAsia="en-GB"/>
          <w14:ligatures w14:val="standardContextual"/>
        </w:rPr>
      </w:pPr>
      <w:r w:rsidRPr="00021F23">
        <w:rPr>
          <w:rFonts w:cs="Arial"/>
          <w:noProof/>
        </w:rPr>
        <w:t>1</w:t>
      </w:r>
      <w:r>
        <w:rPr>
          <w:rFonts w:asciiTheme="minorHAnsi" w:hAnsiTheme="minorHAnsi" w:cstheme="minorBidi"/>
          <w:noProof/>
          <w:kern w:val="2"/>
          <w:sz w:val="24"/>
          <w:szCs w:val="24"/>
          <w:lang w:eastAsia="en-GB"/>
          <w14:ligatures w14:val="standardContextual"/>
        </w:rPr>
        <w:tab/>
      </w:r>
      <w:r w:rsidRPr="00021F23">
        <w:rPr>
          <w:rFonts w:cs="Arial"/>
          <w:noProof/>
        </w:rPr>
        <w:t>Overview</w:t>
      </w:r>
      <w:r>
        <w:rPr>
          <w:noProof/>
        </w:rPr>
        <w:tab/>
      </w:r>
      <w:r>
        <w:rPr>
          <w:noProof/>
        </w:rPr>
        <w:fldChar w:fldCharType="begin"/>
      </w:r>
      <w:r>
        <w:rPr>
          <w:noProof/>
        </w:rPr>
        <w:instrText xml:space="preserve"> PAGEREF _Toc202780673 \h </w:instrText>
      </w:r>
      <w:r>
        <w:rPr>
          <w:noProof/>
        </w:rPr>
      </w:r>
      <w:r>
        <w:rPr>
          <w:noProof/>
        </w:rPr>
        <w:fldChar w:fldCharType="separate"/>
      </w:r>
      <w:r>
        <w:rPr>
          <w:noProof/>
        </w:rPr>
        <w:t>4</w:t>
      </w:r>
      <w:r>
        <w:rPr>
          <w:noProof/>
        </w:rPr>
        <w:fldChar w:fldCharType="end"/>
      </w:r>
    </w:p>
    <w:p w14:paraId="3894727B" w14:textId="1BFD0DDF" w:rsidR="007B7C4B" w:rsidRDefault="007B7C4B">
      <w:pPr>
        <w:pStyle w:val="TOC1"/>
        <w:rPr>
          <w:rFonts w:asciiTheme="minorHAnsi" w:hAnsiTheme="minorHAnsi" w:cstheme="minorBidi"/>
          <w:noProof/>
          <w:kern w:val="2"/>
          <w:sz w:val="24"/>
          <w:szCs w:val="24"/>
          <w:lang w:eastAsia="en-GB"/>
          <w14:ligatures w14:val="standardContextual"/>
        </w:rPr>
      </w:pPr>
      <w:r w:rsidRPr="00021F23">
        <w:rPr>
          <w:rFonts w:cs="Arial"/>
          <w:noProof/>
        </w:rPr>
        <w:t>2</w:t>
      </w:r>
      <w:r>
        <w:rPr>
          <w:rFonts w:asciiTheme="minorHAnsi" w:hAnsiTheme="minorHAnsi" w:cstheme="minorBidi"/>
          <w:noProof/>
          <w:kern w:val="2"/>
          <w:sz w:val="24"/>
          <w:szCs w:val="24"/>
          <w:lang w:eastAsia="en-GB"/>
          <w14:ligatures w14:val="standardContextual"/>
        </w:rPr>
        <w:tab/>
      </w:r>
      <w:r w:rsidRPr="00021F23">
        <w:rPr>
          <w:rFonts w:cs="Arial"/>
          <w:noProof/>
        </w:rPr>
        <w:t>Corrections required</w:t>
      </w:r>
      <w:r>
        <w:rPr>
          <w:noProof/>
        </w:rPr>
        <w:tab/>
      </w:r>
      <w:r>
        <w:rPr>
          <w:noProof/>
        </w:rPr>
        <w:fldChar w:fldCharType="begin"/>
      </w:r>
      <w:r>
        <w:rPr>
          <w:noProof/>
        </w:rPr>
        <w:instrText xml:space="preserve"> PAGEREF _Toc202780674 \h </w:instrText>
      </w:r>
      <w:r>
        <w:rPr>
          <w:noProof/>
        </w:rPr>
      </w:r>
      <w:r>
        <w:rPr>
          <w:noProof/>
        </w:rPr>
        <w:fldChar w:fldCharType="separate"/>
      </w:r>
      <w:r>
        <w:rPr>
          <w:noProof/>
        </w:rPr>
        <w:t>4</w:t>
      </w:r>
      <w:r>
        <w:rPr>
          <w:noProof/>
        </w:rPr>
        <w:fldChar w:fldCharType="end"/>
      </w:r>
    </w:p>
    <w:p w14:paraId="31F8B9DE" w14:textId="73D4D3B8" w:rsidR="007B7C4B" w:rsidRDefault="007B7C4B">
      <w:pPr>
        <w:pStyle w:val="TOC2"/>
        <w:rPr>
          <w:rFonts w:asciiTheme="minorHAnsi" w:hAnsiTheme="minorHAnsi" w:cstheme="minorBidi"/>
          <w:noProof/>
          <w:kern w:val="2"/>
          <w:sz w:val="24"/>
          <w:szCs w:val="24"/>
          <w:lang w:eastAsia="en-GB"/>
          <w14:ligatures w14:val="standardContextual"/>
        </w:rPr>
      </w:pPr>
      <w:r w:rsidRPr="00021F23">
        <w:rPr>
          <w:b/>
          <w:noProof/>
          <w:lang w:val="pt-BR"/>
        </w:rPr>
        <w:t>2.1</w:t>
      </w:r>
      <w:r>
        <w:rPr>
          <w:rFonts w:asciiTheme="minorHAnsi" w:hAnsiTheme="minorHAnsi" w:cstheme="minorBidi"/>
          <w:noProof/>
          <w:kern w:val="2"/>
          <w:sz w:val="24"/>
          <w:szCs w:val="24"/>
          <w:lang w:eastAsia="en-GB"/>
          <w14:ligatures w14:val="standardContextual"/>
        </w:rPr>
        <w:tab/>
      </w:r>
      <w:r w:rsidRPr="00021F23">
        <w:rPr>
          <w:b/>
          <w:noProof/>
          <w:lang w:val="pt-BR"/>
        </w:rPr>
        <w:t>Change 1</w:t>
      </w:r>
      <w:r>
        <w:rPr>
          <w:noProof/>
        </w:rPr>
        <w:tab/>
      </w:r>
      <w:r>
        <w:rPr>
          <w:noProof/>
        </w:rPr>
        <w:fldChar w:fldCharType="begin"/>
      </w:r>
      <w:r>
        <w:rPr>
          <w:noProof/>
        </w:rPr>
        <w:instrText xml:space="preserve"> PAGEREF _Toc202780675 \h </w:instrText>
      </w:r>
      <w:r>
        <w:rPr>
          <w:noProof/>
        </w:rPr>
      </w:r>
      <w:r>
        <w:rPr>
          <w:noProof/>
        </w:rPr>
        <w:fldChar w:fldCharType="separate"/>
      </w:r>
      <w:r>
        <w:rPr>
          <w:noProof/>
        </w:rPr>
        <w:t>4</w:t>
      </w:r>
      <w:r>
        <w:rPr>
          <w:noProof/>
        </w:rPr>
        <w:fldChar w:fldCharType="end"/>
      </w:r>
    </w:p>
    <w:p w14:paraId="2DFF43AE" w14:textId="70DDBEAD" w:rsidR="007B7C4B" w:rsidRDefault="007B7C4B">
      <w:pPr>
        <w:pStyle w:val="TOC2"/>
        <w:rPr>
          <w:rFonts w:asciiTheme="minorHAnsi" w:hAnsiTheme="minorHAnsi" w:cstheme="minorBidi"/>
          <w:noProof/>
          <w:kern w:val="2"/>
          <w:sz w:val="24"/>
          <w:szCs w:val="24"/>
          <w:lang w:eastAsia="en-GB"/>
          <w14:ligatures w14:val="standardContextual"/>
        </w:rPr>
      </w:pPr>
      <w:r w:rsidRPr="00021F23">
        <w:rPr>
          <w:b/>
          <w:noProof/>
          <w:lang w:val="pt-BR"/>
        </w:rPr>
        <w:t>2.2</w:t>
      </w:r>
      <w:r>
        <w:rPr>
          <w:rFonts w:asciiTheme="minorHAnsi" w:hAnsiTheme="minorHAnsi" w:cstheme="minorBidi"/>
          <w:noProof/>
          <w:kern w:val="2"/>
          <w:sz w:val="24"/>
          <w:szCs w:val="24"/>
          <w:lang w:eastAsia="en-GB"/>
          <w14:ligatures w14:val="standardContextual"/>
        </w:rPr>
        <w:tab/>
      </w:r>
      <w:r w:rsidRPr="00021F23">
        <w:rPr>
          <w:b/>
          <w:noProof/>
          <w:lang w:val="pt-BR"/>
        </w:rPr>
        <w:t>Change 2</w:t>
      </w:r>
      <w:r>
        <w:rPr>
          <w:noProof/>
        </w:rPr>
        <w:tab/>
      </w:r>
      <w:r>
        <w:rPr>
          <w:noProof/>
        </w:rPr>
        <w:fldChar w:fldCharType="begin"/>
      </w:r>
      <w:r>
        <w:rPr>
          <w:noProof/>
        </w:rPr>
        <w:instrText xml:space="preserve"> PAGEREF _Toc202780676 \h </w:instrText>
      </w:r>
      <w:r>
        <w:rPr>
          <w:noProof/>
        </w:rPr>
      </w:r>
      <w:r>
        <w:rPr>
          <w:noProof/>
        </w:rPr>
        <w:fldChar w:fldCharType="separate"/>
      </w:r>
      <w:r>
        <w:rPr>
          <w:noProof/>
        </w:rPr>
        <w:t>16</w:t>
      </w:r>
      <w:r>
        <w:rPr>
          <w:noProof/>
        </w:rPr>
        <w:fldChar w:fldCharType="end"/>
      </w:r>
    </w:p>
    <w:p w14:paraId="302138F3" w14:textId="34D42F5F"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202780673"/>
      <w:r w:rsidRPr="00E12CDE">
        <w:rPr>
          <w:rFonts w:cs="Arial"/>
        </w:rPr>
        <w:lastRenderedPageBreak/>
        <w:t>Overview</w:t>
      </w:r>
      <w:bookmarkEnd w:id="2"/>
      <w:bookmarkEnd w:id="3"/>
    </w:p>
    <w:p w14:paraId="12813EE7" w14:textId="3DE15EFB" w:rsidR="000453F5" w:rsidRDefault="000453F5" w:rsidP="000453F5">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bookmarkStart w:id="4" w:name="_Toc122434488"/>
      <w:bookmarkStart w:id="5" w:name="_Toc295288959"/>
      <w:r w:rsidRPr="006076C4">
        <w:rPr>
          <w:rFonts w:cs="Arial"/>
        </w:rPr>
        <w:t>This document lists all the essential changes needed to correct problems in the iwd-TTCN3-B202</w:t>
      </w:r>
      <w:r w:rsidR="001F1D7D">
        <w:rPr>
          <w:rFonts w:cs="Arial"/>
        </w:rPr>
        <w:t>5</w:t>
      </w:r>
      <w:r w:rsidRPr="006076C4">
        <w:rPr>
          <w:rFonts w:cs="Arial"/>
        </w:rPr>
        <w:t>-06_D2</w:t>
      </w:r>
      <w:r>
        <w:rPr>
          <w:rFonts w:cs="Arial"/>
        </w:rPr>
        <w:t>5</w:t>
      </w:r>
      <w:r w:rsidRPr="006076C4">
        <w:rPr>
          <w:rFonts w:cs="Arial"/>
        </w:rPr>
        <w:t>wk</w:t>
      </w:r>
      <w:r>
        <w:rPr>
          <w:rFonts w:cs="Arial"/>
        </w:rPr>
        <w:t>24</w:t>
      </w:r>
      <w:r w:rsidRPr="006076C4">
        <w:rPr>
          <w:rFonts w:cs="Arial"/>
        </w:rPr>
        <w:t xml:space="preserve"> related to the title of this CR</w:t>
      </w:r>
      <w:r w:rsidRPr="006076C4">
        <w:rPr>
          <w:rFonts w:cs="Arial"/>
          <w:lang w:eastAsia="ja-JP"/>
        </w:rPr>
        <w:t xml:space="preserve">. </w:t>
      </w:r>
    </w:p>
    <w:p w14:paraId="0356CD48" w14:textId="77777777" w:rsidR="000453F5" w:rsidRPr="006076C4" w:rsidRDefault="000453F5" w:rsidP="000453F5">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p>
    <w:p w14:paraId="340E00D3" w14:textId="77777777" w:rsidR="000453F5" w:rsidRPr="006076C4" w:rsidRDefault="000453F5" w:rsidP="000453F5">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b/>
          <w:sz w:val="24"/>
          <w:lang w:eastAsia="ja-JP"/>
        </w:rPr>
      </w:pPr>
      <w:r w:rsidRPr="006076C4">
        <w:rPr>
          <w:rFonts w:cs="Arial"/>
          <w:b/>
          <w:sz w:val="24"/>
          <w:lang w:eastAsia="ja-JP"/>
        </w:rPr>
        <w:t xml:space="preserve">Contact: </w:t>
      </w:r>
      <w:r w:rsidRPr="006076C4">
        <w:rPr>
          <w:rFonts w:cs="Arial"/>
          <w:b/>
          <w:sz w:val="24"/>
          <w:lang w:eastAsia="ja-JP"/>
        </w:rPr>
        <w:tab/>
        <w:t>Parikshit Bhise</w:t>
      </w:r>
    </w:p>
    <w:p w14:paraId="184264F0" w14:textId="57A8683E" w:rsidR="000453F5" w:rsidRPr="006076C4" w:rsidRDefault="000453F5" w:rsidP="000453F5">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lang w:eastAsia="ja-JP"/>
        </w:rPr>
      </w:pPr>
      <w:hyperlink r:id="rId19" w:history="1">
        <w:r w:rsidRPr="00025D5F">
          <w:rPr>
            <w:rStyle w:val="Hyperlink"/>
            <w:rFonts w:cs="Arial"/>
            <w:b/>
            <w:sz w:val="24"/>
            <w:lang w:eastAsia="ja-JP"/>
          </w:rPr>
          <w:t>Parikshit.bhise@rohde-schwarz.com</w:t>
        </w:r>
      </w:hyperlink>
      <w:r w:rsidRPr="006076C4">
        <w:rPr>
          <w:rFonts w:cs="Arial"/>
          <w:b/>
          <w:sz w:val="24"/>
          <w:lang w:eastAsia="ja-JP"/>
        </w:rPr>
        <w:tab/>
      </w:r>
      <w:r w:rsidRPr="006076C4">
        <w:rPr>
          <w:rFonts w:cs="Arial"/>
          <w:b/>
          <w:sz w:val="24"/>
          <w:lang w:eastAsia="ja-JP"/>
        </w:rPr>
        <w:tab/>
      </w:r>
      <w:r w:rsidRPr="006076C4">
        <w:rPr>
          <w:rFonts w:cs="Arial"/>
          <w:sz w:val="24"/>
          <w:lang w:eastAsia="ja-JP"/>
        </w:rPr>
        <w:br/>
      </w:r>
      <w:r w:rsidRPr="006076C4">
        <w:rPr>
          <w:rFonts w:cs="Arial"/>
          <w:b/>
          <w:lang w:eastAsia="ja-JP"/>
        </w:rPr>
        <w:tab/>
      </w:r>
    </w:p>
    <w:p w14:paraId="2A57A3D8" w14:textId="77777777" w:rsidR="00DE555B" w:rsidRDefault="00444FBC">
      <w:pPr>
        <w:pStyle w:val="Heading1"/>
        <w:numPr>
          <w:ilvl w:val="0"/>
          <w:numId w:val="1"/>
        </w:numPr>
        <w:autoSpaceDN w:val="0"/>
        <w:rPr>
          <w:rFonts w:cs="Arial"/>
        </w:rPr>
      </w:pPr>
      <w:bookmarkStart w:id="6" w:name="_Toc202780674"/>
      <w:r w:rsidRPr="00E12CDE">
        <w:rPr>
          <w:rFonts w:cs="Arial"/>
        </w:rPr>
        <w:t>Corrections required</w:t>
      </w:r>
      <w:bookmarkEnd w:id="4"/>
      <w:bookmarkEnd w:id="5"/>
      <w:bookmarkEnd w:id="6"/>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7" w:name="_Toc183764882"/>
      <w:bookmarkStart w:id="8" w:name="_Toc202780675"/>
      <w:r w:rsidRPr="00E12CDE">
        <w:rPr>
          <w:b/>
          <w:lang w:val="pt-BR"/>
        </w:rPr>
        <w:t xml:space="preserve">Change </w:t>
      </w:r>
      <w:r w:rsidR="00DD4C47">
        <w:rPr>
          <w:b/>
          <w:lang w:val="pt-BR"/>
        </w:rPr>
        <w:t>1</w:t>
      </w:r>
      <w:bookmarkEnd w:id="7"/>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41B5B74B" w:rsidR="00BB6C5E" w:rsidRPr="000D7399" w:rsidRDefault="00680005" w:rsidP="00115981">
            <w:pPr>
              <w:spacing w:after="0"/>
              <w:rPr>
                <w:rFonts w:ascii="Arial" w:hAnsi="Arial" w:cs="Arial"/>
              </w:rPr>
            </w:pPr>
            <w:r w:rsidRPr="00680005">
              <w:rPr>
                <w:rFonts w:ascii="Arial" w:hAnsi="Arial" w:cs="Arial"/>
              </w:rPr>
              <w:t>f_TC_7_1_1_6_3_NR_TestBody1</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6FA27E8F" w14:textId="77777777" w:rsidR="00D80AFF" w:rsidRDefault="00D80AFF" w:rsidP="00D80AFF">
            <w:pPr>
              <w:pStyle w:val="CRCoverPage"/>
              <w:spacing w:after="0"/>
              <w:rPr>
                <w:noProof/>
              </w:rPr>
            </w:pPr>
            <w:r>
              <w:rPr>
                <w:noProof/>
              </w:rPr>
              <w:t>The current TTCN implementation fails the testcase when run with a device in Multi-PDU mode.</w:t>
            </w:r>
          </w:p>
          <w:p w14:paraId="47DE37D3" w14:textId="77777777" w:rsidR="00D80AFF" w:rsidRDefault="00D80AFF" w:rsidP="00D80AFF">
            <w:pPr>
              <w:pStyle w:val="CRCoverPage"/>
              <w:spacing w:after="0"/>
              <w:rPr>
                <w:noProof/>
              </w:rPr>
            </w:pPr>
            <w:r>
              <w:rPr>
                <w:noProof/>
              </w:rPr>
              <w:t xml:space="preserve">The issue here is that the logical channel ID that is used for looopback data is hardcoded by usage of </w:t>
            </w:r>
            <w:r w:rsidRPr="00C11849">
              <w:rPr>
                <w:noProof/>
              </w:rPr>
              <w:t>tsc_LCID_SCG_Bearer</w:t>
            </w:r>
            <w:r>
              <w:rPr>
                <w:noProof/>
              </w:rPr>
              <w:t>.</w:t>
            </w:r>
          </w:p>
          <w:p w14:paraId="33106781" w14:textId="77777777" w:rsidR="00D80AFF" w:rsidRDefault="00D80AFF" w:rsidP="00D80AFF">
            <w:pPr>
              <w:pStyle w:val="CRCoverPage"/>
              <w:spacing w:after="0"/>
              <w:rPr>
                <w:noProof/>
              </w:rPr>
            </w:pPr>
            <w:r>
              <w:rPr>
                <w:noProof/>
              </w:rPr>
              <w:t>If the UE only established the Internet PDU session, then this works fine. However, for a MultiPDU scenario, this results in the loopback data being sent on the DRB associated with Internet PDU session, and the TTCN expects loopback data on the DRB associated with IMS PDU session which never happens. This results in testcase failure.</w:t>
            </w:r>
          </w:p>
          <w:p w14:paraId="175F8F24" w14:textId="77777777" w:rsidR="00D80AFF" w:rsidRDefault="00D80AFF" w:rsidP="00D80AFF">
            <w:pPr>
              <w:pStyle w:val="CRCoverPage"/>
              <w:spacing w:after="0"/>
              <w:rPr>
                <w:noProof/>
              </w:rPr>
            </w:pPr>
          </w:p>
          <w:p w14:paraId="0458A18E" w14:textId="4803124C" w:rsidR="00DC529E" w:rsidRPr="00241F66" w:rsidRDefault="00D80AFF" w:rsidP="00D80AFF">
            <w:pPr>
              <w:pStyle w:val="CRCoverPage"/>
              <w:spacing w:after="0"/>
              <w:rPr>
                <w:rFonts w:eastAsia="SimSun" w:cs="Arial"/>
                <w:lang w:eastAsia="zh-CN"/>
              </w:rPr>
            </w:pPr>
            <w:r>
              <w:rPr>
                <w:noProof/>
              </w:rPr>
              <w:t>TTCN CR R5s250158 was raised to address the same issue for testcase 7.1.1.6.2.NR5GC.</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72FCD6EB" w14:textId="77777777" w:rsidR="00D80AFF" w:rsidRDefault="00D80AFF" w:rsidP="00D80AFF">
            <w:pPr>
              <w:pStyle w:val="CRCoverPage"/>
              <w:spacing w:after="0"/>
              <w:rPr>
                <w:noProof/>
              </w:rPr>
            </w:pPr>
            <w:r>
              <w:rPr>
                <w:noProof/>
              </w:rPr>
              <w:t xml:space="preserve">Declared and initialized a variable </w:t>
            </w:r>
            <w:r w:rsidRPr="00C2154B">
              <w:rPr>
                <w:noProof/>
              </w:rPr>
              <w:t>v_LCID</w:t>
            </w:r>
            <w:r>
              <w:rPr>
                <w:noProof/>
              </w:rPr>
              <w:t>:</w:t>
            </w:r>
          </w:p>
          <w:p w14:paraId="68CDF14D" w14:textId="77777777" w:rsidR="00D80AFF" w:rsidRDefault="00D80AFF" w:rsidP="00D80AFF">
            <w:pPr>
              <w:pStyle w:val="CRCoverPage"/>
              <w:spacing w:after="0"/>
              <w:rPr>
                <w:noProof/>
              </w:rPr>
            </w:pPr>
            <w:r w:rsidRPr="00C2154B">
              <w:rPr>
                <w:noProof/>
              </w:rPr>
              <w:t>var B6_Type v_LCID := int2bit(p_NR_DRB_Id+3, 6);</w:t>
            </w:r>
          </w:p>
          <w:p w14:paraId="3FAF0199" w14:textId="77777777" w:rsidR="00D80AFF" w:rsidRDefault="00D80AFF" w:rsidP="00D80AFF">
            <w:pPr>
              <w:pStyle w:val="CRCoverPage"/>
              <w:spacing w:after="0"/>
              <w:rPr>
                <w:noProof/>
              </w:rPr>
            </w:pPr>
          </w:p>
          <w:p w14:paraId="37DD1044" w14:textId="405FE17B" w:rsidR="00D80AFF" w:rsidRDefault="00D80AFF" w:rsidP="00D80AFF">
            <w:pPr>
              <w:pStyle w:val="CRCoverPage"/>
              <w:spacing w:after="0"/>
              <w:rPr>
                <w:noProof/>
              </w:rPr>
            </w:pPr>
            <w:r>
              <w:rPr>
                <w:noProof/>
              </w:rPr>
              <w:t xml:space="preserve">Used </w:t>
            </w:r>
            <w:r w:rsidRPr="00C2154B">
              <w:rPr>
                <w:noProof/>
              </w:rPr>
              <w:t>v_LCID</w:t>
            </w:r>
            <w:r>
              <w:rPr>
                <w:noProof/>
              </w:rPr>
              <w:t xml:space="preserve"> instead of </w:t>
            </w:r>
            <w:r w:rsidRPr="00C2154B">
              <w:rPr>
                <w:noProof/>
              </w:rPr>
              <w:t>tsc_LCID_SCG_Bearer</w:t>
            </w:r>
            <w:r>
              <w:rPr>
                <w:noProof/>
              </w:rPr>
              <w:t xml:space="preserve"> in function </w:t>
            </w:r>
            <w:r w:rsidRPr="00C2154B">
              <w:rPr>
                <w:noProof/>
              </w:rPr>
              <w:t>f_TC_7_1_1_6_3_NR_TestBody1</w:t>
            </w:r>
            <w:r>
              <w:rPr>
                <w:noProof/>
              </w:rPr>
              <w:t>.</w:t>
            </w:r>
          </w:p>
          <w:p w14:paraId="36C5D7B2" w14:textId="77777777" w:rsidR="00D80AFF" w:rsidRDefault="00D80AFF" w:rsidP="00D80AFF">
            <w:pPr>
              <w:pStyle w:val="CRCoverPage"/>
              <w:spacing w:after="0"/>
              <w:rPr>
                <w:noProof/>
              </w:rPr>
            </w:pPr>
          </w:p>
          <w:p w14:paraId="5EF09D15" w14:textId="77777777" w:rsidR="00D80AFF" w:rsidRDefault="00D80AFF" w:rsidP="00D80AFF">
            <w:pPr>
              <w:pStyle w:val="CRCoverPage"/>
              <w:spacing w:after="0"/>
              <w:rPr>
                <w:noProof/>
              </w:rPr>
            </w:pPr>
            <w:r>
              <w:rPr>
                <w:noProof/>
              </w:rPr>
              <w:t>Please see below.</w:t>
            </w:r>
          </w:p>
          <w:p w14:paraId="4FC70B2A" w14:textId="77777777" w:rsidR="00D80AFF" w:rsidRDefault="00D80AFF" w:rsidP="00D80AFF">
            <w:pPr>
              <w:pStyle w:val="CRCoverPage"/>
              <w:spacing w:after="0"/>
              <w:rPr>
                <w:noProof/>
              </w:rPr>
            </w:pPr>
            <w:r>
              <w:rPr>
                <w:noProof/>
              </w:rPr>
              <w:t>This solution is already implemented for 7.1.1.6.2.NR5GC</w:t>
            </w:r>
          </w:p>
          <w:p w14:paraId="390CE678" w14:textId="392246A4" w:rsidR="00BB6C5E" w:rsidRPr="007E26D6" w:rsidRDefault="00BB6C5E" w:rsidP="00A115D5">
            <w:pPr>
              <w:pStyle w:val="CRCoverPage"/>
              <w:spacing w:after="0"/>
              <w:rPr>
                <w:rFonts w:cs="Arial"/>
              </w:rPr>
            </w:pP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46139E1C" w:rsidR="00BB6C5E" w:rsidRPr="000D7399" w:rsidRDefault="009E379F" w:rsidP="00115981">
            <w:pPr>
              <w:spacing w:after="0"/>
              <w:rPr>
                <w:rFonts w:ascii="Arial" w:hAnsi="Arial" w:cs="Arial"/>
                <w:lang w:eastAsia="zh-CN"/>
              </w:rPr>
            </w:pPr>
            <w:r w:rsidRPr="009E379F">
              <w:rPr>
                <w:rFonts w:ascii="Arial" w:hAnsi="Arial" w:cs="Arial"/>
                <w:lang w:val="en-IN" w:eastAsia="en-GB"/>
              </w:rPr>
              <w:t>MAC_SPS_TC_Common_NR.ttcn</w:t>
            </w:r>
          </w:p>
        </w:tc>
      </w:tr>
      <w:tr w:rsidR="00A5401A" w:rsidRPr="00E12CDE" w14:paraId="3BA20F6F" w14:textId="77777777" w:rsidTr="00115981">
        <w:tc>
          <w:tcPr>
            <w:tcW w:w="1985" w:type="dxa"/>
          </w:tcPr>
          <w:p w14:paraId="6F845F36" w14:textId="6425E027" w:rsidR="00A5401A" w:rsidRPr="00A5401A" w:rsidRDefault="009B19E7" w:rsidP="00115981">
            <w:pPr>
              <w:spacing w:before="40" w:after="40"/>
              <w:rPr>
                <w:rFonts w:ascii="Arial" w:hAnsi="Arial"/>
                <w:b/>
                <w:highlight w:val="cyan"/>
              </w:rPr>
            </w:pPr>
            <w:r w:rsidRPr="00B40765">
              <w:rPr>
                <w:rFonts w:ascii="Arial" w:hAnsi="Arial"/>
                <w:b/>
                <w:highlight w:val="cyan"/>
              </w:rPr>
              <w:t>MCC160</w:t>
            </w:r>
            <w:r>
              <w:rPr>
                <w:rFonts w:ascii="Arial" w:hAnsi="Arial"/>
                <w:b/>
                <w:highlight w:val="cyan"/>
              </w:rPr>
              <w:t xml:space="preserve"> Comments</w:t>
            </w:r>
          </w:p>
        </w:tc>
        <w:tc>
          <w:tcPr>
            <w:tcW w:w="7654" w:type="dxa"/>
          </w:tcPr>
          <w:p w14:paraId="44458F95" w14:textId="27A117FD" w:rsidR="00A5401A" w:rsidRPr="00A5401A" w:rsidRDefault="00A5401A" w:rsidP="00115981">
            <w:pPr>
              <w:spacing w:after="0"/>
              <w:rPr>
                <w:rFonts w:ascii="Arial" w:hAnsi="Arial" w:cs="Arial"/>
                <w:highlight w:val="cyan"/>
                <w:lang w:val="en-IN" w:eastAsia="en-GB"/>
              </w:rPr>
            </w:pPr>
            <w:r w:rsidRPr="00A5401A">
              <w:rPr>
                <w:rFonts w:ascii="Arial" w:hAnsi="Arial" w:cs="Arial"/>
                <w:highlight w:val="cyan"/>
                <w:lang w:val="en-IN" w:eastAsia="en-GB"/>
              </w:rPr>
              <w:t>Accepted</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22ED334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function f_TC_7_1_1_6_3_NR_TestBody1(DRB_Identity p_NR_DRB_Id) runs on NR_BASE_PTC</w:t>
            </w:r>
          </w:p>
          <w:p w14:paraId="00D5859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1A729C5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const integer const_SPS_Period :=40; // period in milli seconds</w:t>
            </w:r>
          </w:p>
          <w:p w14:paraId="39E48F12" w14:textId="77777777" w:rsidR="004E525C" w:rsidRPr="004E525C" w:rsidRDefault="004E525C" w:rsidP="004E525C">
            <w:pPr>
              <w:autoSpaceDE w:val="0"/>
              <w:autoSpaceDN w:val="0"/>
              <w:adjustRightInd w:val="0"/>
              <w:spacing w:after="0"/>
              <w:rPr>
                <w:rFonts w:ascii="Arial" w:hAnsi="Arial" w:cs="Arial"/>
                <w:bCs/>
              </w:rPr>
            </w:pPr>
          </w:p>
          <w:p w14:paraId="1051863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const integer const_UL_TBS_CRNTI := 144; //</w:t>
            </w:r>
          </w:p>
          <w:p w14:paraId="2297821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const integer const_UL_TBS_CSRNTI := 160; //160 bits</w:t>
            </w:r>
          </w:p>
          <w:p w14:paraId="296775F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01255FF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NR_MAC_SDU_Type v_EncodedRlcPdu1;</w:t>
            </w:r>
          </w:p>
          <w:p w14:paraId="11E0764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NR_MAC_SDU_Type v_EncodedRlcPdu2;</w:t>
            </w:r>
          </w:p>
          <w:p w14:paraId="6B25736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NR_MAC_SDU_Type v_EncodedRlcPdu3;</w:t>
            </w:r>
          </w:p>
          <w:p w14:paraId="16CA23C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NR_MAC_SDU_Type v_EncodedRlcPdu4;</w:t>
            </w:r>
          </w:p>
          <w:p w14:paraId="63CC7A2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NR_MAC_SDU_Type v_EncodedRlcPdu5;</w:t>
            </w:r>
          </w:p>
          <w:p w14:paraId="36777F6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NR_MAC_SDU_Type v_EncodedRlcPdu6;</w:t>
            </w:r>
          </w:p>
          <w:p w14:paraId="215FDD6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NR_MAC_SDU_Type v_EncodedRlcPdu7;</w:t>
            </w:r>
          </w:p>
          <w:p w14:paraId="75BD6E5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lastRenderedPageBreak/>
              <w:t xml:space="preserve">    var NR_MAC_SDU_Type v_EncodedRlcPdu8;</w:t>
            </w:r>
          </w:p>
          <w:p w14:paraId="7F3FDD9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NR_MAC_SDU_Type v_EncodedRlcPdu9; //@sic R5-225377 sic@</w:t>
            </w:r>
          </w:p>
          <w:p w14:paraId="5024FB2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(value) NR_MAC_SDU_SubPDU_List_Type v_SDU_SubPDUListDL;</w:t>
            </w:r>
          </w:p>
          <w:p w14:paraId="35C375B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(value) NR_MAC_SDU_SubPDU_List_Type v_SDU_SubPDUListDL1;</w:t>
            </w:r>
          </w:p>
          <w:p w14:paraId="2687949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(value) NR_MAC_PDUList_Type v_MAC_PDUListDL;</w:t>
            </w:r>
          </w:p>
          <w:p w14:paraId="3A5C5E0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(value) NR_MAC_PDUList_Type v_MAC_PDUListDL1;</w:t>
            </w:r>
          </w:p>
          <w:p w14:paraId="048F8E4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SubFrameTiming_Type v_TimingDL;</w:t>
            </w:r>
          </w:p>
          <w:p w14:paraId="125216E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SubFrameTiming_Type v_TimingUL_1;</w:t>
            </w:r>
          </w:p>
          <w:p w14:paraId="724679D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SubFrameTiming_Type v_TimingUL_2;</w:t>
            </w:r>
          </w:p>
          <w:p w14:paraId="14BCC44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SubFrameTiming_Type v_TimingUL_3;</w:t>
            </w:r>
          </w:p>
          <w:p w14:paraId="28C1F6C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SubFrameTiming_Type v_TimingUL_4;</w:t>
            </w:r>
          </w:p>
          <w:p w14:paraId="3424681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SubFrameTiming_Type v_TimingUL_5;</w:t>
            </w:r>
          </w:p>
          <w:p w14:paraId="73B903C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SubFrameTiming_Type v_TimingUL_6;</w:t>
            </w:r>
          </w:p>
          <w:p w14:paraId="1BD1EA1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SubFrameTiming_Type v_TimingUL_7;</w:t>
            </w:r>
          </w:p>
          <w:p w14:paraId="5F0D57D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SubFrameTiming_Type v_TimingUL_8;</w:t>
            </w:r>
          </w:p>
          <w:p w14:paraId="1DEF4F1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SubFrameTiming_Type v_TimingUL_9;</w:t>
            </w:r>
          </w:p>
          <w:p w14:paraId="00B8D3A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SubFrameTiming_Type v_TimingUL_10;</w:t>
            </w:r>
          </w:p>
          <w:p w14:paraId="4D9BB7E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SubFrameTiming_Type v_TimingUL_11;</w:t>
            </w:r>
          </w:p>
          <w:p w14:paraId="69EA1E4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SubFrameTiming_Type v_TimingUL_11A;//@sic R5-225377 sic@</w:t>
            </w:r>
          </w:p>
          <w:p w14:paraId="5597C86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SubFrameTiming_Type v_TimingUL_12;</w:t>
            </w:r>
          </w:p>
          <w:p w14:paraId="3AEF1B7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SubcarrierSpacing v_SCS := f_NR_CellInfo_GetSCS(nr_Cell1);</w:t>
            </w:r>
          </w:p>
          <w:p w14:paraId="01FE539F" w14:textId="77777777" w:rsidR="004E525C" w:rsidRPr="004E525C" w:rsidRDefault="004E525C" w:rsidP="004E525C">
            <w:pPr>
              <w:autoSpaceDE w:val="0"/>
              <w:autoSpaceDN w:val="0"/>
              <w:adjustRightInd w:val="0"/>
              <w:spacing w:after="0"/>
              <w:rPr>
                <w:rFonts w:ascii="Arial" w:hAnsi="Arial" w:cs="Arial"/>
                <w:bCs/>
              </w:rPr>
            </w:pPr>
          </w:p>
          <w:p w14:paraId="14DA99A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NR_ResourceAllocation_Type v_NR_ResourceAllocation_CRNTI ;</w:t>
            </w:r>
          </w:p>
          <w:p w14:paraId="2144AF6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NR_ResourceAllocation_Type v_NR_ResourceAllocation_CSRNTI;</w:t>
            </w:r>
          </w:p>
          <w:p w14:paraId="6309BAD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NR_UplinkBWP_Type v_NR_UplinkBWP := f_NR_CellInfo_GetUplinkBWP(nr_Cell1, tsc_NR_BWP_Id);</w:t>
            </w:r>
          </w:p>
          <w:p w14:paraId="07519B5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NR_MAC_SDU_SubPDU_List_Type v_SDU_SubPDUListUL;</w:t>
            </w:r>
          </w:p>
          <w:p w14:paraId="60C0BB7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NR_MAC_PDUList_Type v_MAC_PDUListUL1;</w:t>
            </w:r>
          </w:p>
          <w:p w14:paraId="5CE45E7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NR_MAC_PDUList_Type v_MAC_PDUListUL2;</w:t>
            </w:r>
          </w:p>
          <w:p w14:paraId="4008780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NR_MAC_PDUList_Type v_MAC_PDUListUL3;</w:t>
            </w:r>
          </w:p>
          <w:p w14:paraId="1FF0C5D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NR_MAC_PDUList_Type v_MAC_PDUListUL4;</w:t>
            </w:r>
          </w:p>
          <w:p w14:paraId="72E265C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NR_MAC_PDUList_Type v_MAC_PDUListUL5;</w:t>
            </w:r>
          </w:p>
          <w:p w14:paraId="7268591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NR_MAC_PDUList_Type v_MAC_PDUListUL6;</w:t>
            </w:r>
          </w:p>
          <w:p w14:paraId="282FA04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462394A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NR_MAC_PDUList_Type v_MAC_PDUListUL7;</w:t>
            </w:r>
          </w:p>
          <w:p w14:paraId="5E0BEAD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NR_MAC_PDUList_Type v_MAC_PDUListUL8;</w:t>
            </w:r>
          </w:p>
          <w:p w14:paraId="0A3C4DB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NR_MAC_PDUList_Type v_MAC_PDUListUL9;</w:t>
            </w:r>
          </w:p>
          <w:p w14:paraId="467D12C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NR_MAC_PDUList_Type v_MAC_PDUListUL10;</w:t>
            </w:r>
          </w:p>
          <w:p w14:paraId="4746653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NR_MAC_PDUList_Type v_MAC_PDUListUL11;</w:t>
            </w:r>
          </w:p>
          <w:p w14:paraId="72A4B6C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NR_MAC_PDUList_Type v_MAC_PDUListUL11A;//@sic R5-225377 sic@</w:t>
            </w:r>
          </w:p>
          <w:p w14:paraId="3405EAE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NR_MAC_PDUList_Type v_MAC_PDUListUL12;</w:t>
            </w:r>
          </w:p>
          <w:p w14:paraId="621199A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5841620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NR_MAC_CE_SubPDU_UL_List_Type v_CE_SubPDUListUL;</w:t>
            </w:r>
          </w:p>
          <w:p w14:paraId="5F5B959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timer t_Watchdog := 10.0;</w:t>
            </w:r>
          </w:p>
          <w:p w14:paraId="5787A2C4" w14:textId="77777777" w:rsidR="004E525C" w:rsidRPr="004E525C" w:rsidRDefault="004E525C" w:rsidP="004E525C">
            <w:pPr>
              <w:autoSpaceDE w:val="0"/>
              <w:autoSpaceDN w:val="0"/>
              <w:adjustRightInd w:val="0"/>
              <w:spacing w:after="0"/>
              <w:rPr>
                <w:rFonts w:ascii="Arial" w:hAnsi="Arial" w:cs="Arial"/>
                <w:bCs/>
              </w:rPr>
            </w:pPr>
          </w:p>
          <w:p w14:paraId="097C274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v_NR_ResourceAllocation_CRNTI  := f_NR_ResourceAllocation_UplinkGrant(const_UL_TBS_CRNTI, v_NR_UplinkBWP,-, formats0_0_And_1_0);</w:t>
            </w:r>
          </w:p>
          <w:p w14:paraId="7AFB7BB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v_NR_ResourceAllocation_CSRNTI:= f_NR_ResourceAllocation_UplinkGrant(const_UL_TBS_CSRNTI, v_NR_UplinkBWP,-, formats0_0_And_1_0);</w:t>
            </w:r>
          </w:p>
          <w:p w14:paraId="1CC74DF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2507C9A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36CF4D2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49D0A4D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Stop UL Grant configuration</w:t>
            </w:r>
          </w:p>
          <w:p w14:paraId="644FCE3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f_NR_ULGrantConfiguration_Stop(nr_Cell1, cs_TimingInfo_Now, cs_NR_UplinkTimeAlignment_Stop);</w:t>
            </w:r>
          </w:p>
          <w:p w14:paraId="64A75AEA" w14:textId="77777777" w:rsidR="004E525C" w:rsidRPr="004E525C" w:rsidRDefault="004E525C" w:rsidP="004E525C">
            <w:pPr>
              <w:autoSpaceDE w:val="0"/>
              <w:autoSpaceDN w:val="0"/>
              <w:adjustRightInd w:val="0"/>
              <w:spacing w:after="0"/>
              <w:rPr>
                <w:rFonts w:ascii="Arial" w:hAnsi="Arial" w:cs="Arial"/>
                <w:bCs/>
              </w:rPr>
            </w:pPr>
          </w:p>
          <w:p w14:paraId="0357A6A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Configure for indication of UL Data and UL grant on PDCCH</w:t>
            </w:r>
          </w:p>
          <w:p w14:paraId="54A1919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As per TS 38.508-1 Table 4.6.3-122 the default K2 is 4 slots</w:t>
            </w:r>
          </w:p>
          <w:p w14:paraId="555A17E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 := f_NR_GetNextSendOccasion_DL(nr_Cell1, 480);</w:t>
            </w:r>
          </w:p>
          <w:p w14:paraId="7C54DE6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  v_TimingDL;</w:t>
            </w:r>
          </w:p>
          <w:p w14:paraId="5EE4E03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v_TimingUL_1.Symbol := valueof(cs_SymbolTimingInfo_Any); //@sic R5s230067 sic@</w:t>
            </w:r>
          </w:p>
          <w:p w14:paraId="0D79C2C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select(v_SCS) {</w:t>
            </w:r>
          </w:p>
          <w:p w14:paraId="1332BD6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lastRenderedPageBreak/>
              <w:t xml:space="preserve">        case(kHz15) {</w:t>
            </w:r>
          </w:p>
          <w:p w14:paraId="1C9952E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v_TimingDL.Subframe.Number := 5;</w:t>
            </w:r>
          </w:p>
          <w:p w14:paraId="410EB8D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v_TimingUL_1.Subframe.Number := 9;</w:t>
            </w:r>
          </w:p>
          <w:p w14:paraId="6CD513A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455FAC7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case(kHz30) {</w:t>
            </w:r>
          </w:p>
          <w:p w14:paraId="0267E6B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v_TimingDL.Subframe.Number := 2;</w:t>
            </w:r>
          </w:p>
          <w:p w14:paraId="670B992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v_TimingDL.Slot.SlotOffset.Numerology1 := 0;</w:t>
            </w:r>
          </w:p>
          <w:p w14:paraId="42FF6BB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v_TimingUL_1.Subframe.Number := 4;</w:t>
            </w:r>
          </w:p>
          <w:p w14:paraId="5BD4810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v_TimingUL_1.Slot.SlotOffset.Numerology1 := 0;</w:t>
            </w:r>
          </w:p>
          <w:p w14:paraId="0266EE2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41CBAE6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case(kHz120) {</w:t>
            </w:r>
          </w:p>
          <w:p w14:paraId="3DEF7E6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v_TimingDL.Subframe.Number := 0;</w:t>
            </w:r>
          </w:p>
          <w:p w14:paraId="27D0974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v_TimingDL.Slot.SlotOffset.Numerology3 := 5;</w:t>
            </w:r>
          </w:p>
          <w:p w14:paraId="084917B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v_TimingUL_1.Subframe.Number := 1;</w:t>
            </w:r>
          </w:p>
          <w:p w14:paraId="771F06B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v_TimingUL_1.Slot.SlotOffset.Numerology3 := 1;</w:t>
            </w:r>
          </w:p>
          <w:p w14:paraId="7C52834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04826BE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case else { FatalError(__FILE__, __LINE__, "Invalid SubCarrierSapcing"); }</w:t>
            </w:r>
          </w:p>
          <w:p w14:paraId="1A71FFD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2270B82B" w14:textId="77777777" w:rsidR="004E525C" w:rsidRPr="004E525C" w:rsidRDefault="004E525C" w:rsidP="004E525C">
            <w:pPr>
              <w:autoSpaceDE w:val="0"/>
              <w:autoSpaceDN w:val="0"/>
              <w:adjustRightInd w:val="0"/>
              <w:spacing w:after="0"/>
              <w:rPr>
                <w:rFonts w:ascii="Arial" w:hAnsi="Arial" w:cs="Arial"/>
                <w:bCs/>
              </w:rPr>
            </w:pPr>
          </w:p>
          <w:p w14:paraId="5956140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"Steps 3" siclog@</w:t>
            </w:r>
          </w:p>
          <w:p w14:paraId="564B122E" w14:textId="77777777" w:rsidR="004E525C" w:rsidRPr="004E525C" w:rsidRDefault="004E525C" w:rsidP="004E525C">
            <w:pPr>
              <w:autoSpaceDE w:val="0"/>
              <w:autoSpaceDN w:val="0"/>
              <w:adjustRightInd w:val="0"/>
              <w:spacing w:after="0"/>
              <w:rPr>
                <w:rFonts w:ascii="Arial" w:hAnsi="Arial" w:cs="Arial"/>
                <w:bCs/>
              </w:rPr>
            </w:pPr>
          </w:p>
          <w:p w14:paraId="19054D0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PDCP SDU =12B +3B PDCP Header+ 1B RLC UM Header + 2B MAC Header =18 byte =144 bits</w:t>
            </w:r>
          </w:p>
          <w:p w14:paraId="7B69932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6 MAC Sub PDU's 6*144 = 864. 888 is next allowed downlink TBS in all tables, 24 bit =3 byte padding in DL.</w:t>
            </w:r>
          </w:p>
          <w:p w14:paraId="1C3E6E0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 R5-227518 sic@</w:t>
            </w:r>
          </w:p>
          <w:p w14:paraId="220F9A9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v_EncodedRlcPdu1 := f_NR_RLC_UMD_FullPDU_Encvalue(f_NR_PDCP_PDU_Encvalue(f_NR_ReturnDefaultPDCP_PDU (0, crs_NR_PDCP_SDU_12B, 1)));</w:t>
            </w:r>
          </w:p>
          <w:p w14:paraId="4BAA9ED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v_EncodedRlcPdu2 := f_NR_RLC_UMD_FullPDU_Encvalue(f_NR_PDCP_PDU_Encvalue(f_NR_ReturnDefaultPDCP_PDU (1, crs_NR_PDCP_SDU_12B1, 1)));</w:t>
            </w:r>
          </w:p>
          <w:p w14:paraId="6B9BC3D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v_EncodedRlcPdu3 := f_NR_RLC_UMD_FullPDU_Encvalue(f_NR_PDCP_PDU_Encvalue(f_NR_ReturnDefaultPDCP_PDU (2, crs_NR_PDCP_SDU_12B2, 1)));</w:t>
            </w:r>
          </w:p>
          <w:p w14:paraId="51B4077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v_EncodedRlcPdu4 := f_NR_RLC_UMD_FullPDU_Encvalue(f_NR_PDCP_PDU_Encvalue(f_NR_ReturnDefaultPDCP_PDU (3, crs_NR_PDCP_SDU_12B3, 1)));</w:t>
            </w:r>
          </w:p>
          <w:p w14:paraId="029002E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v_EncodedRlcPdu5 := f_NR_RLC_UMD_FullPDU_Encvalue(f_NR_PDCP_PDU_Encvalue(f_NR_ReturnDefaultPDCP_PDU (4, crs_NR_PDCP_SDU_12B4, 1)));</w:t>
            </w:r>
          </w:p>
          <w:p w14:paraId="69CB3B9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v_EncodedRlcPdu6 := f_NR_RLC_UMD_FullPDU_Encvalue(f_NR_PDCP_PDU_Encvalue(f_NR_ReturnDefaultPDCP_PDU (5, crs_NR_PDCP_SDU_12B5, 1)));</w:t>
            </w:r>
          </w:p>
          <w:p w14:paraId="34BAF9F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v_EncodedRlcPdu7 := f_NR_RLC_UMD_FullPDU_Encvalue(f_NR_PDCP_PDU_Encvalue(f_NR_ReturnDefaultPDCP_PDU (6, crs_NR_PDCP_SDU_12B6, 1)));</w:t>
            </w:r>
          </w:p>
          <w:p w14:paraId="0415245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v_EncodedRlcPdu8 := f_NR_RLC_UMD_FullPDU_Encvalue(f_NR_PDCP_PDU_Encvalue(f_NR_ReturnDefaultPDCP_PDU (7, crs_NR_PDCP_SDU_12B7, 1)));</w:t>
            </w:r>
          </w:p>
          <w:p w14:paraId="3A21129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v_EncodedRlcPdu9 := f_NR_RLC_UMD_FullPDU_Encvalue(f_NR_PDCP_PDU_Encvalue(f_NR_ReturnDefaultPDCP_PDU (8, crs_NR_PDCP_SDU_12B8, 1)));</w:t>
            </w:r>
          </w:p>
          <w:p w14:paraId="21D3595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v_SDU_SubPDUListDL := {</w:t>
            </w:r>
          </w:p>
          <w:p w14:paraId="4418203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cs_NR_MAC_SDU_SubPDU_LI8(tsc_LCID_SCG_Bearer, v_EncodedRlcPdu1),</w:t>
            </w:r>
          </w:p>
          <w:p w14:paraId="6C980F1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cs_NR_MAC_SDU_SubPDU_LI8(tsc_LCID_SCG_Bearer, v_EncodedRlcPdu2),</w:t>
            </w:r>
          </w:p>
          <w:p w14:paraId="2087683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cs_NR_MAC_SDU_SubPDU_LI8(tsc_LCID_SCG_Bearer, v_EncodedRlcPdu3),</w:t>
            </w:r>
          </w:p>
          <w:p w14:paraId="05B5692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cs_NR_MAC_SDU_SubPDU_LI8(tsc_LCID_SCG_Bearer, v_EncodedRlcPdu4),</w:t>
            </w:r>
          </w:p>
          <w:p w14:paraId="1B8F19D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cs_NR_MAC_SDU_SubPDU_LI8(tsc_LCID_SCG_Bearer, v_EncodedRlcPdu5),</w:t>
            </w:r>
          </w:p>
          <w:p w14:paraId="5BDE1FF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cs_NR_MAC_SDU_SubPDU_LI8(tsc_LCID_SCG_Bearer, v_EncodedRlcPdu6)};</w:t>
            </w:r>
          </w:p>
          <w:p w14:paraId="737C698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v_SDU_SubPDUListDL1 := {</w:t>
            </w:r>
          </w:p>
          <w:p w14:paraId="06E8EEA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cs_NR_MAC_SDU_SubPDU_LI8(tsc_LCID_SCG_Bearer, v_EncodedRlcPdu7),</w:t>
            </w:r>
          </w:p>
          <w:p w14:paraId="311866B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lastRenderedPageBreak/>
              <w:t xml:space="preserve">        cs_NR_MAC_SDU_SubPDU_LI8(tsc_LCID_SCG_Bearer, v_EncodedRlcPdu8),//@sic R5-225377 sic@</w:t>
            </w:r>
          </w:p>
          <w:p w14:paraId="10286EF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cs_NR_MAC_SDU_SubPDU_LI8(tsc_LCID_SCG_Bearer, v_EncodedRlcPdu9)};</w:t>
            </w:r>
          </w:p>
          <w:p w14:paraId="7A35CB53" w14:textId="77777777" w:rsidR="004E525C" w:rsidRPr="004E525C" w:rsidRDefault="004E525C" w:rsidP="004E525C">
            <w:pPr>
              <w:autoSpaceDE w:val="0"/>
              <w:autoSpaceDN w:val="0"/>
              <w:adjustRightInd w:val="0"/>
              <w:spacing w:after="0"/>
              <w:rPr>
                <w:rFonts w:ascii="Arial" w:hAnsi="Arial" w:cs="Arial"/>
                <w:bCs/>
              </w:rPr>
            </w:pPr>
          </w:p>
          <w:p w14:paraId="7CC627E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v_MAC_PDUListDL := { cs_NR_DL_MAC_PDU_SDU_SubPDU_Padding(v_SDU_SubPDUListDL,cs_NR_MAC_Padding_SubPDU(tsc_NR_MAC_Padding_2B)) };</w:t>
            </w:r>
          </w:p>
          <w:p w14:paraId="58F6F48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PDCP SDU =12B +3B PDCP Header+ 1B RLC UM Header + 2B MAC Header +1 byte padding =19 byte =152 bits</w:t>
            </w:r>
          </w:p>
          <w:p w14:paraId="150FF73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v_MAC_PDUListDL1 := { cs_NR_DL_MAC_PDU_SDU_SubPDU_Padding(v_SDU_SubPDUListDL1) };</w:t>
            </w:r>
          </w:p>
          <w:p w14:paraId="208C1C2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prepare UL PDU's</w:t>
            </w:r>
          </w:p>
          <w:p w14:paraId="3A21B55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v_CE_SubPDUListUL := { cr_NR_MAC_CE_SubPDU_UL(cr_NR_MAC_ConfigGrantCnf_SubHeader),* };</w:t>
            </w:r>
          </w:p>
          <w:p w14:paraId="3A3710B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 R5s230507 sic@</w:t>
            </w:r>
          </w:p>
          <w:p w14:paraId="6D89203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DRB.send(cas_NR_DRB_COMMON_REQ_MAC_PDUList(nr_Cell1, p_NR_DRB_Id, cs_TimingInfo_NR( v_TimingDL), v_MAC_PDUListDL));</w:t>
            </w:r>
          </w:p>
          <w:p w14:paraId="40A5886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296E36FA" w14:textId="77777777" w:rsidR="004E525C" w:rsidRPr="004E525C" w:rsidRDefault="004E525C" w:rsidP="004E525C">
            <w:pPr>
              <w:autoSpaceDE w:val="0"/>
              <w:autoSpaceDN w:val="0"/>
              <w:adjustRightInd w:val="0"/>
              <w:spacing w:after="0"/>
              <w:rPr>
                <w:rFonts w:ascii="Arial" w:hAnsi="Arial" w:cs="Arial"/>
                <w:bCs/>
              </w:rPr>
            </w:pPr>
          </w:p>
          <w:p w14:paraId="043FD5B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//@siclog "Step 5" siclog@</w:t>
            </w:r>
          </w:p>
          <w:p w14:paraId="1FF6662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 := f_SubFrameTiming_AddMilliSeconds(v_TimingDL,60); //60 ms after</w:t>
            </w:r>
          </w:p>
          <w:p w14:paraId="4AB8F6F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f_NR_UL_CgGrantConfiguration(nr_Cell1,cs_TimingInfo_NR( v_TimingDL), v_NR_ResourceAllocation_CSRNTI);</w:t>
            </w:r>
          </w:p>
          <w:p w14:paraId="34E7996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Prepare step 6</w:t>
            </w:r>
          </w:p>
          <w:p w14:paraId="33F3FFC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 := f_SubFrameTiming_AddMilliSeconds(v_TimingUL_1,60); //Step 6 timing</w:t>
            </w:r>
          </w:p>
          <w:p w14:paraId="32A8FB9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v_SDU_SubPDUListUL := {cr_NR_MAC_SDU_SubPDU(cr_NR_MAC_SubHeaderWithLI(tsc_LCID_SCG_Bearer, int2bit(16, 8)),  v_EncodedRlcPdu1)};</w:t>
            </w:r>
          </w:p>
          <w:p w14:paraId="17C9B35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v_MAC_PDUListUL1 := { cr_NR_UL_MAC_PDU(v_SDU_SubPDUListUL, v_CE_SubPDUListUL, *) };</w:t>
            </w:r>
          </w:p>
          <w:p w14:paraId="2FF0F8E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7</w:t>
            </w:r>
          </w:p>
          <w:p w14:paraId="4A888A0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v_SDU_SubPDUListUL := {cr_NR_MAC_SDU_SubPDU(cr_NR_MAC_SubHeaderWithLI(tsc_LCID_SCG_Bearer, int2bit(16, 8)),  v_EncodedRlcPdu2)};</w:t>
            </w:r>
          </w:p>
          <w:p w14:paraId="73243AE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v_MAC_PDUListUL2 := { cr_NR_UL_MAC_PDU(v_SDU_SubPDUListUL, *, *) };</w:t>
            </w:r>
          </w:p>
          <w:p w14:paraId="4FF3D21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 := f_SubFrameTiming_AddMilliSeconds(v_TimingDL,const_SPS_Period);</w:t>
            </w:r>
          </w:p>
          <w:p w14:paraId="57D0462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v_TimingUL_2 := f_SubFrameTiming_AddMilliSeconds(v_TimingUL_1,const_SPS_Period); //Step 7 Timing</w:t>
            </w:r>
          </w:p>
          <w:p w14:paraId="6C1F1E2D" w14:textId="77777777" w:rsidR="004E525C" w:rsidRPr="004E525C" w:rsidRDefault="004E525C" w:rsidP="004E525C">
            <w:pPr>
              <w:autoSpaceDE w:val="0"/>
              <w:autoSpaceDN w:val="0"/>
              <w:adjustRightInd w:val="0"/>
              <w:spacing w:after="0"/>
              <w:rPr>
                <w:rFonts w:ascii="Arial" w:hAnsi="Arial" w:cs="Arial"/>
                <w:bCs/>
              </w:rPr>
            </w:pPr>
          </w:p>
          <w:p w14:paraId="00D59B6A" w14:textId="77777777" w:rsidR="004E525C" w:rsidRPr="004E525C" w:rsidRDefault="004E525C" w:rsidP="004E525C">
            <w:pPr>
              <w:autoSpaceDE w:val="0"/>
              <w:autoSpaceDN w:val="0"/>
              <w:adjustRightInd w:val="0"/>
              <w:spacing w:after="0"/>
              <w:rPr>
                <w:rFonts w:ascii="Arial" w:hAnsi="Arial" w:cs="Arial"/>
                <w:bCs/>
              </w:rPr>
            </w:pPr>
          </w:p>
          <w:p w14:paraId="1DB7D6C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//@siclog "Step 8" siclog@</w:t>
            </w:r>
          </w:p>
          <w:p w14:paraId="30B641C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 := f_SubFrameTiming_AddMilliSeconds(v_TimingDL,const_SPS_Period/2);</w:t>
            </w:r>
          </w:p>
          <w:p w14:paraId="5B06D70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f_NR_UL_CgGrantConfiguration(nr_Cell1,cs_TimingInfo_NR( v_TimingDL), v_NR_ResourceAllocation_CSRNTI);</w:t>
            </w:r>
          </w:p>
          <w:p w14:paraId="30734A2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9</w:t>
            </w:r>
          </w:p>
          <w:p w14:paraId="51F04A8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v_SDU_SubPDUListUL := {cr_NR_MAC_SDU_SubPDU(cr_NR_MAC_SubHeaderWithLI(tsc_LCID_SCG_Bearer, int2bit(16, 8)),  v_EncodedRlcPdu3)};</w:t>
            </w:r>
          </w:p>
          <w:p w14:paraId="0A67014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v_MAC_PDUListUL3 := { cr_NR_UL_MAC_PDU(v_SDU_SubPDUListUL, v_CE_SubPDUListUL, *) };</w:t>
            </w:r>
          </w:p>
          <w:p w14:paraId="2CA875B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v_TimingUL_3 := f_SubFrameTiming_AddMilliSeconds(v_TimingUL_2,const_SPS_Period/2);//Step 9 Timing</w:t>
            </w:r>
          </w:p>
          <w:p w14:paraId="55B858B9" w14:textId="77777777" w:rsidR="004E525C" w:rsidRPr="004E525C" w:rsidRDefault="004E525C" w:rsidP="004E525C">
            <w:pPr>
              <w:autoSpaceDE w:val="0"/>
              <w:autoSpaceDN w:val="0"/>
              <w:adjustRightInd w:val="0"/>
              <w:spacing w:after="0"/>
              <w:rPr>
                <w:rFonts w:ascii="Arial" w:hAnsi="Arial" w:cs="Arial"/>
                <w:bCs/>
              </w:rPr>
            </w:pPr>
          </w:p>
          <w:p w14:paraId="1C30A55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10</w:t>
            </w:r>
          </w:p>
          <w:p w14:paraId="11440FA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 := f_SubFrameTiming_AddMilliSeconds(v_TimingDL,const_SPS_Period/2);</w:t>
            </w:r>
          </w:p>
          <w:p w14:paraId="7B18C4E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v_MAC_PDUListUL4 := { cr_NR_UL_MAC_PDU(*, *, *) };</w:t>
            </w:r>
          </w:p>
          <w:p w14:paraId="00474A0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v_TimingUL_4 := f_SubFrameTiming_AddMilliSeconds(v_TimingUL_3,const_SPS_Period/2);//Step 10 Timing</w:t>
            </w:r>
          </w:p>
          <w:p w14:paraId="49EEF216" w14:textId="77777777" w:rsidR="004E525C" w:rsidRPr="004E525C" w:rsidRDefault="004E525C" w:rsidP="004E525C">
            <w:pPr>
              <w:autoSpaceDE w:val="0"/>
              <w:autoSpaceDN w:val="0"/>
              <w:adjustRightInd w:val="0"/>
              <w:spacing w:after="0"/>
              <w:rPr>
                <w:rFonts w:ascii="Arial" w:hAnsi="Arial" w:cs="Arial"/>
                <w:bCs/>
              </w:rPr>
            </w:pPr>
          </w:p>
          <w:p w14:paraId="6ECA1B2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11</w:t>
            </w:r>
          </w:p>
          <w:p w14:paraId="5A804AE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 := f_SubFrameTiming_AddMilliSeconds(v_TimingDL,const_SPS_Period/2);</w:t>
            </w:r>
          </w:p>
          <w:p w14:paraId="06C698D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v_SDU_SubPDUListUL := {cr_NR_MAC_SDU_SubPDU(cr_NR_MAC_SubHeaderWithLI(tsc_LCID_SCG_Bearer, int2bit(16, 8)),  v_EncodedRlcPdu4)};</w:t>
            </w:r>
          </w:p>
          <w:p w14:paraId="0BE28C4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v_MAC_PDUListUL5 := { cr_NR_UL_MAC_PDU(v_SDU_SubPDUListUL, *, *) };</w:t>
            </w:r>
          </w:p>
          <w:p w14:paraId="0D2B882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lastRenderedPageBreak/>
              <w:t xml:space="preserve">    v_TimingUL_5 := f_SubFrameTiming_AddMilliSeconds(v_TimingUL_4,const_SPS_Period/2);//Step 11 Timing</w:t>
            </w:r>
          </w:p>
          <w:p w14:paraId="5A12571E" w14:textId="77777777" w:rsidR="004E525C" w:rsidRPr="004E525C" w:rsidRDefault="004E525C" w:rsidP="004E525C">
            <w:pPr>
              <w:autoSpaceDE w:val="0"/>
              <w:autoSpaceDN w:val="0"/>
              <w:adjustRightInd w:val="0"/>
              <w:spacing w:after="0"/>
              <w:rPr>
                <w:rFonts w:ascii="Arial" w:hAnsi="Arial" w:cs="Arial"/>
                <w:bCs/>
              </w:rPr>
            </w:pPr>
          </w:p>
          <w:p w14:paraId="0CA500C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//@siclog "Step 12" siclog@</w:t>
            </w:r>
          </w:p>
          <w:p w14:paraId="311B94D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 := f_SubFrameTiming_AddMilliSeconds(v_TimingDL,const_SPS_Period/2);</w:t>
            </w:r>
          </w:p>
          <w:p w14:paraId="0A296E3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f_NR_UL_CgGrantConfiguration(nr_Cell1,cs_TimingInfo_NR( v_TimingDL), v_NR_ResourceAllocation_CSRNTI, true); // NDI =1</w:t>
            </w:r>
          </w:p>
          <w:p w14:paraId="72772992" w14:textId="77777777" w:rsidR="004E525C" w:rsidRPr="004E525C" w:rsidRDefault="004E525C" w:rsidP="004E525C">
            <w:pPr>
              <w:autoSpaceDE w:val="0"/>
              <w:autoSpaceDN w:val="0"/>
              <w:adjustRightInd w:val="0"/>
              <w:spacing w:after="0"/>
              <w:rPr>
                <w:rFonts w:ascii="Arial" w:hAnsi="Arial" w:cs="Arial"/>
                <w:bCs/>
              </w:rPr>
            </w:pPr>
          </w:p>
          <w:p w14:paraId="6082B93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13</w:t>
            </w:r>
          </w:p>
          <w:p w14:paraId="1207E0C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 := f_SubFrameTiming_AddMilliSeconds(v_TimingDL,const_SPS_Period/2);</w:t>
            </w:r>
          </w:p>
          <w:p w14:paraId="5346E07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v_MAC_PDUListUL6 := v_MAC_PDUListUL5;</w:t>
            </w:r>
          </w:p>
          <w:p w14:paraId="611D716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v_TimingUL_6 := f_SubFrameTiming_AddMilliSeconds(v_TimingUL_5,const_SPS_Period/2);//Step 13 Timing</w:t>
            </w:r>
          </w:p>
          <w:p w14:paraId="41950750" w14:textId="77777777" w:rsidR="004E525C" w:rsidRPr="004E525C" w:rsidRDefault="004E525C" w:rsidP="004E525C">
            <w:pPr>
              <w:autoSpaceDE w:val="0"/>
              <w:autoSpaceDN w:val="0"/>
              <w:adjustRightInd w:val="0"/>
              <w:spacing w:after="0"/>
              <w:rPr>
                <w:rFonts w:ascii="Arial" w:hAnsi="Arial" w:cs="Arial"/>
                <w:bCs/>
              </w:rPr>
            </w:pPr>
          </w:p>
          <w:p w14:paraId="0D46620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14</w:t>
            </w:r>
          </w:p>
          <w:p w14:paraId="602C6C5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v_SDU_SubPDUListUL := {cr_NR_MAC_SDU_SubPDU(cr_NR_MAC_SubHeaderWithLI(tsc_LCID_SCG_Bearer, int2bit(16, 8)),  v_EncodedRlcPdu5)};</w:t>
            </w:r>
          </w:p>
          <w:p w14:paraId="2344CA0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v_MAC_PDUListUL7 := { cr_NR_UL_MAC_PDU(v_SDU_SubPDUListUL, *, *) };</w:t>
            </w:r>
          </w:p>
          <w:p w14:paraId="21073D8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 := f_SubFrameTiming_AddMilliSeconds(v_TimingDL,const_SPS_Period/2);</w:t>
            </w:r>
          </w:p>
          <w:p w14:paraId="2DCFDC0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v_TimingUL_7 := f_SubFrameTiming_AddMilliSeconds(v_TimingUL_6,const_SPS_Period/2);//Step 14 Timing</w:t>
            </w:r>
          </w:p>
          <w:p w14:paraId="1A38C1AD" w14:textId="77777777" w:rsidR="004E525C" w:rsidRPr="004E525C" w:rsidRDefault="004E525C" w:rsidP="004E525C">
            <w:pPr>
              <w:autoSpaceDE w:val="0"/>
              <w:autoSpaceDN w:val="0"/>
              <w:adjustRightInd w:val="0"/>
              <w:spacing w:after="0"/>
              <w:rPr>
                <w:rFonts w:ascii="Arial" w:hAnsi="Arial" w:cs="Arial"/>
                <w:bCs/>
              </w:rPr>
            </w:pPr>
          </w:p>
          <w:p w14:paraId="0E6AC81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//@siclog "Step 15" siclog@</w:t>
            </w:r>
          </w:p>
          <w:p w14:paraId="318BD83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 := f_SubFrameTiming_AddMilliSeconds(v_TimingDL,const_SPS_Period);</w:t>
            </w:r>
          </w:p>
          <w:p w14:paraId="5CF20A4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f_NR_OneULGrantTransmission(nr_Cell1, cs_TimingInfo_NR(v_TimingDL), v_NR_ResourceAllocation_CRNTI);</w:t>
            </w:r>
          </w:p>
          <w:p w14:paraId="4C81E36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16</w:t>
            </w:r>
          </w:p>
          <w:p w14:paraId="2DFE699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v_SDU_SubPDUListUL := {cr_NR_MAC_SDU_SubPDU(cr_NR_MAC_SubHeaderWithLI(tsc_LCID_SCG_Bearer, int2bit(16, 8)),  v_EncodedRlcPdu6)};</w:t>
            </w:r>
          </w:p>
          <w:p w14:paraId="1425D16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v_MAC_PDUListUL8 := { cr_NR_UL_MAC_PDU(v_SDU_SubPDUListUL, *, *) };</w:t>
            </w:r>
          </w:p>
          <w:p w14:paraId="09DE0B9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v_TimingUL_8 := f_SubFrameTiming_AddMilliSeconds(v_TimingUL_7,const_SPS_Period);//Step 16 Timing</w:t>
            </w:r>
          </w:p>
          <w:p w14:paraId="266F9725" w14:textId="77777777" w:rsidR="004E525C" w:rsidRPr="004E525C" w:rsidRDefault="004E525C" w:rsidP="004E525C">
            <w:pPr>
              <w:autoSpaceDE w:val="0"/>
              <w:autoSpaceDN w:val="0"/>
              <w:adjustRightInd w:val="0"/>
              <w:spacing w:after="0"/>
              <w:rPr>
                <w:rFonts w:ascii="Arial" w:hAnsi="Arial" w:cs="Arial"/>
                <w:bCs/>
              </w:rPr>
            </w:pPr>
          </w:p>
          <w:p w14:paraId="2206208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17</w:t>
            </w:r>
          </w:p>
          <w:p w14:paraId="601A12A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 := f_SubFrameTiming_AddMilliSeconds(v_TimingDL,const_SPS_Period);</w:t>
            </w:r>
          </w:p>
          <w:p w14:paraId="634ACBC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v_MAC_PDUListUL9 := { cr_NR_UL_MAC_PDU(omit, *, *) };</w:t>
            </w:r>
          </w:p>
          <w:p w14:paraId="4777E70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v_TimingUL_9 := f_SubFrameTiming_AddMilliSeconds(v_TimingUL_8,const_SPS_Period);//Step 17 Timing</w:t>
            </w:r>
          </w:p>
          <w:p w14:paraId="5DE70D06" w14:textId="77777777" w:rsidR="004E525C" w:rsidRPr="004E525C" w:rsidRDefault="004E525C" w:rsidP="004E525C">
            <w:pPr>
              <w:autoSpaceDE w:val="0"/>
              <w:autoSpaceDN w:val="0"/>
              <w:adjustRightInd w:val="0"/>
              <w:spacing w:after="0"/>
              <w:rPr>
                <w:rFonts w:ascii="Arial" w:hAnsi="Arial" w:cs="Arial"/>
                <w:bCs/>
              </w:rPr>
            </w:pPr>
          </w:p>
          <w:p w14:paraId="03EB875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//@siclog "Step 18" siclog@</w:t>
            </w:r>
          </w:p>
          <w:p w14:paraId="7DB38DC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 R5s230507 sic@</w:t>
            </w:r>
          </w:p>
          <w:p w14:paraId="6C5343E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 := f_SubFrameTiming_AddMilliSeconds(v_TimingDL,10);</w:t>
            </w:r>
          </w:p>
          <w:p w14:paraId="5161576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DRB.send(cas_NR_DRB_COMMON_REQ_MAC_PDUList(nr_Cell1, p_NR_DRB_Id, cs_TimingInfo_NR( v_TimingDL), v_MAC_PDUListDL1));</w:t>
            </w:r>
          </w:p>
          <w:p w14:paraId="1E63CE56" w14:textId="77777777" w:rsidR="004E525C" w:rsidRPr="004E525C" w:rsidRDefault="004E525C" w:rsidP="004E525C">
            <w:pPr>
              <w:autoSpaceDE w:val="0"/>
              <w:autoSpaceDN w:val="0"/>
              <w:adjustRightInd w:val="0"/>
              <w:spacing w:after="0"/>
              <w:rPr>
                <w:rFonts w:ascii="Arial" w:hAnsi="Arial" w:cs="Arial"/>
                <w:bCs/>
              </w:rPr>
            </w:pPr>
          </w:p>
          <w:p w14:paraId="75EF75A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19</w:t>
            </w:r>
          </w:p>
          <w:p w14:paraId="7E80B11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 := f_SubFrameTiming_AddMilliSeconds(v_TimingDL,const_SPS_Period-10);</w:t>
            </w:r>
          </w:p>
          <w:p w14:paraId="2A17FA6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v_SDU_SubPDUListUL := {cr_NR_MAC_SDU_SubPDU(cr_NR_MAC_SubHeaderWithLI(tsc_LCID_SCG_Bearer, int2bit(16, 8)),  v_EncodedRlcPdu7)};</w:t>
            </w:r>
          </w:p>
          <w:p w14:paraId="74EE434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v_MAC_PDUListUL10 := { cr_NR_UL_MAC_PDU(v_SDU_SubPDUListUL, *, *) };</w:t>
            </w:r>
          </w:p>
          <w:p w14:paraId="73977F9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v_TimingUL_10 := f_SubFrameTiming_AddMilliSeconds(v_TimingUL_9,const_SPS_Period);//Step 19 Timing</w:t>
            </w:r>
          </w:p>
          <w:p w14:paraId="16068F5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//@siclog "Step 20" siclog@</w:t>
            </w:r>
          </w:p>
          <w:p w14:paraId="14B4A03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 := f_SubFrameTiming_AddMilliSeconds(v_TimingDL,10);</w:t>
            </w:r>
          </w:p>
          <w:p w14:paraId="70743C7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f_NR_SpsCgDeactivate(nr_Cell1, cs_TimingInfo_NR( v_TimingDL),cs_NR_SpsCgDeactivate_Pdcch_UL);</w:t>
            </w:r>
          </w:p>
          <w:p w14:paraId="3641A30A" w14:textId="77777777" w:rsidR="004E525C" w:rsidRPr="004E525C" w:rsidRDefault="004E525C" w:rsidP="004E525C">
            <w:pPr>
              <w:autoSpaceDE w:val="0"/>
              <w:autoSpaceDN w:val="0"/>
              <w:adjustRightInd w:val="0"/>
              <w:spacing w:after="0"/>
              <w:rPr>
                <w:rFonts w:ascii="Arial" w:hAnsi="Arial" w:cs="Arial"/>
                <w:bCs/>
              </w:rPr>
            </w:pPr>
          </w:p>
          <w:p w14:paraId="0F18747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21</w:t>
            </w:r>
          </w:p>
          <w:p w14:paraId="383833F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 R5-225377 sic@</w:t>
            </w:r>
          </w:p>
          <w:p w14:paraId="5F2F9DC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lastRenderedPageBreak/>
              <w:t xml:space="preserve">    v_TimingDL := f_SubFrameTiming_AddMilliSeconds(v_TimingDL,const_SPS_Period-10);</w:t>
            </w:r>
          </w:p>
          <w:p w14:paraId="40C46A2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v_SDU_SubPDUListUL := {cr_NR_MAC_SDU_SubPDU(cr_NR_MAC_SubHeaderWithLI(tsc_LCID_SCG_Bearer, int2bit(16, 8)),  v_EncodedRlcPdu8)};</w:t>
            </w:r>
          </w:p>
          <w:p w14:paraId="4A284C7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v_MAC_PDUListUL11 := { cr_NR_UL_MAC_PDU(v_SDU_SubPDUListUL, v_CE_SubPDUListUL, *) };</w:t>
            </w:r>
          </w:p>
          <w:p w14:paraId="070AD20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v_TimingUL_11 := f_SubFrameTiming_AddMilliSeconds(v_TimingUL_10,const_SPS_Period);//Step 21 Timing</w:t>
            </w:r>
          </w:p>
          <w:p w14:paraId="4527BA4C" w14:textId="77777777" w:rsidR="004E525C" w:rsidRPr="004E525C" w:rsidRDefault="004E525C" w:rsidP="004E525C">
            <w:pPr>
              <w:autoSpaceDE w:val="0"/>
              <w:autoSpaceDN w:val="0"/>
              <w:adjustRightInd w:val="0"/>
              <w:spacing w:after="0"/>
              <w:rPr>
                <w:rFonts w:ascii="Arial" w:hAnsi="Arial" w:cs="Arial"/>
                <w:bCs/>
              </w:rPr>
            </w:pPr>
          </w:p>
          <w:p w14:paraId="2022BD1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21A</w:t>
            </w:r>
          </w:p>
          <w:p w14:paraId="6FBD002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 := f_SubFrameTiming_AddMilliSeconds(v_TimingDL,const_SPS_Period-10);</w:t>
            </w:r>
          </w:p>
          <w:p w14:paraId="40BAFDF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v_MAC_PDUListUL11A := { cr_NR_UL_MAC_PDU(*, *, *) };</w:t>
            </w:r>
          </w:p>
          <w:p w14:paraId="60AD5F2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v_TimingUL_11A := f_SubFrameTiming_AddMilliSeconds(v_TimingUL_11,const_SPS_Period);//Step 21 Timing</w:t>
            </w:r>
          </w:p>
          <w:p w14:paraId="7628D32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173A6E6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//@siclog "Step 22" siclog@</w:t>
            </w:r>
          </w:p>
          <w:p w14:paraId="37A9D4B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 := f_SubFrameTiming_AddMilliSeconds(v_TimingDL,2*const_SPS_Period);</w:t>
            </w:r>
          </w:p>
          <w:p w14:paraId="0952108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f_NR_UL_CgGrantConfiguration(nr_Cell1,cs_TimingInfo_NR( v_TimingDL), v_NR_ResourceAllocation_CSRNTI);</w:t>
            </w:r>
          </w:p>
          <w:p w14:paraId="2C51C12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23</w:t>
            </w:r>
          </w:p>
          <w:p w14:paraId="576C878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v_SDU_SubPDUListUL := {cr_NR_MAC_SDU_SubPDU(cr_NR_MAC_SubHeaderWithLI(tsc_LCID_SCG_Bearer, int2bit(16, 8)),  v_EncodedRlcPdu9)};</w:t>
            </w:r>
          </w:p>
          <w:p w14:paraId="799932D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v_MAC_PDUListUL12 := { cr_NR_UL_MAC_PDU(v_SDU_SubPDUListUL, v_CE_SubPDUListUL, *) }; //@sic R5s230067 sic@</w:t>
            </w:r>
          </w:p>
          <w:p w14:paraId="0541582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v_TimingUL_12 := f_SubFrameTiming_AddMilliSeconds(v_TimingUL_11,2*const_SPS_Period);//Step 23 Timing</w:t>
            </w:r>
          </w:p>
          <w:p w14:paraId="36DF7A0E" w14:textId="77777777" w:rsidR="004E525C" w:rsidRPr="004E525C" w:rsidRDefault="004E525C" w:rsidP="004E525C">
            <w:pPr>
              <w:autoSpaceDE w:val="0"/>
              <w:autoSpaceDN w:val="0"/>
              <w:adjustRightInd w:val="0"/>
              <w:spacing w:after="0"/>
              <w:rPr>
                <w:rFonts w:ascii="Arial" w:hAnsi="Arial" w:cs="Arial"/>
                <w:bCs/>
              </w:rPr>
            </w:pPr>
          </w:p>
          <w:p w14:paraId="365A332B" w14:textId="77777777" w:rsidR="004E525C" w:rsidRPr="004E525C" w:rsidRDefault="004E525C" w:rsidP="004E525C">
            <w:pPr>
              <w:autoSpaceDE w:val="0"/>
              <w:autoSpaceDN w:val="0"/>
              <w:adjustRightInd w:val="0"/>
              <w:spacing w:after="0"/>
              <w:rPr>
                <w:rFonts w:ascii="Arial" w:hAnsi="Arial" w:cs="Arial"/>
                <w:bCs/>
              </w:rPr>
            </w:pPr>
          </w:p>
          <w:p w14:paraId="3D69C86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t_Watchdog.start;</w:t>
            </w:r>
          </w:p>
          <w:p w14:paraId="1E3A9BD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6" siclog@</w:t>
            </w:r>
          </w:p>
          <w:p w14:paraId="497A7C2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DRB.receive(car_NR_DRB_COMMON_IND_MAC_PDUList(nr_Cell1, p_NR_DRB_Id, cr_TimingInfo_NR( v_TimingUL_1), v_MAC_PDUListUL1));</w:t>
            </w:r>
          </w:p>
          <w:p w14:paraId="7AFA8CB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f_NR_PreliminaryPass(__FILE__, __LINE__, "Step 6");</w:t>
            </w:r>
          </w:p>
          <w:p w14:paraId="78F5DF9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7" siclog@</w:t>
            </w:r>
          </w:p>
          <w:p w14:paraId="0B8F6ED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DRB.receive(car_NR_DRB_COMMON_IND_MAC_PDUList(nr_Cell1, p_NR_DRB_Id, cr_TimingInfo_NR( v_TimingUL_2), v_MAC_PDUListUL2));</w:t>
            </w:r>
          </w:p>
          <w:p w14:paraId="189CC10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f_NR_PreliminaryPass(__FILE__, __LINE__, "Step 7");</w:t>
            </w:r>
          </w:p>
          <w:p w14:paraId="50A5A12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9" siclog@</w:t>
            </w:r>
          </w:p>
          <w:p w14:paraId="7D2421D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DRB.receive(car_NR_DRB_COMMON_IND_MAC_PDUList(nr_Cell1, p_NR_DRB_Id, cr_TimingInfo_NR( v_TimingUL_3), v_MAC_PDUListUL3));</w:t>
            </w:r>
          </w:p>
          <w:p w14:paraId="6E32482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f_NR_PreliminaryPass(__FILE__, __LINE__, "Step 9");</w:t>
            </w:r>
          </w:p>
          <w:p w14:paraId="1A0722D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10 and 11" siclog@</w:t>
            </w:r>
          </w:p>
          <w:p w14:paraId="1ED052C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alt {</w:t>
            </w:r>
          </w:p>
          <w:p w14:paraId="3904200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DRB.receive(car_NR_DRB_COMMON_IND_MAC_PDUList(nr_Cell1, p_NR_DRB_Id, cr_TimingInfo_NR( v_TimingUL_4), v_MAC_PDUListUL4))</w:t>
            </w:r>
          </w:p>
          <w:p w14:paraId="6E4DFC9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40E1233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f_NR_SetVerdictFailOrInconc(__FILE__, __LINE__, "Step 10");</w:t>
            </w:r>
          </w:p>
          <w:p w14:paraId="1810214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repeat;</w:t>
            </w:r>
          </w:p>
          <w:p w14:paraId="3DD9CB7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675FFEF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DRB.receive(car_NR_DRB_COMMON_IND_MAC_PDUList(nr_Cell1, p_NR_DRB_Id, cr_TimingInfo_NR( v_TimingUL_5), v_MAC_PDUListUL5))</w:t>
            </w:r>
          </w:p>
          <w:p w14:paraId="68C5C01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05673B8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f_NR_PreliminaryPass(__FILE__, __LINE__, "Step 11");</w:t>
            </w:r>
          </w:p>
          <w:p w14:paraId="64645A1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78E1750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7C5388B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13" siclog@</w:t>
            </w:r>
          </w:p>
          <w:p w14:paraId="2BB112B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DRB.receive(car_NR_DRB_COMMON_IND_MAC_PDUList(nr_Cell1, p_NR_DRB_Id, cr_TimingInfo_NR( v_TimingUL_6), v_MAC_PDUListUL6));</w:t>
            </w:r>
          </w:p>
          <w:p w14:paraId="4328243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f_NR_PreliminaryPass(__FILE__, __LINE__, "Step 13");</w:t>
            </w:r>
          </w:p>
          <w:p w14:paraId="76031A9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14" siclog@</w:t>
            </w:r>
          </w:p>
          <w:p w14:paraId="7020ECC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DRB.receive(car_NR_DRB_COMMON_IND_MAC_PDUList(nr_Cell1, p_NR_DRB_Id, cr_TimingInfo_NR( v_TimingUL_7), v_MAC_PDUListUL7));</w:t>
            </w:r>
          </w:p>
          <w:p w14:paraId="3A29406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lastRenderedPageBreak/>
              <w:t xml:space="preserve">    f_NR_PreliminaryPass(__FILE__, __LINE__, "Step 14");</w:t>
            </w:r>
          </w:p>
          <w:p w14:paraId="5B977CD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16" siclog@</w:t>
            </w:r>
          </w:p>
          <w:p w14:paraId="5D9E09E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DRB.receive(car_NR_DRB_COMMON_IND_MAC_PDUList(nr_Cell1, p_NR_DRB_Id, cr_TimingInfo_NR( v_TimingUL_8), v_MAC_PDUListUL8));</w:t>
            </w:r>
          </w:p>
          <w:p w14:paraId="12EE675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f_NR_PreliminaryPass(__FILE__, __LINE__, "Step 16");</w:t>
            </w:r>
          </w:p>
          <w:p w14:paraId="5EFF439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17, 19" siclog@</w:t>
            </w:r>
          </w:p>
          <w:p w14:paraId="01D06FD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alt {</w:t>
            </w:r>
          </w:p>
          <w:p w14:paraId="345F543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DRB.receive(car_NR_DRB_COMMON_IND_MAC_PDUList(nr_Cell1, p_NR_DRB_Id, cr_TimingInfo_NR( v_TimingUL_10), v_MAC_PDUListUL10))</w:t>
            </w:r>
          </w:p>
          <w:p w14:paraId="482F666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5D79524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f_NR_PreliminaryPass(__FILE__, __LINE__, "Step 19");</w:t>
            </w:r>
          </w:p>
          <w:p w14:paraId="1255DF6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0368776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DRB.receive(car_NR_DRB_COMMON_IND_MAC_PDUList(nr_Cell1, p_NR_DRB_Id, cr_TimingInfo_NR( v_TimingUL_9), v_MAC_PDUListUL9))</w:t>
            </w:r>
          </w:p>
          <w:p w14:paraId="59BA072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50B167B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f_NR_SetVerdictFailOrInconc(__FILE__, __LINE__, "Step 17");</w:t>
            </w:r>
          </w:p>
          <w:p w14:paraId="40E4BDA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224DB32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19DD9038" w14:textId="77777777" w:rsidR="004E525C" w:rsidRPr="004E525C" w:rsidRDefault="004E525C" w:rsidP="004E525C">
            <w:pPr>
              <w:autoSpaceDE w:val="0"/>
              <w:autoSpaceDN w:val="0"/>
              <w:adjustRightInd w:val="0"/>
              <w:spacing w:after="0"/>
              <w:rPr>
                <w:rFonts w:ascii="Arial" w:hAnsi="Arial" w:cs="Arial"/>
                <w:bCs/>
              </w:rPr>
            </w:pPr>
          </w:p>
          <w:p w14:paraId="63F273A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21" siclog@</w:t>
            </w:r>
          </w:p>
          <w:p w14:paraId="674BE08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DRB.receive(car_NR_DRB_COMMON_IND_MAC_PDUList(nr_Cell1, p_NR_DRB_Id, cr_TimingInfo_NR( v_TimingUL_11), v_MAC_PDUListUL11));</w:t>
            </w:r>
          </w:p>
          <w:p w14:paraId="64F1757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f_NR_PreliminaryPass(__FILE__, __LINE__, "Step 21");</w:t>
            </w:r>
          </w:p>
          <w:p w14:paraId="1E34D2B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21A and 23" siclog@</w:t>
            </w:r>
          </w:p>
          <w:p w14:paraId="6B857B7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alt {</w:t>
            </w:r>
          </w:p>
          <w:p w14:paraId="7ADD95A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DRB.receive(car_NR_DRB_COMMON_IND_MAC_PDUList(nr_Cell1, p_NR_DRB_Id, cr_TimingInfo_NR( v_TimingUL_11A), v_MAC_PDUListUL11A))</w:t>
            </w:r>
          </w:p>
          <w:p w14:paraId="21C2642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3989398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f_NR_SetVerdictFailOrInconc(__FILE__, __LINE__, "Step 21A");</w:t>
            </w:r>
          </w:p>
          <w:p w14:paraId="6071F36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repeat;</w:t>
            </w:r>
          </w:p>
          <w:p w14:paraId="0E94533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6B49752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DRB.receive(car_NR_DRB_COMMON_IND_MAC_PDUList(nr_Cell1, p_NR_DRB_Id, cr_TimingInfo_NR( v_TimingUL_12), v_MAC_PDUListUL12))</w:t>
            </w:r>
          </w:p>
          <w:p w14:paraId="7C1FD23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6BCFCC8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f_NR_PreliminaryPass(__FILE__, __LINE__, "Step 23");</w:t>
            </w:r>
          </w:p>
          <w:p w14:paraId="1DE788A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56724E8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7A3A6A8D" w14:textId="77777777" w:rsidR="004E525C" w:rsidRPr="004E525C" w:rsidRDefault="004E525C" w:rsidP="004E525C">
            <w:pPr>
              <w:autoSpaceDE w:val="0"/>
              <w:autoSpaceDN w:val="0"/>
              <w:adjustRightInd w:val="0"/>
              <w:spacing w:after="0"/>
              <w:rPr>
                <w:rFonts w:ascii="Arial" w:hAnsi="Arial" w:cs="Arial"/>
                <w:bCs/>
              </w:rPr>
            </w:pPr>
          </w:p>
          <w:p w14:paraId="2E168C3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t_Watchdog.stop;</w:t>
            </w:r>
          </w:p>
          <w:p w14:paraId="320D467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104484C7" w14:textId="4253FC39" w:rsidR="00BB6C5E" w:rsidRPr="00AE1F13"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65694FE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function f_TC_7_1_1_6_3_NR_TestBody1(DRB_Identity p_NR_DRB_Id) runs on NR_BASE_PTC</w:t>
            </w:r>
          </w:p>
          <w:p w14:paraId="142B774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628B021B"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const integer const_SPS_Period :=40; // period in milli seconds</w:t>
            </w:r>
          </w:p>
          <w:p w14:paraId="09DCAB91" w14:textId="77777777" w:rsidR="004C368C" w:rsidRPr="004C368C" w:rsidRDefault="004C368C" w:rsidP="004C368C">
            <w:pPr>
              <w:autoSpaceDE w:val="0"/>
              <w:autoSpaceDN w:val="0"/>
              <w:adjustRightInd w:val="0"/>
              <w:spacing w:after="0"/>
              <w:rPr>
                <w:rFonts w:ascii="Arial" w:hAnsi="Arial" w:cs="Arial"/>
                <w:bCs/>
              </w:rPr>
            </w:pPr>
          </w:p>
          <w:p w14:paraId="71AE806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const integer const_UL_TBS_CRNTI := 144; //</w:t>
            </w:r>
          </w:p>
          <w:p w14:paraId="4E8138D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const integer const_UL_TBS_CSRNTI := 160; //160 bits</w:t>
            </w:r>
          </w:p>
          <w:p w14:paraId="4E6DDA1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675432E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NR_MAC_SDU_Type v_EncodedRlcPdu1;</w:t>
            </w:r>
          </w:p>
          <w:p w14:paraId="243137C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NR_MAC_SDU_Type v_EncodedRlcPdu2;</w:t>
            </w:r>
          </w:p>
          <w:p w14:paraId="0F36D80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NR_MAC_SDU_Type v_EncodedRlcPdu3;</w:t>
            </w:r>
          </w:p>
          <w:p w14:paraId="4609E6C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NR_MAC_SDU_Type v_EncodedRlcPdu4;</w:t>
            </w:r>
          </w:p>
          <w:p w14:paraId="04E7F5A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NR_MAC_SDU_Type v_EncodedRlcPdu5;</w:t>
            </w:r>
          </w:p>
          <w:p w14:paraId="51C8D85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NR_MAC_SDU_Type v_EncodedRlcPdu6;</w:t>
            </w:r>
          </w:p>
          <w:p w14:paraId="211F9FE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NR_MAC_SDU_Type v_EncodedRlcPdu7;</w:t>
            </w:r>
          </w:p>
          <w:p w14:paraId="554619C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NR_MAC_SDU_Type v_EncodedRlcPdu8;</w:t>
            </w:r>
          </w:p>
          <w:p w14:paraId="7D582F0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NR_MAC_SDU_Type v_EncodedRlcPdu9; //@sic R5-225377 sic@</w:t>
            </w:r>
          </w:p>
          <w:p w14:paraId="3B11E94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(value) NR_MAC_SDU_SubPDU_List_Type v_SDU_SubPDUListDL;</w:t>
            </w:r>
          </w:p>
          <w:p w14:paraId="3930183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(value) NR_MAC_SDU_SubPDU_List_Type v_SDU_SubPDUListDL1;</w:t>
            </w:r>
          </w:p>
          <w:p w14:paraId="051F0A9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lastRenderedPageBreak/>
              <w:t xml:space="preserve">    var template (value) NR_MAC_PDUList_Type v_MAC_PDUListDL;</w:t>
            </w:r>
          </w:p>
          <w:p w14:paraId="12E63DA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(value) NR_MAC_PDUList_Type v_MAC_PDUListDL1;</w:t>
            </w:r>
          </w:p>
          <w:p w14:paraId="25D8716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SubFrameTiming_Type v_TimingDL;</w:t>
            </w:r>
          </w:p>
          <w:p w14:paraId="7B847E8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SubFrameTiming_Type v_TimingUL_1;</w:t>
            </w:r>
          </w:p>
          <w:p w14:paraId="24F6B44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SubFrameTiming_Type v_TimingUL_2;</w:t>
            </w:r>
          </w:p>
          <w:p w14:paraId="276F846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SubFrameTiming_Type v_TimingUL_3;</w:t>
            </w:r>
          </w:p>
          <w:p w14:paraId="7C363CA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SubFrameTiming_Type v_TimingUL_4;</w:t>
            </w:r>
          </w:p>
          <w:p w14:paraId="47C0B99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SubFrameTiming_Type v_TimingUL_5;</w:t>
            </w:r>
          </w:p>
          <w:p w14:paraId="479CAC3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SubFrameTiming_Type v_TimingUL_6;</w:t>
            </w:r>
          </w:p>
          <w:p w14:paraId="6088D74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SubFrameTiming_Type v_TimingUL_7;</w:t>
            </w:r>
          </w:p>
          <w:p w14:paraId="7CB7E2A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SubFrameTiming_Type v_TimingUL_8;</w:t>
            </w:r>
          </w:p>
          <w:p w14:paraId="357F50C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SubFrameTiming_Type v_TimingUL_9;</w:t>
            </w:r>
          </w:p>
          <w:p w14:paraId="7049AA3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SubFrameTiming_Type v_TimingUL_10;</w:t>
            </w:r>
          </w:p>
          <w:p w14:paraId="55130ED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SubFrameTiming_Type v_TimingUL_11;</w:t>
            </w:r>
          </w:p>
          <w:p w14:paraId="572D1D7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SubFrameTiming_Type v_TimingUL_11A;//@sic R5-225377 sic@</w:t>
            </w:r>
          </w:p>
          <w:p w14:paraId="78CFD2B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SubFrameTiming_Type v_TimingUL_12;</w:t>
            </w:r>
          </w:p>
          <w:p w14:paraId="57D2AB3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SubcarrierSpacing v_SCS := f_NR_CellInfo_GetSCS(nr_Cell1);</w:t>
            </w:r>
          </w:p>
          <w:p w14:paraId="47FE3704" w14:textId="77777777" w:rsidR="004C368C" w:rsidRPr="004C368C" w:rsidRDefault="004C368C" w:rsidP="004C368C">
            <w:pPr>
              <w:autoSpaceDE w:val="0"/>
              <w:autoSpaceDN w:val="0"/>
              <w:adjustRightInd w:val="0"/>
              <w:spacing w:after="0"/>
              <w:rPr>
                <w:rFonts w:ascii="Arial" w:hAnsi="Arial" w:cs="Arial"/>
                <w:bCs/>
              </w:rPr>
            </w:pPr>
          </w:p>
          <w:p w14:paraId="7E91617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NR_ResourceAllocation_Type v_NR_ResourceAllocation_CRNTI ;</w:t>
            </w:r>
          </w:p>
          <w:p w14:paraId="2A557B0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NR_ResourceAllocation_Type v_NR_ResourceAllocation_CSRNTI;</w:t>
            </w:r>
          </w:p>
          <w:p w14:paraId="2C5DC98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NR_UplinkBWP_Type v_NR_UplinkBWP := f_NR_CellInfo_GetUplinkBWP(nr_Cell1, tsc_NR_BWP_Id);</w:t>
            </w:r>
          </w:p>
          <w:p w14:paraId="2509484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NR_MAC_SDU_SubPDU_List_Type v_SDU_SubPDUListUL;</w:t>
            </w:r>
          </w:p>
          <w:p w14:paraId="702614B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NR_MAC_PDUList_Type v_MAC_PDUListUL1;</w:t>
            </w:r>
          </w:p>
          <w:p w14:paraId="7FF5C3A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NR_MAC_PDUList_Type v_MAC_PDUListUL2;</w:t>
            </w:r>
          </w:p>
          <w:p w14:paraId="125F3A8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NR_MAC_PDUList_Type v_MAC_PDUListUL3;</w:t>
            </w:r>
          </w:p>
          <w:p w14:paraId="6A551FB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NR_MAC_PDUList_Type v_MAC_PDUListUL4;</w:t>
            </w:r>
          </w:p>
          <w:p w14:paraId="5EAD8A3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NR_MAC_PDUList_Type v_MAC_PDUListUL5;</w:t>
            </w:r>
          </w:p>
          <w:p w14:paraId="429B38D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NR_MAC_PDUList_Type v_MAC_PDUListUL6;</w:t>
            </w:r>
          </w:p>
          <w:p w14:paraId="57DF7A8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336D37C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NR_MAC_PDUList_Type v_MAC_PDUListUL7;</w:t>
            </w:r>
          </w:p>
          <w:p w14:paraId="0001D53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NR_MAC_PDUList_Type v_MAC_PDUListUL8;</w:t>
            </w:r>
          </w:p>
          <w:p w14:paraId="615D657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NR_MAC_PDUList_Type v_MAC_PDUListUL9;</w:t>
            </w:r>
          </w:p>
          <w:p w14:paraId="570B435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NR_MAC_PDUList_Type v_MAC_PDUListUL10;</w:t>
            </w:r>
          </w:p>
          <w:p w14:paraId="6622C9D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NR_MAC_PDUList_Type v_MAC_PDUListUL11;</w:t>
            </w:r>
          </w:p>
          <w:p w14:paraId="5FA59B7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NR_MAC_PDUList_Type v_MAC_PDUListUL11A;//@sic R5-225377 sic@</w:t>
            </w:r>
          </w:p>
          <w:p w14:paraId="6F49E8B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NR_MAC_PDUList_Type v_MAC_PDUListUL12;</w:t>
            </w:r>
          </w:p>
          <w:p w14:paraId="01718F1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7C8A703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NR_MAC_CE_SubPDU_UL_List_Type v_CE_SubPDUListUL;</w:t>
            </w:r>
          </w:p>
          <w:p w14:paraId="6600D80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r w:rsidRPr="00A71808">
              <w:rPr>
                <w:rFonts w:ascii="Arial" w:hAnsi="Arial" w:cs="Arial"/>
                <w:bCs/>
                <w:highlight w:val="green"/>
              </w:rPr>
              <w:t>var B6_Type v_LCID := int2bit(p_NR_DRB_Id+3, 6); //WA#WI1432348 WA#7_1_1_6_3</w:t>
            </w:r>
          </w:p>
          <w:p w14:paraId="496CAAA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timer t_Watchdog := 10.0;</w:t>
            </w:r>
          </w:p>
          <w:p w14:paraId="68DBE39E" w14:textId="77777777" w:rsidR="004C368C" w:rsidRPr="004C368C" w:rsidRDefault="004C368C" w:rsidP="004C368C">
            <w:pPr>
              <w:autoSpaceDE w:val="0"/>
              <w:autoSpaceDN w:val="0"/>
              <w:adjustRightInd w:val="0"/>
              <w:spacing w:after="0"/>
              <w:rPr>
                <w:rFonts w:ascii="Arial" w:hAnsi="Arial" w:cs="Arial"/>
                <w:bCs/>
              </w:rPr>
            </w:pPr>
          </w:p>
          <w:p w14:paraId="56B8168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v_NR_ResourceAllocation_CRNTI  := f_NR_ResourceAllocation_UplinkGrant(const_UL_TBS_CRNTI, v_NR_UplinkBWP,-, formats0_0_And_1_0);</w:t>
            </w:r>
          </w:p>
          <w:p w14:paraId="6F4491E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v_NR_ResourceAllocation_CSRNTI:= f_NR_ResourceAllocation_UplinkGrant(const_UL_TBS_CSRNTI, v_NR_UplinkBWP,-, formats0_0_And_1_0);</w:t>
            </w:r>
          </w:p>
          <w:p w14:paraId="349F385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5B415C9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7588DCE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1E90370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Stop UL Grant configuration</w:t>
            </w:r>
          </w:p>
          <w:p w14:paraId="1D9CEE8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f_NR_ULGrantConfiguration_Stop(nr_Cell1, cs_TimingInfo_Now, cs_NR_UplinkTimeAlignment_Stop);</w:t>
            </w:r>
          </w:p>
          <w:p w14:paraId="28776DBD" w14:textId="77777777" w:rsidR="004C368C" w:rsidRPr="004C368C" w:rsidRDefault="004C368C" w:rsidP="004C368C">
            <w:pPr>
              <w:autoSpaceDE w:val="0"/>
              <w:autoSpaceDN w:val="0"/>
              <w:adjustRightInd w:val="0"/>
              <w:spacing w:after="0"/>
              <w:rPr>
                <w:rFonts w:ascii="Arial" w:hAnsi="Arial" w:cs="Arial"/>
                <w:bCs/>
              </w:rPr>
            </w:pPr>
          </w:p>
          <w:p w14:paraId="08B9A41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Configure for indication of UL Data and UL grant on PDCCH</w:t>
            </w:r>
          </w:p>
          <w:p w14:paraId="54D88AD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As per TS 38.508-1 Table 4.6.3-122 the default K2 is 4 slots</w:t>
            </w:r>
          </w:p>
          <w:p w14:paraId="1253A32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 := f_NR_GetNextSendOccasion_DL(nr_Cell1, 480);</w:t>
            </w:r>
          </w:p>
          <w:p w14:paraId="2DA65CAB"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  v_TimingDL;</w:t>
            </w:r>
          </w:p>
          <w:p w14:paraId="623DD5A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v_TimingUL_1.Symbol := valueof(cs_SymbolTimingInfo_Any); //@sic R5s230067 sic@</w:t>
            </w:r>
          </w:p>
          <w:p w14:paraId="79393C3B"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select(v_SCS) {</w:t>
            </w:r>
          </w:p>
          <w:p w14:paraId="23C88CD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case(kHz15) {</w:t>
            </w:r>
          </w:p>
          <w:p w14:paraId="5FD09D4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v_TimingDL.Subframe.Number := 5;</w:t>
            </w:r>
          </w:p>
          <w:p w14:paraId="612E7FF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v_TimingUL_1.Subframe.Number := 9;</w:t>
            </w:r>
          </w:p>
          <w:p w14:paraId="4FEFF20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lastRenderedPageBreak/>
              <w:t xml:space="preserve">        }</w:t>
            </w:r>
          </w:p>
          <w:p w14:paraId="43250BC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case(kHz30) {</w:t>
            </w:r>
          </w:p>
          <w:p w14:paraId="7F428AB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v_TimingDL.Subframe.Number := 2;</w:t>
            </w:r>
          </w:p>
          <w:p w14:paraId="36D0871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v_TimingDL.Slot.SlotOffset.Numerology1 := 0;</w:t>
            </w:r>
          </w:p>
          <w:p w14:paraId="78DC4E7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v_TimingUL_1.Subframe.Number := 4;</w:t>
            </w:r>
          </w:p>
          <w:p w14:paraId="36BAC01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v_TimingUL_1.Slot.SlotOffset.Numerology1 := 0;</w:t>
            </w:r>
          </w:p>
          <w:p w14:paraId="3566EC7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488A9C7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case(kHz120) {</w:t>
            </w:r>
          </w:p>
          <w:p w14:paraId="08A0ADF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v_TimingDL.Subframe.Number := 0;</w:t>
            </w:r>
          </w:p>
          <w:p w14:paraId="173F7DF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v_TimingDL.Slot.SlotOffset.Numerology3 := 5;</w:t>
            </w:r>
          </w:p>
          <w:p w14:paraId="79CFD89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v_TimingUL_1.Subframe.Number := 1;</w:t>
            </w:r>
          </w:p>
          <w:p w14:paraId="35B45E9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v_TimingUL_1.Slot.SlotOffset.Numerology3 := 1;</w:t>
            </w:r>
          </w:p>
          <w:p w14:paraId="639C882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0720828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case else { FatalError(__FILE__, __LINE__, "Invalid SubCarrierSapcing"); }</w:t>
            </w:r>
          </w:p>
          <w:p w14:paraId="053C7BF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7C6D77EA" w14:textId="77777777" w:rsidR="004C368C" w:rsidRPr="004C368C" w:rsidRDefault="004C368C" w:rsidP="004C368C">
            <w:pPr>
              <w:autoSpaceDE w:val="0"/>
              <w:autoSpaceDN w:val="0"/>
              <w:adjustRightInd w:val="0"/>
              <w:spacing w:after="0"/>
              <w:rPr>
                <w:rFonts w:ascii="Arial" w:hAnsi="Arial" w:cs="Arial"/>
                <w:bCs/>
              </w:rPr>
            </w:pPr>
          </w:p>
          <w:p w14:paraId="0E9E588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"Steps 3" siclog@</w:t>
            </w:r>
          </w:p>
          <w:p w14:paraId="6BB5F027" w14:textId="77777777" w:rsidR="004C368C" w:rsidRPr="004C368C" w:rsidRDefault="004C368C" w:rsidP="004C368C">
            <w:pPr>
              <w:autoSpaceDE w:val="0"/>
              <w:autoSpaceDN w:val="0"/>
              <w:adjustRightInd w:val="0"/>
              <w:spacing w:after="0"/>
              <w:rPr>
                <w:rFonts w:ascii="Arial" w:hAnsi="Arial" w:cs="Arial"/>
                <w:bCs/>
              </w:rPr>
            </w:pPr>
          </w:p>
          <w:p w14:paraId="3DCAF73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PDCP SDU =12B +3B PDCP Header+ 1B RLC UM Header + 2B MAC Header =18 byte =144 bits</w:t>
            </w:r>
          </w:p>
          <w:p w14:paraId="2E7AB3F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6 MAC Sub PDU's 6*144 = 864. 888 is next allowed downlink TBS in all tables, 24 bit =3 byte padding in DL.</w:t>
            </w:r>
          </w:p>
          <w:p w14:paraId="3456493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 R5-227518 sic@</w:t>
            </w:r>
          </w:p>
          <w:p w14:paraId="6D44B2C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v_EncodedRlcPdu1 := f_NR_RLC_UMD_FullPDU_Encvalue(f_NR_PDCP_PDU_Encvalue(f_NR_ReturnDefaultPDCP_PDU (0, crs_NR_PDCP_SDU_12B, 1)));</w:t>
            </w:r>
          </w:p>
          <w:p w14:paraId="7F8C562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v_EncodedRlcPdu2 := f_NR_RLC_UMD_FullPDU_Encvalue(f_NR_PDCP_PDU_Encvalue(f_NR_ReturnDefaultPDCP_PDU (1, crs_NR_PDCP_SDU_12B1, 1)));</w:t>
            </w:r>
          </w:p>
          <w:p w14:paraId="45D24E1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v_EncodedRlcPdu3 := f_NR_RLC_UMD_FullPDU_Encvalue(f_NR_PDCP_PDU_Encvalue(f_NR_ReturnDefaultPDCP_PDU (2, crs_NR_PDCP_SDU_12B2, 1)));</w:t>
            </w:r>
          </w:p>
          <w:p w14:paraId="300BAC0B"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v_EncodedRlcPdu4 := f_NR_RLC_UMD_FullPDU_Encvalue(f_NR_PDCP_PDU_Encvalue(f_NR_ReturnDefaultPDCP_PDU (3, crs_NR_PDCP_SDU_12B3, 1)));</w:t>
            </w:r>
          </w:p>
          <w:p w14:paraId="4AD3DEF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v_EncodedRlcPdu5 := f_NR_RLC_UMD_FullPDU_Encvalue(f_NR_PDCP_PDU_Encvalue(f_NR_ReturnDefaultPDCP_PDU (4, crs_NR_PDCP_SDU_12B4, 1)));</w:t>
            </w:r>
          </w:p>
          <w:p w14:paraId="3D1E643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v_EncodedRlcPdu6 := f_NR_RLC_UMD_FullPDU_Encvalue(f_NR_PDCP_PDU_Encvalue(f_NR_ReturnDefaultPDCP_PDU (5, crs_NR_PDCP_SDU_12B5, 1)));</w:t>
            </w:r>
          </w:p>
          <w:p w14:paraId="51F705F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v_EncodedRlcPdu7 := f_NR_RLC_UMD_FullPDU_Encvalue(f_NR_PDCP_PDU_Encvalue(f_NR_ReturnDefaultPDCP_PDU (6, crs_NR_PDCP_SDU_12B6, 1)));</w:t>
            </w:r>
          </w:p>
          <w:p w14:paraId="0CADB8B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v_EncodedRlcPdu8 := f_NR_RLC_UMD_FullPDU_Encvalue(f_NR_PDCP_PDU_Encvalue(f_NR_ReturnDefaultPDCP_PDU (7, crs_NR_PDCP_SDU_12B7, 1)));</w:t>
            </w:r>
          </w:p>
          <w:p w14:paraId="7F941D5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v_EncodedRlcPdu9 := f_NR_RLC_UMD_FullPDU_Encvalue(f_NR_PDCP_PDU_Encvalue(f_NR_ReturnDefaultPDCP_PDU (8, crs_NR_PDCP_SDU_12B8, 1)));</w:t>
            </w:r>
          </w:p>
          <w:p w14:paraId="7036A32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v_SDU_SubPDUListDL := {</w:t>
            </w:r>
          </w:p>
          <w:p w14:paraId="7B1D84C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cs_NR_MAC_SDU_SubPDU_LI8(</w:t>
            </w:r>
            <w:r w:rsidRPr="00E54F44">
              <w:rPr>
                <w:rFonts w:ascii="Arial" w:hAnsi="Arial" w:cs="Arial"/>
                <w:bCs/>
                <w:highlight w:val="green"/>
              </w:rPr>
              <w:t>v_LCID /*WA#WI1432348 WA#7_1_1_6_3 tsc_LCID_SCG_Bearer*/</w:t>
            </w:r>
            <w:r w:rsidRPr="004C368C">
              <w:rPr>
                <w:rFonts w:ascii="Arial" w:hAnsi="Arial" w:cs="Arial"/>
                <w:bCs/>
              </w:rPr>
              <w:t>, v_EncodedRlcPdu1),</w:t>
            </w:r>
          </w:p>
          <w:p w14:paraId="367AB08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cs_NR_MAC_SDU_SubPDU_LI8(</w:t>
            </w:r>
            <w:r w:rsidRPr="00E54F44">
              <w:rPr>
                <w:rFonts w:ascii="Arial" w:hAnsi="Arial" w:cs="Arial"/>
                <w:bCs/>
                <w:highlight w:val="green"/>
              </w:rPr>
              <w:t>v_LCID /*WA#WI1432348 WA#7_1_1_6_3 tsc_LCID_SCG_Bearer*</w:t>
            </w:r>
            <w:r w:rsidRPr="004C368C">
              <w:rPr>
                <w:rFonts w:ascii="Arial" w:hAnsi="Arial" w:cs="Arial"/>
                <w:bCs/>
              </w:rPr>
              <w:t>/, v_EncodedRlcPdu2),</w:t>
            </w:r>
          </w:p>
          <w:p w14:paraId="1BD267A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cs_NR_MAC_SDU_SubPDU_LI8(</w:t>
            </w:r>
            <w:r w:rsidRPr="00E54F44">
              <w:rPr>
                <w:rFonts w:ascii="Arial" w:hAnsi="Arial" w:cs="Arial"/>
                <w:bCs/>
                <w:highlight w:val="green"/>
              </w:rPr>
              <w:t>v_LCID /*WA#WI1432348 WA#7_1_1_6_3 tsc_LCID_SCG_Bearer*/</w:t>
            </w:r>
            <w:r w:rsidRPr="004C368C">
              <w:rPr>
                <w:rFonts w:ascii="Arial" w:hAnsi="Arial" w:cs="Arial"/>
                <w:bCs/>
              </w:rPr>
              <w:t>, v_EncodedRlcPdu3),</w:t>
            </w:r>
          </w:p>
          <w:p w14:paraId="71E0731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cs_NR_MAC_SDU_SubPDU_LI8(</w:t>
            </w:r>
            <w:r w:rsidRPr="00E54F44">
              <w:rPr>
                <w:rFonts w:ascii="Arial" w:hAnsi="Arial" w:cs="Arial"/>
                <w:bCs/>
                <w:highlight w:val="green"/>
              </w:rPr>
              <w:t>v_LCID /*WA#WI1432348 WA#7_1_1_6_3 tsc_LCID_SCG_Bearer*/</w:t>
            </w:r>
            <w:r w:rsidRPr="004C368C">
              <w:rPr>
                <w:rFonts w:ascii="Arial" w:hAnsi="Arial" w:cs="Arial"/>
                <w:bCs/>
              </w:rPr>
              <w:t>, v_EncodedRlcPdu4),</w:t>
            </w:r>
          </w:p>
          <w:p w14:paraId="4AAC6DB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cs_NR_MAC_SDU_SubPDU_LI8(</w:t>
            </w:r>
            <w:r w:rsidRPr="00E54F44">
              <w:rPr>
                <w:rFonts w:ascii="Arial" w:hAnsi="Arial" w:cs="Arial"/>
                <w:bCs/>
                <w:highlight w:val="green"/>
              </w:rPr>
              <w:t>v_LCID /*WA#WI1432348 WA#7_1_1_6_3 tsc_LCID_SCG_Bearer*/</w:t>
            </w:r>
            <w:r w:rsidRPr="004C368C">
              <w:rPr>
                <w:rFonts w:ascii="Arial" w:hAnsi="Arial" w:cs="Arial"/>
                <w:bCs/>
              </w:rPr>
              <w:t>, v_EncodedRlcPdu5),</w:t>
            </w:r>
          </w:p>
          <w:p w14:paraId="53F99AA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cs_NR_MAC_SDU_SubPDU_LI8(</w:t>
            </w:r>
            <w:r w:rsidRPr="00E54F44">
              <w:rPr>
                <w:rFonts w:ascii="Arial" w:hAnsi="Arial" w:cs="Arial"/>
                <w:bCs/>
                <w:highlight w:val="green"/>
              </w:rPr>
              <w:t>v_LCID /*WA#WI1432348 WA#7_1_1_6_3 tsc_LCID_SCG_Bearer*/</w:t>
            </w:r>
            <w:r w:rsidRPr="004C368C">
              <w:rPr>
                <w:rFonts w:ascii="Arial" w:hAnsi="Arial" w:cs="Arial"/>
                <w:bCs/>
              </w:rPr>
              <w:t>, v_EncodedRlcPdu6)};</w:t>
            </w:r>
          </w:p>
          <w:p w14:paraId="29B014E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lastRenderedPageBreak/>
              <w:t xml:space="preserve">    v_SDU_SubPDUListDL1 := {</w:t>
            </w:r>
          </w:p>
          <w:p w14:paraId="631F8A6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cs_NR_MAC_SDU_SubPDU_LI8(</w:t>
            </w:r>
            <w:r w:rsidRPr="00E54F44">
              <w:rPr>
                <w:rFonts w:ascii="Arial" w:hAnsi="Arial" w:cs="Arial"/>
                <w:bCs/>
                <w:highlight w:val="green"/>
              </w:rPr>
              <w:t>v_LCID /*WA#WI1432348 WA#7_1_1_6_3 tsc_LCID_SCG_Bearer*/</w:t>
            </w:r>
            <w:r w:rsidRPr="004C368C">
              <w:rPr>
                <w:rFonts w:ascii="Arial" w:hAnsi="Arial" w:cs="Arial"/>
                <w:bCs/>
              </w:rPr>
              <w:t>, v_EncodedRlcPdu7),</w:t>
            </w:r>
          </w:p>
          <w:p w14:paraId="4C0DAE7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cs_NR_MAC_SDU_SubPDU_LI8(</w:t>
            </w:r>
            <w:r w:rsidRPr="00E54F44">
              <w:rPr>
                <w:rFonts w:ascii="Arial" w:hAnsi="Arial" w:cs="Arial"/>
                <w:bCs/>
                <w:highlight w:val="green"/>
              </w:rPr>
              <w:t>v_LCID /*WA#WI1432348 WA#7_1_1_6_3 tsc_LCID_SCG_Bearer*/</w:t>
            </w:r>
            <w:r w:rsidRPr="004C368C">
              <w:rPr>
                <w:rFonts w:ascii="Arial" w:hAnsi="Arial" w:cs="Arial"/>
                <w:bCs/>
              </w:rPr>
              <w:t>, v_EncodedRlcPdu8),//@sic R5-225377 sic@</w:t>
            </w:r>
          </w:p>
          <w:p w14:paraId="43EB00A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cs_NR_MAC_SDU_SubPDU_LI8(</w:t>
            </w:r>
            <w:r w:rsidRPr="00E54F44">
              <w:rPr>
                <w:rFonts w:ascii="Arial" w:hAnsi="Arial" w:cs="Arial"/>
                <w:bCs/>
                <w:highlight w:val="green"/>
              </w:rPr>
              <w:t>v_LCID /*WA#WI1432348 WA#7_1_1_6_3 tsc_LCID_SCG_Bearer*/</w:t>
            </w:r>
            <w:r w:rsidRPr="004C368C">
              <w:rPr>
                <w:rFonts w:ascii="Arial" w:hAnsi="Arial" w:cs="Arial"/>
                <w:bCs/>
              </w:rPr>
              <w:t>, v_EncodedRlcPdu9)};</w:t>
            </w:r>
          </w:p>
          <w:p w14:paraId="2984859F" w14:textId="77777777" w:rsidR="004C368C" w:rsidRPr="004C368C" w:rsidRDefault="004C368C" w:rsidP="004C368C">
            <w:pPr>
              <w:autoSpaceDE w:val="0"/>
              <w:autoSpaceDN w:val="0"/>
              <w:adjustRightInd w:val="0"/>
              <w:spacing w:after="0"/>
              <w:rPr>
                <w:rFonts w:ascii="Arial" w:hAnsi="Arial" w:cs="Arial"/>
                <w:bCs/>
              </w:rPr>
            </w:pPr>
          </w:p>
          <w:p w14:paraId="5C06E9C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v_MAC_PDUListDL := { cs_NR_DL_MAC_PDU_SDU_SubPDU_Padding(v_SDU_SubPDUListDL,cs_NR_MAC_Padding_SubPDU(tsc_NR_MAC_Padding_2B)) };</w:t>
            </w:r>
          </w:p>
          <w:p w14:paraId="10430F9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PDCP SDU =12B +3B PDCP Header+ 1B RLC UM Header + 2B MAC Header +1 byte padding =19 byte =152 bits</w:t>
            </w:r>
          </w:p>
          <w:p w14:paraId="77B9282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v_MAC_PDUListDL1 := { cs_NR_DL_MAC_PDU_SDU_SubPDU_Padding(v_SDU_SubPDUListDL1) };</w:t>
            </w:r>
          </w:p>
          <w:p w14:paraId="15476C3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prepare UL PDU's</w:t>
            </w:r>
          </w:p>
          <w:p w14:paraId="70103FF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v_CE_SubPDUListUL := { cr_NR_MAC_CE_SubPDU_UL(cr_NR_MAC_ConfigGrantCnf_SubHeader),* };</w:t>
            </w:r>
          </w:p>
          <w:p w14:paraId="3A73D95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 R5s230507 sic@</w:t>
            </w:r>
          </w:p>
          <w:p w14:paraId="09652E4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DRB.send(cas_NR_DRB_COMMON_REQ_MAC_PDUList(nr_Cell1, p_NR_DRB_Id, cs_TimingInfo_NR( v_TimingDL), v_MAC_PDUListDL));</w:t>
            </w:r>
          </w:p>
          <w:p w14:paraId="09AD2D9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53B9C9FF" w14:textId="77777777" w:rsidR="004C368C" w:rsidRPr="004C368C" w:rsidRDefault="004C368C" w:rsidP="004C368C">
            <w:pPr>
              <w:autoSpaceDE w:val="0"/>
              <w:autoSpaceDN w:val="0"/>
              <w:adjustRightInd w:val="0"/>
              <w:spacing w:after="0"/>
              <w:rPr>
                <w:rFonts w:ascii="Arial" w:hAnsi="Arial" w:cs="Arial"/>
                <w:bCs/>
              </w:rPr>
            </w:pPr>
          </w:p>
          <w:p w14:paraId="19872FE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//@siclog "Step 5" siclog@</w:t>
            </w:r>
          </w:p>
          <w:p w14:paraId="72466D5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 := f_SubFrameTiming_AddMilliSeconds(v_TimingDL,60); //60 ms after</w:t>
            </w:r>
          </w:p>
          <w:p w14:paraId="12DD7F1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f_NR_UL_CgGrantConfiguration(nr_Cell1,cs_TimingInfo_NR( v_TimingDL), v_NR_ResourceAllocation_CSRNTI);</w:t>
            </w:r>
          </w:p>
          <w:p w14:paraId="56608EB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Prepare step 6</w:t>
            </w:r>
          </w:p>
          <w:p w14:paraId="514FA64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 := f_SubFrameTiming_AddMilliSeconds(v_TimingUL_1,60); //Step 6 timing</w:t>
            </w:r>
          </w:p>
          <w:p w14:paraId="77AB84B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v_SDU_SubPDUListUL := {cr_NR_MAC_SDU_SubPDU(cr_NR_MAC_SubHeaderWithLI(</w:t>
            </w:r>
            <w:r w:rsidRPr="00A71808">
              <w:rPr>
                <w:rFonts w:ascii="Arial" w:hAnsi="Arial" w:cs="Arial"/>
                <w:bCs/>
                <w:highlight w:val="green"/>
              </w:rPr>
              <w:t>v_LCID /*WA#WI1432348 WA#7_1_1_6_3 tsc_LCID_SCG_Bearer*</w:t>
            </w:r>
            <w:r w:rsidRPr="004C368C">
              <w:rPr>
                <w:rFonts w:ascii="Arial" w:hAnsi="Arial" w:cs="Arial"/>
                <w:bCs/>
              </w:rPr>
              <w:t>/, int2bit(16, 8)),  v_EncodedRlcPdu1)};</w:t>
            </w:r>
          </w:p>
          <w:p w14:paraId="0A0ED81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v_MAC_PDUListUL1 := { cr_NR_UL_MAC_PDU(v_SDU_SubPDUListUL, v_CE_SubPDUListUL, *) };</w:t>
            </w:r>
          </w:p>
          <w:p w14:paraId="7684B70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7</w:t>
            </w:r>
          </w:p>
          <w:p w14:paraId="5C6D9A9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v_SDU_SubPDUListUL := {cr_NR_MAC_SDU_SubPDU(cr_NR_MAC_SubHeaderWithLI(</w:t>
            </w:r>
            <w:r w:rsidRPr="00A71808">
              <w:rPr>
                <w:rFonts w:ascii="Arial" w:hAnsi="Arial" w:cs="Arial"/>
                <w:bCs/>
                <w:highlight w:val="green"/>
              </w:rPr>
              <w:t>v_LCID /*WA#WI1432348 WA#7_1_1_6_3 tsc_LCID_SCG_Bearer*/,</w:t>
            </w:r>
            <w:r w:rsidRPr="004C368C">
              <w:rPr>
                <w:rFonts w:ascii="Arial" w:hAnsi="Arial" w:cs="Arial"/>
                <w:bCs/>
              </w:rPr>
              <w:t xml:space="preserve"> int2bit(16, 8)),  v_EncodedRlcPdu2)};</w:t>
            </w:r>
          </w:p>
          <w:p w14:paraId="73D0B58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v_MAC_PDUListUL2 := { cr_NR_UL_MAC_PDU(v_SDU_SubPDUListUL, *, *) };</w:t>
            </w:r>
          </w:p>
          <w:p w14:paraId="28D0BCA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 := f_SubFrameTiming_AddMilliSeconds(v_TimingDL,const_SPS_Period);</w:t>
            </w:r>
          </w:p>
          <w:p w14:paraId="6AE15C8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v_TimingUL_2 := f_SubFrameTiming_AddMilliSeconds(v_TimingUL_1,const_SPS_Period); //Step 7 Timing</w:t>
            </w:r>
          </w:p>
          <w:p w14:paraId="62A6AFE8" w14:textId="77777777" w:rsidR="004C368C" w:rsidRPr="004C368C" w:rsidRDefault="004C368C" w:rsidP="004C368C">
            <w:pPr>
              <w:autoSpaceDE w:val="0"/>
              <w:autoSpaceDN w:val="0"/>
              <w:adjustRightInd w:val="0"/>
              <w:spacing w:after="0"/>
              <w:rPr>
                <w:rFonts w:ascii="Arial" w:hAnsi="Arial" w:cs="Arial"/>
                <w:bCs/>
              </w:rPr>
            </w:pPr>
          </w:p>
          <w:p w14:paraId="2FB7389D" w14:textId="77777777" w:rsidR="004C368C" w:rsidRPr="004C368C" w:rsidRDefault="004C368C" w:rsidP="004C368C">
            <w:pPr>
              <w:autoSpaceDE w:val="0"/>
              <w:autoSpaceDN w:val="0"/>
              <w:adjustRightInd w:val="0"/>
              <w:spacing w:after="0"/>
              <w:rPr>
                <w:rFonts w:ascii="Arial" w:hAnsi="Arial" w:cs="Arial"/>
                <w:bCs/>
              </w:rPr>
            </w:pPr>
          </w:p>
          <w:p w14:paraId="2303B70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//@siclog "Step 8" siclog@</w:t>
            </w:r>
          </w:p>
          <w:p w14:paraId="60905E4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 := f_SubFrameTiming_AddMilliSeconds(v_TimingDL,const_SPS_Period/2);</w:t>
            </w:r>
          </w:p>
          <w:p w14:paraId="1D7DBD7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f_NR_UL_CgGrantConfiguration(nr_Cell1,cs_TimingInfo_NR( v_TimingDL), v_NR_ResourceAllocation_CSRNTI);</w:t>
            </w:r>
          </w:p>
          <w:p w14:paraId="7BDB02E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9</w:t>
            </w:r>
          </w:p>
          <w:p w14:paraId="1C0B555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v_SDU_SubPDUListUL := {cr_NR_MAC_SDU_SubPDU(cr_NR_MAC_SubHeaderWithLI(</w:t>
            </w:r>
            <w:r w:rsidRPr="00A71808">
              <w:rPr>
                <w:rFonts w:ascii="Arial" w:hAnsi="Arial" w:cs="Arial"/>
                <w:bCs/>
                <w:highlight w:val="green"/>
              </w:rPr>
              <w:t>v_LCID /*WA#WI1432348 WA#7_1_1_6_3 tsc_LCID_SCG_Bearer*/,</w:t>
            </w:r>
            <w:r w:rsidRPr="004C368C">
              <w:rPr>
                <w:rFonts w:ascii="Arial" w:hAnsi="Arial" w:cs="Arial"/>
                <w:bCs/>
              </w:rPr>
              <w:t xml:space="preserve"> int2bit(16, 8)),  v_EncodedRlcPdu3)};</w:t>
            </w:r>
          </w:p>
          <w:p w14:paraId="79D613D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v_MAC_PDUListUL3 := { cr_NR_UL_MAC_PDU(v_SDU_SubPDUListUL, v_CE_SubPDUListUL, *) };</w:t>
            </w:r>
          </w:p>
          <w:p w14:paraId="24C5120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v_TimingUL_3 := f_SubFrameTiming_AddMilliSeconds(v_TimingUL_2,const_SPS_Period/2);//Step 9 Timing</w:t>
            </w:r>
          </w:p>
          <w:p w14:paraId="375068A3" w14:textId="77777777" w:rsidR="004C368C" w:rsidRPr="004C368C" w:rsidRDefault="004C368C" w:rsidP="004C368C">
            <w:pPr>
              <w:autoSpaceDE w:val="0"/>
              <w:autoSpaceDN w:val="0"/>
              <w:adjustRightInd w:val="0"/>
              <w:spacing w:after="0"/>
              <w:rPr>
                <w:rFonts w:ascii="Arial" w:hAnsi="Arial" w:cs="Arial"/>
                <w:bCs/>
              </w:rPr>
            </w:pPr>
          </w:p>
          <w:p w14:paraId="22CAF88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10</w:t>
            </w:r>
          </w:p>
          <w:p w14:paraId="5FAC24A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 := f_SubFrameTiming_AddMilliSeconds(v_TimingDL,const_SPS_Period/2);</w:t>
            </w:r>
          </w:p>
          <w:p w14:paraId="6A0833C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v_MAC_PDUListUL4 := { cr_NR_UL_MAC_PDU(*, *, *) };</w:t>
            </w:r>
          </w:p>
          <w:p w14:paraId="57B729D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v_TimingUL_4 := f_SubFrameTiming_AddMilliSeconds(v_TimingUL_3,const_SPS_Period/2);//Step 10 Timing</w:t>
            </w:r>
          </w:p>
          <w:p w14:paraId="28CD0110" w14:textId="77777777" w:rsidR="004C368C" w:rsidRPr="004C368C" w:rsidRDefault="004C368C" w:rsidP="004C368C">
            <w:pPr>
              <w:autoSpaceDE w:val="0"/>
              <w:autoSpaceDN w:val="0"/>
              <w:adjustRightInd w:val="0"/>
              <w:spacing w:after="0"/>
              <w:rPr>
                <w:rFonts w:ascii="Arial" w:hAnsi="Arial" w:cs="Arial"/>
                <w:bCs/>
              </w:rPr>
            </w:pPr>
          </w:p>
          <w:p w14:paraId="5BAE822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11</w:t>
            </w:r>
          </w:p>
          <w:p w14:paraId="50C2F21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 := f_SubFrameTiming_AddMilliSeconds(v_TimingDL,const_SPS_Period/2);</w:t>
            </w:r>
          </w:p>
          <w:p w14:paraId="61CF69B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v_SDU_SubPDUListUL := {cr_NR_MAC_SDU_SubPDU(cr_NR_MAC_SubHeaderWithLI(</w:t>
            </w:r>
            <w:r w:rsidRPr="00A71808">
              <w:rPr>
                <w:rFonts w:ascii="Arial" w:hAnsi="Arial" w:cs="Arial"/>
                <w:bCs/>
                <w:highlight w:val="green"/>
              </w:rPr>
              <w:t>v_LCID /*WA#WI1432348 WA#7_1_1_6_3 tsc_LCID_SCG_Bearer</w:t>
            </w:r>
            <w:r w:rsidRPr="004C368C">
              <w:rPr>
                <w:rFonts w:ascii="Arial" w:hAnsi="Arial" w:cs="Arial"/>
                <w:bCs/>
              </w:rPr>
              <w:t>*/, int2bit(16, 8)),  v_EncodedRlcPdu4)};</w:t>
            </w:r>
          </w:p>
          <w:p w14:paraId="6D16DB1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v_MAC_PDUListUL5 := { cr_NR_UL_MAC_PDU(v_SDU_SubPDUListUL, *, *) };</w:t>
            </w:r>
          </w:p>
          <w:p w14:paraId="20DF936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lastRenderedPageBreak/>
              <w:t xml:space="preserve">    v_TimingUL_5 := f_SubFrameTiming_AddMilliSeconds(v_TimingUL_4,const_SPS_Period/2);//Step 11 Timing</w:t>
            </w:r>
          </w:p>
          <w:p w14:paraId="3C271ACE" w14:textId="77777777" w:rsidR="004C368C" w:rsidRPr="004C368C" w:rsidRDefault="004C368C" w:rsidP="004C368C">
            <w:pPr>
              <w:autoSpaceDE w:val="0"/>
              <w:autoSpaceDN w:val="0"/>
              <w:adjustRightInd w:val="0"/>
              <w:spacing w:after="0"/>
              <w:rPr>
                <w:rFonts w:ascii="Arial" w:hAnsi="Arial" w:cs="Arial"/>
                <w:bCs/>
              </w:rPr>
            </w:pPr>
          </w:p>
          <w:p w14:paraId="433C2DB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//@siclog "Step 12" siclog@</w:t>
            </w:r>
          </w:p>
          <w:p w14:paraId="76B3DB3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 := f_SubFrameTiming_AddMilliSeconds(v_TimingDL,const_SPS_Period/2);</w:t>
            </w:r>
          </w:p>
          <w:p w14:paraId="6CEDBD3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f_NR_UL_CgGrantConfiguration(nr_Cell1,cs_TimingInfo_NR( v_TimingDL), v_NR_ResourceAllocation_CSRNTI, true); // NDI =1</w:t>
            </w:r>
          </w:p>
          <w:p w14:paraId="77811170" w14:textId="77777777" w:rsidR="004C368C" w:rsidRPr="004C368C" w:rsidRDefault="004C368C" w:rsidP="004C368C">
            <w:pPr>
              <w:autoSpaceDE w:val="0"/>
              <w:autoSpaceDN w:val="0"/>
              <w:adjustRightInd w:val="0"/>
              <w:spacing w:after="0"/>
              <w:rPr>
                <w:rFonts w:ascii="Arial" w:hAnsi="Arial" w:cs="Arial"/>
                <w:bCs/>
              </w:rPr>
            </w:pPr>
          </w:p>
          <w:p w14:paraId="2D86FEE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13</w:t>
            </w:r>
          </w:p>
          <w:p w14:paraId="2EECEE0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 := f_SubFrameTiming_AddMilliSeconds(v_TimingDL,const_SPS_Period/2);</w:t>
            </w:r>
          </w:p>
          <w:p w14:paraId="527573A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v_MAC_PDUListUL6 := v_MAC_PDUListUL5;</w:t>
            </w:r>
          </w:p>
          <w:p w14:paraId="7EE22B4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v_TimingUL_6 := f_SubFrameTiming_AddMilliSeconds(v_TimingUL_5,const_SPS_Period/2);//Step 13 Timing</w:t>
            </w:r>
          </w:p>
          <w:p w14:paraId="45A30E52" w14:textId="77777777" w:rsidR="004C368C" w:rsidRPr="004C368C" w:rsidRDefault="004C368C" w:rsidP="004C368C">
            <w:pPr>
              <w:autoSpaceDE w:val="0"/>
              <w:autoSpaceDN w:val="0"/>
              <w:adjustRightInd w:val="0"/>
              <w:spacing w:after="0"/>
              <w:rPr>
                <w:rFonts w:ascii="Arial" w:hAnsi="Arial" w:cs="Arial"/>
                <w:bCs/>
              </w:rPr>
            </w:pPr>
          </w:p>
          <w:p w14:paraId="1B693D3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14</w:t>
            </w:r>
          </w:p>
          <w:p w14:paraId="2F5EA0F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v_SDU_SubPDUListUL := {cr_NR_MAC_SDU_SubPDU(cr_NR_MAC_SubHeaderWithLI(</w:t>
            </w:r>
            <w:r w:rsidRPr="00A71808">
              <w:rPr>
                <w:rFonts w:ascii="Arial" w:hAnsi="Arial" w:cs="Arial"/>
                <w:bCs/>
                <w:highlight w:val="green"/>
              </w:rPr>
              <w:t>v_LCID /*WA#WI1432348 WA#7_1_1_6_3 tsc_LCID_SCG_Bearer*/,</w:t>
            </w:r>
            <w:r w:rsidRPr="004C368C">
              <w:rPr>
                <w:rFonts w:ascii="Arial" w:hAnsi="Arial" w:cs="Arial"/>
                <w:bCs/>
              </w:rPr>
              <w:t xml:space="preserve"> int2bit(16, 8)),  v_EncodedRlcPdu5)};</w:t>
            </w:r>
          </w:p>
          <w:p w14:paraId="5C51840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v_MAC_PDUListUL7 := { cr_NR_UL_MAC_PDU(v_SDU_SubPDUListUL, *, *) };</w:t>
            </w:r>
          </w:p>
          <w:p w14:paraId="3E432D7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 := f_SubFrameTiming_AddMilliSeconds(v_TimingDL,const_SPS_Period/2);</w:t>
            </w:r>
          </w:p>
          <w:p w14:paraId="323483D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v_TimingUL_7 := f_SubFrameTiming_AddMilliSeconds(v_TimingUL_6,const_SPS_Period/2);//Step 14 Timing</w:t>
            </w:r>
          </w:p>
          <w:p w14:paraId="23B31691" w14:textId="77777777" w:rsidR="004C368C" w:rsidRPr="004C368C" w:rsidRDefault="004C368C" w:rsidP="004C368C">
            <w:pPr>
              <w:autoSpaceDE w:val="0"/>
              <w:autoSpaceDN w:val="0"/>
              <w:adjustRightInd w:val="0"/>
              <w:spacing w:after="0"/>
              <w:rPr>
                <w:rFonts w:ascii="Arial" w:hAnsi="Arial" w:cs="Arial"/>
                <w:bCs/>
              </w:rPr>
            </w:pPr>
          </w:p>
          <w:p w14:paraId="2875806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//@siclog "Step 15" siclog@</w:t>
            </w:r>
          </w:p>
          <w:p w14:paraId="3ECB02E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 := f_SubFrameTiming_AddMilliSeconds(v_TimingDL,const_SPS_Period);</w:t>
            </w:r>
          </w:p>
          <w:p w14:paraId="0D3BF0F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f_NR_OneULGrantTransmission(nr_Cell1, cs_TimingInfo_NR(v_TimingDL), v_NR_ResourceAllocation_CRNTI);</w:t>
            </w:r>
          </w:p>
          <w:p w14:paraId="4F98671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16</w:t>
            </w:r>
          </w:p>
          <w:p w14:paraId="24B8712B"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v_SDU_SubPDUListUL := {cr_NR_MAC_SDU_SubPDU(cr_NR_MAC_SubHeaderWithLI(</w:t>
            </w:r>
            <w:r w:rsidRPr="00A71808">
              <w:rPr>
                <w:rFonts w:ascii="Arial" w:hAnsi="Arial" w:cs="Arial"/>
                <w:bCs/>
                <w:highlight w:val="green"/>
              </w:rPr>
              <w:t>v_LCID /*WA#WI1432348 WA#7_1_1_6_3 tsc_LCID_SCG_Bearer*/</w:t>
            </w:r>
            <w:r w:rsidRPr="004C368C">
              <w:rPr>
                <w:rFonts w:ascii="Arial" w:hAnsi="Arial" w:cs="Arial"/>
                <w:bCs/>
              </w:rPr>
              <w:t>, int2bit(16, 8)),  v_EncodedRlcPdu6)};</w:t>
            </w:r>
          </w:p>
          <w:p w14:paraId="52DA49D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v_MAC_PDUListUL8 := { cr_NR_UL_MAC_PDU(v_SDU_SubPDUListUL, *, *) };</w:t>
            </w:r>
          </w:p>
          <w:p w14:paraId="1B4FF1C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v_TimingUL_8 := f_SubFrameTiming_AddMilliSeconds(v_TimingUL_7,const_SPS_Period);//Step 16 Timing</w:t>
            </w:r>
          </w:p>
          <w:p w14:paraId="64FA76D7" w14:textId="77777777" w:rsidR="004C368C" w:rsidRPr="004C368C" w:rsidRDefault="004C368C" w:rsidP="004C368C">
            <w:pPr>
              <w:autoSpaceDE w:val="0"/>
              <w:autoSpaceDN w:val="0"/>
              <w:adjustRightInd w:val="0"/>
              <w:spacing w:after="0"/>
              <w:rPr>
                <w:rFonts w:ascii="Arial" w:hAnsi="Arial" w:cs="Arial"/>
                <w:bCs/>
              </w:rPr>
            </w:pPr>
          </w:p>
          <w:p w14:paraId="77AE0E5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17</w:t>
            </w:r>
          </w:p>
          <w:p w14:paraId="6B69F41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 := f_SubFrameTiming_AddMilliSeconds(v_TimingDL,const_SPS_Period);</w:t>
            </w:r>
          </w:p>
          <w:p w14:paraId="5AC58B7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v_MAC_PDUListUL9 := { cr_NR_UL_MAC_PDU(omit, *, *) };</w:t>
            </w:r>
          </w:p>
          <w:p w14:paraId="67852DB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v_TimingUL_9 := f_SubFrameTiming_AddMilliSeconds(v_TimingUL_8,const_SPS_Period);//Step 17 Timing</w:t>
            </w:r>
          </w:p>
          <w:p w14:paraId="7B3800F3" w14:textId="77777777" w:rsidR="004C368C" w:rsidRPr="004C368C" w:rsidRDefault="004C368C" w:rsidP="004C368C">
            <w:pPr>
              <w:autoSpaceDE w:val="0"/>
              <w:autoSpaceDN w:val="0"/>
              <w:adjustRightInd w:val="0"/>
              <w:spacing w:after="0"/>
              <w:rPr>
                <w:rFonts w:ascii="Arial" w:hAnsi="Arial" w:cs="Arial"/>
                <w:bCs/>
              </w:rPr>
            </w:pPr>
          </w:p>
          <w:p w14:paraId="2E8955F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//@siclog "Step 18" siclog@</w:t>
            </w:r>
          </w:p>
          <w:p w14:paraId="65B325D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 R5s230507 sic@</w:t>
            </w:r>
          </w:p>
          <w:p w14:paraId="24C0804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 := f_SubFrameTiming_AddMilliSeconds(v_TimingDL,10);</w:t>
            </w:r>
          </w:p>
          <w:p w14:paraId="0805FA5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DRB.send(cas_NR_DRB_COMMON_REQ_MAC_PDUList(nr_Cell1, p_NR_DRB_Id, cs_TimingInfo_NR( v_TimingDL), v_MAC_PDUListDL1));</w:t>
            </w:r>
          </w:p>
          <w:p w14:paraId="68618736" w14:textId="77777777" w:rsidR="004C368C" w:rsidRPr="004C368C" w:rsidRDefault="004C368C" w:rsidP="004C368C">
            <w:pPr>
              <w:autoSpaceDE w:val="0"/>
              <w:autoSpaceDN w:val="0"/>
              <w:adjustRightInd w:val="0"/>
              <w:spacing w:after="0"/>
              <w:rPr>
                <w:rFonts w:ascii="Arial" w:hAnsi="Arial" w:cs="Arial"/>
                <w:bCs/>
              </w:rPr>
            </w:pPr>
          </w:p>
          <w:p w14:paraId="008D17E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19</w:t>
            </w:r>
          </w:p>
          <w:p w14:paraId="3FD9F6D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 := f_SubFrameTiming_AddMilliSeconds(v_TimingDL,const_SPS_Period-10);</w:t>
            </w:r>
          </w:p>
          <w:p w14:paraId="27DF89B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v_SDU_SubPDUListUL := {cr_NR_MAC_SDU_SubPDU(cr_NR_MAC_SubHeaderWithLI(</w:t>
            </w:r>
            <w:r w:rsidRPr="00A71808">
              <w:rPr>
                <w:rFonts w:ascii="Arial" w:hAnsi="Arial" w:cs="Arial"/>
                <w:bCs/>
                <w:highlight w:val="green"/>
              </w:rPr>
              <w:t>v_LCID /*WA#WI1432348 WA#7_1_1_6_3 tsc_LCID_SCG_Bearer*/</w:t>
            </w:r>
            <w:r w:rsidRPr="004C368C">
              <w:rPr>
                <w:rFonts w:ascii="Arial" w:hAnsi="Arial" w:cs="Arial"/>
                <w:bCs/>
              </w:rPr>
              <w:t>, int2bit(16, 8)),  v_EncodedRlcPdu7)};</w:t>
            </w:r>
          </w:p>
          <w:p w14:paraId="45B3479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v_MAC_PDUListUL10 := { cr_NR_UL_MAC_PDU(v_SDU_SubPDUListUL, *, *) };</w:t>
            </w:r>
          </w:p>
          <w:p w14:paraId="09CD327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v_TimingUL_10 := f_SubFrameTiming_AddMilliSeconds(v_TimingUL_9,const_SPS_Period);//Step 19 Timing</w:t>
            </w:r>
          </w:p>
          <w:p w14:paraId="20168A5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//@siclog "Step 20" siclog@</w:t>
            </w:r>
          </w:p>
          <w:p w14:paraId="1BC6673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 := f_SubFrameTiming_AddMilliSeconds(v_TimingDL,10);</w:t>
            </w:r>
          </w:p>
          <w:p w14:paraId="2572EF5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f_NR_SpsCgDeactivate(nr_Cell1, cs_TimingInfo_NR( v_TimingDL),cs_NR_SpsCgDeactivate_Pdcch_UL);</w:t>
            </w:r>
          </w:p>
          <w:p w14:paraId="4553C8B2" w14:textId="77777777" w:rsidR="004C368C" w:rsidRPr="004C368C" w:rsidRDefault="004C368C" w:rsidP="004C368C">
            <w:pPr>
              <w:autoSpaceDE w:val="0"/>
              <w:autoSpaceDN w:val="0"/>
              <w:adjustRightInd w:val="0"/>
              <w:spacing w:after="0"/>
              <w:rPr>
                <w:rFonts w:ascii="Arial" w:hAnsi="Arial" w:cs="Arial"/>
                <w:bCs/>
              </w:rPr>
            </w:pPr>
          </w:p>
          <w:p w14:paraId="3A473F7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21</w:t>
            </w:r>
          </w:p>
          <w:p w14:paraId="5A597F4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 R5-225377 sic@</w:t>
            </w:r>
          </w:p>
          <w:p w14:paraId="3675C87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 := f_SubFrameTiming_AddMilliSeconds(v_TimingDL,const_SPS_Period-10);</w:t>
            </w:r>
          </w:p>
          <w:p w14:paraId="5F97B9F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v_SDU_SubPDUListUL := {cr_NR_MAC_SDU_SubPDU(cr_NR_MAC_SubHeaderWithLI(</w:t>
            </w:r>
            <w:r w:rsidRPr="00A71808">
              <w:rPr>
                <w:rFonts w:ascii="Arial" w:hAnsi="Arial" w:cs="Arial"/>
                <w:bCs/>
                <w:highlight w:val="green"/>
              </w:rPr>
              <w:t>v_LCID /*WA#WI1432348 WA#7_1_1_6_3 tsc_LCID_SCG_Bearer*/,</w:t>
            </w:r>
            <w:r w:rsidRPr="004C368C">
              <w:rPr>
                <w:rFonts w:ascii="Arial" w:hAnsi="Arial" w:cs="Arial"/>
                <w:bCs/>
              </w:rPr>
              <w:t xml:space="preserve"> int2bit(16, 8)),  v_EncodedRlcPdu8)};</w:t>
            </w:r>
          </w:p>
          <w:p w14:paraId="5AC54E6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lastRenderedPageBreak/>
              <w:t xml:space="preserve">    v_MAC_PDUListUL11 := { cr_NR_UL_MAC_PDU(v_SDU_SubPDUListUL, v_CE_SubPDUListUL, *) };</w:t>
            </w:r>
          </w:p>
          <w:p w14:paraId="5E5DCF4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v_TimingUL_11 := f_SubFrameTiming_AddMilliSeconds(v_TimingUL_10,const_SPS_Period);//Step 21 Timing</w:t>
            </w:r>
          </w:p>
          <w:p w14:paraId="4FE605C0" w14:textId="77777777" w:rsidR="004C368C" w:rsidRPr="004C368C" w:rsidRDefault="004C368C" w:rsidP="004C368C">
            <w:pPr>
              <w:autoSpaceDE w:val="0"/>
              <w:autoSpaceDN w:val="0"/>
              <w:adjustRightInd w:val="0"/>
              <w:spacing w:after="0"/>
              <w:rPr>
                <w:rFonts w:ascii="Arial" w:hAnsi="Arial" w:cs="Arial"/>
                <w:bCs/>
              </w:rPr>
            </w:pPr>
          </w:p>
          <w:p w14:paraId="4677759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21A</w:t>
            </w:r>
          </w:p>
          <w:p w14:paraId="6FE7B9D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 := f_SubFrameTiming_AddMilliSeconds(v_TimingDL,const_SPS_Period-10);</w:t>
            </w:r>
          </w:p>
          <w:p w14:paraId="27D2251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v_MAC_PDUListUL11A := { cr_NR_UL_MAC_PDU(*, *, *) };</w:t>
            </w:r>
          </w:p>
          <w:p w14:paraId="43E6642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v_TimingUL_11A := f_SubFrameTiming_AddMilliSeconds(v_TimingUL_11,const_SPS_Period);//Step 21 Timing</w:t>
            </w:r>
          </w:p>
          <w:p w14:paraId="789C58B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2103978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//@siclog "Step 22" siclog@</w:t>
            </w:r>
          </w:p>
          <w:p w14:paraId="21D9016B"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 := f_SubFrameTiming_AddMilliSeconds(v_TimingDL,2*const_SPS_Period);</w:t>
            </w:r>
          </w:p>
          <w:p w14:paraId="1D18248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f_NR_UL_CgGrantConfiguration(nr_Cell1,cs_TimingInfo_NR( v_TimingDL), v_NR_ResourceAllocation_CSRNTI);</w:t>
            </w:r>
          </w:p>
          <w:p w14:paraId="423D89B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23</w:t>
            </w:r>
          </w:p>
          <w:p w14:paraId="4DD9CA7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v_SDU_SubPDUListUL := {cr_NR_MAC_SDU_SubPDU(cr_NR_MAC_SubHeaderWithLI(</w:t>
            </w:r>
            <w:r w:rsidRPr="00A71808">
              <w:rPr>
                <w:rFonts w:ascii="Arial" w:hAnsi="Arial" w:cs="Arial"/>
                <w:bCs/>
                <w:highlight w:val="green"/>
              </w:rPr>
              <w:t>v_LCID /*WA#WI1432348 WA#7_1_1_6_3 tsc_LCID_SCG_Bearer*/</w:t>
            </w:r>
            <w:r w:rsidRPr="004C368C">
              <w:rPr>
                <w:rFonts w:ascii="Arial" w:hAnsi="Arial" w:cs="Arial"/>
                <w:bCs/>
              </w:rPr>
              <w:t>, int2bit(16, 8)),  v_EncodedRlcPdu9)};</w:t>
            </w:r>
          </w:p>
          <w:p w14:paraId="3738F08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v_MAC_PDUListUL12 := { cr_NR_UL_MAC_PDU(v_SDU_SubPDUListUL, v_CE_SubPDUListUL, *) }; //@sic R5s230067 sic@</w:t>
            </w:r>
          </w:p>
          <w:p w14:paraId="1E71295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v_TimingUL_12 := f_SubFrameTiming_AddMilliSeconds(v_TimingUL_11,2*const_SPS_Period);//Step 23 Timing</w:t>
            </w:r>
          </w:p>
          <w:p w14:paraId="764BB975" w14:textId="77777777" w:rsidR="004C368C" w:rsidRPr="004C368C" w:rsidRDefault="004C368C" w:rsidP="004C368C">
            <w:pPr>
              <w:autoSpaceDE w:val="0"/>
              <w:autoSpaceDN w:val="0"/>
              <w:adjustRightInd w:val="0"/>
              <w:spacing w:after="0"/>
              <w:rPr>
                <w:rFonts w:ascii="Arial" w:hAnsi="Arial" w:cs="Arial"/>
                <w:bCs/>
              </w:rPr>
            </w:pPr>
          </w:p>
          <w:p w14:paraId="5216A8F3" w14:textId="77777777" w:rsidR="004C368C" w:rsidRPr="004C368C" w:rsidRDefault="004C368C" w:rsidP="004C368C">
            <w:pPr>
              <w:autoSpaceDE w:val="0"/>
              <w:autoSpaceDN w:val="0"/>
              <w:adjustRightInd w:val="0"/>
              <w:spacing w:after="0"/>
              <w:rPr>
                <w:rFonts w:ascii="Arial" w:hAnsi="Arial" w:cs="Arial"/>
                <w:bCs/>
              </w:rPr>
            </w:pPr>
          </w:p>
          <w:p w14:paraId="4A5C5E6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t_Watchdog.start;</w:t>
            </w:r>
          </w:p>
          <w:p w14:paraId="549E4D0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6" siclog@</w:t>
            </w:r>
          </w:p>
          <w:p w14:paraId="57FD63C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DRB.receive(car_NR_DRB_COMMON_IND_MAC_PDUList(nr_Cell1, p_NR_DRB_Id, cr_TimingInfo_NR( v_TimingUL_1), v_MAC_PDUListUL1));</w:t>
            </w:r>
          </w:p>
          <w:p w14:paraId="2EE899A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f_NR_PreliminaryPass(__FILE__, __LINE__, "Step 6");</w:t>
            </w:r>
          </w:p>
          <w:p w14:paraId="2C5BCB3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7" siclog@</w:t>
            </w:r>
          </w:p>
          <w:p w14:paraId="589039F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DRB.receive(car_NR_DRB_COMMON_IND_MAC_PDUList(nr_Cell1, p_NR_DRB_Id, cr_TimingInfo_NR( v_TimingUL_2), v_MAC_PDUListUL2));</w:t>
            </w:r>
          </w:p>
          <w:p w14:paraId="300BFCD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f_NR_PreliminaryPass(__FILE__, __LINE__, "Step 7");</w:t>
            </w:r>
          </w:p>
          <w:p w14:paraId="56F07F1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9" siclog@</w:t>
            </w:r>
          </w:p>
          <w:p w14:paraId="6348F9F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DRB.receive(car_NR_DRB_COMMON_IND_MAC_PDUList(nr_Cell1, p_NR_DRB_Id, cr_TimingInfo_NR( v_TimingUL_3), v_MAC_PDUListUL3));</w:t>
            </w:r>
          </w:p>
          <w:p w14:paraId="01AA335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f_NR_PreliminaryPass(__FILE__, __LINE__, "Step 9");</w:t>
            </w:r>
          </w:p>
          <w:p w14:paraId="797FD2A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10 and 11" siclog@</w:t>
            </w:r>
          </w:p>
          <w:p w14:paraId="37C0AF1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alt {</w:t>
            </w:r>
          </w:p>
          <w:p w14:paraId="760A4F6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DRB.receive(car_NR_DRB_COMMON_IND_MAC_PDUList(nr_Cell1, p_NR_DRB_Id, cr_TimingInfo_NR( v_TimingUL_4), v_MAC_PDUListUL4))</w:t>
            </w:r>
          </w:p>
          <w:p w14:paraId="0496511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15B2555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f_NR_SetVerdictFailOrInconc(__FILE__, __LINE__, "Step 10");</w:t>
            </w:r>
          </w:p>
          <w:p w14:paraId="7580F75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repeat;</w:t>
            </w:r>
          </w:p>
          <w:p w14:paraId="6F9CE34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70C7D03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DRB.receive(car_NR_DRB_COMMON_IND_MAC_PDUList(nr_Cell1, p_NR_DRB_Id, cr_TimingInfo_NR( v_TimingUL_5), v_MAC_PDUListUL5))</w:t>
            </w:r>
          </w:p>
          <w:p w14:paraId="3C8BBB7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57A3132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f_NR_PreliminaryPass(__FILE__, __LINE__, "Step 11");</w:t>
            </w:r>
          </w:p>
          <w:p w14:paraId="262299F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187A11B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1E068A0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13" siclog@</w:t>
            </w:r>
          </w:p>
          <w:p w14:paraId="7BE9DB4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DRB.receive(car_NR_DRB_COMMON_IND_MAC_PDUList(nr_Cell1, p_NR_DRB_Id, cr_TimingInfo_NR( v_TimingUL_6), v_MAC_PDUListUL6));</w:t>
            </w:r>
          </w:p>
          <w:p w14:paraId="558DF72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f_NR_PreliminaryPass(__FILE__, __LINE__, "Step 13");</w:t>
            </w:r>
          </w:p>
          <w:p w14:paraId="424E79A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14" siclog@</w:t>
            </w:r>
          </w:p>
          <w:p w14:paraId="579D5B7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DRB.receive(car_NR_DRB_COMMON_IND_MAC_PDUList(nr_Cell1, p_NR_DRB_Id, cr_TimingInfo_NR( v_TimingUL_7), v_MAC_PDUListUL7));</w:t>
            </w:r>
          </w:p>
          <w:p w14:paraId="4ACA209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f_NR_PreliminaryPass(__FILE__, __LINE__, "Step 14");</w:t>
            </w:r>
          </w:p>
          <w:p w14:paraId="47505A0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16" siclog@</w:t>
            </w:r>
          </w:p>
          <w:p w14:paraId="709B9CD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DRB.receive(car_NR_DRB_COMMON_IND_MAC_PDUList(nr_Cell1, p_NR_DRB_Id, cr_TimingInfo_NR( v_TimingUL_8), v_MAC_PDUListUL8));</w:t>
            </w:r>
          </w:p>
          <w:p w14:paraId="1CDC77B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f_NR_PreliminaryPass(__FILE__, __LINE__, "Step 16");</w:t>
            </w:r>
          </w:p>
          <w:p w14:paraId="50EA57E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lastRenderedPageBreak/>
              <w:t xml:space="preserve">    // @siclog "Step 17, 19" siclog@</w:t>
            </w:r>
          </w:p>
          <w:p w14:paraId="493B861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alt {</w:t>
            </w:r>
          </w:p>
          <w:p w14:paraId="0B93471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DRB.receive(car_NR_DRB_COMMON_IND_MAC_PDUList(nr_Cell1, p_NR_DRB_Id, cr_TimingInfo_NR( v_TimingUL_10), v_MAC_PDUListUL10))</w:t>
            </w:r>
          </w:p>
          <w:p w14:paraId="2C1C16E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4CA8517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f_NR_PreliminaryPass(__FILE__, __LINE__, "Step 19");</w:t>
            </w:r>
          </w:p>
          <w:p w14:paraId="704969F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4B73039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DRB.receive(car_NR_DRB_COMMON_IND_MAC_PDUList(nr_Cell1, p_NR_DRB_Id, cr_TimingInfo_NR( v_TimingUL_9), v_MAC_PDUListUL9))</w:t>
            </w:r>
          </w:p>
          <w:p w14:paraId="165EAAF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48D205D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f_NR_SetVerdictFailOrInconc(__FILE__, __LINE__, "Step 17");</w:t>
            </w:r>
          </w:p>
          <w:p w14:paraId="3C37252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2A9A3D4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7A2D0E3A" w14:textId="77777777" w:rsidR="004C368C" w:rsidRPr="004C368C" w:rsidRDefault="004C368C" w:rsidP="004C368C">
            <w:pPr>
              <w:autoSpaceDE w:val="0"/>
              <w:autoSpaceDN w:val="0"/>
              <w:adjustRightInd w:val="0"/>
              <w:spacing w:after="0"/>
              <w:rPr>
                <w:rFonts w:ascii="Arial" w:hAnsi="Arial" w:cs="Arial"/>
                <w:bCs/>
              </w:rPr>
            </w:pPr>
          </w:p>
          <w:p w14:paraId="2D87AD9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21" siclog@</w:t>
            </w:r>
          </w:p>
          <w:p w14:paraId="491AA67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DRB.receive(car_NR_DRB_COMMON_IND_MAC_PDUList(nr_Cell1, p_NR_DRB_Id, cr_TimingInfo_NR( v_TimingUL_11), v_MAC_PDUListUL11));</w:t>
            </w:r>
          </w:p>
          <w:p w14:paraId="1E70D05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f_NR_PreliminaryPass(__FILE__, __LINE__, "Step 21");</w:t>
            </w:r>
          </w:p>
          <w:p w14:paraId="68F55A6B"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21A and 23" siclog@</w:t>
            </w:r>
          </w:p>
          <w:p w14:paraId="279A994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alt {</w:t>
            </w:r>
          </w:p>
          <w:p w14:paraId="70F733E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DRB.receive(car_NR_DRB_COMMON_IND_MAC_PDUList(nr_Cell1, p_NR_DRB_Id, cr_TimingInfo_NR( v_TimingUL_11A), v_MAC_PDUListUL11A))</w:t>
            </w:r>
          </w:p>
          <w:p w14:paraId="568EE91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43916FA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f_NR_SetVerdictFailOrInconc(__FILE__, __LINE__, "Step 21A");</w:t>
            </w:r>
          </w:p>
          <w:p w14:paraId="3D76028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repeat;</w:t>
            </w:r>
          </w:p>
          <w:p w14:paraId="734C0E9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47D7D7D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DRB.receive(car_NR_DRB_COMMON_IND_MAC_PDUList(nr_Cell1, p_NR_DRB_Id, cr_TimingInfo_NR( v_TimingUL_12), v_MAC_PDUListUL12))</w:t>
            </w:r>
          </w:p>
          <w:p w14:paraId="3E806D6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5FF1225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f_NR_PreliminaryPass(__FILE__, __LINE__, "Step 23");</w:t>
            </w:r>
          </w:p>
          <w:p w14:paraId="40C03AD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299E9AB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44A1DF9B" w14:textId="77777777" w:rsidR="004C368C" w:rsidRPr="004C368C" w:rsidRDefault="004C368C" w:rsidP="004C368C">
            <w:pPr>
              <w:autoSpaceDE w:val="0"/>
              <w:autoSpaceDN w:val="0"/>
              <w:adjustRightInd w:val="0"/>
              <w:spacing w:after="0"/>
              <w:rPr>
                <w:rFonts w:ascii="Arial" w:hAnsi="Arial" w:cs="Arial"/>
                <w:bCs/>
              </w:rPr>
            </w:pPr>
          </w:p>
          <w:p w14:paraId="110C0C9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t_Watchdog.stop;</w:t>
            </w:r>
          </w:p>
          <w:p w14:paraId="164B90B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244FCDBF" w14:textId="6BFB7520" w:rsidR="00BB6C5E" w:rsidRPr="00AE1F13"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tc>
      </w:tr>
    </w:tbl>
    <w:p w14:paraId="3939EBC4" w14:textId="26F00CF8" w:rsidR="008E5F82" w:rsidRPr="00E12CDE" w:rsidRDefault="008E5F82" w:rsidP="008E5F82">
      <w:pPr>
        <w:pStyle w:val="Heading2"/>
        <w:numPr>
          <w:ilvl w:val="1"/>
          <w:numId w:val="2"/>
        </w:numPr>
        <w:overflowPunct w:val="0"/>
        <w:autoSpaceDE w:val="0"/>
        <w:autoSpaceDN w:val="0"/>
        <w:adjustRightInd w:val="0"/>
        <w:spacing w:before="480"/>
        <w:rPr>
          <w:b/>
          <w:lang w:val="pt-BR"/>
        </w:rPr>
      </w:pPr>
      <w:bookmarkStart w:id="9" w:name="_Toc202780676"/>
      <w:r w:rsidRPr="00E12CDE">
        <w:rPr>
          <w:b/>
          <w:lang w:val="pt-BR"/>
        </w:rPr>
        <w:lastRenderedPageBreak/>
        <w:t xml:space="preserve">Change </w:t>
      </w:r>
      <w:r>
        <w:rPr>
          <w:b/>
          <w:lang w:val="pt-BR"/>
        </w:rPr>
        <w:t>2</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E5F82" w:rsidRPr="00E12CDE" w14:paraId="01A0FA0A" w14:textId="77777777" w:rsidTr="000A12CA">
        <w:trPr>
          <w:trHeight w:val="447"/>
        </w:trPr>
        <w:tc>
          <w:tcPr>
            <w:tcW w:w="1985" w:type="dxa"/>
          </w:tcPr>
          <w:p w14:paraId="7E1699D6" w14:textId="77777777" w:rsidR="008E5F82" w:rsidRPr="00E12CDE" w:rsidRDefault="008E5F82" w:rsidP="000A12CA">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418AC90" w14:textId="01E44EEC" w:rsidR="008E5F82" w:rsidRPr="000D7399" w:rsidRDefault="00987703" w:rsidP="000A12CA">
            <w:pPr>
              <w:spacing w:after="0"/>
              <w:rPr>
                <w:rFonts w:ascii="Arial" w:hAnsi="Arial" w:cs="Arial"/>
              </w:rPr>
            </w:pPr>
            <w:r w:rsidRPr="00987703">
              <w:rPr>
                <w:rFonts w:ascii="Arial" w:hAnsi="Arial" w:cs="Arial"/>
                <w:bCs/>
              </w:rPr>
              <w:t>f_TC_7_1_1_6_3_NR_TestBody</w:t>
            </w:r>
            <w:r>
              <w:rPr>
                <w:rFonts w:ascii="Arial" w:hAnsi="Arial" w:cs="Arial"/>
                <w:bCs/>
              </w:rPr>
              <w:t>2</w:t>
            </w:r>
          </w:p>
        </w:tc>
      </w:tr>
      <w:tr w:rsidR="008E5F82" w:rsidRPr="00E12CDE" w14:paraId="1951C272" w14:textId="77777777" w:rsidTr="000A12CA">
        <w:trPr>
          <w:trHeight w:val="452"/>
        </w:trPr>
        <w:tc>
          <w:tcPr>
            <w:tcW w:w="1985" w:type="dxa"/>
          </w:tcPr>
          <w:p w14:paraId="17A5106D" w14:textId="77777777" w:rsidR="008E5F82" w:rsidRPr="00E12CDE" w:rsidRDefault="008E5F82" w:rsidP="000A12CA">
            <w:pPr>
              <w:spacing w:before="40" w:after="40"/>
              <w:rPr>
                <w:rFonts w:ascii="Arial" w:hAnsi="Arial"/>
                <w:b/>
              </w:rPr>
            </w:pPr>
            <w:r w:rsidRPr="00E12CDE">
              <w:rPr>
                <w:rFonts w:ascii="Arial" w:hAnsi="Arial"/>
                <w:b/>
              </w:rPr>
              <w:t>Reason for change</w:t>
            </w:r>
          </w:p>
        </w:tc>
        <w:tc>
          <w:tcPr>
            <w:tcW w:w="7654" w:type="dxa"/>
          </w:tcPr>
          <w:p w14:paraId="747DCDEC" w14:textId="0466BF81" w:rsidR="008E5F82" w:rsidRPr="00241F66" w:rsidRDefault="00241006" w:rsidP="000A12CA">
            <w:pPr>
              <w:pStyle w:val="CRCoverPage"/>
              <w:spacing w:after="0"/>
              <w:rPr>
                <w:rFonts w:eastAsia="SimSun" w:cs="Arial"/>
                <w:lang w:eastAsia="zh-CN"/>
              </w:rPr>
            </w:pPr>
            <w:r>
              <w:rPr>
                <w:rFonts w:eastAsia="SimSun" w:cs="Arial"/>
                <w:lang w:eastAsia="zh-CN"/>
              </w:rPr>
              <w:t>S</w:t>
            </w:r>
            <w:r w:rsidR="00080C4D">
              <w:rPr>
                <w:rFonts w:eastAsia="SimSun" w:cs="Arial"/>
                <w:lang w:eastAsia="zh-CN"/>
              </w:rPr>
              <w:t xml:space="preserve">ame as </w:t>
            </w:r>
            <w:r>
              <w:rPr>
                <w:rFonts w:eastAsia="SimSun" w:cs="Arial"/>
                <w:lang w:eastAsia="zh-CN"/>
              </w:rPr>
              <w:t xml:space="preserve">reason mentioned </w:t>
            </w:r>
            <w:r w:rsidR="00080C4D">
              <w:rPr>
                <w:rFonts w:eastAsia="SimSun" w:cs="Arial"/>
                <w:lang w:eastAsia="zh-CN"/>
              </w:rPr>
              <w:t>in</w:t>
            </w:r>
            <w:r>
              <w:rPr>
                <w:rFonts w:eastAsia="SimSun" w:cs="Arial"/>
                <w:lang w:eastAsia="zh-CN"/>
              </w:rPr>
              <w:t xml:space="preserve"> change 1</w:t>
            </w:r>
          </w:p>
        </w:tc>
      </w:tr>
      <w:tr w:rsidR="008E5F82" w:rsidRPr="00E12CDE" w14:paraId="1D9D73EE" w14:textId="77777777" w:rsidTr="000A12CA">
        <w:tc>
          <w:tcPr>
            <w:tcW w:w="1985" w:type="dxa"/>
          </w:tcPr>
          <w:p w14:paraId="709D5A44" w14:textId="77777777" w:rsidR="008E5F82" w:rsidRPr="00E12CDE" w:rsidRDefault="008E5F82" w:rsidP="000A12CA">
            <w:pPr>
              <w:spacing w:before="40" w:after="40"/>
              <w:rPr>
                <w:rFonts w:ascii="Arial" w:hAnsi="Arial"/>
                <w:b/>
              </w:rPr>
            </w:pPr>
            <w:r w:rsidRPr="00E12CDE">
              <w:rPr>
                <w:rFonts w:ascii="Arial" w:hAnsi="Arial"/>
                <w:b/>
              </w:rPr>
              <w:t>Summary of change</w:t>
            </w:r>
          </w:p>
        </w:tc>
        <w:tc>
          <w:tcPr>
            <w:tcW w:w="7654" w:type="dxa"/>
          </w:tcPr>
          <w:p w14:paraId="5F9CCE26" w14:textId="05C883A8" w:rsidR="008E5F82" w:rsidRPr="007E26D6" w:rsidRDefault="00080C4D" w:rsidP="000A12CA">
            <w:pPr>
              <w:pStyle w:val="CRCoverPage"/>
              <w:spacing w:after="0"/>
              <w:rPr>
                <w:rFonts w:cs="Arial"/>
              </w:rPr>
            </w:pPr>
            <w:r>
              <w:rPr>
                <w:rFonts w:eastAsia="SimSun" w:cs="Arial"/>
                <w:lang w:eastAsia="zh-CN"/>
              </w:rPr>
              <w:t>Same as reason mentioned in change 1</w:t>
            </w:r>
          </w:p>
        </w:tc>
      </w:tr>
      <w:tr w:rsidR="008E5F82" w:rsidRPr="00E12CDE" w14:paraId="3A447D4C" w14:textId="77777777" w:rsidTr="000A12CA">
        <w:tc>
          <w:tcPr>
            <w:tcW w:w="1985" w:type="dxa"/>
          </w:tcPr>
          <w:p w14:paraId="3C75290F" w14:textId="77777777" w:rsidR="008E5F82" w:rsidRPr="00E12CDE" w:rsidRDefault="008E5F82" w:rsidP="000A12CA">
            <w:pPr>
              <w:spacing w:before="40" w:after="40"/>
              <w:rPr>
                <w:rFonts w:ascii="Arial" w:hAnsi="Arial"/>
                <w:b/>
              </w:rPr>
            </w:pPr>
            <w:r w:rsidRPr="00E12CDE">
              <w:rPr>
                <w:rFonts w:ascii="Arial" w:hAnsi="Arial"/>
                <w:b/>
              </w:rPr>
              <w:t>TTCN module</w:t>
            </w:r>
          </w:p>
        </w:tc>
        <w:tc>
          <w:tcPr>
            <w:tcW w:w="7654" w:type="dxa"/>
          </w:tcPr>
          <w:p w14:paraId="75B4F5BE" w14:textId="065557E4" w:rsidR="008E5F82" w:rsidRPr="000D7399" w:rsidRDefault="009E379F" w:rsidP="000A12CA">
            <w:pPr>
              <w:spacing w:after="0"/>
              <w:rPr>
                <w:rFonts w:ascii="Arial" w:hAnsi="Arial" w:cs="Arial"/>
                <w:lang w:eastAsia="zh-CN"/>
              </w:rPr>
            </w:pPr>
            <w:r w:rsidRPr="009E379F">
              <w:rPr>
                <w:rFonts w:ascii="Arial" w:hAnsi="Arial" w:cs="Arial"/>
                <w:lang w:val="en-IN" w:eastAsia="en-GB"/>
              </w:rPr>
              <w:t>MAC_SPS_TC_Common_NR</w:t>
            </w:r>
            <w:r w:rsidR="008E5F82">
              <w:rPr>
                <w:rFonts w:ascii="Arial" w:hAnsi="Arial" w:cs="Arial"/>
                <w:lang w:eastAsia="en-GB"/>
              </w:rPr>
              <w:t>.ttcn</w:t>
            </w:r>
          </w:p>
        </w:tc>
      </w:tr>
      <w:tr w:rsidR="00A5401A" w:rsidRPr="00E12CDE" w14:paraId="7B23E984" w14:textId="77777777" w:rsidTr="000A12CA">
        <w:tc>
          <w:tcPr>
            <w:tcW w:w="1985" w:type="dxa"/>
          </w:tcPr>
          <w:p w14:paraId="3C48C1F9" w14:textId="25FB5010" w:rsidR="00A5401A" w:rsidRPr="005569CE" w:rsidRDefault="008F2DCD" w:rsidP="000A12CA">
            <w:pPr>
              <w:spacing w:before="40" w:after="40"/>
              <w:rPr>
                <w:rFonts w:ascii="Arial" w:hAnsi="Arial"/>
                <w:b/>
                <w:highlight w:val="cyan"/>
              </w:rPr>
            </w:pPr>
            <w:r w:rsidRPr="00B40765">
              <w:rPr>
                <w:rFonts w:ascii="Arial" w:hAnsi="Arial"/>
                <w:b/>
                <w:highlight w:val="cyan"/>
              </w:rPr>
              <w:t>MCC160</w:t>
            </w:r>
            <w:r>
              <w:rPr>
                <w:rFonts w:ascii="Arial" w:hAnsi="Arial"/>
                <w:b/>
                <w:highlight w:val="cyan"/>
              </w:rPr>
              <w:t xml:space="preserve"> Comments</w:t>
            </w:r>
          </w:p>
        </w:tc>
        <w:tc>
          <w:tcPr>
            <w:tcW w:w="7654" w:type="dxa"/>
          </w:tcPr>
          <w:p w14:paraId="4E46547C" w14:textId="73890167" w:rsidR="00A5401A" w:rsidRPr="005569CE" w:rsidRDefault="00A5401A" w:rsidP="000A12CA">
            <w:pPr>
              <w:spacing w:after="0"/>
              <w:rPr>
                <w:rFonts w:ascii="Arial" w:hAnsi="Arial" w:cs="Arial"/>
                <w:highlight w:val="cyan"/>
                <w:lang w:val="en-IN" w:eastAsia="en-GB"/>
              </w:rPr>
            </w:pPr>
            <w:r w:rsidRPr="005569CE">
              <w:rPr>
                <w:rFonts w:ascii="Arial" w:hAnsi="Arial" w:cs="Arial"/>
                <w:highlight w:val="cyan"/>
                <w:lang w:val="en-IN" w:eastAsia="en-GB"/>
              </w:rPr>
              <w:t>Accepted</w:t>
            </w:r>
          </w:p>
        </w:tc>
      </w:tr>
    </w:tbl>
    <w:p w14:paraId="7087AF70" w14:textId="77777777" w:rsidR="008E5F82" w:rsidRDefault="008E5F82" w:rsidP="008E5F82">
      <w:pPr>
        <w:rPr>
          <w:rFonts w:ascii="Arial" w:hAnsi="Arial" w:cs="Arial"/>
          <w:b/>
        </w:rPr>
      </w:pPr>
    </w:p>
    <w:p w14:paraId="20624BEF" w14:textId="77777777" w:rsidR="008E5F82" w:rsidRPr="005571C5" w:rsidRDefault="008E5F82" w:rsidP="008E5F82">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5F82" w:rsidRPr="00AE1F13" w14:paraId="65A2FEB2" w14:textId="77777777" w:rsidTr="000A12CA">
        <w:tc>
          <w:tcPr>
            <w:tcW w:w="9629" w:type="dxa"/>
          </w:tcPr>
          <w:p w14:paraId="46715BF1"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function f_TC_7_1_1_6_3_NR_TestBody2(DRB_Identity p_NR_DRB_Id</w:t>
            </w:r>
          </w:p>
          <w:p w14:paraId="05E0FB3B"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//SubFrameTiming_Type p_TimingUL</w:t>
            </w:r>
          </w:p>
          <w:p w14:paraId="2312AF46"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)runs on NR_BASE_PTC</w:t>
            </w:r>
          </w:p>
          <w:p w14:paraId="1EDAC3AF"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
          <w:p w14:paraId="4991CD57"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//const integer const_SPS_Period :=40; // period in milli seconds</w:t>
            </w:r>
          </w:p>
          <w:p w14:paraId="797F685B"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var NR_MAC_SDU_Type v_EncodedRlcPdu;</w:t>
            </w:r>
          </w:p>
          <w:p w14:paraId="27D35E86"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var template (value) NR_MAC_SDU_SubPDU_List_Type v_SDU_SubPDUListDL;</w:t>
            </w:r>
          </w:p>
          <w:p w14:paraId="72DE1112"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lastRenderedPageBreak/>
              <w:t xml:space="preserve">    var template (value) NR_MAC_PDUList_Type v_MAC_PDUListDL;</w:t>
            </w:r>
          </w:p>
          <w:p w14:paraId="4C41C9F0"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var SubFrameTiming_Type v_TimingDL;</w:t>
            </w:r>
          </w:p>
          <w:p w14:paraId="12ECD355"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//var SubFrameTiming_Type v_TimingUL;</w:t>
            </w:r>
          </w:p>
          <w:p w14:paraId="227420DF"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var template (present) NR_MAC_PDUList_Type v_MAC_PDUListUL := { cr_NR_UL_MAC_PDU(*, *, *) };</w:t>
            </w:r>
          </w:p>
          <w:p w14:paraId="5C1DDF4E"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timer t_Watchdog := 0.1;</w:t>
            </w:r>
          </w:p>
          <w:p w14:paraId="010C9A71"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//@sic R5s230067 R5s230507 sic@</w:t>
            </w:r>
          </w:p>
          <w:p w14:paraId="5B8D9221"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 Stop UL Grant configuration</w:t>
            </w:r>
          </w:p>
          <w:p w14:paraId="612BD4DA"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f_NR_ULGrantConfiguration_Stop(nr_Cell1, cs_TimingInfo_Now, cs_NR_UplinkTimeAlignment_Stop);</w:t>
            </w:r>
          </w:p>
          <w:p w14:paraId="6991A4D5"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//v_TimingUL := f_SubFrameTiming_AddMilliSeconds(p_TimingUL,const_SPS_Period *p_X);</w:t>
            </w:r>
          </w:p>
          <w:p w14:paraId="136D5FF7"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v_EncodedRlcPdu := f_NR_RLC_UMD_FullPDU_Encvalue(f_NR_PDCP_PDU_Encvalue(f_NR_ReturnDefaultPDCP_PDU (9, crs_NR_PDCP_SDU_12B7, 1)));//@sic R5-227518 sic@</w:t>
            </w:r>
          </w:p>
          <w:p w14:paraId="66073F60"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v_SDU_SubPDUListDL := {cs_NR_MAC_SDU_SubPDU_LI8(tsc_LCID_SCG_Bearer, v_EncodedRlcPdu)};</w:t>
            </w:r>
          </w:p>
          <w:p w14:paraId="3F172C01"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v_MAC_PDUListDL := { cs_NR_DL_MAC_PDU_SDU_SubPDU_Padding(v_SDU_SubPDUListDL) };</w:t>
            </w:r>
          </w:p>
          <w:p w14:paraId="76FFEBF1"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v_TimingDL := f_NR_GetNextSendOccasion_DL(nr_Cell1);</w:t>
            </w:r>
          </w:p>
          <w:p w14:paraId="530B64A0"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//@sic R5s230507 sic@</w:t>
            </w:r>
          </w:p>
          <w:p w14:paraId="77203380"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DRB.send(cas_NR_DRB_COMMON_REQ_MAC_PDUList(nr_Cell1, p_NR_DRB_Id, cs_TimingInfo_NR( v_TimingDL), v_MAC_PDUListDL));</w:t>
            </w:r>
          </w:p>
          <w:p w14:paraId="2964AC7D" w14:textId="77777777" w:rsidR="00C23FF6" w:rsidRPr="00C23FF6" w:rsidRDefault="00C23FF6" w:rsidP="00C23FF6">
            <w:pPr>
              <w:autoSpaceDE w:val="0"/>
              <w:autoSpaceDN w:val="0"/>
              <w:adjustRightInd w:val="0"/>
              <w:spacing w:after="0"/>
              <w:rPr>
                <w:rFonts w:ascii="Arial" w:hAnsi="Arial" w:cs="Arial"/>
                <w:bCs/>
              </w:rPr>
            </w:pPr>
          </w:p>
          <w:p w14:paraId="1639FBF9"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t_Watchdog.start;</w:t>
            </w:r>
          </w:p>
          <w:p w14:paraId="49843AA6"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alt {</w:t>
            </w:r>
          </w:p>
          <w:p w14:paraId="70CADF2C"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 DRB.receive(car_NR_DRB_COMMON_IND_MAC_PDUList(nr_Cell1, p_NR_DRB_Id, cr_TimingInfo_Any, v_MAC_PDUListUL))</w:t>
            </w:r>
          </w:p>
          <w:p w14:paraId="31E09844"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
          <w:p w14:paraId="103E3728"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f_NR_SetVerdictFailOrInconc(__FILE__, __LINE__, "Step 27");</w:t>
            </w:r>
          </w:p>
          <w:p w14:paraId="3DD6B3D3"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t_Watchdog.stop;</w:t>
            </w:r>
          </w:p>
          <w:p w14:paraId="70BD8BA1"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
          <w:p w14:paraId="32A2817F"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 t_Watchdog.timeout</w:t>
            </w:r>
          </w:p>
          <w:p w14:paraId="1F4EAF18"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
          <w:p w14:paraId="289FE9E9"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f_NR_PreliminaryPass(__FILE__, __LINE__, "Step 27");</w:t>
            </w:r>
          </w:p>
          <w:p w14:paraId="19DD6058"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
          <w:p w14:paraId="5CC5DB7F"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
          <w:p w14:paraId="2D827493"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 Get back PDU from UE</w:t>
            </w:r>
          </w:p>
          <w:p w14:paraId="00BEF24A"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f_NR_ULGrantConfiguration_Start(nr_Cell1);</w:t>
            </w:r>
          </w:p>
          <w:p w14:paraId="3861ADEA"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DRB.receive(car_NR_DRB_COMMON_IND_MAC_PDUList(nr_Cell1, p_NR_DRB_Id, cr_TimingInfo_Any, v_MAC_PDUListUL))</w:t>
            </w:r>
          </w:p>
          <w:p w14:paraId="1659CA38" w14:textId="77777777" w:rsidR="00C23FF6" w:rsidRPr="00C23FF6" w:rsidRDefault="00C23FF6" w:rsidP="00C23FF6">
            <w:pPr>
              <w:autoSpaceDE w:val="0"/>
              <w:autoSpaceDN w:val="0"/>
              <w:adjustRightInd w:val="0"/>
              <w:spacing w:after="0"/>
              <w:rPr>
                <w:rFonts w:ascii="Arial" w:hAnsi="Arial" w:cs="Arial"/>
                <w:bCs/>
              </w:rPr>
            </w:pPr>
          </w:p>
          <w:p w14:paraId="0DAF8DFB" w14:textId="77777777" w:rsidR="00C23FF6" w:rsidRPr="00C23FF6" w:rsidRDefault="00C23FF6" w:rsidP="00C23FF6">
            <w:pPr>
              <w:autoSpaceDE w:val="0"/>
              <w:autoSpaceDN w:val="0"/>
              <w:adjustRightInd w:val="0"/>
              <w:spacing w:after="0"/>
              <w:rPr>
                <w:rFonts w:ascii="Arial" w:hAnsi="Arial" w:cs="Arial"/>
                <w:bCs/>
              </w:rPr>
            </w:pPr>
          </w:p>
          <w:p w14:paraId="3A80434F" w14:textId="22E67C2D" w:rsidR="008E5F82" w:rsidRPr="00AE1F13"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
        </w:tc>
      </w:tr>
    </w:tbl>
    <w:p w14:paraId="3911DA11" w14:textId="77777777" w:rsidR="008E5F82" w:rsidRDefault="008E5F82" w:rsidP="008E5F82">
      <w:pPr>
        <w:spacing w:after="0"/>
        <w:rPr>
          <w:rFonts w:ascii="Arial" w:hAnsi="Arial"/>
          <w:b/>
          <w:lang w:eastAsia="en-GB"/>
        </w:rPr>
      </w:pPr>
    </w:p>
    <w:p w14:paraId="7CE78B20" w14:textId="77777777" w:rsidR="008E5F82" w:rsidRDefault="008E5F82" w:rsidP="008E5F82">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5F82" w:rsidRPr="00AE1F13" w14:paraId="01953E33" w14:textId="77777777" w:rsidTr="000A12CA">
        <w:tc>
          <w:tcPr>
            <w:tcW w:w="9629" w:type="dxa"/>
          </w:tcPr>
          <w:p w14:paraId="274BCAE6"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function f_TC_7_1_1_6_3_NR_TestBody2(DRB_Identity p_NR_DRB_Id</w:t>
            </w:r>
          </w:p>
          <w:p w14:paraId="21B39294"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//SubFrameTiming_Type p_TimingUL</w:t>
            </w:r>
          </w:p>
          <w:p w14:paraId="010AF403"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)runs on NR_BASE_PTC</w:t>
            </w:r>
          </w:p>
          <w:p w14:paraId="1C3FCC11"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
          <w:p w14:paraId="56846BC3"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//const integer const_SPS_Period :=40; // period in milli seconds</w:t>
            </w:r>
          </w:p>
          <w:p w14:paraId="3126F70A"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var NR_MAC_SDU_Type v_EncodedRlcPdu;</w:t>
            </w:r>
          </w:p>
          <w:p w14:paraId="3EDFF8AD"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var template (value) NR_MAC_SDU_SubPDU_List_Type v_SDU_SubPDUListDL;</w:t>
            </w:r>
          </w:p>
          <w:p w14:paraId="3153C79C"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var template (value) NR_MAC_PDUList_Type v_MAC_PDUListDL;</w:t>
            </w:r>
          </w:p>
          <w:p w14:paraId="761D7F70"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var SubFrameTiming_Type v_TimingDL;</w:t>
            </w:r>
          </w:p>
          <w:p w14:paraId="64AEEEBC"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//var SubFrameTiming_Type v_TimingUL;</w:t>
            </w:r>
          </w:p>
          <w:p w14:paraId="260996AA"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var template (present) NR_MAC_PDUList_Type v_MAC_PDUListUL := { cr_NR_UL_MAC_PDU(*, *, *) };</w:t>
            </w:r>
          </w:p>
          <w:p w14:paraId="58E5AE9B"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r w:rsidRPr="0003788F">
              <w:rPr>
                <w:rFonts w:ascii="Arial" w:hAnsi="Arial" w:cs="Arial"/>
                <w:bCs/>
                <w:highlight w:val="green"/>
              </w:rPr>
              <w:t>var B6_Type v_LCID := int2bit(p_NR_DRB_Id+3, 6); //WA#WI1432348 WA#7_1_1_6_3</w:t>
            </w:r>
            <w:r w:rsidRPr="00F5189F">
              <w:rPr>
                <w:rFonts w:ascii="Arial" w:hAnsi="Arial" w:cs="Arial"/>
                <w:bCs/>
              </w:rPr>
              <w:t xml:space="preserve">    </w:t>
            </w:r>
          </w:p>
          <w:p w14:paraId="7E6848A5"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timer t_Watchdog := 0.1;</w:t>
            </w:r>
          </w:p>
          <w:p w14:paraId="01B7E811"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//@sic R5s230067 R5s230507 sic@</w:t>
            </w:r>
          </w:p>
          <w:p w14:paraId="074E8D0D"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 Stop UL Grant configuration</w:t>
            </w:r>
          </w:p>
          <w:p w14:paraId="6B85DA07"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f_NR_ULGrantConfiguration_Stop(nr_Cell1, cs_TimingInfo_Now, cs_NR_UplinkTimeAlignment_Stop);</w:t>
            </w:r>
          </w:p>
          <w:p w14:paraId="090A391F"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//v_TimingUL := f_SubFrameTiming_AddMilliSeconds(p_TimingUL,const_SPS_Period *p_X);</w:t>
            </w:r>
          </w:p>
          <w:p w14:paraId="683E04E5"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lastRenderedPageBreak/>
              <w:t xml:space="preserve">    v_EncodedRlcPdu := f_NR_RLC_UMD_FullPDU_Encvalue(f_NR_PDCP_PDU_Encvalue(f_NR_ReturnDefaultPDCP_PDU (9, crs_NR_PDCP_SDU_12B7, 1)));//@sic R5-227518 sic@</w:t>
            </w:r>
          </w:p>
          <w:p w14:paraId="2E4EAC98"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v_SDU_SubPDUListDL := {cs_NR_MAC_SDU_SubPDU_LI8(</w:t>
            </w:r>
            <w:r w:rsidRPr="0003788F">
              <w:rPr>
                <w:rFonts w:ascii="Arial" w:hAnsi="Arial" w:cs="Arial"/>
                <w:bCs/>
                <w:highlight w:val="green"/>
              </w:rPr>
              <w:t>v_LCID /*WA#WI1432348 WA#7_1_1_6_3 tsc_LCID_SCG_Bearer*/</w:t>
            </w:r>
            <w:r w:rsidRPr="00F5189F">
              <w:rPr>
                <w:rFonts w:ascii="Arial" w:hAnsi="Arial" w:cs="Arial"/>
                <w:bCs/>
              </w:rPr>
              <w:t>, v_EncodedRlcPdu)};</w:t>
            </w:r>
          </w:p>
          <w:p w14:paraId="1B40102C"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v_MAC_PDUListDL := { cs_NR_DL_MAC_PDU_SDU_SubPDU_Padding(v_SDU_SubPDUListDL) };</w:t>
            </w:r>
          </w:p>
          <w:p w14:paraId="03B9305E"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v_TimingDL := f_NR_GetNextSendOccasion_DL(nr_Cell1);</w:t>
            </w:r>
          </w:p>
          <w:p w14:paraId="72814B74"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//@sic R5s230507 sic@</w:t>
            </w:r>
          </w:p>
          <w:p w14:paraId="6538A204"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DRB.send(cas_NR_DRB_COMMON_REQ_MAC_PDUList(nr_Cell1, p_NR_DRB_Id, cs_TimingInfo_NR( v_TimingDL), v_MAC_PDUListDL));</w:t>
            </w:r>
          </w:p>
          <w:p w14:paraId="48AC5D7A" w14:textId="77777777" w:rsidR="00F5189F" w:rsidRPr="00F5189F" w:rsidRDefault="00F5189F" w:rsidP="00F5189F">
            <w:pPr>
              <w:autoSpaceDE w:val="0"/>
              <w:autoSpaceDN w:val="0"/>
              <w:adjustRightInd w:val="0"/>
              <w:spacing w:after="0"/>
              <w:rPr>
                <w:rFonts w:ascii="Arial" w:hAnsi="Arial" w:cs="Arial"/>
                <w:bCs/>
              </w:rPr>
            </w:pPr>
          </w:p>
          <w:p w14:paraId="178AEBFD"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t_Watchdog.start;</w:t>
            </w:r>
          </w:p>
          <w:p w14:paraId="478BF425"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alt {</w:t>
            </w:r>
          </w:p>
          <w:p w14:paraId="5F2201DC"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 DRB.receive(car_NR_DRB_COMMON_IND_MAC_PDUList(nr_Cell1, p_NR_DRB_Id, cr_TimingInfo_Any, v_MAC_PDUListUL))</w:t>
            </w:r>
          </w:p>
          <w:p w14:paraId="36AE4DA2"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
          <w:p w14:paraId="57E50B3A"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f_NR_SetVerdictFailOrInconc(__FILE__, __LINE__, "Step 27");</w:t>
            </w:r>
          </w:p>
          <w:p w14:paraId="08ECA5F0"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t_Watchdog.stop;</w:t>
            </w:r>
          </w:p>
          <w:p w14:paraId="79A690F2"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
          <w:p w14:paraId="06138CED"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 t_Watchdog.timeout</w:t>
            </w:r>
          </w:p>
          <w:p w14:paraId="37122110"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
          <w:p w14:paraId="4D8B28CC"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f_NR_PreliminaryPass(__FILE__, __LINE__, "Step 27");</w:t>
            </w:r>
          </w:p>
          <w:p w14:paraId="6EA8E69C"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
          <w:p w14:paraId="60A3D9F8"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
          <w:p w14:paraId="08EDDD22"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 Get back PDU from UE</w:t>
            </w:r>
          </w:p>
          <w:p w14:paraId="28491341"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f_NR_ULGrantConfiguration_Start(nr_Cell1);</w:t>
            </w:r>
          </w:p>
          <w:p w14:paraId="16747D68"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DRB.receive(car_NR_DRB_COMMON_IND_MAC_PDUList(nr_Cell1, p_NR_DRB_Id, cr_TimingInfo_Any, v_MAC_PDUListUL))</w:t>
            </w:r>
          </w:p>
          <w:p w14:paraId="0DFBBBA0" w14:textId="77777777" w:rsidR="00F5189F" w:rsidRPr="00F5189F" w:rsidRDefault="00F5189F" w:rsidP="00F5189F">
            <w:pPr>
              <w:autoSpaceDE w:val="0"/>
              <w:autoSpaceDN w:val="0"/>
              <w:adjustRightInd w:val="0"/>
              <w:spacing w:after="0"/>
              <w:rPr>
                <w:rFonts w:ascii="Arial" w:hAnsi="Arial" w:cs="Arial"/>
                <w:bCs/>
              </w:rPr>
            </w:pPr>
          </w:p>
          <w:p w14:paraId="0D59AF7C" w14:textId="77777777" w:rsidR="00F5189F" w:rsidRPr="00F5189F" w:rsidRDefault="00F5189F" w:rsidP="00F5189F">
            <w:pPr>
              <w:autoSpaceDE w:val="0"/>
              <w:autoSpaceDN w:val="0"/>
              <w:adjustRightInd w:val="0"/>
              <w:spacing w:after="0"/>
              <w:rPr>
                <w:rFonts w:ascii="Arial" w:hAnsi="Arial" w:cs="Arial"/>
                <w:bCs/>
              </w:rPr>
            </w:pPr>
          </w:p>
          <w:p w14:paraId="2EA16B11" w14:textId="44ADF107" w:rsidR="008E5F82" w:rsidRPr="00AE1F13"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59C44" w14:textId="77777777" w:rsidR="000A6453" w:rsidRDefault="000A6453">
      <w:pPr>
        <w:spacing w:after="0"/>
      </w:pPr>
      <w:r>
        <w:separator/>
      </w:r>
    </w:p>
  </w:endnote>
  <w:endnote w:type="continuationSeparator" w:id="0">
    <w:p w14:paraId="3554D19E" w14:textId="77777777" w:rsidR="000A6453" w:rsidRDefault="000A64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6C01A" w14:textId="77777777" w:rsidR="000A6453" w:rsidRDefault="000A6453">
      <w:pPr>
        <w:spacing w:after="0"/>
      </w:pPr>
      <w:r>
        <w:separator/>
      </w:r>
    </w:p>
  </w:footnote>
  <w:footnote w:type="continuationSeparator" w:id="0">
    <w:p w14:paraId="4C4DA4D2" w14:textId="77777777" w:rsidR="000A6453" w:rsidRDefault="000A64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9"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6"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7"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5"/>
  </w:num>
  <w:num w:numId="2" w16cid:durableId="791752271">
    <w:abstractNumId w:val="15"/>
  </w:num>
  <w:num w:numId="3" w16cid:durableId="1629386987">
    <w:abstractNumId w:val="30"/>
  </w:num>
  <w:num w:numId="4" w16cid:durableId="78525773">
    <w:abstractNumId w:val="33"/>
  </w:num>
  <w:num w:numId="5" w16cid:durableId="2107799360">
    <w:abstractNumId w:val="10"/>
  </w:num>
  <w:num w:numId="6" w16cid:durableId="311061797">
    <w:abstractNumId w:val="4"/>
  </w:num>
  <w:num w:numId="7" w16cid:durableId="267852781">
    <w:abstractNumId w:val="25"/>
  </w:num>
  <w:num w:numId="8" w16cid:durableId="49496477">
    <w:abstractNumId w:val="31"/>
  </w:num>
  <w:num w:numId="9" w16cid:durableId="1032460018">
    <w:abstractNumId w:val="9"/>
  </w:num>
  <w:num w:numId="10" w16cid:durableId="115028679">
    <w:abstractNumId w:val="12"/>
  </w:num>
  <w:num w:numId="11" w16cid:durableId="1804151294">
    <w:abstractNumId w:val="11"/>
  </w:num>
  <w:num w:numId="12" w16cid:durableId="1143303998">
    <w:abstractNumId w:val="28"/>
  </w:num>
  <w:num w:numId="13" w16cid:durableId="1103456716">
    <w:abstractNumId w:val="2"/>
  </w:num>
  <w:num w:numId="14" w16cid:durableId="1526940413">
    <w:abstractNumId w:val="5"/>
  </w:num>
  <w:num w:numId="15" w16cid:durableId="1269855271">
    <w:abstractNumId w:val="24"/>
  </w:num>
  <w:num w:numId="16" w16cid:durableId="156658403">
    <w:abstractNumId w:val="20"/>
  </w:num>
  <w:num w:numId="17" w16cid:durableId="395906553">
    <w:abstractNumId w:val="13"/>
  </w:num>
  <w:num w:numId="18" w16cid:durableId="1581985365">
    <w:abstractNumId w:val="7"/>
  </w:num>
  <w:num w:numId="19" w16cid:durableId="850341316">
    <w:abstractNumId w:val="0"/>
  </w:num>
  <w:num w:numId="20" w16cid:durableId="2103522572">
    <w:abstractNumId w:val="8"/>
  </w:num>
  <w:num w:numId="21" w16cid:durableId="452990981">
    <w:abstractNumId w:val="16"/>
  </w:num>
  <w:num w:numId="22" w16cid:durableId="1662542292">
    <w:abstractNumId w:val="23"/>
  </w:num>
  <w:num w:numId="23" w16cid:durableId="1314218732">
    <w:abstractNumId w:val="22"/>
  </w:num>
  <w:num w:numId="24" w16cid:durableId="701630240">
    <w:abstractNumId w:val="32"/>
  </w:num>
  <w:num w:numId="25" w16cid:durableId="950086284">
    <w:abstractNumId w:val="29"/>
  </w:num>
  <w:num w:numId="26" w16cid:durableId="244458301">
    <w:abstractNumId w:val="6"/>
  </w:num>
  <w:num w:numId="27" w16cid:durableId="372773801">
    <w:abstractNumId w:val="36"/>
  </w:num>
  <w:num w:numId="28" w16cid:durableId="1095856528">
    <w:abstractNumId w:val="19"/>
  </w:num>
  <w:num w:numId="29" w16cid:durableId="931426950">
    <w:abstractNumId w:val="27"/>
  </w:num>
  <w:num w:numId="30" w16cid:durableId="829633720">
    <w:abstractNumId w:val="35"/>
  </w:num>
  <w:num w:numId="31" w16cid:durableId="1377779360">
    <w:abstractNumId w:val="17"/>
  </w:num>
  <w:num w:numId="32" w16cid:durableId="1366442776">
    <w:abstractNumId w:val="14"/>
  </w:num>
  <w:num w:numId="33" w16cid:durableId="799033661">
    <w:abstractNumId w:val="26"/>
  </w:num>
  <w:num w:numId="34" w16cid:durableId="2110737433">
    <w:abstractNumId w:val="3"/>
  </w:num>
  <w:num w:numId="35" w16cid:durableId="1479029933">
    <w:abstractNumId w:val="18"/>
  </w:num>
  <w:num w:numId="36" w16cid:durableId="1015616162">
    <w:abstractNumId w:val="1"/>
  </w:num>
  <w:num w:numId="37" w16cid:durableId="2079589508">
    <w:abstractNumId w:val="21"/>
  </w:num>
  <w:num w:numId="38" w16cid:durableId="78434516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D69"/>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1EF"/>
    <w:rsid w:val="000268D1"/>
    <w:rsid w:val="00026967"/>
    <w:rsid w:val="00030231"/>
    <w:rsid w:val="00031B26"/>
    <w:rsid w:val="00032587"/>
    <w:rsid w:val="0003788F"/>
    <w:rsid w:val="00037D16"/>
    <w:rsid w:val="0004021C"/>
    <w:rsid w:val="00040F2E"/>
    <w:rsid w:val="000416FA"/>
    <w:rsid w:val="0004231C"/>
    <w:rsid w:val="000439AF"/>
    <w:rsid w:val="00043E99"/>
    <w:rsid w:val="000453F5"/>
    <w:rsid w:val="00045D2F"/>
    <w:rsid w:val="000460FA"/>
    <w:rsid w:val="00046544"/>
    <w:rsid w:val="0004713F"/>
    <w:rsid w:val="00047CA3"/>
    <w:rsid w:val="00053143"/>
    <w:rsid w:val="0006311B"/>
    <w:rsid w:val="00063492"/>
    <w:rsid w:val="00064D82"/>
    <w:rsid w:val="00064E40"/>
    <w:rsid w:val="000666AB"/>
    <w:rsid w:val="000675E6"/>
    <w:rsid w:val="00071F52"/>
    <w:rsid w:val="00073B2F"/>
    <w:rsid w:val="000758D6"/>
    <w:rsid w:val="00075C41"/>
    <w:rsid w:val="00080C4D"/>
    <w:rsid w:val="00082C27"/>
    <w:rsid w:val="000833CA"/>
    <w:rsid w:val="00084783"/>
    <w:rsid w:val="000858B2"/>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453"/>
    <w:rsid w:val="000A6C34"/>
    <w:rsid w:val="000A7B1A"/>
    <w:rsid w:val="000A7D4B"/>
    <w:rsid w:val="000B04C8"/>
    <w:rsid w:val="000B0A16"/>
    <w:rsid w:val="000B2A46"/>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76A"/>
    <w:rsid w:val="000E4DF3"/>
    <w:rsid w:val="000E5A56"/>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37D08"/>
    <w:rsid w:val="00141B7A"/>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D7D"/>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AC3"/>
    <w:rsid w:val="00235BC2"/>
    <w:rsid w:val="002367B5"/>
    <w:rsid w:val="002401B2"/>
    <w:rsid w:val="00241006"/>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2DC2"/>
    <w:rsid w:val="003143DA"/>
    <w:rsid w:val="00314A3B"/>
    <w:rsid w:val="003153AF"/>
    <w:rsid w:val="00316D9A"/>
    <w:rsid w:val="003202ED"/>
    <w:rsid w:val="003220BE"/>
    <w:rsid w:val="00323434"/>
    <w:rsid w:val="00325D45"/>
    <w:rsid w:val="00327424"/>
    <w:rsid w:val="0032780E"/>
    <w:rsid w:val="0033008C"/>
    <w:rsid w:val="003319D5"/>
    <w:rsid w:val="003322F7"/>
    <w:rsid w:val="00333430"/>
    <w:rsid w:val="00333B12"/>
    <w:rsid w:val="00335FEE"/>
    <w:rsid w:val="0033722B"/>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2FEA"/>
    <w:rsid w:val="003C5091"/>
    <w:rsid w:val="003C56EB"/>
    <w:rsid w:val="003C5B6D"/>
    <w:rsid w:val="003C6251"/>
    <w:rsid w:val="003C7375"/>
    <w:rsid w:val="003D31FC"/>
    <w:rsid w:val="003D350C"/>
    <w:rsid w:val="003D35BF"/>
    <w:rsid w:val="003D3D05"/>
    <w:rsid w:val="003D60A7"/>
    <w:rsid w:val="003E093F"/>
    <w:rsid w:val="003E11C0"/>
    <w:rsid w:val="003E1305"/>
    <w:rsid w:val="003E190F"/>
    <w:rsid w:val="003E1A36"/>
    <w:rsid w:val="003E1ECD"/>
    <w:rsid w:val="003E2050"/>
    <w:rsid w:val="003E273A"/>
    <w:rsid w:val="003E4712"/>
    <w:rsid w:val="003E4E80"/>
    <w:rsid w:val="003E50C5"/>
    <w:rsid w:val="003F199D"/>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6DB"/>
    <w:rsid w:val="00416F44"/>
    <w:rsid w:val="00417519"/>
    <w:rsid w:val="00420D8F"/>
    <w:rsid w:val="00420D96"/>
    <w:rsid w:val="004222C6"/>
    <w:rsid w:val="00422B78"/>
    <w:rsid w:val="00423382"/>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822"/>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1A0A"/>
    <w:rsid w:val="004C299A"/>
    <w:rsid w:val="004C368C"/>
    <w:rsid w:val="004C3F6A"/>
    <w:rsid w:val="004C43D5"/>
    <w:rsid w:val="004C4481"/>
    <w:rsid w:val="004C4854"/>
    <w:rsid w:val="004C5536"/>
    <w:rsid w:val="004C572E"/>
    <w:rsid w:val="004D0473"/>
    <w:rsid w:val="004E1B0C"/>
    <w:rsid w:val="004E3C18"/>
    <w:rsid w:val="004E525C"/>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6F61"/>
    <w:rsid w:val="005276E6"/>
    <w:rsid w:val="00527E04"/>
    <w:rsid w:val="00531704"/>
    <w:rsid w:val="005329B6"/>
    <w:rsid w:val="00532DD6"/>
    <w:rsid w:val="00534574"/>
    <w:rsid w:val="00535A9B"/>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9CE"/>
    <w:rsid w:val="00556DAF"/>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0F8"/>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000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6F74D4"/>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17DA"/>
    <w:rsid w:val="00751D6D"/>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B7C4B"/>
    <w:rsid w:val="007C1BC9"/>
    <w:rsid w:val="007C2097"/>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7158"/>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B5A1A"/>
    <w:rsid w:val="008C0022"/>
    <w:rsid w:val="008C0A43"/>
    <w:rsid w:val="008C5C36"/>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2DCD"/>
    <w:rsid w:val="008F39A7"/>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4AA"/>
    <w:rsid w:val="009148DE"/>
    <w:rsid w:val="009156E1"/>
    <w:rsid w:val="0091750C"/>
    <w:rsid w:val="009219EE"/>
    <w:rsid w:val="00924000"/>
    <w:rsid w:val="0092425D"/>
    <w:rsid w:val="009245F9"/>
    <w:rsid w:val="00924986"/>
    <w:rsid w:val="00924F96"/>
    <w:rsid w:val="00930A46"/>
    <w:rsid w:val="0093260B"/>
    <w:rsid w:val="00933747"/>
    <w:rsid w:val="00934F77"/>
    <w:rsid w:val="009357BB"/>
    <w:rsid w:val="0093623F"/>
    <w:rsid w:val="00940244"/>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2769"/>
    <w:rsid w:val="009834DE"/>
    <w:rsid w:val="0098402B"/>
    <w:rsid w:val="00986E6B"/>
    <w:rsid w:val="009876A2"/>
    <w:rsid w:val="00987703"/>
    <w:rsid w:val="00990217"/>
    <w:rsid w:val="00991B88"/>
    <w:rsid w:val="00993964"/>
    <w:rsid w:val="00993AB1"/>
    <w:rsid w:val="00993AF5"/>
    <w:rsid w:val="00993D42"/>
    <w:rsid w:val="009944F5"/>
    <w:rsid w:val="00996707"/>
    <w:rsid w:val="00996D31"/>
    <w:rsid w:val="00997D77"/>
    <w:rsid w:val="00997F83"/>
    <w:rsid w:val="009A0D66"/>
    <w:rsid w:val="009A221F"/>
    <w:rsid w:val="009A3C77"/>
    <w:rsid w:val="009A4783"/>
    <w:rsid w:val="009A5753"/>
    <w:rsid w:val="009A579D"/>
    <w:rsid w:val="009A68D6"/>
    <w:rsid w:val="009A6C3A"/>
    <w:rsid w:val="009A774E"/>
    <w:rsid w:val="009B06D8"/>
    <w:rsid w:val="009B19E7"/>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79F"/>
    <w:rsid w:val="009E3DCF"/>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01A"/>
    <w:rsid w:val="00A5496E"/>
    <w:rsid w:val="00A56E40"/>
    <w:rsid w:val="00A605F8"/>
    <w:rsid w:val="00A62F21"/>
    <w:rsid w:val="00A639EA"/>
    <w:rsid w:val="00A64259"/>
    <w:rsid w:val="00A643AE"/>
    <w:rsid w:val="00A66810"/>
    <w:rsid w:val="00A66D35"/>
    <w:rsid w:val="00A70B4B"/>
    <w:rsid w:val="00A71808"/>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8D5"/>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BB0"/>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11F"/>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007A"/>
    <w:rsid w:val="00BD279D"/>
    <w:rsid w:val="00BD2E2F"/>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6451"/>
    <w:rsid w:val="00C065EF"/>
    <w:rsid w:val="00C06D8D"/>
    <w:rsid w:val="00C10026"/>
    <w:rsid w:val="00C11849"/>
    <w:rsid w:val="00C118F3"/>
    <w:rsid w:val="00C11C9D"/>
    <w:rsid w:val="00C126C3"/>
    <w:rsid w:val="00C14AC8"/>
    <w:rsid w:val="00C15688"/>
    <w:rsid w:val="00C179AD"/>
    <w:rsid w:val="00C20012"/>
    <w:rsid w:val="00C20990"/>
    <w:rsid w:val="00C20AC1"/>
    <w:rsid w:val="00C2154B"/>
    <w:rsid w:val="00C23FF6"/>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10D"/>
    <w:rsid w:val="00C94DFE"/>
    <w:rsid w:val="00C95985"/>
    <w:rsid w:val="00C95C9D"/>
    <w:rsid w:val="00C9684B"/>
    <w:rsid w:val="00C979AE"/>
    <w:rsid w:val="00C97E21"/>
    <w:rsid w:val="00C97E79"/>
    <w:rsid w:val="00CA03F9"/>
    <w:rsid w:val="00CA15EC"/>
    <w:rsid w:val="00CA4F6B"/>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0AFF"/>
    <w:rsid w:val="00D816F8"/>
    <w:rsid w:val="00D8207F"/>
    <w:rsid w:val="00D85633"/>
    <w:rsid w:val="00D8781A"/>
    <w:rsid w:val="00D9158D"/>
    <w:rsid w:val="00D916F2"/>
    <w:rsid w:val="00D928F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29E"/>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426E"/>
    <w:rsid w:val="00E45DC8"/>
    <w:rsid w:val="00E465CE"/>
    <w:rsid w:val="00E51814"/>
    <w:rsid w:val="00E519F0"/>
    <w:rsid w:val="00E52E6A"/>
    <w:rsid w:val="00E530DE"/>
    <w:rsid w:val="00E53427"/>
    <w:rsid w:val="00E53893"/>
    <w:rsid w:val="00E54F44"/>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540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89F"/>
    <w:rsid w:val="00F519B3"/>
    <w:rsid w:val="00F51D3E"/>
    <w:rsid w:val="00F51D9E"/>
    <w:rsid w:val="00F524D0"/>
    <w:rsid w:val="00F52602"/>
    <w:rsid w:val="00F53BD3"/>
    <w:rsid w:val="00F56A1F"/>
    <w:rsid w:val="00F572EC"/>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4D8"/>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045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11</TotalTime>
  <Pages>18</Pages>
  <Words>6401</Words>
  <Characters>36487</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Abdul Rasheed M D</cp:lastModifiedBy>
  <cp:revision>5</cp:revision>
  <cp:lastPrinted>1900-12-31T16:00:00Z</cp:lastPrinted>
  <dcterms:created xsi:type="dcterms:W3CDTF">2025-09-03T06:46:00Z</dcterms:created>
  <dcterms:modified xsi:type="dcterms:W3CDTF">2025-09-03T08:50:00Z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