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B74DE" w14:textId="77777777" w:rsidR="006A2724" w:rsidRDefault="006A2724" w:rsidP="006A27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R5s250251</w:t>
        </w:r>
      </w:fldSimple>
    </w:p>
    <w:p w14:paraId="090F38E6" w14:textId="77777777" w:rsidR="006A2724" w:rsidRDefault="006A2724" w:rsidP="006A27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2724" w14:paraId="1FF41804" w14:textId="77777777" w:rsidTr="00FC28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697A3" w14:textId="77777777" w:rsidR="006A2724" w:rsidRDefault="006A2724" w:rsidP="00FC28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2724" w14:paraId="1F3E3285" w14:textId="77777777" w:rsidTr="00FC28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A1616" w14:textId="77777777" w:rsidR="006A2724" w:rsidRDefault="006A2724" w:rsidP="00FC28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2724" w14:paraId="10E9E28E" w14:textId="77777777" w:rsidTr="00FC28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4DAC7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056F3026" w14:textId="77777777" w:rsidTr="00FC2807">
        <w:tc>
          <w:tcPr>
            <w:tcW w:w="142" w:type="dxa"/>
            <w:tcBorders>
              <w:left w:val="single" w:sz="4" w:space="0" w:color="auto"/>
            </w:tcBorders>
          </w:tcPr>
          <w:p w14:paraId="77A52864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0B771F" w14:textId="77777777" w:rsidR="006A2724" w:rsidRPr="00410371" w:rsidRDefault="006A2724" w:rsidP="00FC28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0E59E3A" w14:textId="77777777" w:rsidR="006A2724" w:rsidRDefault="006A2724" w:rsidP="00FC28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3F93B" w14:textId="77777777" w:rsidR="006A2724" w:rsidRPr="00410371" w:rsidRDefault="006A2724" w:rsidP="00FC280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3709</w:t>
              </w:r>
            </w:fldSimple>
          </w:p>
        </w:tc>
        <w:tc>
          <w:tcPr>
            <w:tcW w:w="709" w:type="dxa"/>
          </w:tcPr>
          <w:p w14:paraId="11ACFDF7" w14:textId="77777777" w:rsidR="006A2724" w:rsidRDefault="006A2724" w:rsidP="00FC28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97A2AE" w14:textId="77777777" w:rsidR="006A2724" w:rsidRPr="00410371" w:rsidRDefault="006A2724" w:rsidP="00FC28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48BEA9" w14:textId="77777777" w:rsidR="006A2724" w:rsidRDefault="006A2724" w:rsidP="00FC28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C71DE1" w14:textId="77777777" w:rsidR="006A2724" w:rsidRPr="00410371" w:rsidRDefault="006A2724" w:rsidP="00FC2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D21B54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</w:tc>
      </w:tr>
      <w:tr w:rsidR="006A2724" w14:paraId="56028284" w14:textId="77777777" w:rsidTr="00FC28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6D1FD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</w:tc>
      </w:tr>
      <w:tr w:rsidR="006A2724" w14:paraId="31F9DD16" w14:textId="77777777" w:rsidTr="00FC28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55F737" w14:textId="77777777" w:rsidR="006A2724" w:rsidRPr="00F25D98" w:rsidRDefault="006A2724" w:rsidP="00FC28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2724" w14:paraId="6BFCC8C6" w14:textId="77777777" w:rsidTr="00FC2807">
        <w:tc>
          <w:tcPr>
            <w:tcW w:w="9641" w:type="dxa"/>
            <w:gridSpan w:val="9"/>
          </w:tcPr>
          <w:p w14:paraId="59A3623E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AF557B" w14:textId="77777777" w:rsidR="006A2724" w:rsidRDefault="006A2724" w:rsidP="006A27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2724" w14:paraId="0A7231CE" w14:textId="77777777" w:rsidTr="00FC2807">
        <w:tc>
          <w:tcPr>
            <w:tcW w:w="2835" w:type="dxa"/>
          </w:tcPr>
          <w:p w14:paraId="706F2BC5" w14:textId="77777777" w:rsidR="006A2724" w:rsidRDefault="006A2724" w:rsidP="00FC28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EF0778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E7DCE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2D2160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3C09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1A0F25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C3CB3E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58EA54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228C6E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ED5725" w14:textId="77777777" w:rsidR="006A2724" w:rsidRDefault="006A2724" w:rsidP="006A27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2724" w14:paraId="69475C9A" w14:textId="77777777" w:rsidTr="00FC2807">
        <w:tc>
          <w:tcPr>
            <w:tcW w:w="9640" w:type="dxa"/>
            <w:gridSpan w:val="11"/>
          </w:tcPr>
          <w:p w14:paraId="0134FFD6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36A9418E" w14:textId="77777777" w:rsidTr="00FC28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8720F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CA741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NR5GC eCall over IMS testcase 11.5.12</w:t>
              </w:r>
            </w:fldSimple>
          </w:p>
        </w:tc>
      </w:tr>
      <w:tr w:rsidR="006A2724" w14:paraId="316E656F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1644AF5E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086743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39A3C3DF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733622F8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88784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A2724" w14:paraId="2AC61BE9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5A9E11A9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85D74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A2724" w14:paraId="1E4EB471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0D297B5C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E375D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6EE41A81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4C6D1BBB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DB61E" w14:textId="77777777" w:rsidR="006A2724" w:rsidRPr="004766CB" w:rsidRDefault="006A2724" w:rsidP="00FC28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766CB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4766CB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D066EE" w14:textId="77777777" w:rsidR="006A2724" w:rsidRPr="004766CB" w:rsidRDefault="006A2724" w:rsidP="00FC2807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097D9E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50956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2025-06-26</w:t>
              </w:r>
            </w:fldSimple>
          </w:p>
        </w:tc>
      </w:tr>
      <w:tr w:rsidR="006A2724" w14:paraId="1E27F8CC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3FD9C737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C68AB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819DF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D5713B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65A997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3A84DA68" w14:textId="77777777" w:rsidTr="00FC28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807628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41EABF" w14:textId="77777777" w:rsidR="006A2724" w:rsidRDefault="006A2724" w:rsidP="00FC28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771EE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AC1C6" w14:textId="77777777" w:rsidR="006A2724" w:rsidRDefault="006A2724" w:rsidP="00FC28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8D51E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A2724" w14:paraId="12E37F8F" w14:textId="77777777" w:rsidTr="00FC28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BA106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D2378" w14:textId="77777777" w:rsidR="006A2724" w:rsidRDefault="006A2724" w:rsidP="00FC28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E68697" w14:textId="77777777" w:rsidR="006A2724" w:rsidRDefault="006A2724" w:rsidP="00FC28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C61A15" w14:textId="77777777" w:rsidR="006A2724" w:rsidRPr="007C2097" w:rsidRDefault="006A2724" w:rsidP="00FC28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2724" w14:paraId="77371910" w14:textId="77777777" w:rsidTr="00FC2807">
        <w:tc>
          <w:tcPr>
            <w:tcW w:w="1843" w:type="dxa"/>
          </w:tcPr>
          <w:p w14:paraId="3CA141F4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BFF8A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190F7317" w14:textId="77777777" w:rsidTr="00FC28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C9630A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94396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  <w:r w:rsidRPr="00A45F7D">
              <w:rPr>
                <w:noProof/>
              </w:rPr>
              <w:t>Test case signaling will happen mostly on EUTRA PTC calling EUTRA functions, postamble function must be aligned. Calling f_EUTRA38_MultiPDN_Postamble will provoke a runtime error.</w:t>
            </w:r>
          </w:p>
          <w:p w14:paraId="46D299DF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  <w:p w14:paraId="1865EBB0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can be solved calling </w:t>
            </w:r>
            <w:r w:rsidRPr="00A45F7D">
              <w:rPr>
                <w:noProof/>
              </w:rPr>
              <w:t>f_EUTRA_Postamble</w:t>
            </w:r>
            <w:r>
              <w:rPr>
                <w:noProof/>
              </w:rPr>
              <w:t xml:space="preserve"> that implement same LTE procedure.</w:t>
            </w:r>
          </w:p>
        </w:tc>
      </w:tr>
      <w:tr w:rsidR="006A2724" w14:paraId="47EA197F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FD05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5D1E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502D5F42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0FB05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ADF83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 w:rsidRPr="00A45F7D">
              <w:rPr>
                <w:noProof/>
              </w:rPr>
              <w:t>Called f_EUTRA_Postamble implementation.</w:t>
            </w:r>
          </w:p>
        </w:tc>
      </w:tr>
      <w:tr w:rsidR="006A2724" w14:paraId="727E4F78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96E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9F4BA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4FB7D103" w14:textId="77777777" w:rsidTr="00FC28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BAEDE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079A7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case.</w:t>
            </w:r>
          </w:p>
        </w:tc>
      </w:tr>
      <w:tr w:rsidR="006A2724" w14:paraId="4FD52AF9" w14:textId="77777777" w:rsidTr="00FC2807">
        <w:tc>
          <w:tcPr>
            <w:tcW w:w="2694" w:type="dxa"/>
            <w:gridSpan w:val="2"/>
          </w:tcPr>
          <w:p w14:paraId="59DA35A8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95882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7DED78AC" w14:textId="77777777" w:rsidTr="00FC28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E71B1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C67F8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11.5.12.NR5GC</w:t>
            </w:r>
          </w:p>
        </w:tc>
      </w:tr>
      <w:tr w:rsidR="006A2724" w14:paraId="1A38D8A1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47B0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9DF4F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19DAC2FE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B66F1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8E5D9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67572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B4786B" w14:textId="77777777" w:rsidR="006A2724" w:rsidRDefault="006A2724" w:rsidP="00FC2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C9130" w14:textId="77777777" w:rsidR="006A2724" w:rsidRDefault="006A2724" w:rsidP="00FC2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2724" w14:paraId="79630D43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75AF8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9CDFD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019FC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19F6E" w14:textId="77777777" w:rsidR="006A2724" w:rsidRDefault="006A2724" w:rsidP="00FC2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E125C" w14:textId="77777777" w:rsidR="006A2724" w:rsidRDefault="006A2724" w:rsidP="00FC2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724" w14:paraId="3FD5755A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0CC3B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7EE3F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B8F33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166BB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ED2B0" w14:textId="77777777" w:rsidR="006A2724" w:rsidRDefault="006A2724" w:rsidP="00FC2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724" w14:paraId="5CB6AD56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3E3DB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4F21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8786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4CDAF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3A0A5" w14:textId="77777777" w:rsidR="006A2724" w:rsidRDefault="006A2724" w:rsidP="00FC2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724" w14:paraId="54680D11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49C73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2CA50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</w:tc>
      </w:tr>
      <w:tr w:rsidR="006A2724" w14:paraId="1D1F01CB" w14:textId="77777777" w:rsidTr="00FC28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A3340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CE237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2724" w:rsidRPr="008863B9" w14:paraId="6CB672BA" w14:textId="77777777" w:rsidTr="00FC28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489DC" w14:textId="77777777" w:rsidR="006A2724" w:rsidRPr="008863B9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990D7" w14:textId="77777777" w:rsidR="006A2724" w:rsidRPr="008863B9" w:rsidRDefault="006A2724" w:rsidP="00FC2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2724" w14:paraId="6784227C" w14:textId="77777777" w:rsidTr="00FC28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C359E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1C58B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2BE9B4" w14:textId="77777777" w:rsidR="006A2724" w:rsidRDefault="006A2724" w:rsidP="006A2724">
      <w:pPr>
        <w:pStyle w:val="CRCoverPage"/>
        <w:spacing w:after="0"/>
        <w:rPr>
          <w:noProof/>
          <w:sz w:val="8"/>
          <w:szCs w:val="8"/>
        </w:rPr>
      </w:pPr>
    </w:p>
    <w:p w14:paraId="56B1857E" w14:textId="77777777" w:rsidR="006A2724" w:rsidRDefault="006A2724" w:rsidP="006A2724">
      <w:pPr>
        <w:rPr>
          <w:noProof/>
        </w:rPr>
        <w:sectPr w:rsidR="006A2724" w:rsidSect="006A272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B0A36" w14:textId="77777777" w:rsidR="006A2724" w:rsidRPr="00D83A7A" w:rsidRDefault="006A2724" w:rsidP="006A2724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201817905"/>
      <w:bookmarkStart w:id="2" w:name="_Hlk201762551"/>
      <w:r w:rsidRPr="00D83A7A">
        <w:rPr>
          <w:rStyle w:val="nfasis"/>
          <w:rFonts w:ascii="Arial" w:hAnsi="Arial" w:cs="Arial"/>
        </w:rPr>
        <w:lastRenderedPageBreak/>
        <w:t>Table of Contents</w:t>
      </w:r>
      <w:bookmarkEnd w:id="1"/>
    </w:p>
    <w:p w14:paraId="06A3B8D9" w14:textId="77777777" w:rsidR="006A2724" w:rsidRPr="004766CB" w:rsidRDefault="006A2724" w:rsidP="006A2724">
      <w:pPr>
        <w:pStyle w:val="TD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000828">
        <w:rPr>
          <w:rFonts w:ascii="Arial" w:hAnsi="Arial" w:cs="Arial"/>
          <w:i/>
          <w:iCs/>
          <w:noProof/>
        </w:rPr>
        <w:t>Table of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_Toc201817905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1F720CB" w14:textId="77777777" w:rsidR="006A2724" w:rsidRPr="004766CB" w:rsidRDefault="006A2724" w:rsidP="006A2724">
      <w:pPr>
        <w:pStyle w:val="TD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000828">
        <w:rPr>
          <w:rFonts w:cs="Arial"/>
          <w:noProof/>
        </w:rPr>
        <w:t>1</w:t>
      </w:r>
      <w:r w:rsidRPr="004766CB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00082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_Toc201817906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B1DBEC" w14:textId="77777777" w:rsidR="006A2724" w:rsidRPr="004766CB" w:rsidRDefault="006A2724" w:rsidP="006A2724">
      <w:pPr>
        <w:pStyle w:val="TD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000828">
        <w:rPr>
          <w:b/>
          <w:noProof/>
        </w:rPr>
        <w:t>2</w:t>
      </w:r>
      <w:r w:rsidRPr="004766CB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00082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_Toc201817907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24EADDA" w14:textId="77777777" w:rsidR="006A2724" w:rsidRPr="006A2724" w:rsidRDefault="006A2724" w:rsidP="006A2724">
      <w:pPr>
        <w:pStyle w:val="TD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000828">
        <w:rPr>
          <w:rFonts w:cs="Arial"/>
          <w:b/>
          <w:noProof/>
          <w:lang w:eastAsia="en-GB"/>
        </w:rPr>
        <w:t>2.1</w:t>
      </w:r>
      <w:r w:rsidRPr="006A2724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000828">
        <w:rPr>
          <w:rFonts w:cs="Arial"/>
          <w:b/>
          <w:noProof/>
          <w:color w:val="000000"/>
          <w:lang w:eastAsia="en-GB"/>
        </w:rPr>
        <w:t>Correction to f_TC_11_5_12_NR5GC_EUTRA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_Toc201817908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7031C0" w14:textId="77777777" w:rsidR="006A2724" w:rsidRDefault="006A2724" w:rsidP="006A272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E317D60" w14:textId="77777777" w:rsidR="006A2724" w:rsidRDefault="006A2724" w:rsidP="006A2724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0BA391A3" w14:textId="77777777" w:rsidR="006A2724" w:rsidRPr="00D268E5" w:rsidRDefault="006A2724" w:rsidP="006A2724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24106966"/>
      <w:bookmarkStart w:id="5" w:name="_Toc201817906"/>
      <w:r w:rsidRPr="00D268E5">
        <w:rPr>
          <w:rFonts w:cs="Arial"/>
        </w:rPr>
        <w:lastRenderedPageBreak/>
        <w:t>Overview</w:t>
      </w:r>
      <w:bookmarkEnd w:id="3"/>
      <w:bookmarkEnd w:id="4"/>
      <w:bookmarkEnd w:id="5"/>
    </w:p>
    <w:p w14:paraId="1D16D1D0" w14:textId="77777777" w:rsidR="006A2724" w:rsidRDefault="006A2724" w:rsidP="006A27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3742B">
        <w:rPr>
          <w:rFonts w:cs="Arial"/>
        </w:rPr>
        <w:t xml:space="preserve">iwd-TTCN3-B2024-06_D25wk24 </w:t>
      </w:r>
      <w:r>
        <w:rPr>
          <w:rFonts w:cs="Arial"/>
        </w:rPr>
        <w:t>related to the title of this CR.</w:t>
      </w:r>
    </w:p>
    <w:p w14:paraId="0F7BE9DD" w14:textId="77777777" w:rsidR="006A2724" w:rsidRPr="0073742B" w:rsidRDefault="006A2724" w:rsidP="006A27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3742B">
        <w:rPr>
          <w:rFonts w:cs="Arial"/>
          <w:b/>
          <w:bCs/>
          <w:sz w:val="24"/>
          <w:lang w:eastAsia="ja-JP"/>
        </w:rPr>
        <w:t>Juan Garcia Martin</w:t>
      </w:r>
    </w:p>
    <w:p w14:paraId="1FC779D6" w14:textId="77777777" w:rsidR="006A2724" w:rsidRPr="0073742B" w:rsidRDefault="006A2724" w:rsidP="006A27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 w:rsidRPr="0073742B">
        <w:rPr>
          <w:rFonts w:cs="Arial"/>
          <w:b/>
          <w:bCs/>
          <w:sz w:val="24"/>
          <w:lang w:eastAsia="ja-JP"/>
        </w:rPr>
        <w:tab/>
      </w:r>
      <w:hyperlink r:id="rId19" w:history="1">
        <w:r w:rsidRPr="0073742B">
          <w:rPr>
            <w:rStyle w:val="Hipervnculo"/>
            <w:rFonts w:cs="Arial"/>
            <w:b/>
            <w:bCs/>
            <w:sz w:val="24"/>
            <w:lang w:eastAsia="ja-JP"/>
          </w:rPr>
          <w:t>Juan.GarciaMartin@rohde-schwarz.com</w:t>
        </w:r>
      </w:hyperlink>
    </w:p>
    <w:p w14:paraId="4299C336" w14:textId="77777777" w:rsidR="006A2724" w:rsidRDefault="006A2724" w:rsidP="006A2724">
      <w:pPr>
        <w:rPr>
          <w:b/>
          <w:sz w:val="24"/>
          <w:lang w:eastAsia="ja-JP"/>
        </w:rPr>
      </w:pPr>
    </w:p>
    <w:p w14:paraId="1FE2B880" w14:textId="77777777" w:rsidR="006A2724" w:rsidRDefault="006A2724" w:rsidP="006A2724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201817907"/>
      <w:r w:rsidRPr="00854C55">
        <w:rPr>
          <w:b/>
        </w:rPr>
        <w:t>Corrections required</w:t>
      </w:r>
      <w:bookmarkEnd w:id="6"/>
      <w:bookmarkEnd w:id="7"/>
      <w:bookmarkEnd w:id="8"/>
    </w:p>
    <w:p w14:paraId="57CCBDB9" w14:textId="77777777" w:rsidR="006A2724" w:rsidRPr="003D65E8" w:rsidRDefault="006A2724" w:rsidP="006A2724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9" w:name="_Toc201817908"/>
      <w:r>
        <w:rPr>
          <w:rFonts w:cs="Arial"/>
          <w:b/>
          <w:color w:val="000000"/>
          <w:lang w:eastAsia="en-GB"/>
        </w:rPr>
        <w:t xml:space="preserve">Correction to </w:t>
      </w:r>
      <w:r w:rsidRPr="00775F8C">
        <w:rPr>
          <w:rFonts w:cs="Arial"/>
          <w:b/>
          <w:color w:val="000000"/>
          <w:lang w:eastAsia="en-GB"/>
        </w:rPr>
        <w:t>f_TC_11_5_12_NR5GC_EUTRA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2724" w14:paraId="246DD7A0" w14:textId="77777777" w:rsidTr="00FC28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3706" w14:textId="77777777" w:rsidR="006A2724" w:rsidRDefault="006A2724" w:rsidP="00FC28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D2B3" w14:textId="77777777" w:rsidR="006A2724" w:rsidRPr="00FA530C" w:rsidRDefault="006A2724" w:rsidP="00FC2807">
            <w:pPr>
              <w:pStyle w:val="CRCoverPage"/>
              <w:spacing w:after="0"/>
              <w:rPr>
                <w:noProof/>
              </w:rPr>
            </w:pPr>
            <w:r w:rsidRPr="00775F8C">
              <w:rPr>
                <w:noProof/>
              </w:rPr>
              <w:t>f_TC_11_5_12_NR5GC_EUTRA</w:t>
            </w:r>
          </w:p>
        </w:tc>
      </w:tr>
      <w:tr w:rsidR="006A2724" w14:paraId="76DBD961" w14:textId="77777777" w:rsidTr="00FC280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CA40" w14:textId="77777777" w:rsidR="006A2724" w:rsidRDefault="006A2724" w:rsidP="00FC28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CAC7" w14:textId="77777777" w:rsidR="006A2724" w:rsidRPr="00A9102E" w:rsidRDefault="006A2724" w:rsidP="00FC2807">
            <w:pPr>
              <w:pStyle w:val="CRCoverPage"/>
              <w:spacing w:after="0"/>
              <w:rPr>
                <w:noProof/>
              </w:rPr>
            </w:pPr>
            <w:r w:rsidRPr="00A45F7D">
              <w:rPr>
                <w:noProof/>
              </w:rPr>
              <w:t>Test case signaling will happen mostly on EUTRA PTC calling EUTRA functions, postamble function must be aligned. Calling f_EUTRA38_MultiPDN_Postamble will provoke a runtime error.</w:t>
            </w:r>
          </w:p>
        </w:tc>
      </w:tr>
      <w:tr w:rsidR="006A2724" w14:paraId="3FB34355" w14:textId="77777777" w:rsidTr="00FC28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5B11" w14:textId="77777777" w:rsidR="006A2724" w:rsidRDefault="006A2724" w:rsidP="00FC28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8CB2" w14:textId="77777777" w:rsidR="006A2724" w:rsidRPr="00B545B4" w:rsidRDefault="006A2724" w:rsidP="00FC2807">
            <w:pPr>
              <w:pStyle w:val="CRCoverPage"/>
              <w:spacing w:after="0"/>
              <w:rPr>
                <w:rFonts w:cs="Arial"/>
                <w:noProof/>
              </w:rPr>
            </w:pPr>
            <w:r w:rsidRPr="00A45F7D">
              <w:rPr>
                <w:noProof/>
              </w:rPr>
              <w:t>Called f_EUTRA_Postamble implementation.</w:t>
            </w:r>
          </w:p>
        </w:tc>
      </w:tr>
      <w:tr w:rsidR="006A2724" w14:paraId="19F39BC6" w14:textId="77777777" w:rsidTr="00FC28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F655" w14:textId="77777777" w:rsidR="006A2724" w:rsidRDefault="006A2724" w:rsidP="00FC28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0EA5" w14:textId="77777777" w:rsidR="006A2724" w:rsidRPr="00CC39F9" w:rsidRDefault="006A2724" w:rsidP="00FC2807">
            <w:pPr>
              <w:spacing w:after="0"/>
              <w:rPr>
                <w:rFonts w:ascii="Arial" w:hAnsi="Arial" w:cs="Arial"/>
                <w:lang w:eastAsia="en-GB"/>
              </w:rPr>
            </w:pPr>
            <w:r w:rsidRPr="00F73790">
              <w:rPr>
                <w:rFonts w:ascii="Arial" w:hAnsi="Arial" w:cs="Arial"/>
                <w:lang w:eastAsia="en-GB"/>
              </w:rPr>
              <w:t>ECall_IRAT_NR5GC_EUTRA</w:t>
            </w:r>
          </w:p>
        </w:tc>
      </w:tr>
      <w:tr w:rsidR="006A2724" w14:paraId="1BAD3697" w14:textId="77777777" w:rsidTr="00FC28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A783" w14:textId="77777777" w:rsidR="006A2724" w:rsidRDefault="006A2724" w:rsidP="00FC28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295A" w14:textId="6BC19544" w:rsidR="006A2724" w:rsidRPr="001A7DF3" w:rsidRDefault="00485D4B" w:rsidP="00FC2807">
            <w:pPr>
              <w:rPr>
                <w:rFonts w:ascii="Arial" w:hAnsi="Arial"/>
                <w:lang w:eastAsia="zh-CN"/>
              </w:rPr>
            </w:pPr>
            <w:r w:rsidRPr="00485D4B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F1410FA" w14:textId="77777777" w:rsidR="006A2724" w:rsidRDefault="006A2724" w:rsidP="006A2724">
      <w:pPr>
        <w:spacing w:after="0"/>
        <w:rPr>
          <w:rFonts w:ascii="Arial" w:hAnsi="Arial"/>
          <w:b/>
          <w:lang w:eastAsia="en-GB"/>
        </w:rPr>
      </w:pPr>
    </w:p>
    <w:p w14:paraId="1FDC23A9" w14:textId="77777777" w:rsidR="006A2724" w:rsidRDefault="006A2724" w:rsidP="006A2724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B50BFE4" w14:textId="77777777" w:rsidR="006A2724" w:rsidRDefault="006A2724" w:rsidP="006A272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2724" w:rsidRPr="00CD057D" w14:paraId="24F9A75B" w14:textId="77777777" w:rsidTr="00FC280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8231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f_TC_11_5_12_NR5GC_EUTRA() runs on EUTRA_Multi5GS_PTC</w:t>
            </w:r>
          </w:p>
          <w:p w14:paraId="4A356F03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eCall Only mode / 5GS supports IMS voice over PS session / 5GS supports emergency service / eCall over IMS is not supported on 5GS / eCall over EPS */</w:t>
            </w:r>
          </w:p>
          <w:p w14:paraId="7EF09E6D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FFAC1B7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R5s250075 sic@</w:t>
            </w:r>
          </w:p>
          <w:p w14:paraId="01E68F15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f_EUTRA38_IRAT_Init(c31, HANDLE_UM_DATA, USE_BIG_GRANTS);  // E-UTRA Cell 1 as defined in TS 36.508 [7] Table 4.4.2-2. System information combination 31 as defined in TS 36.508 [7], sub-clause 4.4.3.1.1.</w:t>
            </w:r>
          </w:p>
          <w:p w14:paraId="050BC703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R5s240599 sic@</w:t>
            </w:r>
          </w:p>
          <w:p w14:paraId="2FDE8247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cell and send out system information</w:t>
            </w:r>
          </w:p>
          <w:p w14:paraId="0638B381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f_EUTRA_CellConfig_Def(eutra_Cell1);</w:t>
            </w:r>
          </w:p>
          <w:p w14:paraId="484B1EA9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4E423D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eCall capable UE is equipped with eCall only enabled USIM configured as per TS 38.508-1 [4] Table 6.4.1-24.</w:t>
            </w:r>
          </w:p>
          <w:p w14:paraId="3F3F69DC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f_UT_USIM_Insert(UT, "configuration 24 specified in table 6.4.1-24 TS 38.508-1");  //@sic R5s240599 sic@</w:t>
            </w:r>
          </w:p>
          <w:p w14:paraId="7ECD01B2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9C715A2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595A705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f_EUTRA_TestBody_Set(true);</w:t>
            </w:r>
          </w:p>
          <w:p w14:paraId="59352303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68D0CC5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fl_TC_11_5_12_NR5GC_EUTRA_TestBody();</w:t>
            </w:r>
          </w:p>
          <w:p w14:paraId="4C2FC3D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F7A27D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f_EUTRA_TestBody_Set(false);</w:t>
            </w:r>
          </w:p>
          <w:p w14:paraId="6C57372C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8EC8B8B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Tell the NR to release the resources</w:t>
            </w:r>
          </w:p>
          <w:p w14:paraId="55B23760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f_EUTRA_NR_SendCoOrd (NR, cms_EUTRA_NR_Trigger("Postamble"));</w:t>
            </w:r>
          </w:p>
          <w:p w14:paraId="31033C9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//Postamble on Eutra Cell</w:t>
            </w:r>
          </w:p>
          <w:p w14:paraId="643810B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f_EUTRA38_MultiPDN_Postamble (eutra_Cell1, E1_IDLE); //@sic R5s250125 sic@</w:t>
            </w:r>
          </w:p>
          <w:p w14:paraId="55E74973" w14:textId="77777777" w:rsidR="006A2724" w:rsidRPr="00455951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//End of f_TC_11_5_12_NR5GC_EUTRA()</w:t>
            </w:r>
          </w:p>
        </w:tc>
      </w:tr>
    </w:tbl>
    <w:p w14:paraId="18961B16" w14:textId="77777777" w:rsidR="006A2724" w:rsidRPr="00CD057D" w:rsidRDefault="006A2724" w:rsidP="006A2724">
      <w:pPr>
        <w:spacing w:after="0"/>
        <w:rPr>
          <w:rFonts w:ascii="Arial" w:hAnsi="Arial"/>
          <w:b/>
          <w:color w:val="000000"/>
          <w:lang w:eastAsia="en-GB"/>
        </w:rPr>
      </w:pPr>
    </w:p>
    <w:p w14:paraId="5199EA57" w14:textId="77777777" w:rsidR="006A2724" w:rsidRPr="00CD057D" w:rsidRDefault="006A2724" w:rsidP="006A272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5"/>
      </w:tblGrid>
      <w:tr w:rsidR="006A2724" w:rsidRPr="00CD057D" w14:paraId="4CC3FAC5" w14:textId="77777777" w:rsidTr="00FC2807">
        <w:trPr>
          <w:trHeight w:val="2220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329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f_TC_11_5_12_NR5GC_EUTRA() runs on EUTRA_Multi5GS_PTC</w:t>
            </w:r>
          </w:p>
          <w:p w14:paraId="16E0206C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eCall Only mode / 5GS supports IMS voice over PS session / 5GS supports emergency service / eCall over IMS is not supported on 5GS / eCall over EPS */</w:t>
            </w:r>
          </w:p>
          <w:p w14:paraId="2F488F60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DB11BF0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R5s250075 sic@</w:t>
            </w:r>
          </w:p>
          <w:p w14:paraId="5E89734B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f_EUTRA38_IRAT_Init(c31, HANDLE_UM_DATA, USE_BIG_GRANTS);  // E-UTRA Cell 1 as defined in TS 36.508 [7] Table 4.4.2-2. System information combination 31 as defined in TS 36.508 [7], sub-clause 4.4.3.1.1.</w:t>
            </w:r>
          </w:p>
          <w:p w14:paraId="5A18EB6C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R5s240599 sic@</w:t>
            </w:r>
          </w:p>
          <w:p w14:paraId="090C6CA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cell and send out system information</w:t>
            </w:r>
          </w:p>
          <w:p w14:paraId="3CB0CAB0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f_EUTRA_CellConfig_Def(eutra_Cell1);</w:t>
            </w:r>
          </w:p>
          <w:p w14:paraId="655C861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9923857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eCall capable UE is equipped with eCall only enabled USIM configured as per TS 38.508-1 [4] Table 6.4.1-24.</w:t>
            </w:r>
          </w:p>
          <w:p w14:paraId="69883CB7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f_UT_USIM_Insert(UT, "configuration 24 specified in table 6.4.1-24 TS 38.508-1");  //@sic R5s240599 sic@</w:t>
            </w:r>
          </w:p>
          <w:p w14:paraId="2A8E33E4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C696B8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34EC84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f_EUTRA_TestBody_Set(true);</w:t>
            </w:r>
          </w:p>
          <w:p w14:paraId="6066020A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46926F4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fl_TC_11_5_12_NR5GC_EUTRA_TestBody();</w:t>
            </w:r>
          </w:p>
          <w:p w14:paraId="11083902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37FB774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f_EUTRA_TestBody_Set(false);</w:t>
            </w:r>
          </w:p>
          <w:p w14:paraId="55AD99A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FED9F6B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Tell the NR to release the resources</w:t>
            </w:r>
          </w:p>
          <w:p w14:paraId="5A09CBB3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f_EUTRA_NR_SendCoOrd (NR, cms_EUTRA_NR_Trigger("Postamble"));</w:t>
            </w:r>
          </w:p>
          <w:p w14:paraId="44D8675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//Postamble on Eutra Cell</w:t>
            </w:r>
          </w:p>
          <w:p w14:paraId="3D027D15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82175C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f_EUTRA_Postamble (eutra_Cell1, E1_IDLE);</w:t>
            </w:r>
          </w:p>
          <w:p w14:paraId="238552BE" w14:textId="77777777" w:rsidR="006A2724" w:rsidRPr="002949C5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//End of f_TC_11_5_12_NR5GC_EUTRA()</w:t>
            </w:r>
          </w:p>
        </w:tc>
      </w:tr>
    </w:tbl>
    <w:p w14:paraId="157836CE" w14:textId="77777777" w:rsidR="006A2724" w:rsidRDefault="006A2724" w:rsidP="006A2724">
      <w:pPr>
        <w:rPr>
          <w:noProof/>
        </w:rPr>
      </w:pPr>
    </w:p>
    <w:bookmarkEnd w:id="2"/>
    <w:p w14:paraId="3FDB2B24" w14:textId="77777777" w:rsidR="006A2724" w:rsidRDefault="006A2724" w:rsidP="006A2724">
      <w:pPr>
        <w:rPr>
          <w:noProof/>
        </w:rPr>
      </w:pPr>
    </w:p>
    <w:p w14:paraId="0EBB1E24" w14:textId="6319FE5E" w:rsidR="00BB6C5E" w:rsidRPr="006A2724" w:rsidRDefault="00BB6C5E" w:rsidP="006A2724"/>
    <w:sectPr w:rsidR="00BB6C5E" w:rsidRPr="006A272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81F7F" w14:textId="77777777" w:rsidR="00261E55" w:rsidRDefault="00261E55">
      <w:pPr>
        <w:spacing w:after="0"/>
      </w:pPr>
      <w:r>
        <w:separator/>
      </w:r>
    </w:p>
  </w:endnote>
  <w:endnote w:type="continuationSeparator" w:id="0">
    <w:p w14:paraId="42615726" w14:textId="77777777" w:rsidR="00261E55" w:rsidRDefault="00261E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08E0" w14:textId="77777777" w:rsidR="006A2724" w:rsidRDefault="006A27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BD61" w14:textId="77777777" w:rsidR="006A2724" w:rsidRDefault="006A272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0CBDD" w14:textId="77777777" w:rsidR="006A2724" w:rsidRDefault="006A27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A2B38" w14:textId="77777777" w:rsidR="00261E55" w:rsidRDefault="00261E55">
      <w:pPr>
        <w:spacing w:after="0"/>
      </w:pPr>
      <w:r>
        <w:separator/>
      </w:r>
    </w:p>
  </w:footnote>
  <w:footnote w:type="continuationSeparator" w:id="0">
    <w:p w14:paraId="402D2AFA" w14:textId="77777777" w:rsidR="00261E55" w:rsidRDefault="00261E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E7A8" w14:textId="77777777" w:rsidR="006A2724" w:rsidRDefault="006A27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8692" w14:textId="77777777" w:rsidR="006A2724" w:rsidRDefault="006A272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8921" w14:textId="77777777" w:rsidR="006A2724" w:rsidRDefault="006A2724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Encabezado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C9A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5E9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AD7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074C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67D7"/>
    <w:rsid w:val="0021756E"/>
    <w:rsid w:val="00217802"/>
    <w:rsid w:val="00217811"/>
    <w:rsid w:val="00220412"/>
    <w:rsid w:val="00222FFD"/>
    <w:rsid w:val="00223345"/>
    <w:rsid w:val="0022438A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36D4D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E55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5F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1A26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1614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034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26B2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9C4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6789"/>
    <w:rsid w:val="00477E57"/>
    <w:rsid w:val="00480997"/>
    <w:rsid w:val="00480E1E"/>
    <w:rsid w:val="004817BC"/>
    <w:rsid w:val="004828EB"/>
    <w:rsid w:val="00484CBA"/>
    <w:rsid w:val="00485D4B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273E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100E"/>
    <w:rsid w:val="004E1B0C"/>
    <w:rsid w:val="004E3C18"/>
    <w:rsid w:val="004E68D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264"/>
    <w:rsid w:val="006756EF"/>
    <w:rsid w:val="006759F3"/>
    <w:rsid w:val="00675DF5"/>
    <w:rsid w:val="006761C7"/>
    <w:rsid w:val="0067739E"/>
    <w:rsid w:val="00677A55"/>
    <w:rsid w:val="0068324D"/>
    <w:rsid w:val="00683B69"/>
    <w:rsid w:val="00683C7A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97D8C"/>
    <w:rsid w:val="006A04C3"/>
    <w:rsid w:val="006A0D1F"/>
    <w:rsid w:val="006A115F"/>
    <w:rsid w:val="006A1160"/>
    <w:rsid w:val="006A16C0"/>
    <w:rsid w:val="006A2724"/>
    <w:rsid w:val="006A3F4D"/>
    <w:rsid w:val="006A40AA"/>
    <w:rsid w:val="006A530D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2DD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172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5F8C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75C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294C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203B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6766D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0DCD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1DAC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5F7D"/>
    <w:rsid w:val="00A46BC1"/>
    <w:rsid w:val="00A478FA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102E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308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8E7"/>
    <w:rsid w:val="00B73C52"/>
    <w:rsid w:val="00B743EF"/>
    <w:rsid w:val="00B75E77"/>
    <w:rsid w:val="00B75F92"/>
    <w:rsid w:val="00B7729B"/>
    <w:rsid w:val="00B80C8D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07385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87E"/>
    <w:rsid w:val="00C33A7F"/>
    <w:rsid w:val="00C35289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923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3FBF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DFD"/>
    <w:rsid w:val="00CF0E9C"/>
    <w:rsid w:val="00CF1A4A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45B5A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1F9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427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4927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790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34AE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pPr>
      <w:outlineLvl w:val="5"/>
    </w:pPr>
  </w:style>
  <w:style w:type="paragraph" w:styleId="Ttulo7">
    <w:name w:val="heading 7"/>
    <w:basedOn w:val="H6"/>
    <w:next w:val="Normal"/>
    <w:link w:val="Ttulo7Car"/>
    <w:qFormat/>
    <w:pPr>
      <w:outlineLvl w:val="6"/>
    </w:pPr>
  </w:style>
  <w:style w:type="paragraph" w:styleId="Ttulo8">
    <w:name w:val="heading 8"/>
    <w:basedOn w:val="Ttulo1"/>
    <w:next w:val="Normal"/>
    <w:link w:val="Ttulo8Car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qFormat/>
    <w:pPr>
      <w:ind w:left="1985" w:hanging="1985"/>
      <w:outlineLvl w:val="9"/>
    </w:pPr>
    <w:rPr>
      <w:sz w:val="20"/>
    </w:rPr>
  </w:style>
  <w:style w:type="paragraph" w:styleId="Lista3">
    <w:name w:val="List 3"/>
    <w:basedOn w:val="Lista2"/>
    <w:qFormat/>
    <w:pPr>
      <w:ind w:left="1135"/>
    </w:pPr>
  </w:style>
  <w:style w:type="paragraph" w:styleId="Lista2">
    <w:name w:val="List 2"/>
    <w:basedOn w:val="Lista"/>
    <w:qFormat/>
    <w:pPr>
      <w:ind w:left="851"/>
    </w:pPr>
  </w:style>
  <w:style w:type="paragraph" w:styleId="Lista">
    <w:name w:val="List"/>
    <w:basedOn w:val="Normal"/>
    <w:qFormat/>
    <w:pPr>
      <w:ind w:left="568" w:hanging="284"/>
    </w:pPr>
  </w:style>
  <w:style w:type="paragraph" w:styleId="Asuntodelcomentario">
    <w:name w:val="annotation subject"/>
    <w:basedOn w:val="Textocomentario"/>
    <w:next w:val="Textocomentario"/>
    <w:link w:val="AsuntodelcomentarioCar"/>
    <w:semiHidden/>
    <w:qFormat/>
    <w:rPr>
      <w:b/>
      <w:bCs/>
    </w:rPr>
  </w:style>
  <w:style w:type="paragraph" w:styleId="Textocomentario">
    <w:name w:val="annotation text"/>
    <w:basedOn w:val="Normal"/>
    <w:link w:val="TextocomentarioCar"/>
    <w:semiHidden/>
    <w:qFormat/>
  </w:style>
  <w:style w:type="paragraph" w:styleId="TDC7">
    <w:name w:val="toc 7"/>
    <w:basedOn w:val="TDC6"/>
    <w:next w:val="Normal"/>
    <w:semiHidden/>
    <w:qFormat/>
    <w:pPr>
      <w:ind w:left="2268" w:hanging="2268"/>
    </w:pPr>
  </w:style>
  <w:style w:type="paragraph" w:styleId="TDC6">
    <w:name w:val="toc 6"/>
    <w:basedOn w:val="TDC5"/>
    <w:next w:val="Normal"/>
    <w:semiHidden/>
    <w:qFormat/>
    <w:pPr>
      <w:ind w:left="1985" w:hanging="1985"/>
    </w:pPr>
  </w:style>
  <w:style w:type="paragraph" w:styleId="TDC5">
    <w:name w:val="toc 5"/>
    <w:basedOn w:val="TDC4"/>
    <w:next w:val="Normal"/>
    <w:semiHidden/>
    <w:qFormat/>
    <w:pPr>
      <w:ind w:left="1701" w:hanging="1701"/>
    </w:pPr>
  </w:style>
  <w:style w:type="paragraph" w:styleId="TDC4">
    <w:name w:val="toc 4"/>
    <w:basedOn w:val="TDC3"/>
    <w:next w:val="Normal"/>
    <w:semiHidden/>
    <w:qFormat/>
    <w:pPr>
      <w:ind w:left="1418" w:hanging="1418"/>
    </w:pPr>
  </w:style>
  <w:style w:type="paragraph" w:styleId="TDC3">
    <w:name w:val="toc 3"/>
    <w:basedOn w:val="TDC2"/>
    <w:next w:val="Normal"/>
    <w:semiHidden/>
    <w:qFormat/>
    <w:pPr>
      <w:ind w:left="1134" w:hanging="1134"/>
    </w:pPr>
  </w:style>
  <w:style w:type="paragraph" w:styleId="TDC2">
    <w:name w:val="toc 2"/>
    <w:basedOn w:val="TD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D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aconnmeros2">
    <w:name w:val="List Number 2"/>
    <w:basedOn w:val="Listaconnmeros"/>
    <w:qFormat/>
    <w:pPr>
      <w:ind w:left="851"/>
    </w:pPr>
  </w:style>
  <w:style w:type="paragraph" w:styleId="Listaconnmeros">
    <w:name w:val="List Number"/>
    <w:basedOn w:val="Lista"/>
    <w:qFormat/>
  </w:style>
  <w:style w:type="paragraph" w:styleId="Listaconvietas4">
    <w:name w:val="List Bullet 4"/>
    <w:basedOn w:val="Listaconvietas3"/>
    <w:qFormat/>
    <w:pPr>
      <w:ind w:left="1418"/>
    </w:pPr>
  </w:style>
  <w:style w:type="paragraph" w:styleId="Listaconvietas3">
    <w:name w:val="List Bullet 3"/>
    <w:basedOn w:val="Listaconvietas2"/>
    <w:qFormat/>
    <w:pPr>
      <w:ind w:left="1135"/>
    </w:pPr>
  </w:style>
  <w:style w:type="paragraph" w:styleId="Listaconvietas2">
    <w:name w:val="List Bullet 2"/>
    <w:basedOn w:val="Listaconvietas"/>
    <w:qFormat/>
    <w:pPr>
      <w:ind w:left="851"/>
    </w:pPr>
  </w:style>
  <w:style w:type="paragraph" w:styleId="Listaconvietas">
    <w:name w:val="List Bullet"/>
    <w:basedOn w:val="Lista"/>
    <w:qFormat/>
  </w:style>
  <w:style w:type="paragraph" w:styleId="Mapadeldocumento">
    <w:name w:val="Document Map"/>
    <w:basedOn w:val="Normal"/>
    <w:link w:val="MapadeldocumentoCar"/>
    <w:semiHidden/>
    <w:qFormat/>
    <w:pPr>
      <w:shd w:val="clear" w:color="auto" w:fill="000080"/>
    </w:pPr>
    <w:rPr>
      <w:rFonts w:ascii="Tahoma" w:hAnsi="Tahoma" w:cs="Tahoma"/>
    </w:rPr>
  </w:style>
  <w:style w:type="paragraph" w:styleId="Listaconvietas5">
    <w:name w:val="List Bullet 5"/>
    <w:basedOn w:val="Listaconvietas4"/>
    <w:qFormat/>
    <w:pPr>
      <w:ind w:left="1702"/>
    </w:pPr>
  </w:style>
  <w:style w:type="paragraph" w:styleId="TDC8">
    <w:name w:val="toc 8"/>
    <w:basedOn w:val="TDC1"/>
    <w:next w:val="Normal"/>
    <w:semiHidden/>
    <w:qFormat/>
    <w:pPr>
      <w:spacing w:before="180"/>
      <w:ind w:left="2693" w:hanging="2693"/>
    </w:pPr>
    <w:rPr>
      <w:b/>
    </w:rPr>
  </w:style>
  <w:style w:type="paragraph" w:styleId="Textodeglobo">
    <w:name w:val="Balloon Text"/>
    <w:basedOn w:val="Normal"/>
    <w:link w:val="TextodegloboCar"/>
    <w:uiPriority w:val="99"/>
    <w:qFormat/>
    <w:rPr>
      <w:rFonts w:ascii="Tahoma" w:hAnsi="Tahoma" w:cs="Tahoma"/>
      <w:sz w:val="16"/>
      <w:szCs w:val="16"/>
    </w:rPr>
  </w:style>
  <w:style w:type="paragraph" w:styleId="Piedepgina">
    <w:name w:val="footer"/>
    <w:basedOn w:val="Encabezado"/>
    <w:link w:val="PiedepginaCar"/>
    <w:qFormat/>
    <w:pPr>
      <w:jc w:val="center"/>
    </w:pPr>
    <w:rPr>
      <w:i/>
    </w:rPr>
  </w:style>
  <w:style w:type="paragraph" w:styleId="Encabezado">
    <w:name w:val="header"/>
    <w:link w:val="EncabezadoC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Textonotapie">
    <w:name w:val="footnote text"/>
    <w:basedOn w:val="Normal"/>
    <w:link w:val="TextonotapieCar"/>
    <w:semiHidden/>
    <w:qFormat/>
    <w:pPr>
      <w:keepLines/>
      <w:spacing w:after="0"/>
      <w:ind w:left="454" w:hanging="454"/>
    </w:pPr>
    <w:rPr>
      <w:sz w:val="16"/>
    </w:rPr>
  </w:style>
  <w:style w:type="paragraph" w:styleId="Lista5">
    <w:name w:val="List 5"/>
    <w:basedOn w:val="Lista4"/>
    <w:qFormat/>
    <w:pPr>
      <w:ind w:left="1702"/>
    </w:pPr>
  </w:style>
  <w:style w:type="paragraph" w:styleId="Lista4">
    <w:name w:val="List 4"/>
    <w:basedOn w:val="Lista3"/>
    <w:qFormat/>
    <w:pPr>
      <w:ind w:left="1418"/>
    </w:pPr>
  </w:style>
  <w:style w:type="paragraph" w:styleId="TDC9">
    <w:name w:val="toc 9"/>
    <w:basedOn w:val="TDC8"/>
    <w:next w:val="Normal"/>
    <w:semiHidden/>
    <w:qFormat/>
    <w:pPr>
      <w:ind w:left="1418" w:hanging="1418"/>
    </w:pPr>
  </w:style>
  <w:style w:type="paragraph" w:styleId="ndice1">
    <w:name w:val="index 1"/>
    <w:basedOn w:val="Normal"/>
    <w:next w:val="Normal"/>
    <w:semiHidden/>
    <w:qFormat/>
    <w:pPr>
      <w:keepLines/>
      <w:spacing w:after="0"/>
    </w:pPr>
  </w:style>
  <w:style w:type="paragraph" w:styleId="ndice2">
    <w:name w:val="index 2"/>
    <w:basedOn w:val="ndice1"/>
    <w:next w:val="Normal"/>
    <w:semiHidden/>
    <w:qFormat/>
    <w:pPr>
      <w:ind w:left="284"/>
    </w:pPr>
  </w:style>
  <w:style w:type="paragraph" w:styleId="Ttulo">
    <w:name w:val="Title"/>
    <w:basedOn w:val="Normal"/>
    <w:next w:val="Normal"/>
    <w:link w:val="Ttulo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Hipervnculovisitado">
    <w:name w:val="FollowedHyperlink"/>
    <w:uiPriority w:val="99"/>
    <w:qFormat/>
    <w:rPr>
      <w:color w:val="800080"/>
      <w:u w:val="single"/>
    </w:rPr>
  </w:style>
  <w:style w:type="character" w:styleId="nfasis">
    <w:name w:val="Emphasis"/>
    <w:qFormat/>
    <w:rPr>
      <w:i/>
      <w:iCs/>
    </w:rPr>
  </w:style>
  <w:style w:type="character" w:styleId="Hipervnculo">
    <w:name w:val="Hyperlink"/>
    <w:qFormat/>
    <w:rPr>
      <w:color w:val="0000FF"/>
      <w:u w:val="single"/>
    </w:rPr>
  </w:style>
  <w:style w:type="character" w:styleId="Refdecomentario">
    <w:name w:val="annotation reference"/>
    <w:semiHidden/>
    <w:qFormat/>
    <w:rPr>
      <w:sz w:val="16"/>
    </w:rPr>
  </w:style>
  <w:style w:type="character" w:styleId="Refdenotaalpi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Ttulo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a"/>
    <w:link w:val="B1Char"/>
    <w:qFormat/>
  </w:style>
  <w:style w:type="paragraph" w:customStyle="1" w:styleId="B2">
    <w:name w:val="B2"/>
    <w:basedOn w:val="Lista2"/>
    <w:link w:val="B2Char"/>
    <w:qFormat/>
  </w:style>
  <w:style w:type="paragraph" w:customStyle="1" w:styleId="B3">
    <w:name w:val="B3"/>
    <w:basedOn w:val="Lista3"/>
    <w:qFormat/>
  </w:style>
  <w:style w:type="paragraph" w:customStyle="1" w:styleId="B4">
    <w:name w:val="B4"/>
    <w:basedOn w:val="Lista4"/>
    <w:qFormat/>
  </w:style>
  <w:style w:type="paragraph" w:customStyle="1" w:styleId="B5">
    <w:name w:val="B5"/>
    <w:basedOn w:val="Lista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tuloCar">
    <w:name w:val="Título Car"/>
    <w:link w:val="Ttulo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Ttulo2Car">
    <w:name w:val="Título 2 Car"/>
    <w:link w:val="Ttulo2"/>
    <w:qFormat/>
    <w:rPr>
      <w:rFonts w:ascii="Arial" w:hAnsi="Arial"/>
      <w:sz w:val="32"/>
      <w:lang w:val="en-GB"/>
    </w:rPr>
  </w:style>
  <w:style w:type="character" w:customStyle="1" w:styleId="Ttulo1Car">
    <w:name w:val="Título 1 Car"/>
    <w:link w:val="Ttulo1"/>
    <w:qFormat/>
    <w:rPr>
      <w:rFonts w:ascii="Arial" w:hAnsi="Arial"/>
      <w:sz w:val="36"/>
      <w:lang w:val="en-GB"/>
    </w:rPr>
  </w:style>
  <w:style w:type="character" w:customStyle="1" w:styleId="Ttulo3Car">
    <w:name w:val="Título 3 Car"/>
    <w:link w:val="Ttulo3"/>
    <w:qFormat/>
    <w:rPr>
      <w:rFonts w:ascii="Arial" w:hAnsi="Arial"/>
      <w:sz w:val="28"/>
      <w:lang w:val="en-GB"/>
    </w:rPr>
  </w:style>
  <w:style w:type="character" w:customStyle="1" w:styleId="Ttulo4Car">
    <w:name w:val="Título 4 Car"/>
    <w:link w:val="Ttulo4"/>
    <w:qFormat/>
    <w:rPr>
      <w:rFonts w:ascii="Arial" w:hAnsi="Arial"/>
      <w:sz w:val="24"/>
      <w:lang w:val="en-GB"/>
    </w:rPr>
  </w:style>
  <w:style w:type="character" w:customStyle="1" w:styleId="Ttulo5Car">
    <w:name w:val="Título 5 Car"/>
    <w:link w:val="Ttulo5"/>
    <w:qFormat/>
    <w:rPr>
      <w:rFonts w:ascii="Arial" w:hAnsi="Arial"/>
      <w:sz w:val="22"/>
      <w:lang w:val="en-GB"/>
    </w:rPr>
  </w:style>
  <w:style w:type="character" w:customStyle="1" w:styleId="Ttulo6Car">
    <w:name w:val="Título 6 Car"/>
    <w:link w:val="Ttulo6"/>
    <w:qFormat/>
    <w:rPr>
      <w:rFonts w:ascii="Arial" w:hAnsi="Arial"/>
      <w:lang w:val="en-GB"/>
    </w:rPr>
  </w:style>
  <w:style w:type="character" w:customStyle="1" w:styleId="Ttulo7Car">
    <w:name w:val="Título 7 Car"/>
    <w:link w:val="Ttulo7"/>
    <w:qFormat/>
    <w:rPr>
      <w:rFonts w:ascii="Arial" w:hAnsi="Arial"/>
      <w:lang w:val="en-GB"/>
    </w:rPr>
  </w:style>
  <w:style w:type="character" w:customStyle="1" w:styleId="Ttulo8Car">
    <w:name w:val="Título 8 Car"/>
    <w:link w:val="Ttulo8"/>
    <w:qFormat/>
    <w:rPr>
      <w:rFonts w:ascii="Arial" w:hAnsi="Arial"/>
      <w:sz w:val="36"/>
      <w:lang w:val="en-GB"/>
    </w:rPr>
  </w:style>
  <w:style w:type="character" w:customStyle="1" w:styleId="Ttulo9Car">
    <w:name w:val="Título 9 Car"/>
    <w:link w:val="Ttulo9"/>
    <w:qFormat/>
    <w:rPr>
      <w:rFonts w:ascii="Arial" w:hAnsi="Arial"/>
      <w:sz w:val="36"/>
      <w:lang w:val="en-GB"/>
    </w:rPr>
  </w:style>
  <w:style w:type="character" w:customStyle="1" w:styleId="EncabezadoCar">
    <w:name w:val="Encabezado Car"/>
    <w:link w:val="Encabezado"/>
    <w:qFormat/>
    <w:rPr>
      <w:rFonts w:ascii="Arial" w:hAnsi="Arial"/>
      <w:b/>
      <w:sz w:val="18"/>
      <w:lang w:val="en-GB"/>
    </w:rPr>
  </w:style>
  <w:style w:type="character" w:customStyle="1" w:styleId="TextonotapieCar">
    <w:name w:val="Texto nota pie Car"/>
    <w:link w:val="Textonotapie"/>
    <w:semiHidden/>
    <w:qFormat/>
    <w:rPr>
      <w:rFonts w:ascii="Times New Roman" w:hAnsi="Times New Roman"/>
      <w:sz w:val="16"/>
      <w:lang w:val="en-GB"/>
    </w:rPr>
  </w:style>
  <w:style w:type="character" w:customStyle="1" w:styleId="PiedepginaCar">
    <w:name w:val="Pie de página Car"/>
    <w:link w:val="Piedepgina"/>
    <w:qFormat/>
    <w:rPr>
      <w:rFonts w:ascii="Arial" w:hAnsi="Arial"/>
      <w:b/>
      <w:i/>
      <w:sz w:val="18"/>
      <w:lang w:val="en-GB"/>
    </w:rPr>
  </w:style>
  <w:style w:type="character" w:customStyle="1" w:styleId="TextocomentarioCar">
    <w:name w:val="Texto comentario Car"/>
    <w:link w:val="Textocomentario"/>
    <w:semiHidden/>
    <w:qFormat/>
    <w:rPr>
      <w:rFonts w:ascii="Times New Roman" w:hAnsi="Times New Roman"/>
      <w:lang w:val="en-GB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suntodelcomentarioCar">
    <w:name w:val="Asunto del comentario Car"/>
    <w:link w:val="Asuntodelcomentario"/>
    <w:semiHidden/>
    <w:qFormat/>
    <w:rPr>
      <w:rFonts w:ascii="Times New Roman" w:hAnsi="Times New Roman"/>
      <w:b/>
      <w:bCs/>
      <w:lang w:val="en-GB"/>
    </w:rPr>
  </w:style>
  <w:style w:type="character" w:customStyle="1" w:styleId="MapadeldocumentoCar">
    <w:name w:val="Mapa del documento Car"/>
    <w:link w:val="Mapadeldocumento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Fuentedeprrafopredeter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Fuentedeprrafopredeter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Fuentedeprrafopredeter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Prrafodelista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Juan.GarciaMartin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933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Francisca Rodriguez Navas</cp:lastModifiedBy>
  <cp:revision>2</cp:revision>
  <cp:lastPrinted>1900-12-31T16:00:00Z</cp:lastPrinted>
  <dcterms:created xsi:type="dcterms:W3CDTF">2025-07-01T13:31:00Z</dcterms:created>
  <dcterms:modified xsi:type="dcterms:W3CDTF">2025-07-01T13:31:00Z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