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BBA32" w14:textId="0788FCDA" w:rsidR="006656B6" w:rsidRDefault="006656B6" w:rsidP="006656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E96BE1" w:rsidRPr="00E96BE1">
        <w:rPr>
          <w:b/>
          <w:bCs/>
          <w:i/>
          <w:iCs/>
          <w:sz w:val="24"/>
          <w:szCs w:val="24"/>
        </w:rPr>
        <w:t>R5s2502</w:t>
      </w:r>
      <w:r w:rsidR="001757D4">
        <w:rPr>
          <w:b/>
          <w:bCs/>
          <w:i/>
          <w:iCs/>
          <w:sz w:val="24"/>
          <w:szCs w:val="24"/>
        </w:rPr>
        <w:t>1</w:t>
      </w:r>
      <w:r w:rsidR="00E96BE1" w:rsidRPr="00E96BE1">
        <w:rPr>
          <w:b/>
          <w:bCs/>
          <w:i/>
          <w:iCs/>
          <w:sz w:val="24"/>
          <w:szCs w:val="24"/>
        </w:rPr>
        <w:t>1</w:t>
      </w:r>
    </w:p>
    <w:p w14:paraId="1A2316BD" w14:textId="77777777" w:rsidR="006656B6" w:rsidRDefault="006656B6" w:rsidP="006656B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56B6" w14:paraId="67F4F562" w14:textId="77777777" w:rsidTr="000D09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C0CD4" w14:textId="77777777" w:rsidR="006656B6" w:rsidRDefault="006656B6" w:rsidP="000D0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656B6" w14:paraId="50B1FFCE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69EAC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56B6" w14:paraId="7D45CE8D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AF5B1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62B0229C" w14:textId="77777777" w:rsidTr="000D09DB">
        <w:tc>
          <w:tcPr>
            <w:tcW w:w="142" w:type="dxa"/>
            <w:tcBorders>
              <w:left w:val="single" w:sz="4" w:space="0" w:color="auto"/>
            </w:tcBorders>
          </w:tcPr>
          <w:p w14:paraId="7A11F194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6DAC6F" w14:textId="77777777" w:rsidR="006656B6" w:rsidRPr="00410371" w:rsidRDefault="006656B6" w:rsidP="000D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37CE6EF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B412AD" w14:textId="4504D31E" w:rsidR="006656B6" w:rsidRPr="00E96BE1" w:rsidRDefault="00E96BE1" w:rsidP="000D09DB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E96BE1">
              <w:rPr>
                <w:b/>
                <w:bCs/>
                <w:sz w:val="28"/>
                <w:szCs w:val="28"/>
              </w:rPr>
              <w:t>368</w:t>
            </w:r>
            <w:r w:rsidR="001757D4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4C3D44FF" w14:textId="77777777" w:rsidR="006656B6" w:rsidRDefault="006656B6" w:rsidP="000D09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8CD5C8" w14:textId="77777777" w:rsidR="006656B6" w:rsidRPr="00410371" w:rsidRDefault="006656B6" w:rsidP="000D09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6F2501E" w14:textId="77777777" w:rsidR="006656B6" w:rsidRDefault="006656B6" w:rsidP="000D09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F86F67" w14:textId="74E0C93A" w:rsidR="006656B6" w:rsidRPr="00410371" w:rsidRDefault="006656B6" w:rsidP="000D0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E96BE1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D6C0D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3F9A059A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CB149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2B83C806" w14:textId="77777777" w:rsidTr="000D09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5B4BF" w14:textId="77777777" w:rsidR="006656B6" w:rsidRPr="00F25D98" w:rsidRDefault="006656B6" w:rsidP="000D09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56B6" w14:paraId="2320025B" w14:textId="77777777" w:rsidTr="000D09DB">
        <w:tc>
          <w:tcPr>
            <w:tcW w:w="9641" w:type="dxa"/>
            <w:gridSpan w:val="9"/>
          </w:tcPr>
          <w:p w14:paraId="799D505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73481" w14:textId="77777777" w:rsidR="006656B6" w:rsidRDefault="006656B6" w:rsidP="006656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56B6" w14:paraId="22DCE0D9" w14:textId="77777777" w:rsidTr="000D09DB">
        <w:tc>
          <w:tcPr>
            <w:tcW w:w="2835" w:type="dxa"/>
          </w:tcPr>
          <w:p w14:paraId="1575EB5E" w14:textId="77777777" w:rsidR="006656B6" w:rsidRDefault="006656B6" w:rsidP="000D09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D338F5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3CF79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F3BEA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652EE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083FC3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830AB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3FA18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2523D7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AAB456" w14:textId="77777777" w:rsidR="006656B6" w:rsidRDefault="006656B6" w:rsidP="006656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56B6" w14:paraId="15082903" w14:textId="77777777" w:rsidTr="000D09DB">
        <w:tc>
          <w:tcPr>
            <w:tcW w:w="9640" w:type="dxa"/>
            <w:gridSpan w:val="11"/>
          </w:tcPr>
          <w:p w14:paraId="45D4F001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33CB93A" w14:textId="77777777" w:rsidTr="000D09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1A18FA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1434" w14:textId="3D64A1E2" w:rsidR="006656B6" w:rsidRDefault="00E96BE1" w:rsidP="000D09DB">
            <w:pPr>
              <w:pStyle w:val="CRCoverPage"/>
              <w:spacing w:after="0"/>
              <w:ind w:left="100"/>
              <w:rPr>
                <w:noProof/>
              </w:rPr>
            </w:pPr>
            <w:r w:rsidRPr="00E96BE1">
              <w:t xml:space="preserve">Correction to function </w:t>
            </w:r>
            <w:proofErr w:type="spellStart"/>
            <w:r w:rsidR="004B0EC3" w:rsidRPr="004B0EC3">
              <w:t>f_NR_ConvertAccessStratumReleaseToInteger</w:t>
            </w:r>
            <w:proofErr w:type="spellEnd"/>
          </w:p>
        </w:tc>
      </w:tr>
      <w:tr w:rsidR="006656B6" w14:paraId="37523EB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1B9AB19A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9C1805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25A0D095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693C2C6C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810B71" w14:textId="6176C7BA" w:rsidR="006656B6" w:rsidRDefault="00A115D5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6656B6" w14:paraId="1DFB9A94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256EB880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8CE35" w14:textId="2E6C0E13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6656B6" w14:paraId="49CADF6E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5865D2A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EC43B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FF7C009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06EA4A31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CFB5C" w14:textId="77777777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9B3F628" w14:textId="77777777" w:rsidR="006656B6" w:rsidRDefault="006656B6" w:rsidP="000D09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70810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FD3C1C" w14:textId="04B4DB72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F1062F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</w:fldSimple>
            <w:r w:rsidR="0067320D">
              <w:rPr>
                <w:noProof/>
              </w:rPr>
              <w:t>2</w:t>
            </w:r>
            <w:r w:rsidR="004B0EC3">
              <w:rPr>
                <w:noProof/>
              </w:rPr>
              <w:t>9</w:t>
            </w:r>
          </w:p>
        </w:tc>
      </w:tr>
      <w:tr w:rsidR="006656B6" w14:paraId="7174AF6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E8EE62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20013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DB8ADA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A87F0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EDEB9C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4B1D46B" w14:textId="77777777" w:rsidTr="000D09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796293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C773BF" w14:textId="77777777" w:rsidR="006656B6" w:rsidRDefault="006656B6" w:rsidP="000D09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B0582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31B97C" w14:textId="77777777" w:rsidR="006656B6" w:rsidRDefault="006656B6" w:rsidP="000D09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5BF8A" w14:textId="77777777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6656B6" w14:paraId="3CA2AED6" w14:textId="77777777" w:rsidTr="000D09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2EEB0E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FC5E4A" w14:textId="77777777" w:rsidR="006656B6" w:rsidRDefault="006656B6" w:rsidP="000D09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BA0D6E" w14:textId="77777777" w:rsidR="006656B6" w:rsidRDefault="006656B6" w:rsidP="000D09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A218EA" w14:textId="77777777" w:rsidR="006656B6" w:rsidRPr="007C2097" w:rsidRDefault="006656B6" w:rsidP="000D09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56B6" w14:paraId="09211249" w14:textId="77777777" w:rsidTr="000D09DB">
        <w:tc>
          <w:tcPr>
            <w:tcW w:w="1843" w:type="dxa"/>
          </w:tcPr>
          <w:p w14:paraId="481A1BD0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A9CCC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F4F" w14:paraId="2FBA5827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C72BE5" w14:textId="77777777" w:rsidR="00D97F4F" w:rsidRDefault="00D97F4F" w:rsidP="00D97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BE4ED" w14:textId="40568C6F" w:rsidR="00D97F4F" w:rsidRDefault="005B1356" w:rsidP="001E1B00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 w:cs="Arial"/>
                <w:lang w:eastAsia="zh-CN"/>
              </w:rPr>
              <w:t>There is missing case for rel18. Some testcases can crash or unfairly pass.</w:t>
            </w:r>
          </w:p>
        </w:tc>
      </w:tr>
      <w:tr w:rsidR="00D97F4F" w14:paraId="24F1E69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93FB" w14:textId="77777777" w:rsidR="00D97F4F" w:rsidRDefault="00D97F4F" w:rsidP="00D97F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DC66B" w14:textId="6E59781C" w:rsidR="00D97F4F" w:rsidRDefault="00D97F4F" w:rsidP="00D97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F4F" w14:paraId="4B01FA7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80206" w14:textId="77777777" w:rsidR="00D97F4F" w:rsidRDefault="00D97F4F" w:rsidP="00D97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E291D8" w14:textId="5329596F" w:rsidR="00D97F4F" w:rsidRDefault="005B1356" w:rsidP="00D97F4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Update function to handle access stratum rel18</w:t>
            </w:r>
          </w:p>
        </w:tc>
      </w:tr>
      <w:tr w:rsidR="00D97F4F" w14:paraId="0CD03138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174FA" w14:textId="77777777" w:rsidR="00D97F4F" w:rsidRDefault="00D97F4F" w:rsidP="00D97F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16FF1" w14:textId="77777777" w:rsidR="00D97F4F" w:rsidRDefault="00D97F4F" w:rsidP="00D97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F4F" w14:paraId="7C9F8B6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CDB75" w14:textId="77777777" w:rsidR="00D97F4F" w:rsidRDefault="00D97F4F" w:rsidP="00D97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BCE20" w14:textId="5A276829" w:rsidR="00D97F4F" w:rsidRDefault="00D97F4F" w:rsidP="00D97F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D97F4F" w14:paraId="735637FB" w14:textId="77777777" w:rsidTr="000D09DB">
        <w:tc>
          <w:tcPr>
            <w:tcW w:w="2694" w:type="dxa"/>
            <w:gridSpan w:val="2"/>
          </w:tcPr>
          <w:p w14:paraId="0FB49A5C" w14:textId="77777777" w:rsidR="00D97F4F" w:rsidRDefault="00D97F4F" w:rsidP="00D97F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927319" w14:textId="77777777" w:rsidR="00D97F4F" w:rsidRDefault="00D97F4F" w:rsidP="00D97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F4F" w14:paraId="53715F01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E9756" w14:textId="77777777" w:rsidR="00D97F4F" w:rsidRDefault="00D97F4F" w:rsidP="00D97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0A186" w14:textId="38467EA9" w:rsidR="00D97F4F" w:rsidRDefault="004B0EC3" w:rsidP="004B0E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8.1.5.1.1.NR5GC</w:t>
            </w:r>
          </w:p>
        </w:tc>
      </w:tr>
      <w:tr w:rsidR="00D97F4F" w14:paraId="473AEB56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69496" w14:textId="77777777" w:rsidR="00D97F4F" w:rsidRDefault="00D97F4F" w:rsidP="00D97F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F158E" w14:textId="77777777" w:rsidR="00D97F4F" w:rsidRDefault="00D97F4F" w:rsidP="00D97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F4F" w14:paraId="07D76BE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1ABC" w14:textId="77777777" w:rsidR="00D97F4F" w:rsidRDefault="00D97F4F" w:rsidP="00D97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565A2" w14:textId="77777777" w:rsidR="00D97F4F" w:rsidRDefault="00D97F4F" w:rsidP="00D97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8A854" w14:textId="77777777" w:rsidR="00D97F4F" w:rsidRDefault="00D97F4F" w:rsidP="00D97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FE8C5C" w14:textId="77777777" w:rsidR="00D97F4F" w:rsidRDefault="00D97F4F" w:rsidP="00D97F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5B8A5A" w14:textId="77777777" w:rsidR="00D97F4F" w:rsidRDefault="00D97F4F" w:rsidP="00D97F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7F4F" w14:paraId="0C4D0344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2274C" w14:textId="77777777" w:rsidR="00D97F4F" w:rsidRDefault="00D97F4F" w:rsidP="00D97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A6DEB" w14:textId="77777777" w:rsidR="00D97F4F" w:rsidRDefault="00D97F4F" w:rsidP="00D97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AC02" w14:textId="1B799931" w:rsidR="00D97F4F" w:rsidRDefault="00D97F4F" w:rsidP="00D97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EA830" w14:textId="77777777" w:rsidR="00D97F4F" w:rsidRDefault="00D97F4F" w:rsidP="00D97F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6FCCC" w14:textId="0264B51D" w:rsidR="00D97F4F" w:rsidRDefault="00D97F4F" w:rsidP="00D97F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7F4F" w14:paraId="16801495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3036D" w14:textId="77777777" w:rsidR="00D97F4F" w:rsidRDefault="00D97F4F" w:rsidP="00D97F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71729" w14:textId="5A295D58" w:rsidR="00D97F4F" w:rsidRDefault="00D97F4F" w:rsidP="00D97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039F7" w14:textId="7FEED2A8" w:rsidR="00D97F4F" w:rsidRDefault="00D97F4F" w:rsidP="00D97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AC954E" w14:textId="77777777" w:rsidR="00D97F4F" w:rsidRDefault="00D97F4F" w:rsidP="00D97F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8A7F4" w14:textId="08146122" w:rsidR="00D97F4F" w:rsidRDefault="00D97F4F" w:rsidP="00D97F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7F4F" w14:paraId="57B70F6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262E8" w14:textId="77777777" w:rsidR="00D97F4F" w:rsidRDefault="00D97F4F" w:rsidP="00D97F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942C2" w14:textId="77777777" w:rsidR="00D97F4F" w:rsidRDefault="00D97F4F" w:rsidP="00D97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2FC92" w14:textId="6D01D7D9" w:rsidR="00D97F4F" w:rsidRDefault="00D97F4F" w:rsidP="00D97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03CB0" w14:textId="77777777" w:rsidR="00D97F4F" w:rsidRDefault="00D97F4F" w:rsidP="00D97F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850900" w14:textId="3EDC10B4" w:rsidR="00D97F4F" w:rsidRDefault="00D97F4F" w:rsidP="00D97F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7F4F" w14:paraId="74A5440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CA6C" w14:textId="77777777" w:rsidR="00D97F4F" w:rsidRDefault="00D97F4F" w:rsidP="00D97F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04934" w14:textId="77777777" w:rsidR="00D97F4F" w:rsidRDefault="00D97F4F" w:rsidP="00D97F4F">
            <w:pPr>
              <w:pStyle w:val="CRCoverPage"/>
              <w:spacing w:after="0"/>
              <w:rPr>
                <w:noProof/>
              </w:rPr>
            </w:pPr>
          </w:p>
        </w:tc>
      </w:tr>
      <w:tr w:rsidR="00D97F4F" w14:paraId="54C6FB4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FAF37" w14:textId="77777777" w:rsidR="00D97F4F" w:rsidRDefault="00D97F4F" w:rsidP="00D97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18F65" w14:textId="77777777" w:rsidR="00D97F4F" w:rsidRDefault="00D97F4F" w:rsidP="00D97F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7F4F" w:rsidRPr="008863B9" w14:paraId="7A885599" w14:textId="77777777" w:rsidTr="000D09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368C6" w14:textId="77777777" w:rsidR="00D97F4F" w:rsidRPr="008863B9" w:rsidRDefault="00D97F4F" w:rsidP="00D97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F76FC9" w14:textId="77777777" w:rsidR="00D97F4F" w:rsidRPr="008863B9" w:rsidRDefault="00D97F4F" w:rsidP="00D97F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97F4F" w14:paraId="392F5142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8B7C8" w14:textId="77777777" w:rsidR="00D97F4F" w:rsidRDefault="00D97F4F" w:rsidP="00D97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F4E66" w14:textId="77777777" w:rsidR="00D97F4F" w:rsidRDefault="00D97F4F" w:rsidP="00D97F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6499346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0AF0DBF3" w14:textId="62275EBD" w:rsidR="00345C1C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345C1C" w:rsidRPr="007C742D">
        <w:rPr>
          <w:rFonts w:ascii="Arial" w:hAnsi="Arial" w:cs="Arial"/>
          <w:iCs/>
          <w:noProof/>
        </w:rPr>
        <w:t>Table of Contents</w:t>
      </w:r>
      <w:r w:rsidR="00345C1C">
        <w:rPr>
          <w:noProof/>
        </w:rPr>
        <w:tab/>
      </w:r>
      <w:r w:rsidR="00345C1C">
        <w:rPr>
          <w:noProof/>
        </w:rPr>
        <w:fldChar w:fldCharType="begin"/>
      </w:r>
      <w:r w:rsidR="00345C1C">
        <w:rPr>
          <w:noProof/>
        </w:rPr>
        <w:instrText xml:space="preserve"> PAGEREF _Toc196499346 \h </w:instrText>
      </w:r>
      <w:r w:rsidR="00345C1C">
        <w:rPr>
          <w:noProof/>
        </w:rPr>
      </w:r>
      <w:r w:rsidR="00345C1C">
        <w:rPr>
          <w:noProof/>
        </w:rPr>
        <w:fldChar w:fldCharType="separate"/>
      </w:r>
      <w:r w:rsidR="00345C1C">
        <w:rPr>
          <w:noProof/>
        </w:rPr>
        <w:t>2</w:t>
      </w:r>
      <w:r w:rsidR="00345C1C">
        <w:rPr>
          <w:noProof/>
        </w:rPr>
        <w:fldChar w:fldCharType="end"/>
      </w:r>
    </w:p>
    <w:p w14:paraId="5532A7BB" w14:textId="13C68FDA" w:rsidR="00345C1C" w:rsidRDefault="00345C1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7C742D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7C742D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_Toc196499347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359A274" w14:textId="0F197239" w:rsidR="00345C1C" w:rsidRDefault="00345C1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7C742D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7C742D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_Toc196499348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0B9F6BB" w14:textId="138C1E38" w:rsidR="00345C1C" w:rsidRDefault="00345C1C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7C742D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7C742D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_Toc196499349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293B65C9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96499347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4DF3BE6A" w:rsidR="00DE555B" w:rsidRPr="00AE1F13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AE1F13">
        <w:rPr>
          <w:rFonts w:ascii="Arial" w:hAnsi="Arial" w:cs="Arial"/>
        </w:rPr>
        <w:t xml:space="preserve">This document lists all the changes needed to correct issues in the ATS </w:t>
      </w:r>
      <w:r w:rsidR="007D3887" w:rsidRPr="00AE1F13">
        <w:rPr>
          <w:rFonts w:ascii="Arial" w:hAnsi="Arial" w:cs="Arial"/>
          <w:lang w:val="en-US"/>
        </w:rPr>
        <w:t>iwd-TTCN3-B2024-06_D2</w:t>
      </w:r>
      <w:r w:rsidR="00496DC8" w:rsidRPr="00AE1F13">
        <w:rPr>
          <w:rFonts w:ascii="Arial" w:hAnsi="Arial" w:cs="Arial"/>
          <w:lang w:val="en-US"/>
        </w:rPr>
        <w:t>5</w:t>
      </w:r>
      <w:r w:rsidR="007D3887" w:rsidRPr="00AE1F13">
        <w:rPr>
          <w:rFonts w:ascii="Arial" w:hAnsi="Arial" w:cs="Arial"/>
          <w:lang w:val="en-US"/>
        </w:rPr>
        <w:t>wk</w:t>
      </w:r>
      <w:r w:rsidR="00496DC8" w:rsidRPr="00AE1F13">
        <w:rPr>
          <w:rFonts w:ascii="Arial" w:hAnsi="Arial" w:cs="Arial"/>
          <w:lang w:val="en-US"/>
        </w:rPr>
        <w:t>11</w:t>
      </w:r>
      <w:r w:rsidRPr="00AE1F13">
        <w:rPr>
          <w:rFonts w:ascii="Arial" w:hAnsi="Arial" w:cs="Arial"/>
        </w:rPr>
        <w:t xml:space="preserve"> related to the title of this CR.</w:t>
      </w:r>
    </w:p>
    <w:p w14:paraId="2204B9C6" w14:textId="416687CD" w:rsidR="00DE555B" w:rsidRPr="00AE1F13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</w:rPr>
      </w:pPr>
      <w:r w:rsidRPr="00AE1F13">
        <w:rPr>
          <w:rFonts w:ascii="Arial" w:hAnsi="Arial" w:cs="Arial"/>
          <w:sz w:val="24"/>
          <w:lang w:eastAsia="ja-JP"/>
        </w:rPr>
        <w:t>Contact:</w:t>
      </w:r>
      <w:r w:rsidR="0050051B" w:rsidRPr="00AE1F13">
        <w:rPr>
          <w:rFonts w:ascii="Arial" w:hAnsi="Arial" w:cs="Arial"/>
          <w:sz w:val="24"/>
          <w:lang w:eastAsia="ja-JP"/>
        </w:rPr>
        <w:t xml:space="preserve">  </w:t>
      </w:r>
      <w:r w:rsidR="00A115D5" w:rsidRPr="00AE1F13">
        <w:rPr>
          <w:rFonts w:ascii="Arial" w:hAnsi="Arial" w:cs="Arial"/>
          <w:sz w:val="24"/>
          <w:lang w:eastAsia="ja-JP"/>
        </w:rPr>
        <w:t>Kalahasti, Narendra</w:t>
      </w:r>
      <w:r w:rsidR="00297050" w:rsidRPr="00AE1F13">
        <w:rPr>
          <w:rFonts w:ascii="Arial" w:hAnsi="Arial" w:cs="Arial"/>
          <w:sz w:val="24"/>
          <w:lang w:val="es-ES" w:eastAsia="ja-JP"/>
        </w:rPr>
        <w:br/>
      </w:r>
      <w:r w:rsidR="00A115D5" w:rsidRPr="00AE1F13">
        <w:rPr>
          <w:rFonts w:ascii="Arial" w:hAnsi="Arial" w:cs="Arial"/>
          <w:sz w:val="24"/>
          <w:lang w:eastAsia="ja-JP"/>
        </w:rPr>
        <w:t>Narendra.Kalahasti@anritsu.com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96499348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83764882"/>
      <w:bookmarkStart w:id="7" w:name="_Toc196499349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49C00B3D" w:rsidR="00BB6C5E" w:rsidRPr="000D7399" w:rsidRDefault="004B0EC3" w:rsidP="00115981">
            <w:pPr>
              <w:spacing w:after="0"/>
              <w:rPr>
                <w:rFonts w:ascii="Arial" w:hAnsi="Arial" w:cs="Arial"/>
              </w:rPr>
            </w:pPr>
            <w:proofErr w:type="spellStart"/>
            <w:r w:rsidRPr="004B0EC3">
              <w:rPr>
                <w:rFonts w:ascii="Arial" w:hAnsi="Arial" w:cs="Arial"/>
                <w:bCs/>
              </w:rPr>
              <w:t>f_NR_ConvertAccessStratumReleaseToInteger</w:t>
            </w:r>
            <w:proofErr w:type="spellEnd"/>
          </w:p>
        </w:tc>
      </w:tr>
      <w:tr w:rsidR="00BB6C5E" w:rsidRPr="00E12CDE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458A18E" w14:textId="68BAB957" w:rsidR="00E75068" w:rsidRPr="00241F66" w:rsidRDefault="005B1356" w:rsidP="00345C1C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There is missing case for rel18. Some testcases can crash or unfairly pass.</w:t>
            </w: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20BFB705" w:rsidR="00BB6C5E" w:rsidRPr="007E26D6" w:rsidRDefault="005B1356" w:rsidP="00A115D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Update function to handle access stratum rel18</w:t>
            </w:r>
            <w:r w:rsidR="000B6406">
              <w:rPr>
                <w:rFonts w:cs="Arial"/>
                <w:bCs/>
              </w:rPr>
              <w:t xml:space="preserve"> 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6B963E7A" w:rsidR="00BB6C5E" w:rsidRPr="000D7399" w:rsidRDefault="004B0EC3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4B0EC3">
              <w:rPr>
                <w:rFonts w:ascii="Arial" w:hAnsi="Arial" w:cs="Arial"/>
                <w:lang w:eastAsia="zh-CN"/>
              </w:rPr>
              <w:t>NR_CommonDefs.ttcn</w:t>
            </w:r>
            <w:proofErr w:type="spellEnd"/>
          </w:p>
        </w:tc>
      </w:tr>
      <w:tr w:rsidR="001B3DED" w:rsidRPr="00204F15" w14:paraId="7A2B468E" w14:textId="77777777" w:rsidTr="00B44118">
        <w:tblPrEx>
          <w:tblLook w:val="0000" w:firstRow="0" w:lastRow="0" w:firstColumn="0" w:lastColumn="0" w:noHBand="0" w:noVBand="0"/>
        </w:tblPrEx>
        <w:tc>
          <w:tcPr>
            <w:tcW w:w="1985" w:type="dxa"/>
          </w:tcPr>
          <w:p w14:paraId="0AAA1F03" w14:textId="77777777" w:rsidR="001B3DED" w:rsidRPr="00E751F5" w:rsidRDefault="001B3DED" w:rsidP="00B4411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B745D47" w14:textId="11AA3569" w:rsidR="001B3DED" w:rsidRPr="00204F15" w:rsidRDefault="001B3DED" w:rsidP="00B44118">
            <w:pPr>
              <w:spacing w:after="0"/>
              <w:rPr>
                <w:rFonts w:ascii="Arial" w:hAnsi="Arial"/>
                <w:highlight w:val="cyan"/>
                <w:lang w:val="en-US"/>
              </w:rPr>
            </w:pPr>
            <w:r>
              <w:rPr>
                <w:rFonts w:ascii="Arial" w:hAnsi="Arial"/>
                <w:highlight w:val="cyan"/>
              </w:rPr>
              <w:t>Accepted</w:t>
            </w:r>
            <w:r>
              <w:rPr>
                <w:rFonts w:ascii="Arial" w:hAnsi="Arial"/>
                <w:highlight w:val="cyan"/>
                <w:lang w:val="en-US"/>
              </w:rPr>
              <w:t xml:space="preserve"> </w:t>
            </w: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FA6878F" w14:textId="77777777" w:rsidTr="00115981">
        <w:tc>
          <w:tcPr>
            <w:tcW w:w="9629" w:type="dxa"/>
          </w:tcPr>
          <w:p w14:paraId="6EF738D9" w14:textId="77777777" w:rsidR="004B0EC3" w:rsidRPr="004B0EC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function </w:t>
            </w:r>
            <w:proofErr w:type="spellStart"/>
            <w:r w:rsidRPr="004B0EC3">
              <w:rPr>
                <w:rFonts w:ascii="Arial" w:hAnsi="Arial" w:cs="Arial"/>
                <w:bCs/>
              </w:rPr>
              <w:t>f_NR_ConvertAccessStratumReleaseToInteger</w:t>
            </w:r>
            <w:proofErr w:type="spellEnd"/>
            <w:r w:rsidRPr="004B0EC3">
              <w:rPr>
                <w:rFonts w:ascii="Arial" w:hAnsi="Arial" w:cs="Arial"/>
                <w:bCs/>
              </w:rPr>
              <w:t>(</w:t>
            </w:r>
            <w:proofErr w:type="spellStart"/>
            <w:r w:rsidRPr="004B0EC3">
              <w:rPr>
                <w:rFonts w:ascii="Arial" w:hAnsi="Arial" w:cs="Arial"/>
                <w:bCs/>
              </w:rPr>
              <w:t>AccessStratumRelease</w:t>
            </w:r>
            <w:proofErr w:type="spellEnd"/>
            <w:r w:rsidRPr="004B0EC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4B0EC3">
              <w:rPr>
                <w:rFonts w:ascii="Arial" w:hAnsi="Arial" w:cs="Arial"/>
                <w:bCs/>
              </w:rPr>
              <w:t>p_AccessStratumRelease</w:t>
            </w:r>
            <w:proofErr w:type="spellEnd"/>
            <w:r w:rsidRPr="004B0EC3">
              <w:rPr>
                <w:rFonts w:ascii="Arial" w:hAnsi="Arial" w:cs="Arial"/>
                <w:bCs/>
              </w:rPr>
              <w:t>) return template (omit) integer</w:t>
            </w:r>
          </w:p>
          <w:p w14:paraId="1D4CCB6E" w14:textId="77777777" w:rsidR="004B0EC3" w:rsidRPr="004B0EC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{</w:t>
            </w:r>
          </w:p>
          <w:p w14:paraId="2624F256" w14:textId="77777777" w:rsidR="004B0EC3" w:rsidRPr="004B0EC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  var template (omit) integer </w:t>
            </w:r>
            <w:proofErr w:type="spellStart"/>
            <w:r w:rsidRPr="004B0EC3">
              <w:rPr>
                <w:rFonts w:ascii="Arial" w:hAnsi="Arial" w:cs="Arial"/>
                <w:bCs/>
              </w:rPr>
              <w:t>v_UE_Release</w:t>
            </w:r>
            <w:proofErr w:type="spellEnd"/>
            <w:r w:rsidRPr="004B0EC3">
              <w:rPr>
                <w:rFonts w:ascii="Arial" w:hAnsi="Arial" w:cs="Arial"/>
                <w:bCs/>
              </w:rPr>
              <w:t xml:space="preserve"> := omit;</w:t>
            </w:r>
          </w:p>
          <w:p w14:paraId="727189A2" w14:textId="77777777" w:rsidR="004B0EC3" w:rsidRPr="004B0EC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  select (</w:t>
            </w:r>
            <w:proofErr w:type="spellStart"/>
            <w:r w:rsidRPr="004B0EC3">
              <w:rPr>
                <w:rFonts w:ascii="Arial" w:hAnsi="Arial" w:cs="Arial"/>
                <w:bCs/>
              </w:rPr>
              <w:t>p_AccessStratumRelease</w:t>
            </w:r>
            <w:proofErr w:type="spellEnd"/>
            <w:r w:rsidRPr="004B0EC3">
              <w:rPr>
                <w:rFonts w:ascii="Arial" w:hAnsi="Arial" w:cs="Arial"/>
                <w:bCs/>
              </w:rPr>
              <w:t>) {</w:t>
            </w:r>
          </w:p>
          <w:p w14:paraId="08B9F521" w14:textId="77777777" w:rsidR="004B0EC3" w:rsidRPr="004B0EC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    case (rel15) {</w:t>
            </w:r>
            <w:proofErr w:type="spellStart"/>
            <w:r w:rsidRPr="004B0EC3">
              <w:rPr>
                <w:rFonts w:ascii="Arial" w:hAnsi="Arial" w:cs="Arial"/>
                <w:bCs/>
              </w:rPr>
              <w:t>v_UE_Release</w:t>
            </w:r>
            <w:proofErr w:type="spellEnd"/>
            <w:r w:rsidRPr="004B0EC3">
              <w:rPr>
                <w:rFonts w:ascii="Arial" w:hAnsi="Arial" w:cs="Arial"/>
                <w:bCs/>
              </w:rPr>
              <w:t xml:space="preserve"> := 15;}</w:t>
            </w:r>
          </w:p>
          <w:p w14:paraId="60FDAE68" w14:textId="77777777" w:rsidR="004B0EC3" w:rsidRPr="004B0EC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    case (rel16) {</w:t>
            </w:r>
            <w:proofErr w:type="spellStart"/>
            <w:r w:rsidRPr="004B0EC3">
              <w:rPr>
                <w:rFonts w:ascii="Arial" w:hAnsi="Arial" w:cs="Arial"/>
                <w:bCs/>
              </w:rPr>
              <w:t>v_UE_Release</w:t>
            </w:r>
            <w:proofErr w:type="spellEnd"/>
            <w:r w:rsidRPr="004B0EC3">
              <w:rPr>
                <w:rFonts w:ascii="Arial" w:hAnsi="Arial" w:cs="Arial"/>
                <w:bCs/>
              </w:rPr>
              <w:t xml:space="preserve"> := 16;} // @sic R5s201387 BASELINE MOVING 2020 sic@</w:t>
            </w:r>
          </w:p>
          <w:p w14:paraId="7F18A731" w14:textId="77777777" w:rsidR="004B0EC3" w:rsidRPr="004B0EC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    case (rel17) {</w:t>
            </w:r>
            <w:proofErr w:type="spellStart"/>
            <w:r w:rsidRPr="004B0EC3">
              <w:rPr>
                <w:rFonts w:ascii="Arial" w:hAnsi="Arial" w:cs="Arial"/>
                <w:bCs/>
              </w:rPr>
              <w:t>v_UE_Release</w:t>
            </w:r>
            <w:proofErr w:type="spellEnd"/>
            <w:r w:rsidRPr="004B0EC3">
              <w:rPr>
                <w:rFonts w:ascii="Arial" w:hAnsi="Arial" w:cs="Arial"/>
                <w:bCs/>
              </w:rPr>
              <w:t xml:space="preserve"> := 17;} /* @sic R5s221179 BASELINE MOVING 2022 rel-17 sic@ */</w:t>
            </w:r>
          </w:p>
          <w:p w14:paraId="6FD2F3B7" w14:textId="77777777" w:rsidR="004B0EC3" w:rsidRPr="004B0EC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  }</w:t>
            </w:r>
          </w:p>
          <w:p w14:paraId="0ADCA97F" w14:textId="77777777" w:rsidR="004B0EC3" w:rsidRPr="004B0EC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  return </w:t>
            </w:r>
            <w:proofErr w:type="spellStart"/>
            <w:r w:rsidRPr="004B0EC3">
              <w:rPr>
                <w:rFonts w:ascii="Arial" w:hAnsi="Arial" w:cs="Arial"/>
                <w:bCs/>
              </w:rPr>
              <w:t>v_UE_Release</w:t>
            </w:r>
            <w:proofErr w:type="spellEnd"/>
            <w:r w:rsidRPr="004B0EC3">
              <w:rPr>
                <w:rFonts w:ascii="Arial" w:hAnsi="Arial" w:cs="Arial"/>
                <w:bCs/>
              </w:rPr>
              <w:t>;</w:t>
            </w:r>
          </w:p>
          <w:p w14:paraId="104484C7" w14:textId="4E5F23E9" w:rsidR="00BB6C5E" w:rsidRPr="00AE1F1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494E7F6" w14:textId="77777777" w:rsidTr="00115981">
        <w:tc>
          <w:tcPr>
            <w:tcW w:w="9629" w:type="dxa"/>
          </w:tcPr>
          <w:p w14:paraId="3730A27F" w14:textId="77777777" w:rsidR="004B0EC3" w:rsidRPr="004B0EC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function </w:t>
            </w:r>
            <w:proofErr w:type="spellStart"/>
            <w:r w:rsidRPr="004B0EC3">
              <w:rPr>
                <w:rFonts w:ascii="Arial" w:hAnsi="Arial" w:cs="Arial"/>
                <w:bCs/>
              </w:rPr>
              <w:t>f_NR_ConvertAccessStratumReleaseToInteger</w:t>
            </w:r>
            <w:proofErr w:type="spellEnd"/>
            <w:r w:rsidRPr="004B0EC3">
              <w:rPr>
                <w:rFonts w:ascii="Arial" w:hAnsi="Arial" w:cs="Arial"/>
                <w:bCs/>
              </w:rPr>
              <w:t>(</w:t>
            </w:r>
            <w:proofErr w:type="spellStart"/>
            <w:r w:rsidRPr="004B0EC3">
              <w:rPr>
                <w:rFonts w:ascii="Arial" w:hAnsi="Arial" w:cs="Arial"/>
                <w:bCs/>
              </w:rPr>
              <w:t>AccessStratumRelease</w:t>
            </w:r>
            <w:proofErr w:type="spellEnd"/>
            <w:r w:rsidRPr="004B0EC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4B0EC3">
              <w:rPr>
                <w:rFonts w:ascii="Arial" w:hAnsi="Arial" w:cs="Arial"/>
                <w:bCs/>
              </w:rPr>
              <w:t>p_AccessStratumRelease</w:t>
            </w:r>
            <w:proofErr w:type="spellEnd"/>
            <w:r w:rsidRPr="004B0EC3">
              <w:rPr>
                <w:rFonts w:ascii="Arial" w:hAnsi="Arial" w:cs="Arial"/>
                <w:bCs/>
              </w:rPr>
              <w:t>) return template (omit) integer</w:t>
            </w:r>
          </w:p>
          <w:p w14:paraId="5FD6B109" w14:textId="77777777" w:rsidR="004B0EC3" w:rsidRPr="004B0EC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{</w:t>
            </w:r>
          </w:p>
          <w:p w14:paraId="4A528A60" w14:textId="77777777" w:rsidR="004B0EC3" w:rsidRPr="004B0EC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  var template (omit) integer </w:t>
            </w:r>
            <w:proofErr w:type="spellStart"/>
            <w:r w:rsidRPr="004B0EC3">
              <w:rPr>
                <w:rFonts w:ascii="Arial" w:hAnsi="Arial" w:cs="Arial"/>
                <w:bCs/>
              </w:rPr>
              <w:t>v_UE_Release</w:t>
            </w:r>
            <w:proofErr w:type="spellEnd"/>
            <w:r w:rsidRPr="004B0EC3">
              <w:rPr>
                <w:rFonts w:ascii="Arial" w:hAnsi="Arial" w:cs="Arial"/>
                <w:bCs/>
              </w:rPr>
              <w:t xml:space="preserve"> := omit;</w:t>
            </w:r>
          </w:p>
          <w:p w14:paraId="5B935220" w14:textId="77777777" w:rsidR="004B0EC3" w:rsidRPr="004B0EC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  select (</w:t>
            </w:r>
            <w:proofErr w:type="spellStart"/>
            <w:r w:rsidRPr="004B0EC3">
              <w:rPr>
                <w:rFonts w:ascii="Arial" w:hAnsi="Arial" w:cs="Arial"/>
                <w:bCs/>
              </w:rPr>
              <w:t>p_AccessStratumRelease</w:t>
            </w:r>
            <w:proofErr w:type="spellEnd"/>
            <w:r w:rsidRPr="004B0EC3">
              <w:rPr>
                <w:rFonts w:ascii="Arial" w:hAnsi="Arial" w:cs="Arial"/>
                <w:bCs/>
              </w:rPr>
              <w:t>) {</w:t>
            </w:r>
          </w:p>
          <w:p w14:paraId="3DC279E1" w14:textId="77777777" w:rsidR="004B0EC3" w:rsidRPr="004B0EC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    case (rel15) {</w:t>
            </w:r>
            <w:proofErr w:type="spellStart"/>
            <w:r w:rsidRPr="004B0EC3">
              <w:rPr>
                <w:rFonts w:ascii="Arial" w:hAnsi="Arial" w:cs="Arial"/>
                <w:bCs/>
              </w:rPr>
              <w:t>v_UE_Release</w:t>
            </w:r>
            <w:proofErr w:type="spellEnd"/>
            <w:r w:rsidRPr="004B0EC3">
              <w:rPr>
                <w:rFonts w:ascii="Arial" w:hAnsi="Arial" w:cs="Arial"/>
                <w:bCs/>
              </w:rPr>
              <w:t xml:space="preserve"> := 15;}</w:t>
            </w:r>
          </w:p>
          <w:p w14:paraId="68CA87ED" w14:textId="77777777" w:rsidR="004B0EC3" w:rsidRPr="004B0EC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    case (rel16) {</w:t>
            </w:r>
            <w:proofErr w:type="spellStart"/>
            <w:r w:rsidRPr="004B0EC3">
              <w:rPr>
                <w:rFonts w:ascii="Arial" w:hAnsi="Arial" w:cs="Arial"/>
                <w:bCs/>
              </w:rPr>
              <w:t>v_UE_Release</w:t>
            </w:r>
            <w:proofErr w:type="spellEnd"/>
            <w:r w:rsidRPr="004B0EC3">
              <w:rPr>
                <w:rFonts w:ascii="Arial" w:hAnsi="Arial" w:cs="Arial"/>
                <w:bCs/>
              </w:rPr>
              <w:t xml:space="preserve"> := 16;} // @sic R5s201387 BASELINE MOVING 2020 sic@</w:t>
            </w:r>
          </w:p>
          <w:p w14:paraId="3CCD6B1C" w14:textId="77777777" w:rsidR="004B0EC3" w:rsidRPr="004B0EC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    case (rel17) {</w:t>
            </w:r>
            <w:proofErr w:type="spellStart"/>
            <w:r w:rsidRPr="004B0EC3">
              <w:rPr>
                <w:rFonts w:ascii="Arial" w:hAnsi="Arial" w:cs="Arial"/>
                <w:bCs/>
              </w:rPr>
              <w:t>v_UE_Release</w:t>
            </w:r>
            <w:proofErr w:type="spellEnd"/>
            <w:r w:rsidRPr="004B0EC3">
              <w:rPr>
                <w:rFonts w:ascii="Arial" w:hAnsi="Arial" w:cs="Arial"/>
                <w:bCs/>
              </w:rPr>
              <w:t xml:space="preserve"> := 17;} /* @sic R5s221179 BASELINE MOVING 2022 rel-17 sic@ */</w:t>
            </w:r>
          </w:p>
          <w:p w14:paraId="2F92ED1C" w14:textId="77777777" w:rsidR="004B0EC3" w:rsidRPr="004B0EC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    </w:t>
            </w:r>
            <w:r w:rsidRPr="004B0EC3">
              <w:rPr>
                <w:rFonts w:ascii="Arial" w:hAnsi="Arial" w:cs="Arial"/>
                <w:bCs/>
                <w:highlight w:val="yellow"/>
              </w:rPr>
              <w:t>case (rel18) {</w:t>
            </w:r>
            <w:proofErr w:type="spellStart"/>
            <w:r w:rsidRPr="004B0EC3">
              <w:rPr>
                <w:rFonts w:ascii="Arial" w:hAnsi="Arial" w:cs="Arial"/>
                <w:bCs/>
                <w:highlight w:val="yellow"/>
              </w:rPr>
              <w:t>v_UE_Release</w:t>
            </w:r>
            <w:proofErr w:type="spellEnd"/>
            <w:r w:rsidRPr="004B0EC3">
              <w:rPr>
                <w:rFonts w:ascii="Arial" w:hAnsi="Arial" w:cs="Arial"/>
                <w:bCs/>
                <w:highlight w:val="yellow"/>
              </w:rPr>
              <w:t xml:space="preserve"> := 18;}</w:t>
            </w:r>
          </w:p>
          <w:p w14:paraId="329F2024" w14:textId="77777777" w:rsidR="004B0EC3" w:rsidRPr="004B0EC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  }</w:t>
            </w:r>
          </w:p>
          <w:p w14:paraId="1DA0DE2C" w14:textId="77777777" w:rsidR="004B0EC3" w:rsidRPr="004B0EC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  return </w:t>
            </w:r>
            <w:proofErr w:type="spellStart"/>
            <w:r w:rsidRPr="004B0EC3">
              <w:rPr>
                <w:rFonts w:ascii="Arial" w:hAnsi="Arial" w:cs="Arial"/>
                <w:bCs/>
              </w:rPr>
              <w:t>v_UE_Release</w:t>
            </w:r>
            <w:proofErr w:type="spellEnd"/>
            <w:r w:rsidRPr="004B0EC3">
              <w:rPr>
                <w:rFonts w:ascii="Arial" w:hAnsi="Arial" w:cs="Arial"/>
                <w:bCs/>
              </w:rPr>
              <w:t>;</w:t>
            </w:r>
          </w:p>
          <w:p w14:paraId="244FCDBF" w14:textId="3F77F056" w:rsidR="00BB6C5E" w:rsidRPr="00AE1F1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0EBB1E24" w14:textId="77777777" w:rsidR="00BB6C5E" w:rsidRPr="00BB6C5E" w:rsidRDefault="00BB6C5E" w:rsidP="006A116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CAF9D" w14:textId="77777777" w:rsidR="003A6E7B" w:rsidRDefault="003A6E7B">
      <w:pPr>
        <w:spacing w:after="0"/>
      </w:pPr>
      <w:r>
        <w:separator/>
      </w:r>
    </w:p>
  </w:endnote>
  <w:endnote w:type="continuationSeparator" w:id="0">
    <w:p w14:paraId="1E91EE81" w14:textId="77777777" w:rsidR="003A6E7B" w:rsidRDefault="003A6E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E0A05" w14:textId="77777777" w:rsidR="003A6E7B" w:rsidRDefault="003A6E7B">
      <w:pPr>
        <w:spacing w:after="0"/>
      </w:pPr>
      <w:r>
        <w:separator/>
      </w:r>
    </w:p>
  </w:footnote>
  <w:footnote w:type="continuationSeparator" w:id="0">
    <w:p w14:paraId="6B12105C" w14:textId="77777777" w:rsidR="003A6E7B" w:rsidRDefault="003A6E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FD146C"/>
    <w:multiLevelType w:val="hybridMultilevel"/>
    <w:tmpl w:val="BBC89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5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6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D8B5639"/>
    <w:multiLevelType w:val="hybridMultilevel"/>
    <w:tmpl w:val="99664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14"/>
  </w:num>
  <w:num w:numId="2" w16cid:durableId="791752271">
    <w:abstractNumId w:val="14"/>
  </w:num>
  <w:num w:numId="3" w16cid:durableId="1629386987">
    <w:abstractNumId w:val="27"/>
  </w:num>
  <w:num w:numId="4" w16cid:durableId="78525773">
    <w:abstractNumId w:val="30"/>
  </w:num>
  <w:num w:numId="5" w16cid:durableId="2107799360">
    <w:abstractNumId w:val="9"/>
  </w:num>
  <w:num w:numId="6" w16cid:durableId="311061797">
    <w:abstractNumId w:val="3"/>
  </w:num>
  <w:num w:numId="7" w16cid:durableId="267852781">
    <w:abstractNumId w:val="22"/>
  </w:num>
  <w:num w:numId="8" w16cid:durableId="49496477">
    <w:abstractNumId w:val="28"/>
  </w:num>
  <w:num w:numId="9" w16cid:durableId="1032460018">
    <w:abstractNumId w:val="8"/>
  </w:num>
  <w:num w:numId="10" w16cid:durableId="115028679">
    <w:abstractNumId w:val="11"/>
  </w:num>
  <w:num w:numId="11" w16cid:durableId="1804151294">
    <w:abstractNumId w:val="10"/>
  </w:num>
  <w:num w:numId="12" w16cid:durableId="1143303998">
    <w:abstractNumId w:val="25"/>
  </w:num>
  <w:num w:numId="13" w16cid:durableId="1103456716">
    <w:abstractNumId w:val="1"/>
  </w:num>
  <w:num w:numId="14" w16cid:durableId="1526940413">
    <w:abstractNumId w:val="4"/>
  </w:num>
  <w:num w:numId="15" w16cid:durableId="1269855271">
    <w:abstractNumId w:val="21"/>
  </w:num>
  <w:num w:numId="16" w16cid:durableId="156658403">
    <w:abstractNumId w:val="18"/>
  </w:num>
  <w:num w:numId="17" w16cid:durableId="395906553">
    <w:abstractNumId w:val="12"/>
  </w:num>
  <w:num w:numId="18" w16cid:durableId="1581985365">
    <w:abstractNumId w:val="6"/>
  </w:num>
  <w:num w:numId="19" w16cid:durableId="850341316">
    <w:abstractNumId w:val="0"/>
  </w:num>
  <w:num w:numId="20" w16cid:durableId="2103522572">
    <w:abstractNumId w:val="7"/>
  </w:num>
  <w:num w:numId="21" w16cid:durableId="452990981">
    <w:abstractNumId w:val="15"/>
  </w:num>
  <w:num w:numId="22" w16cid:durableId="1662542292">
    <w:abstractNumId w:val="20"/>
  </w:num>
  <w:num w:numId="23" w16cid:durableId="1314218732">
    <w:abstractNumId w:val="19"/>
  </w:num>
  <w:num w:numId="24" w16cid:durableId="701630240">
    <w:abstractNumId w:val="29"/>
  </w:num>
  <w:num w:numId="25" w16cid:durableId="950086284">
    <w:abstractNumId w:val="26"/>
  </w:num>
  <w:num w:numId="26" w16cid:durableId="244458301">
    <w:abstractNumId w:val="5"/>
  </w:num>
  <w:num w:numId="27" w16cid:durableId="372773801">
    <w:abstractNumId w:val="32"/>
  </w:num>
  <w:num w:numId="28" w16cid:durableId="1095856528">
    <w:abstractNumId w:val="17"/>
  </w:num>
  <w:num w:numId="29" w16cid:durableId="931426950">
    <w:abstractNumId w:val="24"/>
  </w:num>
  <w:num w:numId="30" w16cid:durableId="829633720">
    <w:abstractNumId w:val="31"/>
  </w:num>
  <w:num w:numId="31" w16cid:durableId="1377779360">
    <w:abstractNumId w:val="16"/>
  </w:num>
  <w:num w:numId="32" w16cid:durableId="1366442776">
    <w:abstractNumId w:val="13"/>
  </w:num>
  <w:num w:numId="33" w16cid:durableId="799033661">
    <w:abstractNumId w:val="23"/>
  </w:num>
  <w:num w:numId="34" w16cid:durableId="21107374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5A6C"/>
    <w:rsid w:val="000268D1"/>
    <w:rsid w:val="00026967"/>
    <w:rsid w:val="00030231"/>
    <w:rsid w:val="00031B26"/>
    <w:rsid w:val="00032587"/>
    <w:rsid w:val="000331EF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58B2"/>
    <w:rsid w:val="000879B9"/>
    <w:rsid w:val="0009046C"/>
    <w:rsid w:val="00092CB6"/>
    <w:rsid w:val="0009310B"/>
    <w:rsid w:val="0009464F"/>
    <w:rsid w:val="00094FDE"/>
    <w:rsid w:val="000963C0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40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4DF3"/>
    <w:rsid w:val="000E6C6A"/>
    <w:rsid w:val="000F0CC1"/>
    <w:rsid w:val="000F0F9C"/>
    <w:rsid w:val="000F101F"/>
    <w:rsid w:val="000F144B"/>
    <w:rsid w:val="000F3122"/>
    <w:rsid w:val="000F4C0F"/>
    <w:rsid w:val="000F6B02"/>
    <w:rsid w:val="00100682"/>
    <w:rsid w:val="00103D0C"/>
    <w:rsid w:val="00105ADC"/>
    <w:rsid w:val="00107797"/>
    <w:rsid w:val="00107D54"/>
    <w:rsid w:val="00107D63"/>
    <w:rsid w:val="00110BA0"/>
    <w:rsid w:val="00113B49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36A2C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7D4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3DED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B00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1F66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53AF"/>
    <w:rsid w:val="00316D9A"/>
    <w:rsid w:val="003202ED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5C1C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2C9D"/>
    <w:rsid w:val="003A6E7B"/>
    <w:rsid w:val="003A7600"/>
    <w:rsid w:val="003B10DE"/>
    <w:rsid w:val="003B11BD"/>
    <w:rsid w:val="003B205B"/>
    <w:rsid w:val="003B474C"/>
    <w:rsid w:val="003B64E1"/>
    <w:rsid w:val="003C1B53"/>
    <w:rsid w:val="003C244B"/>
    <w:rsid w:val="003C5091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687"/>
    <w:rsid w:val="003E4E80"/>
    <w:rsid w:val="003E50C5"/>
    <w:rsid w:val="003F210B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4BDB"/>
    <w:rsid w:val="004166DB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539F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96DC8"/>
    <w:rsid w:val="004A4BD9"/>
    <w:rsid w:val="004A4E4E"/>
    <w:rsid w:val="004A7F8E"/>
    <w:rsid w:val="004B0C24"/>
    <w:rsid w:val="004B0EC3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C5FE4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04F48"/>
    <w:rsid w:val="00510B0A"/>
    <w:rsid w:val="00510BE4"/>
    <w:rsid w:val="0051486D"/>
    <w:rsid w:val="0051580D"/>
    <w:rsid w:val="005165E2"/>
    <w:rsid w:val="00520BDE"/>
    <w:rsid w:val="00522580"/>
    <w:rsid w:val="0052267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3E78"/>
    <w:rsid w:val="00534574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356"/>
    <w:rsid w:val="005B197D"/>
    <w:rsid w:val="005B1E5F"/>
    <w:rsid w:val="005B526D"/>
    <w:rsid w:val="005B6902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4C35"/>
    <w:rsid w:val="00635C3A"/>
    <w:rsid w:val="00636F46"/>
    <w:rsid w:val="00637F1D"/>
    <w:rsid w:val="0064033A"/>
    <w:rsid w:val="00641AA9"/>
    <w:rsid w:val="00642A9D"/>
    <w:rsid w:val="00642B2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3BD6"/>
    <w:rsid w:val="00664000"/>
    <w:rsid w:val="006656B6"/>
    <w:rsid w:val="0066693E"/>
    <w:rsid w:val="00666EF9"/>
    <w:rsid w:val="00671608"/>
    <w:rsid w:val="00672DEE"/>
    <w:rsid w:val="0067320D"/>
    <w:rsid w:val="006742A1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2CB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5E8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13E"/>
    <w:rsid w:val="00775C34"/>
    <w:rsid w:val="00775D2B"/>
    <w:rsid w:val="00780D4E"/>
    <w:rsid w:val="00781CC1"/>
    <w:rsid w:val="00783BE8"/>
    <w:rsid w:val="007842F8"/>
    <w:rsid w:val="007845F4"/>
    <w:rsid w:val="007860E1"/>
    <w:rsid w:val="00786530"/>
    <w:rsid w:val="00792342"/>
    <w:rsid w:val="00792584"/>
    <w:rsid w:val="00793138"/>
    <w:rsid w:val="00793FBC"/>
    <w:rsid w:val="0079604B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3373"/>
    <w:rsid w:val="008040A8"/>
    <w:rsid w:val="00804E18"/>
    <w:rsid w:val="00804E46"/>
    <w:rsid w:val="00806484"/>
    <w:rsid w:val="008064B1"/>
    <w:rsid w:val="0080696B"/>
    <w:rsid w:val="00807828"/>
    <w:rsid w:val="00807B8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2B9B"/>
    <w:rsid w:val="00856538"/>
    <w:rsid w:val="00856906"/>
    <w:rsid w:val="00857B05"/>
    <w:rsid w:val="00861269"/>
    <w:rsid w:val="0086190D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45A6"/>
    <w:rsid w:val="008A5812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2666"/>
    <w:rsid w:val="008C5C36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0278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480D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5508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15D5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1F13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2C28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6C5E"/>
    <w:rsid w:val="00BB7757"/>
    <w:rsid w:val="00BB7FB6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114B"/>
    <w:rsid w:val="00BD279D"/>
    <w:rsid w:val="00BD6BB8"/>
    <w:rsid w:val="00BD6FA9"/>
    <w:rsid w:val="00BE0543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A4F6B"/>
    <w:rsid w:val="00CB0108"/>
    <w:rsid w:val="00CB4BF5"/>
    <w:rsid w:val="00CB4F71"/>
    <w:rsid w:val="00CB5FB5"/>
    <w:rsid w:val="00CB69D3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1F0B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4C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4FD4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97F4F"/>
    <w:rsid w:val="00DA01B4"/>
    <w:rsid w:val="00DA0F4C"/>
    <w:rsid w:val="00DA2EB1"/>
    <w:rsid w:val="00DA4947"/>
    <w:rsid w:val="00DA533D"/>
    <w:rsid w:val="00DA573E"/>
    <w:rsid w:val="00DA5BCB"/>
    <w:rsid w:val="00DA6D80"/>
    <w:rsid w:val="00DA7D67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4C47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0B25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3DC1"/>
    <w:rsid w:val="00E663B5"/>
    <w:rsid w:val="00E70196"/>
    <w:rsid w:val="00E70995"/>
    <w:rsid w:val="00E71B93"/>
    <w:rsid w:val="00E737F5"/>
    <w:rsid w:val="00E73AD9"/>
    <w:rsid w:val="00E748C7"/>
    <w:rsid w:val="00E74AC0"/>
    <w:rsid w:val="00E75068"/>
    <w:rsid w:val="00E7517D"/>
    <w:rsid w:val="00E75B90"/>
    <w:rsid w:val="00E76614"/>
    <w:rsid w:val="00E77B73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6BE1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C220F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6748"/>
    <w:rsid w:val="00EE738B"/>
    <w:rsid w:val="00EE7D7C"/>
    <w:rsid w:val="00EF2B55"/>
    <w:rsid w:val="00EF5295"/>
    <w:rsid w:val="00EF73D3"/>
    <w:rsid w:val="00EF79B9"/>
    <w:rsid w:val="00F01B37"/>
    <w:rsid w:val="00F047E3"/>
    <w:rsid w:val="00F061BD"/>
    <w:rsid w:val="00F06A73"/>
    <w:rsid w:val="00F1062F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1E6C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29C8"/>
    <w:rsid w:val="00F5366B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638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3</cp:revision>
  <cp:lastPrinted>1900-12-31T16:00:00Z</cp:lastPrinted>
  <dcterms:created xsi:type="dcterms:W3CDTF">2025-05-30T09:05:00Z</dcterms:created>
  <dcterms:modified xsi:type="dcterms:W3CDTF">2025-05-30T09:05:00Z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